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B0BA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17FA">
        <w:fldChar w:fldCharType="begin"/>
      </w:r>
      <w:r w:rsidR="007517FA">
        <w:instrText xml:space="preserve"> DOCPROPERTY  TSG/WGRef  \* MERGEFORMAT </w:instrText>
      </w:r>
      <w:r w:rsidR="007517FA">
        <w:fldChar w:fldCharType="separate"/>
      </w:r>
      <w:r w:rsidR="006B3BEE" w:rsidRPr="006B3BEE">
        <w:rPr>
          <w:b/>
          <w:noProof/>
          <w:sz w:val="24"/>
        </w:rPr>
        <w:t>SA4</w:t>
      </w:r>
      <w:r w:rsidR="007517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17FA">
        <w:fldChar w:fldCharType="begin"/>
      </w:r>
      <w:r w:rsidR="007517FA">
        <w:instrText xml:space="preserve"> DOCPROPERTY  MtgSeq  \* MERGEFORMAT </w:instrText>
      </w:r>
      <w:r w:rsidR="007517FA">
        <w:fldChar w:fldCharType="separate"/>
      </w:r>
      <w:r w:rsidR="006B3BEE" w:rsidRPr="006B3BEE">
        <w:rPr>
          <w:b/>
          <w:noProof/>
          <w:sz w:val="24"/>
        </w:rPr>
        <w:t>125</w:t>
      </w:r>
      <w:r w:rsidR="007517F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17FA">
        <w:fldChar w:fldCharType="begin"/>
      </w:r>
      <w:r w:rsidR="007517FA">
        <w:instrText xml:space="preserve"> DOCPROPERTY  Tdoc#  \* MERGEFORMAT </w:instrText>
      </w:r>
      <w:r w:rsidR="007517FA">
        <w:fldChar w:fldCharType="separate"/>
      </w:r>
      <w:r w:rsidR="006B3BEE" w:rsidRPr="006B3BEE">
        <w:rPr>
          <w:b/>
          <w:i/>
          <w:noProof/>
          <w:sz w:val="28"/>
        </w:rPr>
        <w:t>S4-231206</w:t>
      </w:r>
      <w:r w:rsidR="007517FA">
        <w:rPr>
          <w:b/>
          <w:i/>
          <w:noProof/>
          <w:sz w:val="28"/>
        </w:rPr>
        <w:fldChar w:fldCharType="end"/>
      </w:r>
    </w:p>
    <w:p w14:paraId="7CB45193" w14:textId="6A1A79D9" w:rsidR="001E41F3" w:rsidRDefault="007517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3BEE" w:rsidRPr="006B3BEE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B3BEE" w:rsidRPr="006B3BEE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3BEE" w:rsidRPr="006B3BEE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3BEE" w:rsidRPr="006B3BEE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65A01E" w:rsidR="001E41F3" w:rsidRPr="00410371" w:rsidRDefault="00751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3BEE" w:rsidRPr="006B3BEE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16E9F" w:rsidR="001E41F3" w:rsidRPr="00410371" w:rsidRDefault="007517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3BEE" w:rsidRPr="006B3BEE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F74C8" w:rsidR="001E41F3" w:rsidRPr="00410371" w:rsidRDefault="00751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B3BEE" w:rsidRPr="006B3B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5FBE0" w:rsidR="001E41F3" w:rsidRPr="00410371" w:rsidRDefault="00751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3BEE" w:rsidRPr="006B3B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B15C5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E5825F" w:rsidR="00F25D98" w:rsidRDefault="0034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767BB" w:rsidR="00F25D98" w:rsidRDefault="00342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0720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3BEE">
              <w:t xml:space="preserve">Removal of </w:t>
            </w:r>
            <w:proofErr w:type="spellStart"/>
            <w:r w:rsidR="006B3BEE">
              <w:t>HTTPList</w:t>
            </w:r>
            <w:proofErr w:type="spellEnd"/>
            <w:r w:rsidR="006B3BEE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31B63" w:rsidR="001E41F3" w:rsidRDefault="00751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B3BEE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8E6B18" w:rsidR="001E41F3" w:rsidRDefault="00751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3BEE">
              <w:t>S4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F6973" w:rsidR="001E41F3" w:rsidRDefault="00751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3BEE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ABE98" w:rsidR="001E41F3" w:rsidRDefault="00751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3BEE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68951" w:rsidR="001E41F3" w:rsidRDefault="00751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3BEE" w:rsidRPr="006B3BE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4236" w:rsidR="001E41F3" w:rsidRDefault="00751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3B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6EF9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57D64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Pr="00E65B1F">
              <w:rPr>
                <w:noProof/>
              </w:rPr>
              <w:t>https://github.com/5G-MAG/Standards/issues/79</w:t>
            </w:r>
          </w:p>
          <w:p w14:paraId="476823AB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012D35C2" w14:textId="77777777" w:rsidR="003D15B8" w:rsidRDefault="003D15B8" w:rsidP="003D15B8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3E7416C3" w14:textId="77777777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069A1508" w14:textId="77777777" w:rsidR="003D15B8" w:rsidRDefault="003D15B8" w:rsidP="003D15B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7777777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5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578D8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</w:tc>
      </w:tr>
      <w:tr w:rsidR="003D15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9E55E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for implementors</w:t>
            </w:r>
          </w:p>
        </w:tc>
      </w:tr>
      <w:tr w:rsidR="003D15B8" w14:paraId="034AF533" w14:textId="77777777" w:rsidTr="00547111">
        <w:tc>
          <w:tcPr>
            <w:tcW w:w="2694" w:type="dxa"/>
            <w:gridSpan w:val="2"/>
          </w:tcPr>
          <w:p w14:paraId="39D9EB5B" w14:textId="77777777" w:rsidR="003D15B8" w:rsidRDefault="003D15B8" w:rsidP="003D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15B8" w:rsidRDefault="003D15B8" w:rsidP="003D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5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15B8" w:rsidRDefault="003D15B8" w:rsidP="003D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0F407" w:rsidR="003D15B8" w:rsidRDefault="003D15B8" w:rsidP="003D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B675D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D92737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C226F1" w:rsidR="001E41F3" w:rsidRDefault="00A34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954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0D033" w14:textId="77777777" w:rsidR="00C95444" w:rsidRPr="00F1488D" w:rsidRDefault="00C95444" w:rsidP="00C95444">
            <w:pPr>
              <w:shd w:val="clear" w:color="auto" w:fill="FFFFFF"/>
              <w:spacing w:after="240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There is a question outstanding about how compliance with a particular version of the schema version should be </w:t>
            </w:r>
            <w:proofErr w:type="spellStart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signalled</w:t>
            </w:r>
            <w:proofErr w:type="spellEnd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 in instance documents (reception reports):</w:t>
            </w:r>
          </w:p>
          <w:p w14:paraId="15FFDC9E" w14:textId="77777777" w:rsidR="00C95444" w:rsidRPr="00F1488D" w:rsidRDefault="00C95444" w:rsidP="00C95444">
            <w:pPr>
              <w:numPr>
                <w:ilvl w:val="0"/>
                <w:numId w:val="2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We could change the </w:t>
            </w:r>
            <w:r w:rsidRPr="00F1488D">
              <w:rPr>
                <w:rFonts w:ascii="Segoe UI" w:hAnsi="Segoe UI" w:cs="Segoe UI"/>
                <w:b/>
                <w:bCs/>
                <w:color w:val="1F2328"/>
                <w:sz w:val="21"/>
                <w:szCs w:val="21"/>
                <w:lang w:val="en-US"/>
              </w:rPr>
              <w:t>schema name space identifier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 (currently </w:t>
            </w:r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urn:3</w:t>
            </w:r>
            <w:proofErr w:type="gram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gpp:metadata</w:t>
            </w:r>
            <w:proofErr w:type="gramEnd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:2011:HSD:receptionreport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).</w:t>
            </w:r>
          </w:p>
          <w:p w14:paraId="13BF53B2" w14:textId="77777777" w:rsidR="00C95444" w:rsidRPr="00F1488D" w:rsidRDefault="00C95444" w:rsidP="00C95444">
            <w:pPr>
              <w:numPr>
                <w:ilvl w:val="0"/>
                <w:numId w:val="2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Alternatively, we could specify that a </w:t>
            </w:r>
            <w:r w:rsidRPr="00F1488D">
              <w:rPr>
                <w:rFonts w:ascii="Segoe UI" w:hAnsi="Segoe UI" w:cs="Segoe UI"/>
                <w:b/>
                <w:bCs/>
                <w:color w:val="1F2328"/>
                <w:sz w:val="21"/>
                <w:szCs w:val="21"/>
                <w:lang w:val="en-US"/>
              </w:rPr>
              <w:t>schema version number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 needs to be explicitly </w:t>
            </w:r>
            <w:proofErr w:type="spellStart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signalled</w:t>
            </w:r>
            <w:proofErr w:type="spellEnd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 using an attribute in the root element of the document: </w:t>
            </w:r>
            <w:proofErr w:type="spell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ReceptionReport@</w:t>
            </w:r>
            <w:proofErr w:type="gram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sv:schemaVersion</w:t>
            </w:r>
            <w:proofErr w:type="spellEnd"/>
            <w:proofErr w:type="gramEnd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.</w:t>
            </w:r>
          </w:p>
          <w:p w14:paraId="00D3B8F7" w14:textId="2DFA9348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A suitable type for this is already specified in the (diminutive) companion schema </w:t>
            </w:r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urn:3</w:t>
            </w:r>
            <w:proofErr w:type="gram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gpp:metadata</w:t>
            </w:r>
            <w:proofErr w:type="gramEnd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:2016:PSS:schemaVersion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, but not used by the main reporting schema, for some reason.</w:t>
            </w:r>
          </w:p>
        </w:tc>
      </w:tr>
      <w:tr w:rsidR="00C954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5444" w:rsidRPr="008863B9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5444" w:rsidRPr="008863B9" w:rsidRDefault="00C95444" w:rsidP="00C954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4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5444" w:rsidRDefault="00C95444" w:rsidP="00C95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5444" w:rsidRDefault="00C95444" w:rsidP="00C95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993DF" w14:textId="77777777" w:rsidR="005F28A8" w:rsidRDefault="005F28A8" w:rsidP="005F28A8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E3AC7B1" w14:textId="77777777" w:rsidR="005F28A8" w:rsidRPr="00CC1F51" w:rsidRDefault="005F28A8" w:rsidP="005F28A8">
      <w:pPr>
        <w:pStyle w:val="Heading3"/>
      </w:pPr>
      <w:r w:rsidRPr="00CC1F51">
        <w:t>10.6.2</w:t>
      </w:r>
      <w:r w:rsidRPr="00CC1F51">
        <w:tab/>
        <w:t>Report Format</w:t>
      </w:r>
      <w:bookmarkEnd w:id="1"/>
      <w:bookmarkEnd w:id="2"/>
    </w:p>
    <w:p w14:paraId="000B7BDD" w14:textId="77777777" w:rsidR="005F28A8" w:rsidRPr="00CC1F51" w:rsidRDefault="005F28A8" w:rsidP="005F28A8"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</w:t>
      </w:r>
      <w:r w:rsidRPr="00CC1F51">
        <w:t>m</w:t>
      </w:r>
      <w:r w:rsidRPr="00CC1F51">
        <w:t>plies</w:t>
      </w:r>
      <w:r>
        <w:t xml:space="preserve"> with the following XML schema: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F28A8" w:rsidRPr="00651DD0" w14:paraId="38C10E88" w14:textId="77777777" w:rsidTr="00811413">
        <w:tc>
          <w:tcPr>
            <w:tcW w:w="9495" w:type="dxa"/>
            <w:shd w:val="solid" w:color="C0C0C0" w:fill="FFFFFF"/>
          </w:tcPr>
          <w:p w14:paraId="539B875B" w14:textId="77777777" w:rsidR="005F28A8" w:rsidRDefault="005F28A8" w:rsidP="00811413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</w:t>
            </w:r>
            <w:r w:rsidRPr="00651DD0">
              <w:rPr>
                <w:color w:val="F5844C"/>
                <w:lang w:eastAsia="de-DE"/>
              </w:rPr>
              <w:t>e</w:t>
            </w:r>
            <w:r w:rsidRPr="00651DD0">
              <w:rPr>
                <w:color w:val="F5844C"/>
                <w:lang w:eastAsia="de-DE"/>
              </w:rPr>
              <w:t>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"urn:3gpp:metadata:2011:HSD:receptionreport"</w:t>
            </w:r>
          </w:p>
          <w:p w14:paraId="10A47F23" w14:textId="77777777" w:rsidR="005F28A8" w:rsidRDefault="005F28A8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11AE10FF" w14:textId="77777777" w:rsidR="005F28A8" w:rsidRDefault="005F28A8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"urn:3gpp:metadata:2011:HSD:receptionreport"</w:t>
            </w:r>
            <w:r w:rsidRPr="00651DD0">
              <w:rPr>
                <w:color w:val="F5844C"/>
                <w:lang w:eastAsia="de-DE"/>
              </w:rPr>
              <w:t xml:space="preserve"> elementFor</w:t>
            </w:r>
            <w:r w:rsidRPr="00651DD0">
              <w:rPr>
                <w:color w:val="F5844C"/>
                <w:lang w:eastAsia="de-DE"/>
              </w:rPr>
              <w:t>m</w:t>
            </w:r>
            <w:r w:rsidRPr="00651DD0">
              <w:rPr>
                <w:color w:val="F5844C"/>
                <w:lang w:eastAsia="de-DE"/>
              </w:rPr>
              <w:t>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5DCED1B7" w14:textId="77777777" w:rsidR="005F28A8" w:rsidRPr="00667048" w:rsidRDefault="005F28A8" w:rsidP="00811413">
            <w:pPr>
              <w:pStyle w:val="PL"/>
              <w:rPr>
                <w:lang w:val="en-US"/>
              </w:rPr>
            </w:pPr>
          </w:p>
          <w:p w14:paraId="62503378" w14:textId="77777777" w:rsidR="005F28A8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9D36234" w14:textId="77777777" w:rsidR="005F28A8" w:rsidRPr="00F41A71" w:rsidRDefault="005F28A8" w:rsidP="00811413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</w:t>
            </w:r>
            <w:r w:rsidRPr="00F41A71">
              <w:rPr>
                <w:color w:val="F5844C"/>
                <w:lang w:val="fr-FR" w:eastAsia="de-DE"/>
              </w:rPr>
              <w:t>c</w:t>
            </w:r>
            <w:r w:rsidRPr="00F41A71">
              <w:rPr>
                <w:color w:val="F5844C"/>
                <w:lang w:val="fr-FR" w:eastAsia="de-DE"/>
              </w:rPr>
              <w:t>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7D6B3609" w14:textId="77777777" w:rsidR="005F28A8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1504EC9C" w14:textId="77777777" w:rsidR="005F28A8" w:rsidRDefault="005F28A8" w:rsidP="00811413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78F5E187" w14:textId="77777777" w:rsidR="005F28A8" w:rsidRPr="00795347" w:rsidRDefault="005F28A8" w:rsidP="00811413">
            <w:pPr>
              <w:pStyle w:val="PL"/>
              <w:rPr>
                <w:rFonts w:hint="eastAsia"/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0BD9F57A" w14:textId="77777777" w:rsidR="005F28A8" w:rsidRPr="00651DD0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43AAFF7E" w14:textId="77777777" w:rsidR="005F28A8" w:rsidRPr="00651DD0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12186B21" w14:textId="77777777" w:rsidR="005F28A8" w:rsidRPr="00651DD0" w:rsidRDefault="005F28A8" w:rsidP="00811413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</w:t>
            </w:r>
            <w:r w:rsidRPr="00651DD0">
              <w:rPr>
                <w:color w:val="F5844C"/>
                <w:lang w:eastAsia="de-DE"/>
              </w:rPr>
              <w:t>O</w:t>
            </w:r>
            <w:r w:rsidRPr="00651DD0">
              <w:rPr>
                <w:color w:val="F5844C"/>
                <w:lang w:eastAsia="de-DE"/>
              </w:rPr>
              <w:t>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4DD2891C" w14:textId="77777777" w:rsidR="005F28A8" w:rsidRPr="00651DD0" w:rsidRDefault="005F28A8" w:rsidP="00811413">
            <w:pPr>
              <w:pStyle w:val="PL"/>
              <w:rPr>
                <w:rFonts w:hint="eastAsia"/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20E2D2E3" w14:textId="77777777" w:rsidR="005F28A8" w:rsidRPr="00651DD0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</w:tbl>
    <w:p w14:paraId="6157367F" w14:textId="77777777" w:rsidR="005F28A8" w:rsidRDefault="005F28A8" w:rsidP="005F28A8">
      <w:pPr>
        <w:pStyle w:val="PL"/>
      </w:pPr>
    </w:p>
    <w:p w14:paraId="69D27DBA" w14:textId="77777777" w:rsidR="005F28A8" w:rsidRDefault="005F28A8" w:rsidP="005F28A8">
      <w:r>
        <w:t xml:space="preserve">The following schema 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F28A8" w:rsidRPr="00651DD0" w14:paraId="28CEDEA3" w14:textId="77777777" w:rsidTr="00811413">
        <w:tc>
          <w:tcPr>
            <w:tcW w:w="9495" w:type="dxa"/>
            <w:shd w:val="solid" w:color="C0C0C0" w:fill="FFFFFF"/>
          </w:tcPr>
          <w:p w14:paraId="4B2E2F5F" w14:textId="77777777" w:rsidR="005F28A8" w:rsidRPr="00942B17" w:rsidRDefault="005F28A8" w:rsidP="00811413">
            <w:pPr>
              <w:pStyle w:val="PL"/>
              <w:rPr>
                <w:lang w:val="de-DE"/>
              </w:rPr>
            </w:pPr>
            <w:r w:rsidRPr="00942B17">
              <w:rPr>
                <w:lang w:val="de-DE"/>
              </w:rPr>
              <w:t>&lt;?xml version="1.0" encoding="UTF-8"?&gt;</w:t>
            </w:r>
          </w:p>
          <w:p w14:paraId="45DC3171" w14:textId="77777777" w:rsidR="005F28A8" w:rsidRPr="00942B17" w:rsidRDefault="005F28A8" w:rsidP="00811413">
            <w:pPr>
              <w:pStyle w:val="PL"/>
              <w:rPr>
                <w:lang w:val="de-DE"/>
              </w:rPr>
            </w:pPr>
            <w:r w:rsidRPr="00942B17">
              <w:rPr>
                <w:lang w:val="de-DE"/>
              </w:rPr>
              <w:t xml:space="preserve">&lt;xs:schema </w:t>
            </w:r>
          </w:p>
          <w:p w14:paraId="2B61A567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de-DE"/>
              </w:rPr>
              <w:tab/>
            </w:r>
            <w:r w:rsidRPr="00942B17">
              <w:rPr>
                <w:lang w:val="en-US"/>
              </w:rPr>
              <w:t xml:space="preserve">xmlns="urn:3gpp:metadata:2016:PSS:SupplementQoEMetric" </w:t>
            </w:r>
          </w:p>
          <w:p w14:paraId="5C1322BA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  <w:t xml:space="preserve">xmlns:xs="http://www.w3.org/2001/XMLSchema" </w:t>
            </w:r>
          </w:p>
          <w:p w14:paraId="65283041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  <w:t xml:space="preserve">targetNamespace="urn:3gpp:metadata:2016:PSS:SupplementQoEMetric" </w:t>
            </w:r>
          </w:p>
          <w:p w14:paraId="51D02306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  <w:t>elementFormDefault="qualified"&gt;</w:t>
            </w:r>
          </w:p>
          <w:p w14:paraId="38DC8F39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</w:p>
          <w:p w14:paraId="006F42B8" w14:textId="77777777" w:rsidR="005F28A8" w:rsidRPr="00811413" w:rsidRDefault="005F28A8" w:rsidP="00811413">
            <w:pPr>
              <w:pStyle w:val="PL"/>
              <w:rPr>
                <w:color w:val="000000"/>
                <w:lang w:val="en-US" w:eastAsia="ja-JP"/>
              </w:rPr>
            </w:pPr>
            <w:r w:rsidRPr="00811413">
              <w:rPr>
                <w:color w:val="000000"/>
                <w:lang w:val="en-US" w:eastAsia="ja-JP"/>
              </w:rPr>
              <w:tab/>
              <w:t>&lt;xs:element name="</w:t>
            </w:r>
            <w:r w:rsidRPr="00942B17">
              <w:rPr>
                <w:lang w:val="en-US"/>
              </w:rPr>
              <w:t>supplementQoEMetric</w:t>
            </w:r>
            <w:r w:rsidRPr="00811413">
              <w:rPr>
                <w:color w:val="000000"/>
                <w:lang w:val="en-US" w:eastAsia="ja-JP"/>
              </w:rPr>
              <w:t xml:space="preserve">" </w:t>
            </w:r>
            <w:r w:rsidRPr="00942B17">
              <w:rPr>
                <w:color w:val="F5844C"/>
                <w:lang w:eastAsia="de-DE"/>
              </w:rPr>
              <w:t>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t>"</w:t>
            </w:r>
            <w:r w:rsidRPr="00942B17">
              <w:rPr>
                <w:lang w:val="en-US"/>
              </w:rPr>
              <w:t>SupplementQoEMetric</w:t>
            </w:r>
            <w:r w:rsidRPr="00942B17">
              <w:rPr>
                <w:color w:val="FF8040"/>
                <w:lang w:eastAsia="de-DE"/>
              </w:rPr>
              <w:t>Type</w:t>
            </w:r>
            <w:r w:rsidRPr="00942B17">
              <w:rPr>
                <w:lang w:eastAsia="de-DE"/>
              </w:rPr>
              <w:t>"/</w:t>
            </w:r>
            <w:r w:rsidRPr="00811413">
              <w:rPr>
                <w:color w:val="000000"/>
                <w:lang w:val="en-US" w:eastAsia="ja-JP"/>
              </w:rPr>
              <w:t>&gt;</w:t>
            </w:r>
          </w:p>
          <w:p w14:paraId="475F4B7C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</w:p>
          <w:p w14:paraId="2DDFA832" w14:textId="77777777" w:rsidR="005F28A8" w:rsidRPr="00942B17" w:rsidRDefault="005F28A8" w:rsidP="00811413">
            <w:pPr>
              <w:pStyle w:val="PL"/>
              <w:ind w:firstLine="390"/>
              <w:rPr>
                <w:color w:val="000096"/>
                <w:lang w:eastAsia="de-DE"/>
              </w:rPr>
            </w:pPr>
            <w:r w:rsidRPr="00942B17">
              <w:rPr>
                <w:color w:val="003296"/>
                <w:lang w:eastAsia="de-DE"/>
              </w:rPr>
              <w:t>&lt;xs:complexType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t>"</w:t>
            </w:r>
            <w:r w:rsidRPr="00942B17">
              <w:rPr>
                <w:lang w:val="en-US"/>
              </w:rPr>
              <w:t>SupplementQoEMetric</w:t>
            </w:r>
            <w:r w:rsidRPr="00942B17">
              <w:rPr>
                <w:color w:val="FF8040"/>
                <w:lang w:eastAsia="de-DE"/>
              </w:rPr>
              <w:t>Type</w:t>
            </w:r>
            <w:r w:rsidRPr="00942B17">
              <w:rPr>
                <w:lang w:eastAsia="de-DE"/>
              </w:rPr>
              <w:t>"</w:t>
            </w:r>
            <w:r w:rsidRPr="00942B17">
              <w:rPr>
                <w:color w:val="000096"/>
                <w:lang w:eastAsia="de-DE"/>
              </w:rPr>
              <w:t>&gt;</w:t>
            </w:r>
          </w:p>
          <w:p w14:paraId="7844446D" w14:textId="77777777" w:rsidR="005F28A8" w:rsidRPr="00811413" w:rsidRDefault="005F28A8" w:rsidP="00811413">
            <w:pPr>
              <w:pStyle w:val="PL"/>
              <w:rPr>
                <w:color w:val="000000"/>
                <w:lang w:val="en-US" w:eastAsia="ja-JP"/>
              </w:rPr>
            </w:pPr>
            <w:r w:rsidRPr="00811413">
              <w:rPr>
                <w:color w:val="000000"/>
                <w:lang w:val="en-US" w:eastAsia="ja-JP"/>
              </w:rPr>
              <w:tab/>
            </w:r>
            <w:r w:rsidRPr="00811413">
              <w:rPr>
                <w:color w:val="000000"/>
                <w:lang w:val="en-US" w:eastAsia="ja-JP"/>
              </w:rPr>
              <w:tab/>
              <w:t>&lt;xs:sequence&gt;</w:t>
            </w:r>
          </w:p>
          <w:p w14:paraId="6E0207A0" w14:textId="77777777" w:rsidR="005F28A8" w:rsidRPr="00811413" w:rsidRDefault="005F28A8" w:rsidP="00811413">
            <w:pPr>
              <w:pStyle w:val="PL"/>
              <w:rPr>
                <w:color w:val="000000"/>
                <w:lang w:val="en-US" w:eastAsia="ja-JP"/>
              </w:rPr>
            </w:pPr>
            <w:r w:rsidRPr="00811413">
              <w:rPr>
                <w:color w:val="000000"/>
                <w:lang w:val="en-US" w:eastAsia="ja-JP"/>
              </w:rPr>
              <w:tab/>
            </w:r>
            <w:r w:rsidRPr="00811413">
              <w:rPr>
                <w:color w:val="000000"/>
                <w:lang w:val="en-US" w:eastAsia="ja-JP"/>
              </w:rPr>
              <w:tab/>
            </w:r>
            <w:r w:rsidRPr="00811413">
              <w:rPr>
                <w:color w:val="000000"/>
                <w:lang w:val="en-US" w:eastAsia="ja-JP"/>
              </w:rPr>
              <w:tab/>
              <w:t xml:space="preserve">&lt;xs:element name="deviceinformation" </w:t>
            </w:r>
            <w:r w:rsidRPr="00942B17">
              <w:rPr>
                <w:color w:val="F5844C"/>
                <w:lang w:eastAsia="de-DE"/>
              </w:rPr>
              <w:t>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t>"</w:t>
            </w:r>
            <w:r w:rsidRPr="00942B17">
              <w:rPr>
                <w:color w:val="FF8040"/>
                <w:lang w:eastAsia="de-DE"/>
              </w:rPr>
              <w:t>DeviceInformationType</w:t>
            </w:r>
            <w:r w:rsidRPr="00942B17">
              <w:rPr>
                <w:lang w:eastAsia="de-DE"/>
              </w:rPr>
              <w:t xml:space="preserve">" </w:t>
            </w:r>
            <w:r w:rsidRPr="00942B17">
              <w:rPr>
                <w:lang w:val="en-US"/>
              </w:rPr>
              <w:t>minOccurs="0"</w:t>
            </w:r>
            <w:r w:rsidRPr="00942B17">
              <w:rPr>
                <w:lang w:eastAsia="de-DE"/>
              </w:rPr>
              <w:t>/</w:t>
            </w:r>
            <w:r w:rsidRPr="00811413">
              <w:rPr>
                <w:color w:val="000000"/>
                <w:lang w:val="en-US" w:eastAsia="ja-JP"/>
              </w:rPr>
              <w:t>&gt;</w:t>
            </w:r>
          </w:p>
          <w:p w14:paraId="5EEB730B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</w:r>
            <w:r w:rsidRPr="00942B17">
              <w:rPr>
                <w:lang w:val="en-US"/>
              </w:rPr>
              <w:tab/>
            </w:r>
            <w:r w:rsidRPr="00942B17">
              <w:rPr>
                <w:lang w:val="en-US"/>
              </w:rPr>
              <w:tab/>
              <w:t>&lt;xs:any namespace="##other" processContents="lax" minOccurs="0" maxOccurs="unbounded"/&gt;</w:t>
            </w:r>
          </w:p>
          <w:p w14:paraId="09A958D2" w14:textId="77777777" w:rsidR="005F28A8" w:rsidRPr="00811413" w:rsidRDefault="005F28A8" w:rsidP="00811413">
            <w:pPr>
              <w:pStyle w:val="PL"/>
              <w:rPr>
                <w:rFonts w:hint="eastAsia"/>
                <w:color w:val="000000"/>
                <w:lang w:eastAsia="ja-JP"/>
              </w:rPr>
            </w:pPr>
            <w:r w:rsidRPr="00811413">
              <w:rPr>
                <w:color w:val="000000"/>
                <w:lang w:eastAsia="ja-JP"/>
              </w:rPr>
              <w:tab/>
            </w:r>
            <w:r w:rsidRPr="00811413">
              <w:rPr>
                <w:color w:val="000000"/>
                <w:lang w:eastAsia="ja-JP"/>
              </w:rPr>
              <w:tab/>
              <w:t>&lt;/xs:sequence&gt;</w:t>
            </w:r>
            <w:r w:rsidRPr="00942B17">
              <w:rPr>
                <w:color w:val="000000"/>
                <w:lang w:eastAsia="de-DE"/>
              </w:rPr>
              <w:br/>
              <w:t xml:space="preserve">    </w:t>
            </w:r>
            <w:r w:rsidRPr="00942B17">
              <w:rPr>
                <w:color w:val="003296"/>
                <w:lang w:eastAsia="de-DE"/>
              </w:rPr>
              <w:t>&lt;/xs:complexType&gt;</w:t>
            </w:r>
          </w:p>
          <w:p w14:paraId="40C13260" w14:textId="77777777" w:rsidR="005F28A8" w:rsidRPr="00942B17" w:rsidRDefault="005F28A8" w:rsidP="00811413">
            <w:pPr>
              <w:pStyle w:val="PL"/>
            </w:pPr>
          </w:p>
          <w:p w14:paraId="4EB66EA8" w14:textId="77777777" w:rsidR="005F28A8" w:rsidRPr="00942B17" w:rsidRDefault="005F28A8" w:rsidP="00811413">
            <w:pPr>
              <w:pStyle w:val="PL"/>
              <w:rPr>
                <w:color w:val="003296"/>
                <w:lang w:eastAsia="de-DE"/>
              </w:rPr>
            </w:pPr>
            <w:r w:rsidRPr="00942B17">
              <w:rPr>
                <w:color w:val="000000"/>
                <w:lang w:eastAsia="de-DE"/>
              </w:rPr>
              <w:t xml:space="preserve">    </w:t>
            </w:r>
            <w:r w:rsidRPr="00942B17">
              <w:rPr>
                <w:color w:val="003296"/>
                <w:lang w:eastAsia="de-DE"/>
              </w:rPr>
              <w:t>&lt;xs:complexType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"DeviceInformationType"</w:t>
            </w:r>
            <w:r w:rsidRPr="00942B17">
              <w:rPr>
                <w:color w:val="000096"/>
                <w:lang w:eastAsia="de-DE"/>
              </w:rPr>
              <w:t>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&lt;xs:choice&gt;</w:t>
            </w:r>
            <w:r w:rsidRPr="00942B17">
              <w:rPr>
                <w:color w:val="000000"/>
                <w:lang w:eastAsia="de-DE"/>
              </w:rPr>
              <w:br/>
              <w:t xml:space="preserve">            </w:t>
            </w:r>
            <w:r w:rsidRPr="00942B17">
              <w:rPr>
                <w:color w:val="003296"/>
                <w:lang w:eastAsia="de-DE"/>
              </w:rPr>
              <w:t>&lt;xs:element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"Entry"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"DeviceInformationEntryType"</w:t>
            </w:r>
            <w:r w:rsidRPr="00942B17">
              <w:rPr>
                <w:color w:val="F5844C"/>
                <w:lang w:eastAsia="de-DE"/>
              </w:rPr>
              <w:t xml:space="preserve"> maxO</w:t>
            </w:r>
            <w:r w:rsidRPr="00942B17">
              <w:rPr>
                <w:color w:val="F5844C"/>
                <w:lang w:eastAsia="de-DE"/>
              </w:rPr>
              <w:t>c</w:t>
            </w:r>
            <w:r w:rsidRPr="00942B17">
              <w:rPr>
                <w:color w:val="F5844C"/>
                <w:lang w:eastAsia="de-DE"/>
              </w:rPr>
              <w:t>curs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"unbounded"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&lt;/xs:choice&gt;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&lt;xs:anyAttribute</w:t>
            </w:r>
            <w:r w:rsidRPr="00942B17">
              <w:rPr>
                <w:color w:val="F5844C"/>
                <w:lang w:eastAsia="de-DE"/>
              </w:rPr>
              <w:t xml:space="preserve"> processContents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"skip"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</w:t>
            </w:r>
            <w:r w:rsidRPr="00942B17">
              <w:rPr>
                <w:color w:val="003296"/>
                <w:lang w:eastAsia="de-DE"/>
              </w:rPr>
              <w:t>&lt;/xs:complexType&gt;</w:t>
            </w:r>
          </w:p>
          <w:p w14:paraId="47BFFE72" w14:textId="77777777" w:rsidR="005F28A8" w:rsidRPr="00942B17" w:rsidRDefault="005F28A8" w:rsidP="00811413">
            <w:pPr>
              <w:pStyle w:val="PL"/>
            </w:pPr>
          </w:p>
          <w:p w14:paraId="2B9125F8" w14:textId="77777777" w:rsidR="005F28A8" w:rsidRPr="00942B17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942B17">
              <w:rPr>
                <w:color w:val="000000"/>
                <w:lang w:eastAsia="de-DE"/>
              </w:rPr>
              <w:t xml:space="preserve">    </w:t>
            </w:r>
            <w:r w:rsidRPr="00942B17">
              <w:rPr>
                <w:color w:val="003296"/>
                <w:lang w:eastAsia="de-DE"/>
              </w:rPr>
              <w:t>&lt;xs:complexType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t>"</w:t>
            </w:r>
            <w:r w:rsidRPr="00942B17">
              <w:rPr>
                <w:color w:val="FF8040"/>
                <w:lang w:eastAsia="de-DE"/>
              </w:rPr>
              <w:t>DeviceInformationEntryType</w:t>
            </w:r>
            <w:r w:rsidRPr="00942B17">
              <w:rPr>
                <w:lang w:eastAsia="de-DE"/>
              </w:rPr>
              <w:t>"</w:t>
            </w:r>
            <w:r w:rsidRPr="00942B17">
              <w:rPr>
                <w:color w:val="000096"/>
                <w:lang w:eastAsia="de-DE"/>
              </w:rPr>
              <w:t>&gt;</w:t>
            </w:r>
          </w:p>
          <w:p w14:paraId="7A6A6AAA" w14:textId="77777777" w:rsidR="005F28A8" w:rsidRPr="00942B17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942B17">
              <w:rPr>
                <w:color w:val="003296"/>
                <w:lang w:eastAsia="de-DE"/>
              </w:rPr>
              <w:t xml:space="preserve">        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"start"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"xs:dateTime"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"mstart"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"xs:duration"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"videoWidth"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"xs:unsignedInt"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"videoHeight"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"xs:unsignedInt"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"screenWidth"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"xs:unsignedInt"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"screenHeight"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"xs:unsignedInt"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</w:p>
          <w:p w14:paraId="5F8AF836" w14:textId="77777777" w:rsidR="005F28A8" w:rsidRPr="00942B17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942B17">
              <w:rPr>
                <w:color w:val="000000"/>
                <w:lang w:eastAsia="de-DE"/>
              </w:rPr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"pixelWidth"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"xs:double"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"pixelHeight"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"xs:double"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</w:p>
          <w:p w14:paraId="71612494" w14:textId="77777777" w:rsidR="005F28A8" w:rsidRPr="00942B17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942B17">
              <w:rPr>
                <w:color w:val="000000"/>
                <w:lang w:eastAsia="de-DE"/>
              </w:rPr>
              <w:t xml:space="preserve">        </w:t>
            </w:r>
            <w:r w:rsidRPr="00942B17">
              <w:rPr>
                <w:color w:val="003296"/>
                <w:lang w:eastAsia="de-DE"/>
              </w:rPr>
              <w:t>&lt;xs:attribute</w:t>
            </w:r>
            <w:r w:rsidRPr="00942B17">
              <w:rPr>
                <w:color w:val="F5844C"/>
                <w:lang w:eastAsia="de-DE"/>
              </w:rPr>
              <w:t xml:space="preserve"> name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"fieldOfView"</w:t>
            </w:r>
            <w:r w:rsidRPr="00942B17">
              <w:rPr>
                <w:color w:val="F5844C"/>
                <w:lang w:eastAsia="de-DE"/>
              </w:rPr>
              <w:t xml:space="preserve"> type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"xs:double"</w:t>
            </w:r>
            <w:r w:rsidRPr="00942B17">
              <w:rPr>
                <w:color w:val="F5844C"/>
                <w:lang w:eastAsia="de-DE"/>
              </w:rPr>
              <w:t xml:space="preserve"> use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"required"</w:t>
            </w:r>
            <w:r w:rsidRPr="00942B17">
              <w:rPr>
                <w:color w:val="000096"/>
                <w:lang w:eastAsia="de-DE"/>
              </w:rPr>
              <w:t>/&gt;</w:t>
            </w:r>
            <w:r w:rsidRPr="00942B17">
              <w:rPr>
                <w:color w:val="000000"/>
                <w:lang w:eastAsia="de-DE"/>
              </w:rPr>
              <w:br/>
              <w:t xml:space="preserve">        </w:t>
            </w:r>
            <w:r w:rsidRPr="00942B17">
              <w:rPr>
                <w:color w:val="003296"/>
                <w:lang w:eastAsia="de-DE"/>
              </w:rPr>
              <w:t>&lt;xs:anyAttribute</w:t>
            </w:r>
            <w:r w:rsidRPr="00942B17">
              <w:rPr>
                <w:color w:val="F5844C"/>
                <w:lang w:eastAsia="de-DE"/>
              </w:rPr>
              <w:t xml:space="preserve"> processContents</w:t>
            </w:r>
            <w:r w:rsidRPr="00942B17">
              <w:rPr>
                <w:color w:val="FF8040"/>
                <w:lang w:eastAsia="de-DE"/>
              </w:rPr>
              <w:t>=</w:t>
            </w:r>
            <w:r w:rsidRPr="00942B17">
              <w:rPr>
                <w:lang w:eastAsia="de-DE"/>
              </w:rPr>
              <w:t>"skip"</w:t>
            </w:r>
            <w:r w:rsidRPr="00942B17">
              <w:rPr>
                <w:color w:val="000096"/>
                <w:lang w:eastAsia="de-DE"/>
              </w:rPr>
              <w:t>/&gt;</w:t>
            </w:r>
          </w:p>
          <w:p w14:paraId="36C5305C" w14:textId="77777777" w:rsidR="005F28A8" w:rsidRPr="00942B17" w:rsidRDefault="005F28A8" w:rsidP="00811413">
            <w:pPr>
              <w:pStyle w:val="PL"/>
              <w:rPr>
                <w:rFonts w:hint="eastAsia"/>
                <w:color w:val="000000"/>
                <w:lang w:val="de-DE" w:eastAsia="zh-CN"/>
              </w:rPr>
            </w:pPr>
            <w:r w:rsidRPr="00942B17">
              <w:rPr>
                <w:color w:val="000000"/>
                <w:lang w:eastAsia="de-DE"/>
              </w:rPr>
              <w:t xml:space="preserve">    </w:t>
            </w:r>
            <w:r w:rsidRPr="00942B17">
              <w:rPr>
                <w:color w:val="003296"/>
                <w:lang w:val="de-DE" w:eastAsia="de-DE"/>
              </w:rPr>
              <w:t>&lt;/xs:complexType&gt;</w:t>
            </w:r>
          </w:p>
          <w:p w14:paraId="45DD1728" w14:textId="77777777" w:rsidR="005F28A8" w:rsidRPr="00811413" w:rsidRDefault="005F28A8" w:rsidP="00811413">
            <w:pPr>
              <w:pStyle w:val="PL"/>
              <w:rPr>
                <w:lang w:val="de-DE"/>
              </w:rPr>
            </w:pPr>
            <w:r w:rsidRPr="00942B17">
              <w:rPr>
                <w:lang w:val="de-DE"/>
              </w:rPr>
              <w:t>&lt;/xs:schema&gt;</w:t>
            </w:r>
          </w:p>
          <w:p w14:paraId="4DCE3C49" w14:textId="77777777" w:rsidR="005F28A8" w:rsidRPr="00942B17" w:rsidRDefault="005F28A8" w:rsidP="00811413">
            <w:pPr>
              <w:pStyle w:val="FP"/>
              <w:rPr>
                <w:lang w:val="de-DE"/>
              </w:rPr>
            </w:pPr>
          </w:p>
          <w:p w14:paraId="7BEBA5CA" w14:textId="77777777" w:rsidR="005F28A8" w:rsidRPr="00942B17" w:rsidRDefault="005F28A8" w:rsidP="00811413">
            <w:pPr>
              <w:pStyle w:val="PL"/>
              <w:rPr>
                <w:lang w:val="de-DE"/>
              </w:rPr>
            </w:pPr>
            <w:r w:rsidRPr="00942B17">
              <w:rPr>
                <w:lang w:val="de-DE"/>
              </w:rPr>
              <w:t>&lt;?xml version="1.0" encoding="UTF-8"?&gt;</w:t>
            </w:r>
          </w:p>
          <w:p w14:paraId="1A443E75" w14:textId="77777777" w:rsidR="005F28A8" w:rsidRPr="00942B17" w:rsidRDefault="005F28A8" w:rsidP="00811413">
            <w:pPr>
              <w:pStyle w:val="PL"/>
              <w:rPr>
                <w:lang w:val="de-DE"/>
              </w:rPr>
            </w:pPr>
            <w:r w:rsidRPr="00942B17">
              <w:rPr>
                <w:lang w:val="de-DE"/>
              </w:rPr>
              <w:t>&lt;xs:schema</w:t>
            </w:r>
            <w:r w:rsidRPr="00942B17">
              <w:rPr>
                <w:lang w:val="de-DE"/>
              </w:rPr>
              <w:tab/>
              <w:t xml:space="preserve">xmlns="urn:3gpp:metadata:2016:PSS:schemaVersion" </w:t>
            </w:r>
          </w:p>
          <w:p w14:paraId="471CBC96" w14:textId="77777777" w:rsidR="005F28A8" w:rsidRPr="00942B17" w:rsidRDefault="005F28A8" w:rsidP="00811413">
            <w:pPr>
              <w:pStyle w:val="PL"/>
              <w:rPr>
                <w:lang w:val="de-DE"/>
              </w:rPr>
            </w:pPr>
            <w:r w:rsidRPr="00942B17">
              <w:rPr>
                <w:lang w:val="de-DE"/>
              </w:rPr>
              <w:lastRenderedPageBreak/>
              <w:tab/>
            </w:r>
            <w:r w:rsidRPr="00942B17">
              <w:rPr>
                <w:lang w:val="de-DE"/>
              </w:rPr>
              <w:tab/>
            </w:r>
            <w:r w:rsidRPr="00942B17">
              <w:rPr>
                <w:lang w:val="de-DE"/>
              </w:rPr>
              <w:tab/>
              <w:t>xmlns:xs="http://www.w3.org/2001/XMLSchema"</w:t>
            </w:r>
          </w:p>
          <w:p w14:paraId="347B952B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de-DE"/>
              </w:rPr>
              <w:tab/>
            </w:r>
            <w:r w:rsidRPr="00942B17">
              <w:rPr>
                <w:lang w:val="de-DE"/>
              </w:rPr>
              <w:tab/>
            </w:r>
            <w:r w:rsidRPr="00942B17">
              <w:rPr>
                <w:lang w:val="de-DE"/>
              </w:rPr>
              <w:tab/>
            </w:r>
            <w:r w:rsidRPr="00942B17">
              <w:rPr>
                <w:lang w:val="en-US"/>
              </w:rPr>
              <w:t>targetNamespace="urn:3gpp:metadata:2016:PSS:schemaVersion"</w:t>
            </w:r>
          </w:p>
          <w:p w14:paraId="041661D3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</w:r>
            <w:r w:rsidRPr="00942B17">
              <w:rPr>
                <w:lang w:val="en-US"/>
              </w:rPr>
              <w:tab/>
            </w:r>
            <w:r w:rsidRPr="00942B17">
              <w:rPr>
                <w:lang w:val="en-US"/>
              </w:rPr>
              <w:tab/>
              <w:t>elementFormDefault="qualified"&gt;</w:t>
            </w:r>
          </w:p>
          <w:p w14:paraId="69B38EE7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  <w:t>&lt;xs:element name="schemaVersion" type="xs:unsignedInt"/&gt;</w:t>
            </w:r>
          </w:p>
          <w:p w14:paraId="287E170D" w14:textId="77777777" w:rsidR="005F28A8" w:rsidRPr="00942B17" w:rsidRDefault="005F28A8" w:rsidP="00811413">
            <w:pPr>
              <w:pStyle w:val="PL"/>
              <w:rPr>
                <w:lang w:val="en-US"/>
              </w:rPr>
            </w:pPr>
            <w:r w:rsidRPr="00942B17">
              <w:rPr>
                <w:lang w:val="en-US"/>
              </w:rPr>
              <w:tab/>
              <w:t>&lt;xs:element name="delimiter" type="xs:byte"/&gt;</w:t>
            </w:r>
            <w:r w:rsidRPr="00942B17">
              <w:rPr>
                <w:lang w:val="en-US"/>
              </w:rPr>
              <w:tab/>
            </w:r>
          </w:p>
          <w:p w14:paraId="08470D1E" w14:textId="77777777" w:rsidR="005F28A8" w:rsidRPr="00651DD0" w:rsidRDefault="005F28A8" w:rsidP="00811413">
            <w:pPr>
              <w:pStyle w:val="PL"/>
              <w:rPr>
                <w:color w:val="000096"/>
                <w:lang w:eastAsia="de-DE"/>
              </w:rPr>
            </w:pPr>
            <w:r w:rsidRPr="00942B17">
              <w:rPr>
                <w:lang w:val="en-US"/>
              </w:rPr>
              <w:t>&lt;/xs:schema&gt;</w:t>
            </w:r>
          </w:p>
        </w:tc>
      </w:tr>
    </w:tbl>
    <w:p w14:paraId="233FE989" w14:textId="77777777" w:rsidR="005F28A8" w:rsidRDefault="005F28A8" w:rsidP="005F28A8">
      <w:pPr>
        <w:pStyle w:val="FP"/>
      </w:pPr>
    </w:p>
    <w:p w14:paraId="65EEE9D6" w14:textId="77777777" w:rsidR="005F28A8" w:rsidRDefault="005F28A8" w:rsidP="005F28A8">
      <w:r>
        <w:t xml:space="preserve">If a </w:t>
      </w:r>
      <w:proofErr w:type="spellStart"/>
      <w:r w:rsidRPr="00811413">
        <w:rPr>
          <w:rFonts w:ascii="Courier New" w:hAnsi="Courier New" w:cs="Courier New"/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811413">
        <w:t>QoEMetric</w:t>
      </w:r>
      <w:proofErr w:type="spellEnd"/>
      <w:r>
        <w:t xml:space="preserve"> are due, a dummy </w:t>
      </w:r>
      <w:proofErr w:type="spellStart"/>
      <w:r w:rsidRPr="00811413">
        <w:t>MPDInformation</w:t>
      </w:r>
      <w:proofErr w:type="spellEnd"/>
      <w:r>
        <w:t xml:space="preserve"> metric shall be sent with </w:t>
      </w:r>
      <w:r w:rsidRPr="00811413">
        <w:rPr>
          <w:rFonts w:ascii="Courier New" w:hAnsi="Courier New" w:cs="Courier New"/>
        </w:rPr>
        <w:t>codecs="none"</w:t>
      </w:r>
      <w:r>
        <w:t xml:space="preserve">, </w:t>
      </w:r>
      <w:r w:rsidRPr="00811413">
        <w:rPr>
          <w:rFonts w:ascii="Courier New" w:hAnsi="Courier New" w:cs="Courier New"/>
        </w:rPr>
        <w:t>bandwidth=0</w:t>
      </w:r>
      <w:r>
        <w:t>,</w:t>
      </w:r>
      <w:r w:rsidRPr="00811413">
        <w:rPr>
          <w:rFonts w:ascii="Courier New" w:hAnsi="Courier New" w:cs="Courier New"/>
        </w:rPr>
        <w:t xml:space="preserve"> </w:t>
      </w:r>
      <w:proofErr w:type="spellStart"/>
      <w:r w:rsidRPr="00811413">
        <w:rPr>
          <w:rFonts w:ascii="Courier New" w:hAnsi="Courier New" w:cs="Courier New"/>
        </w:rPr>
        <w:t>mimeType</w:t>
      </w:r>
      <w:proofErr w:type="spellEnd"/>
      <w:r w:rsidRPr="00811413">
        <w:rPr>
          <w:rFonts w:ascii="Courier New" w:hAnsi="Courier New" w:cs="Courier New"/>
        </w:rPr>
        <w:t>="none"</w:t>
      </w:r>
      <w:r>
        <w:t xml:space="preserve">, </w:t>
      </w:r>
      <w:proofErr w:type="spellStart"/>
      <w:r w:rsidRPr="00811413">
        <w:rPr>
          <w:rFonts w:ascii="Courier New" w:hAnsi="Courier New" w:cs="Courier New"/>
        </w:rPr>
        <w:t>representationId</w:t>
      </w:r>
      <w:proofErr w:type="spellEnd"/>
      <w:r w:rsidRPr="00811413">
        <w:rPr>
          <w:rFonts w:ascii="Courier New" w:hAnsi="Courier New" w:cs="Courier New"/>
        </w:rPr>
        <w:t>="none"</w:t>
      </w:r>
      <w:r>
        <w:t>.</w:t>
      </w:r>
    </w:p>
    <w:p w14:paraId="198D9202" w14:textId="77777777" w:rsidR="005F28A8" w:rsidRPr="00CC1F51" w:rsidRDefault="005F28A8" w:rsidP="005F28A8">
      <w:r>
        <w:t xml:space="preserve">If the attribute </w:t>
      </w:r>
      <w:proofErr w:type="spellStart"/>
      <w:r w:rsidRPr="00811413">
        <w:rPr>
          <w:rFonts w:ascii="Courier New" w:hAnsi="Courier New" w:cs="Courier New"/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811413">
        <w:rPr>
          <w:rFonts w:ascii="Courier New" w:hAnsi="Courier New" w:cs="Courier New"/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811413">
        <w:rPr>
          <w:rFonts w:ascii="Courier New" w:hAnsi="Courier New" w:cs="Courier New"/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67271357" w14:textId="77777777" w:rsidR="005F28A8" w:rsidRDefault="005F28A8" w:rsidP="005F28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EEC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47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79B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5B1068B"/>
    <w:multiLevelType w:val="multilevel"/>
    <w:tmpl w:val="8726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39179">
    <w:abstractNumId w:val="4"/>
  </w:num>
  <w:num w:numId="2" w16cid:durableId="170996539">
    <w:abstractNumId w:val="1"/>
  </w:num>
  <w:num w:numId="3" w16cid:durableId="993290148">
    <w:abstractNumId w:val="2"/>
  </w:num>
  <w:num w:numId="4" w16cid:durableId="2009478796">
    <w:abstractNumId w:val="3"/>
  </w:num>
  <w:num w:numId="5" w16cid:durableId="62639700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18A"/>
    <w:rsid w:val="003609EF"/>
    <w:rsid w:val="0036231A"/>
    <w:rsid w:val="00374DD4"/>
    <w:rsid w:val="003D15B8"/>
    <w:rsid w:val="003E1A36"/>
    <w:rsid w:val="00410371"/>
    <w:rsid w:val="004242F1"/>
    <w:rsid w:val="004B75B7"/>
    <w:rsid w:val="0051580D"/>
    <w:rsid w:val="00547111"/>
    <w:rsid w:val="00592D74"/>
    <w:rsid w:val="005E2C44"/>
    <w:rsid w:val="005F28A8"/>
    <w:rsid w:val="00612D76"/>
    <w:rsid w:val="00621188"/>
    <w:rsid w:val="006257ED"/>
    <w:rsid w:val="00665C47"/>
    <w:rsid w:val="00695808"/>
    <w:rsid w:val="006B3BEE"/>
    <w:rsid w:val="006B46FB"/>
    <w:rsid w:val="006E21FB"/>
    <w:rsid w:val="007176FF"/>
    <w:rsid w:val="00792342"/>
    <w:rsid w:val="007977A8"/>
    <w:rsid w:val="007B512A"/>
    <w:rsid w:val="007C0CB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51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44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791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612D7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12D76"/>
    <w:rPr>
      <w:i/>
      <w:iCs/>
    </w:rPr>
  </w:style>
  <w:style w:type="paragraph" w:styleId="NormalWeb">
    <w:name w:val="Normal (Web)"/>
    <w:basedOn w:val="Normal"/>
    <w:uiPriority w:val="99"/>
    <w:unhideWhenUsed/>
    <w:rsid w:val="00612D7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12D76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F28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F28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F28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8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8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28A8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5F28A8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5F28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28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28A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F28A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28A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28A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F28A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28A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28A8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Normal"/>
    <w:rsid w:val="005F28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bleCell">
    <w:name w:val="Table Cell"/>
    <w:basedOn w:val="Normal"/>
    <w:rsid w:val="005F28A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5F28A8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5F28A8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5F28A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5F28A8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5F28A8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5F28A8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5F28A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fields">
    <w:name w:val="fields"/>
    <w:basedOn w:val="Normal"/>
    <w:link w:val="fieldsZchn"/>
    <w:rsid w:val="005F28A8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F28A8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F28A8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F28A8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F28A8"/>
    <w:rPr>
      <w:rFonts w:ascii="Arial" w:eastAsia="Batang" w:hAnsi="Arial"/>
      <w:lang w:val="en-GB" w:eastAsia="ko-KR"/>
    </w:rPr>
  </w:style>
  <w:style w:type="character" w:customStyle="1" w:styleId="m1">
    <w:name w:val="m1"/>
    <w:rsid w:val="005F28A8"/>
    <w:rPr>
      <w:color w:val="0000FF"/>
    </w:rPr>
  </w:style>
  <w:style w:type="character" w:customStyle="1" w:styleId="t1">
    <w:name w:val="t1"/>
    <w:rsid w:val="005F28A8"/>
    <w:rPr>
      <w:color w:val="990000"/>
    </w:rPr>
  </w:style>
  <w:style w:type="character" w:customStyle="1" w:styleId="ns1">
    <w:name w:val="ns1"/>
    <w:rsid w:val="005F28A8"/>
    <w:rPr>
      <w:color w:val="FF0000"/>
    </w:rPr>
  </w:style>
  <w:style w:type="character" w:customStyle="1" w:styleId="tx1">
    <w:name w:val="tx1"/>
    <w:rsid w:val="005F28A8"/>
    <w:rPr>
      <w:b/>
      <w:bCs/>
    </w:rPr>
  </w:style>
  <w:style w:type="paragraph" w:styleId="BodyText3">
    <w:name w:val="Body Text 3"/>
    <w:basedOn w:val="Normal"/>
    <w:link w:val="BodyText3Char"/>
    <w:rsid w:val="005F28A8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5F28A8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5F28A8"/>
    <w:rPr>
      <w:rFonts w:ascii="Arial" w:hAnsi="Arial"/>
      <w:color w:val="808080"/>
      <w:sz w:val="14"/>
    </w:rPr>
  </w:style>
  <w:style w:type="character" w:styleId="PageNumber">
    <w:name w:val="page number"/>
    <w:rsid w:val="005F28A8"/>
  </w:style>
  <w:style w:type="table" w:styleId="TableGrid">
    <w:name w:val="Table Grid"/>
    <w:basedOn w:val="TableNormal"/>
    <w:rsid w:val="005F28A8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F28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28A8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5F28A8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5F28A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5F28A8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5F28A8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F28A8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5F28A8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28A8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5F28A8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5F28A8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5F28A8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5F28A8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5F28A8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5F28A8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F28A8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5F28A8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5F28A8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5F28A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F28A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F28A8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5F28A8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5F28A8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5F28A8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F28A8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F28A8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5F28A8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5F28A8"/>
    <w:pPr>
      <w:keepLines w:val="0"/>
      <w:numPr>
        <w:ilvl w:val="1"/>
        <w:numId w:val="3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F28A8"/>
    <w:pPr>
      <w:keepLines w:val="0"/>
      <w:numPr>
        <w:ilvl w:val="2"/>
        <w:numId w:val="3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F28A8"/>
    <w:pPr>
      <w:keepLines w:val="0"/>
      <w:numPr>
        <w:ilvl w:val="3"/>
        <w:numId w:val="3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F28A8"/>
    <w:pPr>
      <w:keepLines w:val="0"/>
      <w:numPr>
        <w:ilvl w:val="4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F28A8"/>
    <w:pPr>
      <w:keepLines w:val="0"/>
      <w:numPr>
        <w:ilvl w:val="5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F28A8"/>
    <w:pPr>
      <w:keepNext/>
      <w:pageBreakBefore/>
      <w:numPr>
        <w:numId w:val="3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F28A8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F28A8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5F28A8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5F28A8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5F28A8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5F2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5F2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28A8"/>
    <w:rPr>
      <w:rFonts w:ascii="Arial" w:hAnsi="Arial"/>
      <w:b/>
      <w:lang w:val="en-GB" w:eastAsia="en-US"/>
    </w:rPr>
  </w:style>
  <w:style w:type="character" w:customStyle="1" w:styleId="B1Char1">
    <w:name w:val="B1 Char1"/>
    <w:rsid w:val="005F28A8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F28A8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5F28A8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5F28A8"/>
  </w:style>
  <w:style w:type="character" w:customStyle="1" w:styleId="TFChar">
    <w:name w:val="TF Char"/>
    <w:link w:val="TF"/>
    <w:rsid w:val="005F28A8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5F28A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5F28A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5F28A8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F28A8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28A8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F28A8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F28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28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F28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F28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F28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5F28A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28A8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F28A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F28A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F28A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F28A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F28A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F28A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F28A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F28A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8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8A8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5F28A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5F28A8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5F2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28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F2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28A8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28A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F28A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F28A8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28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F28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28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F28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28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F28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28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F28A8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F28A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F28A8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F28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28A8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F28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28A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5F28A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F28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1092</Words>
  <Characters>14603</Characters>
  <Application>Microsoft Office Word</Application>
  <DocSecurity>0</DocSecurity>
  <Lines>1825</Lines>
  <Paragraphs>713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11</cp:revision>
  <cp:lastPrinted>1899-12-31T23:00:00Z</cp:lastPrinted>
  <dcterms:created xsi:type="dcterms:W3CDTF">2023-08-14T22:10:00Z</dcterms:created>
  <dcterms:modified xsi:type="dcterms:W3CDTF">2023-08-14T22:14:00Z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S4-231206</vt:lpwstr>
  </property>
  <property fmtid="{D5CDD505-2E9C-101B-9397-08002B2CF9AE}" pid="10" name="Spec#">
    <vt:lpwstr>26.247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A</vt:lpwstr>
  </property>
  <property fmtid="{D5CDD505-2E9C-101B-9397-08002B2CF9AE}" pid="19" name="ResDate">
    <vt:lpwstr>2023-08-14</vt:lpwstr>
  </property>
  <property fmtid="{D5CDD505-2E9C-101B-9397-08002B2CF9AE}" pid="20" name="Release">
    <vt:lpwstr>Rel-17</vt:lpwstr>
  </property>
</Properties>
</file>