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90A8BE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bookmarkStart w:id="3" w:name="_GoBack"/>
            <w:r w:rsidR="0020558E">
              <w:t>3</w:t>
            </w:r>
            <w:bookmarkEnd w:id="3"/>
            <w:r w:rsidR="003561F0">
              <w:t>.</w:t>
            </w:r>
            <w:bookmarkEnd w:id="2"/>
            <w:r w:rsidR="005E3D20">
              <w:t>0</w:t>
            </w:r>
            <w:r w:rsidRPr="00AE6164">
              <w:t xml:space="preserve"> </w:t>
            </w:r>
            <w:r w:rsidRPr="00AE6164">
              <w:rPr>
                <w:sz w:val="32"/>
              </w:rPr>
              <w:t>(</w:t>
            </w:r>
            <w:bookmarkStart w:id="4" w:name="issueDate"/>
            <w:r w:rsidR="003561F0">
              <w:rPr>
                <w:sz w:val="32"/>
              </w:rPr>
              <w:t>2022</w:t>
            </w:r>
            <w:r w:rsidRPr="00BC39EB">
              <w:rPr>
                <w:sz w:val="32"/>
              </w:rPr>
              <w:t>-</w:t>
            </w:r>
            <w:bookmarkEnd w:id="4"/>
            <w:r w:rsidR="003561F0" w:rsidRPr="00BC39EB">
              <w:rPr>
                <w:sz w:val="32"/>
              </w:rPr>
              <w:t>0</w:t>
            </w:r>
            <w:r w:rsidR="00A046E4">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5" w:name="spectype2"/>
            <w:r w:rsidR="00D57972" w:rsidRPr="006C16F6">
              <w:t>Report</w:t>
            </w:r>
            <w:bookmarkEnd w:id="5"/>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6"/>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8D61B9">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77CD4" w:rsidP="00670CF4">
            <w:pPr>
              <w:pStyle w:val="TAL"/>
            </w:pPr>
            <w:r>
              <w:rPr>
                <w:noProof/>
              </w:rPr>
              <w:object w:dxaOrig="2026" w:dyaOrig="1251" w14:anchorId="0EA7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2.4pt;mso-width-percent:0;mso-height-percent:0;mso-width-percent:0;mso-height-percent:0" o:ole="">
                  <v:imagedata r:id="rId9" o:title=""/>
                </v:shape>
                <o:OLEObject Type="Embed" ProgID="Word.Picture.8" ShapeID="_x0000_i1025" DrawAspect="Content" ObjectID="_173027071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377CD4" w:rsidP="00670CF4">
            <w:pPr>
              <w:pStyle w:val="TAR"/>
            </w:pPr>
            <w:r>
              <w:rPr>
                <w:noProof/>
              </w:rPr>
              <w:object w:dxaOrig="2126" w:dyaOrig="1243" w14:anchorId="0D2A95E3">
                <v:shape id="_x0000_i1026" type="#_x0000_t75" alt="" style="width:127.8pt;height:75pt;mso-width-percent:0;mso-height-percent:0;mso-width-percent:0;mso-height-percent:0" o:ole="">
                  <v:imagedata r:id="rId11" o:title=""/>
                </v:shape>
                <o:OLEObject Type="Embed" ProgID="Word.Picture.8" ShapeID="_x0000_i1026" DrawAspect="Content" ObjectID="_17302707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w:t>
            </w:r>
            <w:r w:rsidR="000270B9">
              <w:rPr>
                <w:noProof/>
                <w:sz w:val="18"/>
                <w:highlight w:val="yellow"/>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797FC3BE" w14:textId="55C6F798" w:rsidR="00542B1B"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542B1B">
        <w:rPr>
          <w:noProof/>
        </w:rPr>
        <w:t>Foreword</w:t>
      </w:r>
      <w:r w:rsidR="00542B1B">
        <w:rPr>
          <w:noProof/>
        </w:rPr>
        <w:tab/>
      </w:r>
      <w:r w:rsidR="00542B1B">
        <w:rPr>
          <w:noProof/>
        </w:rPr>
        <w:fldChar w:fldCharType="begin"/>
      </w:r>
      <w:r w:rsidR="00542B1B">
        <w:rPr>
          <w:noProof/>
        </w:rPr>
        <w:instrText xml:space="preserve"> PAGEREF _Toc112314629 \h </w:instrText>
      </w:r>
      <w:r w:rsidR="00542B1B">
        <w:rPr>
          <w:noProof/>
        </w:rPr>
      </w:r>
      <w:r w:rsidR="00542B1B">
        <w:rPr>
          <w:noProof/>
        </w:rPr>
        <w:fldChar w:fldCharType="separate"/>
      </w:r>
      <w:r w:rsidR="00542B1B">
        <w:rPr>
          <w:noProof/>
        </w:rPr>
        <w:t>5</w:t>
      </w:r>
      <w:r w:rsidR="00542B1B">
        <w:rPr>
          <w:noProof/>
        </w:rPr>
        <w:fldChar w:fldCharType="end"/>
      </w:r>
    </w:p>
    <w:p w14:paraId="3585546C" w14:textId="711D9AD0" w:rsidR="00542B1B" w:rsidRDefault="00542B1B">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_Toc112314630 \h </w:instrText>
      </w:r>
      <w:r>
        <w:rPr>
          <w:noProof/>
        </w:rPr>
      </w:r>
      <w:r>
        <w:rPr>
          <w:noProof/>
        </w:rPr>
        <w:fldChar w:fldCharType="separate"/>
      </w:r>
      <w:r>
        <w:rPr>
          <w:noProof/>
        </w:rPr>
        <w:t>6</w:t>
      </w:r>
      <w:r>
        <w:rPr>
          <w:noProof/>
        </w:rPr>
        <w:fldChar w:fldCharType="end"/>
      </w:r>
    </w:p>
    <w:p w14:paraId="57048B93" w14:textId="58793239" w:rsidR="00542B1B" w:rsidRDefault="00542B1B">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_Toc112314631 \h </w:instrText>
      </w:r>
      <w:r>
        <w:rPr>
          <w:noProof/>
        </w:rPr>
      </w:r>
      <w:r>
        <w:rPr>
          <w:noProof/>
        </w:rPr>
        <w:fldChar w:fldCharType="separate"/>
      </w:r>
      <w:r>
        <w:rPr>
          <w:noProof/>
        </w:rPr>
        <w:t>7</w:t>
      </w:r>
      <w:r>
        <w:rPr>
          <w:noProof/>
        </w:rPr>
        <w:fldChar w:fldCharType="end"/>
      </w:r>
    </w:p>
    <w:p w14:paraId="646B6629" w14:textId="75813D75" w:rsidR="00542B1B" w:rsidRDefault="00542B1B">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_Toc112314632 \h </w:instrText>
      </w:r>
      <w:r>
        <w:rPr>
          <w:noProof/>
        </w:rPr>
      </w:r>
      <w:r>
        <w:rPr>
          <w:noProof/>
        </w:rPr>
        <w:fldChar w:fldCharType="separate"/>
      </w:r>
      <w:r>
        <w:rPr>
          <w:noProof/>
        </w:rPr>
        <w:t>7</w:t>
      </w:r>
      <w:r>
        <w:rPr>
          <w:noProof/>
        </w:rPr>
        <w:fldChar w:fldCharType="end"/>
      </w:r>
    </w:p>
    <w:p w14:paraId="073B11FB" w14:textId="5381D30A" w:rsidR="00542B1B" w:rsidRDefault="00542B1B">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_Toc112314633 \h </w:instrText>
      </w:r>
      <w:r>
        <w:rPr>
          <w:noProof/>
        </w:rPr>
      </w:r>
      <w:r>
        <w:rPr>
          <w:noProof/>
        </w:rPr>
        <w:fldChar w:fldCharType="separate"/>
      </w:r>
      <w:r>
        <w:rPr>
          <w:noProof/>
        </w:rPr>
        <w:t>8</w:t>
      </w:r>
      <w:r>
        <w:rPr>
          <w:noProof/>
        </w:rPr>
        <w:fldChar w:fldCharType="end"/>
      </w:r>
    </w:p>
    <w:p w14:paraId="002D90EC" w14:textId="1624F2DF" w:rsidR="00542B1B" w:rsidRDefault="00542B1B">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_Toc112314634 \h </w:instrText>
      </w:r>
      <w:r>
        <w:rPr>
          <w:noProof/>
        </w:rPr>
      </w:r>
      <w:r>
        <w:rPr>
          <w:noProof/>
        </w:rPr>
        <w:fldChar w:fldCharType="separate"/>
      </w:r>
      <w:r>
        <w:rPr>
          <w:noProof/>
        </w:rPr>
        <w:t>8</w:t>
      </w:r>
      <w:r>
        <w:rPr>
          <w:noProof/>
        </w:rPr>
        <w:fldChar w:fldCharType="end"/>
      </w:r>
    </w:p>
    <w:p w14:paraId="6F1D4CD4" w14:textId="7FCF14E6" w:rsidR="00542B1B" w:rsidRDefault="00542B1B">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_Toc112314635 \h </w:instrText>
      </w:r>
      <w:r>
        <w:rPr>
          <w:noProof/>
        </w:rPr>
      </w:r>
      <w:r>
        <w:rPr>
          <w:noProof/>
        </w:rPr>
        <w:fldChar w:fldCharType="separate"/>
      </w:r>
      <w:r>
        <w:rPr>
          <w:noProof/>
        </w:rPr>
        <w:t>8</w:t>
      </w:r>
      <w:r>
        <w:rPr>
          <w:noProof/>
        </w:rPr>
        <w:fldChar w:fldCharType="end"/>
      </w:r>
    </w:p>
    <w:p w14:paraId="52194977" w14:textId="66B46D86" w:rsidR="00542B1B" w:rsidRDefault="00542B1B">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_Toc112314636 \h </w:instrText>
      </w:r>
      <w:r>
        <w:rPr>
          <w:noProof/>
        </w:rPr>
      </w:r>
      <w:r>
        <w:rPr>
          <w:noProof/>
        </w:rPr>
        <w:fldChar w:fldCharType="separate"/>
      </w:r>
      <w:r>
        <w:rPr>
          <w:noProof/>
        </w:rPr>
        <w:t>8</w:t>
      </w:r>
      <w:r>
        <w:rPr>
          <w:noProof/>
        </w:rPr>
        <w:fldChar w:fldCharType="end"/>
      </w:r>
    </w:p>
    <w:p w14:paraId="2F244A66" w14:textId="6BF330E6" w:rsidR="00542B1B" w:rsidRDefault="00542B1B">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_Toc112314637 \h </w:instrText>
      </w:r>
      <w:r>
        <w:rPr>
          <w:noProof/>
        </w:rPr>
      </w:r>
      <w:r>
        <w:rPr>
          <w:noProof/>
        </w:rPr>
        <w:fldChar w:fldCharType="separate"/>
      </w:r>
      <w:r>
        <w:rPr>
          <w:noProof/>
        </w:rPr>
        <w:t>9</w:t>
      </w:r>
      <w:r>
        <w:rPr>
          <w:noProof/>
        </w:rPr>
        <w:fldChar w:fldCharType="end"/>
      </w:r>
    </w:p>
    <w:p w14:paraId="1E4701AD" w14:textId="3A880AEB" w:rsidR="00542B1B" w:rsidRDefault="00542B1B">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_Toc112314638 \h </w:instrText>
      </w:r>
      <w:r>
        <w:rPr>
          <w:noProof/>
        </w:rPr>
      </w:r>
      <w:r>
        <w:rPr>
          <w:noProof/>
        </w:rPr>
        <w:fldChar w:fldCharType="separate"/>
      </w:r>
      <w:r>
        <w:rPr>
          <w:noProof/>
        </w:rPr>
        <w:t>9</w:t>
      </w:r>
      <w:r>
        <w:rPr>
          <w:noProof/>
        </w:rPr>
        <w:fldChar w:fldCharType="end"/>
      </w:r>
    </w:p>
    <w:p w14:paraId="2517FC6D" w14:textId="5B0BDBAF" w:rsidR="00542B1B" w:rsidRDefault="00542B1B">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_Toc112314639 \h </w:instrText>
      </w:r>
      <w:r>
        <w:rPr>
          <w:noProof/>
        </w:rPr>
      </w:r>
      <w:r>
        <w:rPr>
          <w:noProof/>
        </w:rPr>
        <w:fldChar w:fldCharType="separate"/>
      </w:r>
      <w:r>
        <w:rPr>
          <w:noProof/>
        </w:rPr>
        <w:t>9</w:t>
      </w:r>
      <w:r>
        <w:rPr>
          <w:noProof/>
        </w:rPr>
        <w:fldChar w:fldCharType="end"/>
      </w:r>
    </w:p>
    <w:p w14:paraId="243BAC61" w14:textId="1C283851" w:rsidR="00542B1B" w:rsidRDefault="00542B1B">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_Toc112314640 \h </w:instrText>
      </w:r>
      <w:r>
        <w:rPr>
          <w:noProof/>
        </w:rPr>
      </w:r>
      <w:r>
        <w:rPr>
          <w:noProof/>
        </w:rPr>
        <w:fldChar w:fldCharType="separate"/>
      </w:r>
      <w:r>
        <w:rPr>
          <w:noProof/>
        </w:rPr>
        <w:t>9</w:t>
      </w:r>
      <w:r>
        <w:rPr>
          <w:noProof/>
        </w:rPr>
        <w:fldChar w:fldCharType="end"/>
      </w:r>
    </w:p>
    <w:p w14:paraId="2050C35B" w14:textId="50E9322D" w:rsidR="00542B1B" w:rsidRDefault="00542B1B">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_Toc112314641 \h </w:instrText>
      </w:r>
      <w:r>
        <w:rPr>
          <w:noProof/>
        </w:rPr>
      </w:r>
      <w:r>
        <w:rPr>
          <w:noProof/>
        </w:rPr>
        <w:fldChar w:fldCharType="separate"/>
      </w:r>
      <w:r>
        <w:rPr>
          <w:noProof/>
        </w:rPr>
        <w:t>10</w:t>
      </w:r>
      <w:r>
        <w:rPr>
          <w:noProof/>
        </w:rPr>
        <w:fldChar w:fldCharType="end"/>
      </w:r>
    </w:p>
    <w:p w14:paraId="556343C9" w14:textId="1AE52A1F" w:rsidR="00542B1B" w:rsidRDefault="00542B1B">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_Toc112314642 \h </w:instrText>
      </w:r>
      <w:r>
        <w:rPr>
          <w:noProof/>
        </w:rPr>
      </w:r>
      <w:r>
        <w:rPr>
          <w:noProof/>
        </w:rPr>
        <w:fldChar w:fldCharType="separate"/>
      </w:r>
      <w:r>
        <w:rPr>
          <w:noProof/>
        </w:rPr>
        <w:t>10</w:t>
      </w:r>
      <w:r>
        <w:rPr>
          <w:noProof/>
        </w:rPr>
        <w:fldChar w:fldCharType="end"/>
      </w:r>
    </w:p>
    <w:p w14:paraId="5C2C6C08" w14:textId="3AC0930B" w:rsidR="00542B1B" w:rsidRDefault="00542B1B">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_Toc112314643 \h </w:instrText>
      </w:r>
      <w:r>
        <w:rPr>
          <w:noProof/>
        </w:rPr>
      </w:r>
      <w:r>
        <w:rPr>
          <w:noProof/>
        </w:rPr>
        <w:fldChar w:fldCharType="separate"/>
      </w:r>
      <w:r>
        <w:rPr>
          <w:noProof/>
        </w:rPr>
        <w:t>11</w:t>
      </w:r>
      <w:r>
        <w:rPr>
          <w:noProof/>
        </w:rPr>
        <w:fldChar w:fldCharType="end"/>
      </w:r>
    </w:p>
    <w:p w14:paraId="2F394BF8" w14:textId="070415AF" w:rsidR="00542B1B" w:rsidRDefault="00542B1B">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network slicing use cases</w:t>
      </w:r>
      <w:r>
        <w:rPr>
          <w:noProof/>
        </w:rPr>
        <w:tab/>
      </w:r>
      <w:r>
        <w:rPr>
          <w:noProof/>
        </w:rPr>
        <w:fldChar w:fldCharType="begin"/>
      </w:r>
      <w:r>
        <w:rPr>
          <w:noProof/>
        </w:rPr>
        <w:instrText xml:space="preserve"> PAGEREF _Toc112314644 \h </w:instrText>
      </w:r>
      <w:r>
        <w:rPr>
          <w:noProof/>
        </w:rPr>
      </w:r>
      <w:r>
        <w:rPr>
          <w:noProof/>
        </w:rPr>
        <w:fldChar w:fldCharType="separate"/>
      </w:r>
      <w:r>
        <w:rPr>
          <w:noProof/>
        </w:rPr>
        <w:t>12</w:t>
      </w:r>
      <w:r>
        <w:rPr>
          <w:noProof/>
        </w:rPr>
        <w:fldChar w:fldCharType="end"/>
      </w:r>
    </w:p>
    <w:p w14:paraId="4424337F" w14:textId="06B910F3" w:rsidR="00542B1B" w:rsidRDefault="00542B1B">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_Toc112314645 \h </w:instrText>
      </w:r>
      <w:r>
        <w:rPr>
          <w:noProof/>
        </w:rPr>
      </w:r>
      <w:r>
        <w:rPr>
          <w:noProof/>
        </w:rPr>
        <w:fldChar w:fldCharType="separate"/>
      </w:r>
      <w:r>
        <w:rPr>
          <w:noProof/>
        </w:rPr>
        <w:t>12</w:t>
      </w:r>
      <w:r>
        <w:rPr>
          <w:noProof/>
        </w:rPr>
        <w:fldChar w:fldCharType="end"/>
      </w:r>
    </w:p>
    <w:p w14:paraId="3BD87723" w14:textId="69AEBFAA" w:rsidR="00542B1B" w:rsidRDefault="00542B1B">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2C114E">
        <w:rPr>
          <w:rFonts w:cs="Arial"/>
          <w:noProof/>
        </w:rPr>
        <w:t>Scenario 1: Operator-managed network slicing</w:t>
      </w:r>
      <w:r>
        <w:rPr>
          <w:noProof/>
        </w:rPr>
        <w:tab/>
      </w:r>
      <w:r>
        <w:rPr>
          <w:noProof/>
        </w:rPr>
        <w:fldChar w:fldCharType="begin"/>
      </w:r>
      <w:r>
        <w:rPr>
          <w:noProof/>
        </w:rPr>
        <w:instrText xml:space="preserve"> PAGEREF _Toc112314646 \h </w:instrText>
      </w:r>
      <w:r>
        <w:rPr>
          <w:noProof/>
        </w:rPr>
      </w:r>
      <w:r>
        <w:rPr>
          <w:noProof/>
        </w:rPr>
        <w:fldChar w:fldCharType="separate"/>
      </w:r>
      <w:r>
        <w:rPr>
          <w:noProof/>
        </w:rPr>
        <w:t>12</w:t>
      </w:r>
      <w:r>
        <w:rPr>
          <w:noProof/>
        </w:rPr>
        <w:fldChar w:fldCharType="end"/>
      </w:r>
    </w:p>
    <w:p w14:paraId="7A5F580C" w14:textId="7E05294B" w:rsidR="00542B1B" w:rsidRDefault="00542B1B">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2C114E">
        <w:rPr>
          <w:rFonts w:cs="Arial"/>
          <w:noProof/>
        </w:rPr>
        <w:t>Scenario 2: Third-party-managed network slicing</w:t>
      </w:r>
      <w:r>
        <w:rPr>
          <w:noProof/>
        </w:rPr>
        <w:tab/>
      </w:r>
      <w:r>
        <w:rPr>
          <w:noProof/>
        </w:rPr>
        <w:fldChar w:fldCharType="begin"/>
      </w:r>
      <w:r>
        <w:rPr>
          <w:noProof/>
        </w:rPr>
        <w:instrText xml:space="preserve"> PAGEREF _Toc112314647 \h </w:instrText>
      </w:r>
      <w:r>
        <w:rPr>
          <w:noProof/>
        </w:rPr>
      </w:r>
      <w:r>
        <w:rPr>
          <w:noProof/>
        </w:rPr>
        <w:fldChar w:fldCharType="separate"/>
      </w:r>
      <w:r>
        <w:rPr>
          <w:noProof/>
        </w:rPr>
        <w:t>12</w:t>
      </w:r>
      <w:r>
        <w:rPr>
          <w:noProof/>
        </w:rPr>
        <w:fldChar w:fldCharType="end"/>
      </w:r>
    </w:p>
    <w:p w14:paraId="36C1B880" w14:textId="58CBE8B2" w:rsidR="00542B1B" w:rsidRDefault="00542B1B">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_Toc112314648 \h </w:instrText>
      </w:r>
      <w:r>
        <w:rPr>
          <w:noProof/>
        </w:rPr>
      </w:r>
      <w:r>
        <w:rPr>
          <w:noProof/>
        </w:rPr>
        <w:fldChar w:fldCharType="separate"/>
      </w:r>
      <w:r>
        <w:rPr>
          <w:noProof/>
        </w:rPr>
        <w:t>13</w:t>
      </w:r>
      <w:r>
        <w:rPr>
          <w:noProof/>
        </w:rPr>
        <w:fldChar w:fldCharType="end"/>
      </w:r>
    </w:p>
    <w:p w14:paraId="40CFCEF5" w14:textId="474BF421" w:rsidR="00542B1B" w:rsidRDefault="00542B1B">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_Toc112314649 \h </w:instrText>
      </w:r>
      <w:r>
        <w:rPr>
          <w:noProof/>
        </w:rPr>
      </w:r>
      <w:r>
        <w:rPr>
          <w:noProof/>
        </w:rPr>
        <w:fldChar w:fldCharType="separate"/>
      </w:r>
      <w:r>
        <w:rPr>
          <w:noProof/>
        </w:rPr>
        <w:t>13</w:t>
      </w:r>
      <w:r>
        <w:rPr>
          <w:noProof/>
        </w:rPr>
        <w:fldChar w:fldCharType="end"/>
      </w:r>
    </w:p>
    <w:p w14:paraId="7F435947" w14:textId="1731E421" w:rsidR="00542B1B" w:rsidRDefault="00542B1B">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_Toc112314650 \h </w:instrText>
      </w:r>
      <w:r>
        <w:rPr>
          <w:noProof/>
        </w:rPr>
      </w:r>
      <w:r>
        <w:rPr>
          <w:noProof/>
        </w:rPr>
        <w:fldChar w:fldCharType="separate"/>
      </w:r>
      <w:r>
        <w:rPr>
          <w:noProof/>
        </w:rPr>
        <w:t>13</w:t>
      </w:r>
      <w:r>
        <w:rPr>
          <w:noProof/>
        </w:rPr>
        <w:fldChar w:fldCharType="end"/>
      </w:r>
    </w:p>
    <w:p w14:paraId="55C4F58C" w14:textId="033DC668" w:rsidR="00542B1B" w:rsidRDefault="00542B1B">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media services with network slicing</w:t>
      </w:r>
      <w:r>
        <w:rPr>
          <w:noProof/>
        </w:rPr>
        <w:tab/>
      </w:r>
      <w:r>
        <w:rPr>
          <w:noProof/>
        </w:rPr>
        <w:fldChar w:fldCharType="begin"/>
      </w:r>
      <w:r>
        <w:rPr>
          <w:noProof/>
        </w:rPr>
        <w:instrText xml:space="preserve"> PAGEREF _Toc112314651 \h </w:instrText>
      </w:r>
      <w:r>
        <w:rPr>
          <w:noProof/>
        </w:rPr>
      </w:r>
      <w:r>
        <w:rPr>
          <w:noProof/>
        </w:rPr>
        <w:fldChar w:fldCharType="separate"/>
      </w:r>
      <w:r>
        <w:rPr>
          <w:noProof/>
        </w:rPr>
        <w:t>13</w:t>
      </w:r>
      <w:r>
        <w:rPr>
          <w:noProof/>
        </w:rPr>
        <w:fldChar w:fldCharType="end"/>
      </w:r>
    </w:p>
    <w:p w14:paraId="000CE656" w14:textId="0FB10300" w:rsidR="00542B1B" w:rsidRDefault="00542B1B">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_Toc112314652 \h </w:instrText>
      </w:r>
      <w:r>
        <w:rPr>
          <w:noProof/>
        </w:rPr>
      </w:r>
      <w:r>
        <w:rPr>
          <w:noProof/>
        </w:rPr>
        <w:fldChar w:fldCharType="separate"/>
      </w:r>
      <w:r>
        <w:rPr>
          <w:noProof/>
        </w:rPr>
        <w:t>13</w:t>
      </w:r>
      <w:r>
        <w:rPr>
          <w:noProof/>
        </w:rPr>
        <w:fldChar w:fldCharType="end"/>
      </w:r>
    </w:p>
    <w:p w14:paraId="09ED28FE" w14:textId="605EBA58" w:rsidR="00542B1B" w:rsidRDefault="00542B1B">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_Toc112314653 \h </w:instrText>
      </w:r>
      <w:r>
        <w:rPr>
          <w:noProof/>
        </w:rPr>
      </w:r>
      <w:r>
        <w:rPr>
          <w:noProof/>
        </w:rPr>
        <w:fldChar w:fldCharType="separate"/>
      </w:r>
      <w:r>
        <w:rPr>
          <w:noProof/>
        </w:rPr>
        <w:t>13</w:t>
      </w:r>
      <w:r>
        <w:rPr>
          <w:noProof/>
        </w:rPr>
        <w:fldChar w:fldCharType="end"/>
      </w:r>
    </w:p>
    <w:p w14:paraId="6A4A5125" w14:textId="5C06B0B7" w:rsidR="00542B1B" w:rsidRDefault="00542B1B">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_Toc112314654 \h </w:instrText>
      </w:r>
      <w:r>
        <w:rPr>
          <w:noProof/>
        </w:rPr>
      </w:r>
      <w:r>
        <w:rPr>
          <w:noProof/>
        </w:rPr>
        <w:fldChar w:fldCharType="separate"/>
      </w:r>
      <w:r>
        <w:rPr>
          <w:noProof/>
        </w:rPr>
        <w:t>13</w:t>
      </w:r>
      <w:r>
        <w:rPr>
          <w:noProof/>
        </w:rPr>
        <w:fldChar w:fldCharType="end"/>
      </w:r>
    </w:p>
    <w:p w14:paraId="4017DAC4" w14:textId="1E1388CA" w:rsidR="00542B1B" w:rsidRDefault="00542B1B">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_Toc112314655 \h </w:instrText>
      </w:r>
      <w:r>
        <w:rPr>
          <w:noProof/>
        </w:rPr>
      </w:r>
      <w:r>
        <w:rPr>
          <w:noProof/>
        </w:rPr>
        <w:fldChar w:fldCharType="separate"/>
      </w:r>
      <w:r>
        <w:rPr>
          <w:noProof/>
        </w:rPr>
        <w:t>13</w:t>
      </w:r>
      <w:r>
        <w:rPr>
          <w:noProof/>
        </w:rPr>
        <w:fldChar w:fldCharType="end"/>
      </w:r>
    </w:p>
    <w:p w14:paraId="6E306F29" w14:textId="1CFE5E17" w:rsidR="00542B1B" w:rsidRDefault="00542B1B">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_Toc112314656 \h </w:instrText>
      </w:r>
      <w:r>
        <w:rPr>
          <w:noProof/>
        </w:rPr>
      </w:r>
      <w:r>
        <w:rPr>
          <w:noProof/>
        </w:rPr>
        <w:fldChar w:fldCharType="separate"/>
      </w:r>
      <w:r>
        <w:rPr>
          <w:noProof/>
        </w:rPr>
        <w:t>13</w:t>
      </w:r>
      <w:r>
        <w:rPr>
          <w:noProof/>
        </w:rPr>
        <w:fldChar w:fldCharType="end"/>
      </w:r>
    </w:p>
    <w:p w14:paraId="53256F8E" w14:textId="5F98C44A" w:rsidR="00542B1B" w:rsidRDefault="00542B1B">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_Toc112314657 \h </w:instrText>
      </w:r>
      <w:r>
        <w:rPr>
          <w:noProof/>
        </w:rPr>
      </w:r>
      <w:r>
        <w:rPr>
          <w:noProof/>
        </w:rPr>
        <w:fldChar w:fldCharType="separate"/>
      </w:r>
      <w:r>
        <w:rPr>
          <w:noProof/>
        </w:rPr>
        <w:t>13</w:t>
      </w:r>
      <w:r>
        <w:rPr>
          <w:noProof/>
        </w:rPr>
        <w:fldChar w:fldCharType="end"/>
      </w:r>
    </w:p>
    <w:p w14:paraId="5E357792" w14:textId="03312EF4" w:rsidR="00542B1B" w:rsidRDefault="00542B1B">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_Toc112314658 \h </w:instrText>
      </w:r>
      <w:r>
        <w:rPr>
          <w:noProof/>
        </w:rPr>
      </w:r>
      <w:r>
        <w:rPr>
          <w:noProof/>
        </w:rPr>
        <w:fldChar w:fldCharType="separate"/>
      </w:r>
      <w:r>
        <w:rPr>
          <w:noProof/>
        </w:rPr>
        <w:t>13</w:t>
      </w:r>
      <w:r>
        <w:rPr>
          <w:noProof/>
        </w:rPr>
        <w:fldChar w:fldCharType="end"/>
      </w:r>
    </w:p>
    <w:p w14:paraId="443905D6" w14:textId="00C691DE" w:rsidR="00542B1B" w:rsidRDefault="00542B1B">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slices</w:t>
      </w:r>
      <w:r>
        <w:rPr>
          <w:noProof/>
        </w:rPr>
        <w:tab/>
      </w:r>
      <w:r>
        <w:rPr>
          <w:noProof/>
        </w:rPr>
        <w:fldChar w:fldCharType="begin"/>
      </w:r>
      <w:r>
        <w:rPr>
          <w:noProof/>
        </w:rPr>
        <w:instrText xml:space="preserve"> PAGEREF _Toc112314659 \h </w:instrText>
      </w:r>
      <w:r>
        <w:rPr>
          <w:noProof/>
        </w:rPr>
      </w:r>
      <w:r>
        <w:rPr>
          <w:noProof/>
        </w:rPr>
        <w:fldChar w:fldCharType="separate"/>
      </w:r>
      <w:r>
        <w:rPr>
          <w:noProof/>
        </w:rPr>
        <w:t>13</w:t>
      </w:r>
      <w:r>
        <w:rPr>
          <w:noProof/>
        </w:rPr>
        <w:fldChar w:fldCharType="end"/>
      </w:r>
    </w:p>
    <w:p w14:paraId="5AA1CEDD" w14:textId="6D5944D7" w:rsidR="00542B1B" w:rsidRDefault="00542B1B">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_Toc112314660 \h </w:instrText>
      </w:r>
      <w:r>
        <w:rPr>
          <w:noProof/>
        </w:rPr>
      </w:r>
      <w:r>
        <w:rPr>
          <w:noProof/>
        </w:rPr>
        <w:fldChar w:fldCharType="separate"/>
      </w:r>
      <w:r>
        <w:rPr>
          <w:noProof/>
        </w:rPr>
        <w:t>13</w:t>
      </w:r>
      <w:r>
        <w:rPr>
          <w:noProof/>
        </w:rPr>
        <w:fldChar w:fldCharType="end"/>
      </w:r>
    </w:p>
    <w:p w14:paraId="0C89D240" w14:textId="28DC224B" w:rsidR="00542B1B" w:rsidRDefault="00542B1B">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UE flows between slices due to dynamic policy</w:t>
      </w:r>
      <w:r>
        <w:rPr>
          <w:noProof/>
        </w:rPr>
        <w:tab/>
      </w:r>
      <w:r>
        <w:rPr>
          <w:noProof/>
        </w:rPr>
        <w:fldChar w:fldCharType="begin"/>
      </w:r>
      <w:r>
        <w:rPr>
          <w:noProof/>
        </w:rPr>
        <w:instrText xml:space="preserve"> PAGEREF _Toc112314661 \h </w:instrText>
      </w:r>
      <w:r>
        <w:rPr>
          <w:noProof/>
        </w:rPr>
      </w:r>
      <w:r>
        <w:rPr>
          <w:noProof/>
        </w:rPr>
        <w:fldChar w:fldCharType="separate"/>
      </w:r>
      <w:r>
        <w:rPr>
          <w:noProof/>
        </w:rPr>
        <w:t>13</w:t>
      </w:r>
      <w:r>
        <w:rPr>
          <w:noProof/>
        </w:rPr>
        <w:fldChar w:fldCharType="end"/>
      </w:r>
    </w:p>
    <w:p w14:paraId="1E538C30" w14:textId="2A724AC3" w:rsidR="00542B1B" w:rsidRDefault="00542B1B">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_Toc112314662 \h </w:instrText>
      </w:r>
      <w:r>
        <w:rPr>
          <w:noProof/>
        </w:rPr>
      </w:r>
      <w:r>
        <w:rPr>
          <w:noProof/>
        </w:rPr>
        <w:fldChar w:fldCharType="separate"/>
      </w:r>
      <w:r>
        <w:rPr>
          <w:noProof/>
        </w:rPr>
        <w:t>14</w:t>
      </w:r>
      <w:r>
        <w:rPr>
          <w:noProof/>
        </w:rPr>
        <w:fldChar w:fldCharType="end"/>
      </w:r>
    </w:p>
    <w:p w14:paraId="0635C3FD" w14:textId="128D5073" w:rsidR="00542B1B" w:rsidRDefault="00542B1B">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_Toc112314663 \h </w:instrText>
      </w:r>
      <w:r>
        <w:rPr>
          <w:noProof/>
        </w:rPr>
      </w:r>
      <w:r>
        <w:rPr>
          <w:noProof/>
        </w:rPr>
        <w:fldChar w:fldCharType="separate"/>
      </w:r>
      <w:r>
        <w:rPr>
          <w:noProof/>
        </w:rPr>
        <w:t>14</w:t>
      </w:r>
      <w:r>
        <w:rPr>
          <w:noProof/>
        </w:rPr>
        <w:fldChar w:fldCharType="end"/>
      </w:r>
    </w:p>
    <w:p w14:paraId="57AC7D60" w14:textId="258FEBB7" w:rsidR="00542B1B" w:rsidRDefault="00542B1B">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_Toc112314664 \h </w:instrText>
      </w:r>
      <w:r>
        <w:rPr>
          <w:noProof/>
        </w:rPr>
      </w:r>
      <w:r>
        <w:rPr>
          <w:noProof/>
        </w:rPr>
        <w:fldChar w:fldCharType="separate"/>
      </w:r>
      <w:r>
        <w:rPr>
          <w:noProof/>
        </w:rPr>
        <w:t>14</w:t>
      </w:r>
      <w:r>
        <w:rPr>
          <w:noProof/>
        </w:rPr>
        <w:fldChar w:fldCharType="end"/>
      </w:r>
    </w:p>
    <w:p w14:paraId="0F52BC1F" w14:textId="2CD80E30" w:rsidR="00542B1B" w:rsidRDefault="00542B1B">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_Toc112314665 \h </w:instrText>
      </w:r>
      <w:r>
        <w:rPr>
          <w:noProof/>
        </w:rPr>
      </w:r>
      <w:r>
        <w:rPr>
          <w:noProof/>
        </w:rPr>
        <w:fldChar w:fldCharType="separate"/>
      </w:r>
      <w:r>
        <w:rPr>
          <w:noProof/>
        </w:rPr>
        <w:t>14</w:t>
      </w:r>
      <w:r>
        <w:rPr>
          <w:noProof/>
        </w:rPr>
        <w:fldChar w:fldCharType="end"/>
      </w:r>
    </w:p>
    <w:p w14:paraId="7407A87B" w14:textId="02805D57" w:rsidR="00542B1B" w:rsidRDefault="00542B1B">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_Toc112314666 \h </w:instrText>
      </w:r>
      <w:r>
        <w:rPr>
          <w:noProof/>
        </w:rPr>
      </w:r>
      <w:r>
        <w:rPr>
          <w:noProof/>
        </w:rPr>
        <w:fldChar w:fldCharType="separate"/>
      </w:r>
      <w:r>
        <w:rPr>
          <w:noProof/>
        </w:rPr>
        <w:t>14</w:t>
      </w:r>
      <w:r>
        <w:rPr>
          <w:noProof/>
        </w:rPr>
        <w:fldChar w:fldCharType="end"/>
      </w:r>
    </w:p>
    <w:p w14:paraId="64D771DD" w14:textId="69CD1D5B" w:rsidR="00542B1B" w:rsidRDefault="00542B1B">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_Toc112314667 \h </w:instrText>
      </w:r>
      <w:r>
        <w:rPr>
          <w:noProof/>
        </w:rPr>
      </w:r>
      <w:r>
        <w:rPr>
          <w:noProof/>
        </w:rPr>
        <w:fldChar w:fldCharType="separate"/>
      </w:r>
      <w:r>
        <w:rPr>
          <w:noProof/>
        </w:rPr>
        <w:t>14</w:t>
      </w:r>
      <w:r>
        <w:rPr>
          <w:noProof/>
        </w:rPr>
        <w:fldChar w:fldCharType="end"/>
      </w:r>
    </w:p>
    <w:p w14:paraId="38381CCD" w14:textId="450884A6" w:rsidR="00542B1B" w:rsidRDefault="00542B1B">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_Toc112314668 \h </w:instrText>
      </w:r>
      <w:r>
        <w:rPr>
          <w:noProof/>
        </w:rPr>
      </w:r>
      <w:r>
        <w:rPr>
          <w:noProof/>
        </w:rPr>
        <w:fldChar w:fldCharType="separate"/>
      </w:r>
      <w:r>
        <w:rPr>
          <w:noProof/>
        </w:rPr>
        <w:t>14</w:t>
      </w:r>
      <w:r>
        <w:rPr>
          <w:noProof/>
        </w:rPr>
        <w:fldChar w:fldCharType="end"/>
      </w:r>
    </w:p>
    <w:p w14:paraId="5BB5C56E" w14:textId="2E8DD455" w:rsidR="00542B1B" w:rsidRDefault="00542B1B">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_Toc112314669 \h </w:instrText>
      </w:r>
      <w:r>
        <w:rPr>
          <w:noProof/>
        </w:rPr>
      </w:r>
      <w:r>
        <w:rPr>
          <w:noProof/>
        </w:rPr>
        <w:fldChar w:fldCharType="separate"/>
      </w:r>
      <w:r>
        <w:rPr>
          <w:noProof/>
        </w:rPr>
        <w:t>14</w:t>
      </w:r>
      <w:r>
        <w:rPr>
          <w:noProof/>
        </w:rPr>
        <w:fldChar w:fldCharType="end"/>
      </w:r>
    </w:p>
    <w:p w14:paraId="6763E872" w14:textId="1EE19AC2" w:rsidR="00542B1B" w:rsidRDefault="00542B1B">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_Toc112314670 \h </w:instrText>
      </w:r>
      <w:r>
        <w:rPr>
          <w:noProof/>
        </w:rPr>
      </w:r>
      <w:r>
        <w:rPr>
          <w:noProof/>
        </w:rPr>
        <w:fldChar w:fldCharType="separate"/>
      </w:r>
      <w:r>
        <w:rPr>
          <w:noProof/>
        </w:rPr>
        <w:t>14</w:t>
      </w:r>
      <w:r>
        <w:rPr>
          <w:noProof/>
        </w:rPr>
        <w:fldChar w:fldCharType="end"/>
      </w:r>
    </w:p>
    <w:p w14:paraId="7ED9554C" w14:textId="40710384" w:rsidR="00542B1B" w:rsidRDefault="00542B1B">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_Toc112314671 \h </w:instrText>
      </w:r>
      <w:r>
        <w:rPr>
          <w:noProof/>
        </w:rPr>
      </w:r>
      <w:r>
        <w:rPr>
          <w:noProof/>
        </w:rPr>
        <w:fldChar w:fldCharType="separate"/>
      </w:r>
      <w:r>
        <w:rPr>
          <w:noProof/>
        </w:rPr>
        <w:t>14</w:t>
      </w:r>
      <w:r>
        <w:rPr>
          <w:noProof/>
        </w:rPr>
        <w:fldChar w:fldCharType="end"/>
      </w:r>
    </w:p>
    <w:p w14:paraId="72AA366C" w14:textId="31C8DA87" w:rsidR="00542B1B" w:rsidRDefault="00542B1B">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_Toc112314672 \h </w:instrText>
      </w:r>
      <w:r>
        <w:rPr>
          <w:noProof/>
        </w:rPr>
      </w:r>
      <w:r>
        <w:rPr>
          <w:noProof/>
        </w:rPr>
        <w:fldChar w:fldCharType="separate"/>
      </w:r>
      <w:r>
        <w:rPr>
          <w:noProof/>
        </w:rPr>
        <w:t>14</w:t>
      </w:r>
      <w:r>
        <w:rPr>
          <w:noProof/>
        </w:rPr>
        <w:fldChar w:fldCharType="end"/>
      </w:r>
    </w:p>
    <w:p w14:paraId="06F6CA25" w14:textId="32D2A59A" w:rsidR="00542B1B" w:rsidRDefault="00542B1B">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_Toc112314673 \h </w:instrText>
      </w:r>
      <w:r>
        <w:rPr>
          <w:noProof/>
        </w:rPr>
      </w:r>
      <w:r>
        <w:rPr>
          <w:noProof/>
        </w:rPr>
        <w:fldChar w:fldCharType="separate"/>
      </w:r>
      <w:r>
        <w:rPr>
          <w:noProof/>
        </w:rPr>
        <w:t>14</w:t>
      </w:r>
      <w:r>
        <w:rPr>
          <w:noProof/>
        </w:rPr>
        <w:fldChar w:fldCharType="end"/>
      </w:r>
    </w:p>
    <w:p w14:paraId="44B59920" w14:textId="15C4FE50" w:rsidR="00542B1B" w:rsidRDefault="00542B1B">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_Toc112314674 \h </w:instrText>
      </w:r>
      <w:r>
        <w:rPr>
          <w:noProof/>
        </w:rPr>
      </w:r>
      <w:r>
        <w:rPr>
          <w:noProof/>
        </w:rPr>
        <w:fldChar w:fldCharType="separate"/>
      </w:r>
      <w:r>
        <w:rPr>
          <w:noProof/>
        </w:rPr>
        <w:t>14</w:t>
      </w:r>
      <w:r>
        <w:rPr>
          <w:noProof/>
        </w:rPr>
        <w:fldChar w:fldCharType="end"/>
      </w:r>
    </w:p>
    <w:p w14:paraId="05C0367F" w14:textId="60C7174E" w:rsidR="00542B1B" w:rsidRDefault="00542B1B">
      <w:pPr>
        <w:pStyle w:val="TOC3"/>
        <w:rPr>
          <w:rFonts w:asciiTheme="minorHAnsi" w:eastAsiaTheme="minorEastAsia" w:hAnsiTheme="minorHAnsi" w:cstheme="minorBidi"/>
          <w:noProof/>
          <w:sz w:val="24"/>
          <w:szCs w:val="24"/>
          <w:lang w:val="en-US"/>
        </w:rPr>
      </w:pPr>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_Toc112314675 \h </w:instrText>
      </w:r>
      <w:r>
        <w:rPr>
          <w:noProof/>
        </w:rPr>
      </w:r>
      <w:r>
        <w:rPr>
          <w:noProof/>
        </w:rPr>
        <w:fldChar w:fldCharType="separate"/>
      </w:r>
      <w:r>
        <w:rPr>
          <w:noProof/>
        </w:rPr>
        <w:t>14</w:t>
      </w:r>
      <w:r>
        <w:rPr>
          <w:noProof/>
        </w:rPr>
        <w:fldChar w:fldCharType="end"/>
      </w:r>
    </w:p>
    <w:p w14:paraId="39F75FC2" w14:textId="14D00791" w:rsidR="00542B1B" w:rsidRDefault="00542B1B">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_Toc112314676 \h </w:instrText>
      </w:r>
      <w:r>
        <w:rPr>
          <w:noProof/>
        </w:rPr>
      </w:r>
      <w:r>
        <w:rPr>
          <w:noProof/>
        </w:rPr>
        <w:fldChar w:fldCharType="separate"/>
      </w:r>
      <w:r>
        <w:rPr>
          <w:noProof/>
        </w:rPr>
        <w:t>14</w:t>
      </w:r>
      <w:r>
        <w:rPr>
          <w:noProof/>
        </w:rPr>
        <w:fldChar w:fldCharType="end"/>
      </w:r>
    </w:p>
    <w:p w14:paraId="6221631A" w14:textId="450E192D" w:rsidR="00542B1B" w:rsidRDefault="00542B1B">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_Toc112314677 \h </w:instrText>
      </w:r>
      <w:r>
        <w:rPr>
          <w:noProof/>
        </w:rPr>
      </w:r>
      <w:r>
        <w:rPr>
          <w:noProof/>
        </w:rPr>
        <w:fldChar w:fldCharType="separate"/>
      </w:r>
      <w:r>
        <w:rPr>
          <w:noProof/>
        </w:rPr>
        <w:t>15</w:t>
      </w:r>
      <w:r>
        <w:rPr>
          <w:noProof/>
        </w:rPr>
        <w:fldChar w:fldCharType="end"/>
      </w:r>
    </w:p>
    <w:p w14:paraId="35E3BD2E" w14:textId="7B18F2E0" w:rsidR="00542B1B" w:rsidRDefault="00542B1B">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_Toc112314678 \h </w:instrText>
      </w:r>
      <w:r>
        <w:rPr>
          <w:noProof/>
        </w:rPr>
      </w:r>
      <w:r>
        <w:rPr>
          <w:noProof/>
        </w:rPr>
        <w:fldChar w:fldCharType="separate"/>
      </w:r>
      <w:r>
        <w:rPr>
          <w:noProof/>
        </w:rPr>
        <w:t>15</w:t>
      </w:r>
      <w:r>
        <w:rPr>
          <w:noProof/>
        </w:rPr>
        <w:fldChar w:fldCharType="end"/>
      </w:r>
    </w:p>
    <w:p w14:paraId="7CDD544A" w14:textId="70E9DB96" w:rsidR="00542B1B" w:rsidRDefault="00542B1B">
      <w:pPr>
        <w:pStyle w:val="TOC1"/>
        <w:rPr>
          <w:rFonts w:asciiTheme="minorHAnsi" w:eastAsiaTheme="minorEastAsia" w:hAnsiTheme="minorHAnsi" w:cstheme="minorBidi"/>
          <w:noProof/>
          <w:sz w:val="24"/>
          <w:szCs w:val="24"/>
          <w:lang w:val="en-US"/>
        </w:rPr>
      </w:pPr>
      <w:r>
        <w:rPr>
          <w:noProof/>
        </w:rPr>
        <w:lastRenderedPageBreak/>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_Toc112314679 \h </w:instrText>
      </w:r>
      <w:r>
        <w:rPr>
          <w:noProof/>
        </w:rPr>
      </w:r>
      <w:r>
        <w:rPr>
          <w:noProof/>
        </w:rPr>
        <w:fldChar w:fldCharType="separate"/>
      </w:r>
      <w:r>
        <w:rPr>
          <w:noProof/>
        </w:rPr>
        <w:t>15</w:t>
      </w:r>
      <w:r>
        <w:rPr>
          <w:noProof/>
        </w:rPr>
        <w:fldChar w:fldCharType="end"/>
      </w:r>
    </w:p>
    <w:p w14:paraId="51F79F21" w14:textId="2DBAC875" w:rsidR="00542B1B" w:rsidRDefault="00542B1B">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_Toc112314680 \h </w:instrText>
      </w:r>
      <w:r>
        <w:rPr>
          <w:noProof/>
        </w:rPr>
      </w:r>
      <w:r>
        <w:rPr>
          <w:noProof/>
        </w:rPr>
        <w:fldChar w:fldCharType="separate"/>
      </w:r>
      <w:r>
        <w:rPr>
          <w:noProof/>
        </w:rPr>
        <w:t>15</w:t>
      </w:r>
      <w:r>
        <w:rPr>
          <w:noProof/>
        </w:rPr>
        <w:fldChar w:fldCharType="end"/>
      </w:r>
    </w:p>
    <w:p w14:paraId="23A0A5C2" w14:textId="32585E4E" w:rsidR="00542B1B" w:rsidRDefault="00542B1B">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_Toc112314681 \h </w:instrText>
      </w:r>
      <w:r>
        <w:rPr>
          <w:noProof/>
        </w:rPr>
      </w:r>
      <w:r>
        <w:rPr>
          <w:noProof/>
        </w:rPr>
        <w:fldChar w:fldCharType="separate"/>
      </w:r>
      <w:r>
        <w:rPr>
          <w:noProof/>
        </w:rPr>
        <w:t>16</w:t>
      </w:r>
      <w:r>
        <w:rPr>
          <w:noProof/>
        </w:rPr>
        <w:fldChar w:fldCharType="end"/>
      </w:r>
    </w:p>
    <w:p w14:paraId="0B9E3498" w14:textId="4FF80A7A"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18" w:name="foreword"/>
      <w:bookmarkStart w:id="19" w:name="_Toc112314629"/>
      <w:bookmarkEnd w:id="18"/>
      <w:r w:rsidRPr="004D3578">
        <w:lastRenderedPageBreak/>
        <w:t>Foreword</w:t>
      </w:r>
      <w:bookmarkEnd w:id="19"/>
    </w:p>
    <w:p w14:paraId="2511FBFA" w14:textId="0B715B66" w:rsidR="00080512" w:rsidRPr="004D3578" w:rsidRDefault="00080512">
      <w:r w:rsidRPr="004D3578">
        <w:t xml:space="preserve">This Technical </w:t>
      </w:r>
      <w:bookmarkStart w:id="20" w:name="spectype3"/>
      <w:r w:rsidR="00602AEA" w:rsidRPr="00AE5DC7">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1" w:name="introduction"/>
      <w:bookmarkStart w:id="22" w:name="_Toc112314630"/>
      <w:bookmarkEnd w:id="21"/>
      <w:r w:rsidRPr="004D3578">
        <w:t>Introduction</w:t>
      </w:r>
      <w:bookmarkEnd w:id="22"/>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3" w:name="scope"/>
      <w:bookmarkStart w:id="24" w:name="_Toc112314631"/>
      <w:bookmarkEnd w:id="23"/>
      <w:r w:rsidRPr="004D3578">
        <w:lastRenderedPageBreak/>
        <w:t>1</w:t>
      </w:r>
      <w:r w:rsidRPr="004D3578">
        <w:tab/>
        <w:t>Scope</w:t>
      </w:r>
      <w:bookmarkEnd w:id="24"/>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5" w:name="references"/>
      <w:bookmarkStart w:id="26" w:name="_Toc112314632"/>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3984CF47" w:rsidR="00EC3581" w:rsidRDefault="00EC3581" w:rsidP="00EC4A25">
      <w:pPr>
        <w:pStyle w:val="EX"/>
      </w:pPr>
      <w:r>
        <w:t>[2</w:t>
      </w:r>
      <w:r w:rsidR="00E51E7A">
        <w:t>4</w:t>
      </w:r>
      <w:r>
        <w:t>]</w:t>
      </w:r>
      <w:r>
        <w:tab/>
      </w:r>
      <w:r w:rsidRPr="00CA7246">
        <w:t>3GPP TS 23.558: "Architecture for enabling Edge Applications".</w:t>
      </w: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27" w:name="definitions"/>
      <w:bookmarkStart w:id="28" w:name="_Toc112314633"/>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12314634"/>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12314635"/>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1" w:name="_Toc112314636"/>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DE438C0" w14:textId="020C91D6"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lastRenderedPageBreak/>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4326286B" w:rsidR="00CF398C" w:rsidRDefault="00CF398C">
      <w:pPr>
        <w:pStyle w:val="EW"/>
      </w:pPr>
      <w:r>
        <w:t>PDU</w:t>
      </w:r>
      <w:r>
        <w:tab/>
      </w:r>
      <w:r w:rsidRPr="001B7C50">
        <w:rPr>
          <w:rFonts w:eastAsia="SimSun"/>
          <w:lang w:eastAsia="zh-CN"/>
        </w:rPr>
        <w:t>Protocol Data Unit</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2525F448" w:rsidR="00DA3811" w:rsidRDefault="00DA3811" w:rsidP="009E1B06">
      <w:pPr>
        <w:pStyle w:val="EW"/>
        <w:rPr>
          <w:lang w:eastAsia="zh-CN"/>
        </w:rPr>
      </w:pPr>
      <w:r>
        <w:rPr>
          <w:lang w:eastAsia="zh-CN"/>
        </w:rPr>
        <w:t>V2X</w:t>
      </w:r>
      <w:r>
        <w:rPr>
          <w:lang w:eastAsia="zh-CN"/>
        </w:rPr>
        <w:tab/>
        <w:t>Vehicle-to-Everything</w:t>
      </w:r>
    </w:p>
    <w:p w14:paraId="7D89FB01" w14:textId="334F0E76" w:rsidR="00080512" w:rsidRPr="004D3578" w:rsidRDefault="00080512">
      <w:pPr>
        <w:pStyle w:val="Heading1"/>
      </w:pPr>
      <w:bookmarkStart w:id="32" w:name="clause4"/>
      <w:bookmarkStart w:id="33" w:name="_Toc112314637"/>
      <w:bookmarkEnd w:id="32"/>
      <w:r w:rsidRPr="004D3578">
        <w:t>4</w:t>
      </w:r>
      <w:r w:rsidR="00830382">
        <w:tab/>
      </w:r>
      <w:r w:rsidRPr="004D3578">
        <w:tab/>
      </w:r>
      <w:r w:rsidR="004E62D0">
        <w:t>Overview</w:t>
      </w:r>
      <w:bookmarkEnd w:id="33"/>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09E00009" w14:textId="6B1BE57A" w:rsidR="00CB35AF" w:rsidRDefault="004553B2" w:rsidP="00CB35AF">
      <w:pPr>
        <w:pStyle w:val="Heading2"/>
      </w:pPr>
      <w:bookmarkStart w:id="34" w:name="_Toc112314638"/>
      <w:r>
        <w:t>4</w:t>
      </w:r>
      <w:r w:rsidR="00CB35AF" w:rsidRPr="004D3578">
        <w:t>.</w:t>
      </w:r>
      <w:r w:rsidR="00CB35AF">
        <w:t>1</w:t>
      </w:r>
      <w:r w:rsidR="00CB35AF" w:rsidRPr="004D3578">
        <w:tab/>
      </w:r>
      <w:r w:rsidR="00CB35AF">
        <w:t>General</w:t>
      </w:r>
      <w:bookmarkEnd w:id="34"/>
    </w:p>
    <w:p w14:paraId="5A6DFB36" w14:textId="0D6AF172" w:rsidR="001049E5" w:rsidRDefault="004553B2" w:rsidP="001049E5">
      <w:r w:rsidRPr="001008B5">
        <w:t>Clause 5.12 of TR</w:t>
      </w:r>
      <w:r w:rsidR="00066B49">
        <w:t> </w:t>
      </w:r>
      <w:r w:rsidRPr="001008B5">
        <w:t>26.804</w:t>
      </w:r>
      <w:r w:rsidR="00A343CE">
        <w:t> </w:t>
      </w:r>
      <w:r w:rsidRPr="001008B5">
        <w:t>[</w:t>
      </w:r>
      <w:r w:rsidR="009D0F7C">
        <w:t>2</w:t>
      </w:r>
      <w:r w:rsidRPr="001008B5">
        <w:t xml:space="preserve">] provides a brief overview of network slicing feature standardization in different 3GPP groups.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35" w:name="_Toc112314639"/>
      <w:r>
        <w:t>4</w:t>
      </w:r>
      <w:r w:rsidRPr="004D3578">
        <w:t>.</w:t>
      </w:r>
      <w:r w:rsidR="00BE6173">
        <w:t>2</w:t>
      </w:r>
      <w:r w:rsidRPr="004D3578">
        <w:tab/>
      </w:r>
      <w:r>
        <w:rPr>
          <w:lang w:eastAsia="zh-CN"/>
        </w:rPr>
        <w:t>Network slicing architecture</w:t>
      </w:r>
      <w:bookmarkEnd w:id="35"/>
    </w:p>
    <w:p w14:paraId="052BDA0D" w14:textId="478C8A0D" w:rsidR="001049E5" w:rsidRDefault="001049E5" w:rsidP="001049E5">
      <w:pPr>
        <w:pStyle w:val="Heading3"/>
      </w:pPr>
      <w:bookmarkStart w:id="36" w:name="_Toc112314640"/>
      <w:r>
        <w:t>4.</w:t>
      </w:r>
      <w:r w:rsidR="00BE6173">
        <w:t>2</w:t>
      </w:r>
      <w:r>
        <w:t>.1</w:t>
      </w:r>
      <w:r>
        <w:tab/>
      </w:r>
      <w:r>
        <w:tab/>
        <w:t>General</w:t>
      </w:r>
      <w:bookmarkEnd w:id="36"/>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03F1D1D7"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r w:rsidR="00E928F6" w:rsidRPr="00E928F6">
        <w:rPr>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E928F6" w:rsidP="0031475A">
            <w:pPr>
              <w:pStyle w:val="TAC"/>
            </w:pPr>
            <w:r>
              <w:object w:dxaOrig="9270" w:dyaOrig="4730" w14:anchorId="49D05B97">
                <v:shape id="_x0000_i1027" type="#_x0000_t75" style="width:324.6pt;height:166.2pt;mso-position-vertical:absolute" o:ole="">
                  <v:imagedata r:id="rId14" o:title=""/>
                </v:shape>
                <o:OLEObject Type="Embed" ProgID="Visio.Drawing.15" ShapeID="_x0000_i1027" DrawAspect="Content" ObjectID="_1730270720" r:id="rId15"/>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E928F6" w:rsidP="0031475A">
            <w:pPr>
              <w:pStyle w:val="TAC"/>
            </w:pPr>
            <w:r>
              <w:object w:dxaOrig="9270" w:dyaOrig="4730" w14:anchorId="59567FCE">
                <v:shape id="_x0000_i1028" type="#_x0000_t75" style="width:324.6pt;height:166.2pt" o:ole="">
                  <v:imagedata r:id="rId16" o:title=""/>
                </v:shape>
                <o:OLEObject Type="Embed" ProgID="Visio.Drawing.15" ShapeID="_x0000_i1028" DrawAspect="Content" ObjectID="_1730270721" r:id="rId17"/>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7" w:name="_Hlk112156069"/>
      <w:r>
        <w:t>that</w:t>
      </w:r>
      <w:bookmarkEnd w:id="37"/>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8" w:name="_Toc112314641"/>
      <w:r>
        <w:t>4.</w:t>
      </w:r>
      <w:r w:rsidR="00BE6173">
        <w:t>2</w:t>
      </w:r>
      <w:r>
        <w:t>.2</w:t>
      </w:r>
      <w:r>
        <w:tab/>
      </w:r>
      <w:r>
        <w:tab/>
      </w:r>
      <w:r>
        <w:rPr>
          <w:lang w:eastAsia="en-GB"/>
        </w:rPr>
        <w:t>Network slicing for specific applications</w:t>
      </w:r>
      <w:bookmarkEnd w:id="38"/>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77777777"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lastRenderedPageBreak/>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77777777" w:rsidR="001049E5" w:rsidRDefault="001049E5" w:rsidP="001049E5">
      <w:pPr>
        <w:pStyle w:val="B1"/>
        <w:rPr>
          <w:lang w:eastAsia="en-GB"/>
        </w:rPr>
      </w:pPr>
      <w:r>
        <w:rPr>
          <w:lang w:eastAsia="en-GB"/>
        </w:rPr>
        <w:t>2.</w:t>
      </w:r>
      <w:r>
        <w:rPr>
          <w:lang w:eastAsia="en-GB"/>
        </w:rPr>
        <w:tab/>
        <w:t>If there is no matching URSP rule (except the “match all” rule), the UE shall use the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3E252659" w14:textId="63FC626F" w:rsidR="001049E5" w:rsidRPr="00980611" w:rsidRDefault="001049E5" w:rsidP="001049E5">
      <w:pPr>
        <w:pStyle w:val="B1"/>
        <w:rPr>
          <w:lang w:eastAsia="en-GB"/>
        </w:rPr>
      </w:pPr>
      <w:r>
        <w:rPr>
          <w:lang w:eastAsia="en-GB"/>
        </w:rPr>
        <w:t>4.</w:t>
      </w:r>
      <w:r>
        <w:rPr>
          <w:lang w:eastAsia="en-GB"/>
        </w:rPr>
        <w:tab/>
        <w:t>Depending on UE implementation, the associations between applications and PDU Sessions may also be re-evaluation periodically, independent of any changes to UR</w:t>
      </w:r>
      <w:r w:rsidR="00EA303B">
        <w:rPr>
          <w:lang w:eastAsia="en-GB"/>
        </w:rPr>
        <w:t>S</w:t>
      </w:r>
      <w:r>
        <w:rPr>
          <w:lang w:eastAsia="en-GB"/>
        </w:rPr>
        <w:t>P rules.</w:t>
      </w:r>
    </w:p>
    <w:p w14:paraId="2BF4B78D" w14:textId="41944C0F" w:rsidR="004553B2" w:rsidRDefault="004553B2" w:rsidP="004553B2">
      <w:pPr>
        <w:pStyle w:val="Heading2"/>
      </w:pPr>
      <w:bookmarkStart w:id="39" w:name="_Toc112314642"/>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39"/>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lastRenderedPageBreak/>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0" w:name="_Toc112314643"/>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0"/>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r w:rsidR="001049E5" w:rsidDel="001049E5">
        <w:rPr>
          <w:rStyle w:val="CommentReference"/>
        </w:rPr>
        <w:t xml:space="preserve"> </w:t>
      </w:r>
    </w:p>
    <w:p w14:paraId="7C0B3102" w14:textId="763F5869" w:rsidR="005D5C9A" w:rsidRPr="004D3578" w:rsidRDefault="005D5C9A" w:rsidP="005D5C9A">
      <w:pPr>
        <w:pStyle w:val="Heading1"/>
      </w:pPr>
      <w:bookmarkStart w:id="41" w:name="_Toc112314644"/>
      <w:r>
        <w:t>5</w:t>
      </w:r>
      <w:r>
        <w:tab/>
        <w:t>Relevant network slicing use</w:t>
      </w:r>
      <w:r w:rsidR="00DA7273">
        <w:t xml:space="preserve"> </w:t>
      </w:r>
      <w:r>
        <w:t>cases</w:t>
      </w:r>
      <w:bookmarkEnd w:id="41"/>
    </w:p>
    <w:p w14:paraId="47B90E66" w14:textId="5BE1115F" w:rsidR="00F70BED" w:rsidRDefault="00F70BED" w:rsidP="00F70BED">
      <w:pPr>
        <w:pStyle w:val="Heading2"/>
      </w:pPr>
      <w:bookmarkStart w:id="42" w:name="_Toc112314645"/>
      <w:r>
        <w:t>5</w:t>
      </w:r>
      <w:r w:rsidRPr="004D3578">
        <w:t>.</w:t>
      </w:r>
      <w:r>
        <w:t>1</w:t>
      </w:r>
      <w:r w:rsidRPr="004D3578">
        <w:tab/>
      </w:r>
      <w:r>
        <w:t>General</w:t>
      </w:r>
      <w:bookmarkEnd w:id="42"/>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06450AB0" w14:textId="4DC7131D" w:rsidR="004D1647" w:rsidRDefault="004D1647" w:rsidP="004D1647">
      <w:pPr>
        <w:pStyle w:val="Heading2"/>
        <w:rPr>
          <w:rFonts w:cs="Arial"/>
          <w:noProof/>
          <w:szCs w:val="32"/>
        </w:rPr>
      </w:pPr>
      <w:bookmarkStart w:id="43" w:name="_Toc112314646"/>
      <w:r>
        <w:t>5</w:t>
      </w:r>
      <w:r w:rsidRPr="004D3578">
        <w:t>.</w:t>
      </w:r>
      <w:r>
        <w:t>2</w:t>
      </w:r>
      <w:r w:rsidRPr="004D3578">
        <w:tab/>
      </w:r>
      <w:r w:rsidRPr="00EC4C0B">
        <w:rPr>
          <w:rFonts w:cs="Arial"/>
          <w:noProof/>
          <w:szCs w:val="32"/>
        </w:rPr>
        <w:t xml:space="preserve">Scenario 1: </w:t>
      </w:r>
      <w:r>
        <w:rPr>
          <w:rFonts w:cs="Arial"/>
          <w:noProof/>
          <w:szCs w:val="32"/>
        </w:rPr>
        <w:t>Operator-managed network slicing</w:t>
      </w:r>
      <w:bookmarkEnd w:id="43"/>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lastRenderedPageBreak/>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1EA60CF2" w:rsidR="00B251E8" w:rsidRDefault="00B251E8" w:rsidP="00B251E8">
      <w:pPr>
        <w:pStyle w:val="Heading2"/>
        <w:rPr>
          <w:rFonts w:cs="Arial"/>
          <w:noProof/>
          <w:szCs w:val="32"/>
        </w:rPr>
      </w:pPr>
      <w:bookmarkStart w:id="44" w:name="_Toc112314647"/>
      <w:r>
        <w:t>5</w:t>
      </w:r>
      <w:r w:rsidRPr="004D3578">
        <w:t>.</w:t>
      </w:r>
      <w:r>
        <w:t>3</w:t>
      </w:r>
      <w:r w:rsidRPr="004D3578">
        <w:tab/>
      </w:r>
      <w:r w:rsidRPr="00EC4C0B">
        <w:rPr>
          <w:rFonts w:cs="Arial"/>
          <w:noProof/>
          <w:szCs w:val="32"/>
        </w:rPr>
        <w:t>Scenario 2:</w:t>
      </w:r>
      <w:r>
        <w:rPr>
          <w:rFonts w:cs="Arial"/>
          <w:noProof/>
          <w:szCs w:val="32"/>
        </w:rPr>
        <w:t xml:space="preserve"> Third-party-managed network slicing</w:t>
      </w:r>
      <w:bookmarkEnd w:id="44"/>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32A0FAC7" w:rsidR="00F70BED" w:rsidRPr="0069211A"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7F4D2CEA" w14:textId="021AEE14" w:rsidR="00884E48" w:rsidRPr="004D3578" w:rsidRDefault="005D5C9A" w:rsidP="00884E48">
      <w:pPr>
        <w:pStyle w:val="Heading1"/>
      </w:pPr>
      <w:bookmarkStart w:id="45" w:name="_Toc112314648"/>
      <w:r>
        <w:lastRenderedPageBreak/>
        <w:t>6</w:t>
      </w:r>
      <w:r w:rsidR="00042ED7">
        <w:tab/>
      </w:r>
      <w:r w:rsidR="001C4E2E">
        <w:t>Key issues and candidate solutions</w:t>
      </w:r>
      <w:bookmarkEnd w:id="45"/>
    </w:p>
    <w:p w14:paraId="70F5AB5D" w14:textId="698A4E7F" w:rsidR="00814F07" w:rsidRPr="004D3578" w:rsidRDefault="005D5C9A" w:rsidP="00814F07">
      <w:pPr>
        <w:pStyle w:val="Heading2"/>
      </w:pPr>
      <w:bookmarkStart w:id="46" w:name="_Toc112314649"/>
      <w:r>
        <w:t>6</w:t>
      </w:r>
      <w:r w:rsidR="00814F07" w:rsidRPr="004D3578">
        <w:t>.</w:t>
      </w:r>
      <w:r w:rsidR="00BC415E">
        <w:t>1</w:t>
      </w:r>
      <w:r w:rsidR="00814F07" w:rsidRPr="004D3578">
        <w:tab/>
      </w:r>
      <w:r w:rsidR="00814F07">
        <w:t xml:space="preserve">Key Issue #1: </w:t>
      </w:r>
      <w:r w:rsidR="00917E03">
        <w:t>Service Provisioning</w:t>
      </w:r>
      <w:bookmarkEnd w:id="46"/>
    </w:p>
    <w:p w14:paraId="57B5937E" w14:textId="737C1AF7" w:rsidR="00675CE3" w:rsidRDefault="005D5C9A" w:rsidP="00675CE3">
      <w:pPr>
        <w:pStyle w:val="Heading3"/>
      </w:pPr>
      <w:bookmarkStart w:id="47" w:name="_Toc112314650"/>
      <w:r>
        <w:t>6</w:t>
      </w:r>
      <w:r w:rsidR="003A0D36">
        <w:t>.</w:t>
      </w:r>
      <w:r w:rsidR="00BC415E">
        <w:t>1</w:t>
      </w:r>
      <w:r w:rsidR="003A0D36">
        <w:t>.</w:t>
      </w:r>
      <w:r w:rsidR="00891DCA">
        <w:t>1</w:t>
      </w:r>
      <w:r w:rsidR="003A0D36">
        <w:tab/>
      </w:r>
      <w:r w:rsidR="00675CE3">
        <w:t>Description</w:t>
      </w:r>
      <w:bookmarkEnd w:id="47"/>
    </w:p>
    <w:p w14:paraId="24F48FE0" w14:textId="3523273F" w:rsidR="003A0D36" w:rsidRPr="001F18FD" w:rsidRDefault="00675CE3" w:rsidP="00E838A4">
      <w:pPr>
        <w:pStyle w:val="Heading4"/>
      </w:pPr>
      <w:bookmarkStart w:id="48" w:name="_Toc112314651"/>
      <w:r>
        <w:t>6.1.1.1</w:t>
      </w:r>
      <w:r>
        <w:tab/>
      </w:r>
      <w:r w:rsidR="00EF5940" w:rsidRPr="00891DCA">
        <w:t>Provisioning media services with network slicing</w:t>
      </w:r>
      <w:bookmarkEnd w:id="48"/>
    </w:p>
    <w:p w14:paraId="606252F7" w14:textId="6C98E9D4" w:rsidR="00891DCA" w:rsidRPr="001F18FD" w:rsidRDefault="00F14402" w:rsidP="001F18FD">
      <w:pPr>
        <w:pStyle w:val="EditorsNote"/>
        <w:rPr>
          <w:lang w:val="en-US"/>
        </w:rPr>
      </w:pPr>
      <w:r w:rsidRPr="00F14402">
        <w:t xml:space="preserve">Editor’s Note: </w:t>
      </w:r>
      <w:r w:rsidR="002C045E">
        <w:t xml:space="preserve">Key </w:t>
      </w:r>
      <w:r w:rsidR="00942D81">
        <w:t>i</w:t>
      </w:r>
      <w:r w:rsidR="002C045E">
        <w:t xml:space="preserve">ssue to cover </w:t>
      </w:r>
      <w:r w:rsidR="0037616F">
        <w:t xml:space="preserve">study objective </w:t>
      </w:r>
      <w:r w:rsidR="00461EBF">
        <w:t>to describe</w:t>
      </w:r>
      <w:r w:rsidR="0037616F">
        <w:t xml:space="preserve"> </w:t>
      </w:r>
      <w:r w:rsidRPr="00F14402">
        <w:t xml:space="preserve">provisioning aspects for configuring media services with one or more network slices including QoS configuration, </w:t>
      </w:r>
      <w:r w:rsidRPr="00F14402">
        <w:rPr>
          <w:lang w:val="en-US"/>
        </w:rPr>
        <w:t>reporting and dynamic policy</w:t>
      </w:r>
      <w:r w:rsidR="001F18FD">
        <w:rPr>
          <w:lang w:val="en-US"/>
        </w:rPr>
        <w:t>.</w:t>
      </w:r>
    </w:p>
    <w:p w14:paraId="40275115" w14:textId="263FD938" w:rsidR="001F18FD" w:rsidRPr="00320988" w:rsidRDefault="001F18FD" w:rsidP="003A0D36">
      <w:pPr>
        <w:pStyle w:val="Heading3"/>
      </w:pPr>
      <w:bookmarkStart w:id="49" w:name="_Toc112314652"/>
      <w:r w:rsidRPr="00320988">
        <w:t>6.1.2</w:t>
      </w:r>
      <w:r w:rsidRPr="00320988">
        <w:tab/>
        <w:t>Candidate solutions</w:t>
      </w:r>
      <w:bookmarkEnd w:id="49"/>
    </w:p>
    <w:p w14:paraId="0184CB98" w14:textId="1E09ACC5" w:rsidR="003A0D36" w:rsidRPr="00320988" w:rsidRDefault="005D5C9A" w:rsidP="00320988">
      <w:pPr>
        <w:pStyle w:val="Heading4"/>
      </w:pPr>
      <w:bookmarkStart w:id="50" w:name="_Toc11231465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50"/>
    </w:p>
    <w:p w14:paraId="16543C8E" w14:textId="3ACA43EC" w:rsidR="00884E48" w:rsidRDefault="00884E48"/>
    <w:p w14:paraId="254EA94C" w14:textId="601934CA" w:rsidR="009A7E0E" w:rsidRPr="004D3578" w:rsidRDefault="005D5C9A" w:rsidP="009A7E0E">
      <w:pPr>
        <w:pStyle w:val="Heading2"/>
      </w:pPr>
      <w:bookmarkStart w:id="51" w:name="_Toc11231465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51"/>
    </w:p>
    <w:p w14:paraId="608D9D50" w14:textId="77777777" w:rsidR="00675CE3" w:rsidRDefault="005D5C9A" w:rsidP="009A7E0E">
      <w:pPr>
        <w:pStyle w:val="Heading3"/>
      </w:pPr>
      <w:bookmarkStart w:id="52" w:name="_Toc112314655"/>
      <w:r>
        <w:t>6</w:t>
      </w:r>
      <w:r w:rsidR="009A7E0E">
        <w:t>.</w:t>
      </w:r>
      <w:r w:rsidR="00BC415E">
        <w:t>2</w:t>
      </w:r>
      <w:r w:rsidR="009A7E0E">
        <w:t>.</w:t>
      </w:r>
      <w:r w:rsidR="00881203">
        <w:t>1</w:t>
      </w:r>
      <w:r w:rsidR="009A7E0E">
        <w:tab/>
      </w:r>
      <w:r w:rsidR="00675CE3">
        <w:t>Description</w:t>
      </w:r>
      <w:bookmarkEnd w:id="52"/>
    </w:p>
    <w:p w14:paraId="7AD928A0" w14:textId="2BB308DB" w:rsidR="009A7E0E" w:rsidRDefault="00675CE3" w:rsidP="00E838A4">
      <w:pPr>
        <w:pStyle w:val="Heading4"/>
      </w:pPr>
      <w:bookmarkStart w:id="53" w:name="_Toc112314656"/>
      <w:r>
        <w:t>6.2.1.1</w:t>
      </w:r>
      <w:r>
        <w:tab/>
      </w:r>
      <w:r w:rsidR="00586A57" w:rsidRPr="00B65223">
        <w:t xml:space="preserve">Slice selection for </w:t>
      </w:r>
      <w:r w:rsidR="00B65223" w:rsidRPr="00B65223">
        <w:t>M5 dynamic policy requests</w:t>
      </w:r>
      <w:bookmarkEnd w:id="53"/>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54" w:name="_Toc112314657"/>
      <w:r w:rsidRPr="00320988">
        <w:t>6.</w:t>
      </w:r>
      <w:r w:rsidRPr="00E838A4">
        <w:t>2</w:t>
      </w:r>
      <w:r w:rsidRPr="00320988">
        <w:t>.2</w:t>
      </w:r>
      <w:r w:rsidRPr="00320988">
        <w:tab/>
        <w:t>Candidate sol</w:t>
      </w:r>
      <w:r w:rsidRPr="00E838A4">
        <w:t>utions</w:t>
      </w:r>
      <w:bookmarkEnd w:id="54"/>
    </w:p>
    <w:p w14:paraId="77F88745" w14:textId="1879A213" w:rsidR="009A7E0E" w:rsidRPr="00320988" w:rsidRDefault="005D5C9A" w:rsidP="00320988">
      <w:pPr>
        <w:pStyle w:val="Heading4"/>
      </w:pPr>
      <w:bookmarkStart w:id="55" w:name="_Toc112314658"/>
      <w:r w:rsidRPr="00320988">
        <w:t>6</w:t>
      </w:r>
      <w:r w:rsidR="009A7E0E" w:rsidRPr="00320988">
        <w:t>.</w:t>
      </w:r>
      <w:r w:rsidR="00BC415E" w:rsidRPr="00320988">
        <w:t>2</w:t>
      </w:r>
      <w:r w:rsidR="009A7E0E" w:rsidRPr="00320988">
        <w:t>.</w:t>
      </w:r>
      <w:r w:rsidR="00320988">
        <w:t>2.1</w:t>
      </w:r>
      <w:r w:rsidR="009A7E0E" w:rsidRPr="00320988">
        <w:tab/>
        <w:t>Candidate solution #1</w:t>
      </w:r>
      <w:bookmarkEnd w:id="55"/>
    </w:p>
    <w:p w14:paraId="3253ABDC" w14:textId="77777777" w:rsidR="001F18FD" w:rsidRPr="00320988" w:rsidRDefault="001F18FD" w:rsidP="001F18FD"/>
    <w:p w14:paraId="27127EF2" w14:textId="50ED1536" w:rsidR="00AF68D2" w:rsidRPr="004D3578" w:rsidRDefault="005D5C9A" w:rsidP="00AF68D2">
      <w:pPr>
        <w:pStyle w:val="Heading2"/>
      </w:pPr>
      <w:bookmarkStart w:id="56" w:name="_Toc112314659"/>
      <w:r>
        <w:t>6</w:t>
      </w:r>
      <w:r w:rsidR="00AF68D2" w:rsidRPr="004D3578">
        <w:t>.</w:t>
      </w:r>
      <w:r w:rsidR="00BC415E">
        <w:t>3</w:t>
      </w:r>
      <w:r w:rsidR="00AF68D2" w:rsidRPr="004D3578">
        <w:tab/>
      </w:r>
      <w:r w:rsidR="00AF68D2">
        <w:t>Key Issue #</w:t>
      </w:r>
      <w:r w:rsidR="00D81E17">
        <w:t>3</w:t>
      </w:r>
      <w:r w:rsidR="00AF68D2">
        <w:t xml:space="preserve">: </w:t>
      </w:r>
      <w:r w:rsidR="00290B54">
        <w:t>Moving media flows to other slices</w:t>
      </w:r>
      <w:bookmarkEnd w:id="56"/>
    </w:p>
    <w:p w14:paraId="5DBE235B" w14:textId="77777777" w:rsidR="00675CE3" w:rsidRDefault="005D5C9A" w:rsidP="00AF68D2">
      <w:pPr>
        <w:pStyle w:val="Heading3"/>
      </w:pPr>
      <w:bookmarkStart w:id="57" w:name="_Toc112314660"/>
      <w:r>
        <w:t>6</w:t>
      </w:r>
      <w:r w:rsidR="00AF68D2">
        <w:t>.</w:t>
      </w:r>
      <w:r w:rsidR="00BC415E">
        <w:t>3</w:t>
      </w:r>
      <w:r w:rsidR="00AF68D2">
        <w:t>.</w:t>
      </w:r>
      <w:r w:rsidR="009F6474">
        <w:t>1</w:t>
      </w:r>
      <w:r w:rsidR="00AF68D2">
        <w:tab/>
      </w:r>
      <w:r w:rsidR="00675CE3">
        <w:t>Description</w:t>
      </w:r>
      <w:bookmarkEnd w:id="57"/>
    </w:p>
    <w:p w14:paraId="4633A991" w14:textId="385541E3" w:rsidR="00290B54" w:rsidRDefault="00675CE3" w:rsidP="000369BE">
      <w:pPr>
        <w:pStyle w:val="Heading4"/>
      </w:pPr>
      <w:bookmarkStart w:id="58" w:name="_Toc112314661"/>
      <w:r>
        <w:t>6.3.1.1</w:t>
      </w:r>
      <w:r>
        <w:tab/>
      </w:r>
      <w:r w:rsidR="000915FB" w:rsidRPr="000915FB">
        <w:t>Migration of UE flows between slices due to dynamic policy</w:t>
      </w:r>
      <w:bookmarkEnd w:id="58"/>
    </w:p>
    <w:p w14:paraId="34CF72A4" w14:textId="2C803745" w:rsidR="00A97EE1" w:rsidRDefault="00290B54" w:rsidP="00B54B1D">
      <w:pPr>
        <w:pStyle w:val="EditorsNote"/>
      </w:pPr>
      <w:r w:rsidRPr="00F14402">
        <w:t xml:space="preserve">Editor’s Note: </w:t>
      </w:r>
      <w:r>
        <w:t xml:space="preserve">Key </w:t>
      </w:r>
      <w:r w:rsidR="00942D81">
        <w:t>i</w:t>
      </w:r>
      <w:r>
        <w:t xml:space="preserve">ssue to cover study objective of migrating/moving UE media flows between different network slices as a result of </w:t>
      </w:r>
      <w:r w:rsidR="00CE5691">
        <w:t>dynamic policy procedures</w:t>
      </w:r>
    </w:p>
    <w:p w14:paraId="185FB566" w14:textId="3CF06A82" w:rsidR="00675CE3" w:rsidRPr="00F81EDE" w:rsidRDefault="00675CE3" w:rsidP="00AF68D2">
      <w:pPr>
        <w:pStyle w:val="Heading3"/>
      </w:pPr>
      <w:bookmarkStart w:id="59" w:name="_Toc112314662"/>
      <w:r w:rsidRPr="00F81EDE">
        <w:t>6.3.2</w:t>
      </w:r>
      <w:r w:rsidRPr="00F81EDE">
        <w:tab/>
        <w:t>Candidate sol</w:t>
      </w:r>
      <w:r w:rsidRPr="000369BE">
        <w:t>utions</w:t>
      </w:r>
      <w:bookmarkEnd w:id="59"/>
    </w:p>
    <w:p w14:paraId="52E6E810" w14:textId="62AA6965" w:rsidR="00AF68D2" w:rsidRDefault="005D5C9A" w:rsidP="000369BE">
      <w:pPr>
        <w:pStyle w:val="Heading4"/>
      </w:pPr>
      <w:bookmarkStart w:id="60" w:name="_Toc112314663"/>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60"/>
    </w:p>
    <w:p w14:paraId="3E9A3A1B" w14:textId="77777777" w:rsidR="00B54B1D" w:rsidRPr="00B54B1D" w:rsidRDefault="00B54B1D" w:rsidP="00B54B1D"/>
    <w:p w14:paraId="574C4615" w14:textId="6A0CD534" w:rsidR="001932A2" w:rsidRPr="004D3578" w:rsidRDefault="001932A2" w:rsidP="001932A2">
      <w:pPr>
        <w:pStyle w:val="Heading2"/>
      </w:pPr>
      <w:bookmarkStart w:id="61" w:name="_Toc112314664"/>
      <w:r>
        <w:lastRenderedPageBreak/>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61"/>
    </w:p>
    <w:p w14:paraId="482B3F39" w14:textId="77777777" w:rsidR="00675CE3" w:rsidRDefault="001932A2" w:rsidP="001932A2">
      <w:pPr>
        <w:pStyle w:val="Heading3"/>
      </w:pPr>
      <w:bookmarkStart w:id="62" w:name="_Toc112314665"/>
      <w:r>
        <w:t>6.4.1</w:t>
      </w:r>
      <w:r>
        <w:tab/>
      </w:r>
      <w:r w:rsidR="00675CE3">
        <w:t>Description</w:t>
      </w:r>
      <w:bookmarkEnd w:id="62"/>
    </w:p>
    <w:p w14:paraId="24298A78" w14:textId="2818BBF6" w:rsidR="001932A2" w:rsidRDefault="00675CE3" w:rsidP="000369BE">
      <w:pPr>
        <w:pStyle w:val="Heading4"/>
      </w:pPr>
      <w:bookmarkStart w:id="63" w:name="_Toc112314666"/>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63"/>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64" w:name="_Toc112314667"/>
      <w:r>
        <w:t>6.4.2</w:t>
      </w:r>
      <w:r>
        <w:tab/>
        <w:t>Candidate solutions</w:t>
      </w:r>
      <w:bookmarkEnd w:id="64"/>
    </w:p>
    <w:p w14:paraId="68B1D437" w14:textId="3875A134" w:rsidR="001932A2" w:rsidRDefault="001932A2" w:rsidP="000369BE">
      <w:pPr>
        <w:pStyle w:val="Heading4"/>
      </w:pPr>
      <w:bookmarkStart w:id="65" w:name="_Toc112314668"/>
      <w:r>
        <w:t>6.4.</w:t>
      </w:r>
      <w:r w:rsidR="00675CE3">
        <w:t>2.1</w:t>
      </w:r>
      <w:r>
        <w:tab/>
        <w:t>Candidate solution #1</w:t>
      </w:r>
      <w:bookmarkEnd w:id="65"/>
    </w:p>
    <w:p w14:paraId="42EC64F1" w14:textId="77777777" w:rsidR="001F18FD" w:rsidRDefault="001F18FD" w:rsidP="001F18FD"/>
    <w:p w14:paraId="12A3B7CB" w14:textId="743C288B" w:rsidR="00B9322D" w:rsidRDefault="00B9322D" w:rsidP="00B9322D">
      <w:pPr>
        <w:pStyle w:val="Heading2"/>
      </w:pPr>
      <w:bookmarkStart w:id="66" w:name="_Toc112314669"/>
      <w:r>
        <w:t>6</w:t>
      </w:r>
      <w:r w:rsidRPr="004D3578">
        <w:t>.</w:t>
      </w:r>
      <w:r>
        <w:t>5</w:t>
      </w:r>
      <w:r w:rsidRPr="004D3578">
        <w:tab/>
      </w:r>
      <w:r>
        <w:t xml:space="preserve">Key Issue #5: </w:t>
      </w:r>
      <w:r w:rsidR="00866FC6" w:rsidRPr="00325D8F">
        <w:t xml:space="preserve">Interoperability </w:t>
      </w:r>
      <w:r w:rsidR="0025401A" w:rsidRPr="00325D8F">
        <w:t>considerations</w:t>
      </w:r>
      <w:bookmarkEnd w:id="66"/>
    </w:p>
    <w:p w14:paraId="49CCA893" w14:textId="77777777" w:rsidR="00675CE3" w:rsidRDefault="00B9322D" w:rsidP="00B9322D">
      <w:pPr>
        <w:pStyle w:val="Heading3"/>
      </w:pPr>
      <w:bookmarkStart w:id="67" w:name="_Toc112314670"/>
      <w:r>
        <w:t>6.5.1</w:t>
      </w:r>
      <w:r>
        <w:tab/>
      </w:r>
      <w:r w:rsidR="00675CE3">
        <w:t>Description</w:t>
      </w:r>
      <w:bookmarkEnd w:id="67"/>
    </w:p>
    <w:p w14:paraId="2DCE9A39" w14:textId="3EBF52BE" w:rsidR="00B9322D" w:rsidRDefault="00675CE3" w:rsidP="000369BE">
      <w:pPr>
        <w:pStyle w:val="Heading4"/>
      </w:pPr>
      <w:bookmarkStart w:id="68" w:name="_Toc112314671"/>
      <w:r>
        <w:t>6.5.1.1</w:t>
      </w:r>
      <w:r>
        <w:tab/>
      </w:r>
      <w:r w:rsidR="0062798A">
        <w:t xml:space="preserve">Communication between </w:t>
      </w:r>
      <w:r w:rsidR="0022708A">
        <w:t>AF instances to support interoperability</w:t>
      </w:r>
      <w:bookmarkEnd w:id="68"/>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69" w:name="_Toc112314672"/>
      <w:r>
        <w:t>6.5.2</w:t>
      </w:r>
      <w:r>
        <w:tab/>
        <w:t>Candidate solutions</w:t>
      </w:r>
      <w:bookmarkEnd w:id="69"/>
    </w:p>
    <w:p w14:paraId="69FF4E60" w14:textId="53A50EB0" w:rsidR="00B9322D" w:rsidRDefault="00B9322D" w:rsidP="000369BE">
      <w:pPr>
        <w:pStyle w:val="Heading4"/>
      </w:pPr>
      <w:bookmarkStart w:id="70" w:name="_Toc112314673"/>
      <w:r>
        <w:t>6.5.</w:t>
      </w:r>
      <w:r w:rsidR="00F81EDE">
        <w:t>2.1</w:t>
      </w:r>
      <w:r>
        <w:tab/>
        <w:t>Candidate solution #1</w:t>
      </w:r>
      <w:bookmarkEnd w:id="70"/>
    </w:p>
    <w:p w14:paraId="7E3161E8" w14:textId="77777777" w:rsidR="00577059" w:rsidRPr="00577059" w:rsidRDefault="00577059" w:rsidP="00577059"/>
    <w:p w14:paraId="07598962" w14:textId="2C671591" w:rsidR="00B9322D" w:rsidRPr="004D3578" w:rsidRDefault="00B9322D" w:rsidP="00B9322D">
      <w:pPr>
        <w:pStyle w:val="Heading2"/>
      </w:pPr>
      <w:bookmarkStart w:id="71" w:name="_Toc112314674"/>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71"/>
    </w:p>
    <w:p w14:paraId="0DE4BB56" w14:textId="77777777" w:rsidR="00F81EDE" w:rsidRDefault="00B9322D" w:rsidP="00B9322D">
      <w:pPr>
        <w:pStyle w:val="Heading3"/>
      </w:pPr>
      <w:bookmarkStart w:id="72" w:name="_Toc112314675"/>
      <w:r>
        <w:t>6.</w:t>
      </w:r>
      <w:r w:rsidR="00FE161B">
        <w:t>6</w:t>
      </w:r>
      <w:r>
        <w:t>.1</w:t>
      </w:r>
      <w:r>
        <w:tab/>
      </w:r>
      <w:r w:rsidR="00F81EDE">
        <w:t>Description</w:t>
      </w:r>
      <w:bookmarkEnd w:id="72"/>
    </w:p>
    <w:p w14:paraId="23BFF6E5" w14:textId="3A3318F8" w:rsidR="008D46FB" w:rsidRDefault="00F81EDE" w:rsidP="000369BE">
      <w:pPr>
        <w:pStyle w:val="Heading4"/>
      </w:pPr>
      <w:bookmarkStart w:id="73" w:name="_Toc112314676"/>
      <w:r>
        <w:t>6.6.1.1</w:t>
      </w:r>
      <w:r>
        <w:tab/>
      </w:r>
      <w:r w:rsidR="008D46FB">
        <w:t>Resolve slice-specific application instances</w:t>
      </w:r>
      <w:bookmarkEnd w:id="73"/>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74" w:name="_Toc112314677"/>
      <w:r>
        <w:t>6.6.2</w:t>
      </w:r>
      <w:r>
        <w:tab/>
        <w:t>Candidate solutions</w:t>
      </w:r>
      <w:bookmarkEnd w:id="74"/>
    </w:p>
    <w:p w14:paraId="19886B90" w14:textId="214F1A7A" w:rsidR="00B9322D" w:rsidRDefault="00B9322D" w:rsidP="000369BE">
      <w:pPr>
        <w:pStyle w:val="Heading4"/>
      </w:pPr>
      <w:bookmarkStart w:id="75" w:name="_Toc112314678"/>
      <w:r>
        <w:t>6.</w:t>
      </w:r>
      <w:r w:rsidR="00FE161B">
        <w:t>6</w:t>
      </w:r>
      <w:r>
        <w:t>.</w:t>
      </w:r>
      <w:r w:rsidR="00F81EDE">
        <w:t>2.1</w:t>
      </w:r>
      <w:r>
        <w:tab/>
        <w:t>Candidate solution #1</w:t>
      </w:r>
      <w:bookmarkEnd w:id="75"/>
    </w:p>
    <w:p w14:paraId="7C0C5312" w14:textId="6EBB2058" w:rsidR="00884E48" w:rsidRDefault="005D5C9A" w:rsidP="00884E48">
      <w:pPr>
        <w:pStyle w:val="Heading1"/>
      </w:pPr>
      <w:bookmarkStart w:id="76" w:name="_Toc112314679"/>
      <w:r>
        <w:t>7</w:t>
      </w:r>
      <w:r w:rsidR="00855F0E">
        <w:tab/>
      </w:r>
      <w:r w:rsidR="00A50594">
        <w:t xml:space="preserve">Potential </w:t>
      </w:r>
      <w:r w:rsidR="000518AD">
        <w:t>r</w:t>
      </w:r>
      <w:r w:rsidR="00A50594">
        <w:t>equirements</w:t>
      </w:r>
      <w:bookmarkEnd w:id="76"/>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77" w:name="_Toc112314680"/>
      <w:r>
        <w:lastRenderedPageBreak/>
        <w:t>8</w:t>
      </w:r>
      <w:r w:rsidR="00855F0E">
        <w:tab/>
      </w:r>
      <w:r w:rsidR="00A50594">
        <w:t>Conclusions and recommendations</w:t>
      </w:r>
      <w:bookmarkEnd w:id="77"/>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78" w:name="_Toc45387819"/>
      <w:bookmarkStart w:id="79" w:name="_Toc52638864"/>
      <w:bookmarkStart w:id="80" w:name="_Toc59116953"/>
      <w:bookmarkStart w:id="81" w:name="_Toc61885782"/>
      <w:bookmarkStart w:id="82" w:name="_Toc106281913"/>
      <w:bookmarkStart w:id="83" w:name="_Toc112314681"/>
      <w:r w:rsidR="008E470E" w:rsidRPr="00254DD6">
        <w:lastRenderedPageBreak/>
        <w:t xml:space="preserve">Annex </w:t>
      </w:r>
      <w:r w:rsidR="008E470E">
        <w:t>A</w:t>
      </w:r>
      <w:r w:rsidR="008E470E" w:rsidRPr="00254DD6">
        <w:t xml:space="preserve"> (informative):</w:t>
      </w:r>
      <w:r w:rsidR="008E470E" w:rsidRPr="00254DD6">
        <w:br/>
        <w:t>Change history</w:t>
      </w:r>
      <w:bookmarkEnd w:id="78"/>
      <w:bookmarkEnd w:id="79"/>
      <w:bookmarkEnd w:id="80"/>
      <w:bookmarkEnd w:id="81"/>
      <w:bookmarkEnd w:id="82"/>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 w:name="historyclause"/>
            <w:bookmarkEnd w:id="84"/>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bl>
    <w:p w14:paraId="6AE5F0B0" w14:textId="77777777" w:rsidR="00080512" w:rsidRDefault="00080512"/>
    <w:sectPr w:rsidR="00080512" w:rsidSect="006E341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63A18" w14:textId="77777777" w:rsidR="00F32B78" w:rsidRDefault="00F32B78">
      <w:r>
        <w:separator/>
      </w:r>
    </w:p>
  </w:endnote>
  <w:endnote w:type="continuationSeparator" w:id="0">
    <w:p w14:paraId="07BA8397" w14:textId="77777777" w:rsidR="00F32B78" w:rsidRDefault="00F32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1475A" w:rsidRDefault="003147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11BD7" w14:textId="77777777" w:rsidR="00F32B78" w:rsidRDefault="00F32B78">
      <w:r>
        <w:separator/>
      </w:r>
    </w:p>
  </w:footnote>
  <w:footnote w:type="continuationSeparator" w:id="0">
    <w:p w14:paraId="36D39AF2" w14:textId="77777777" w:rsidR="00F32B78" w:rsidRDefault="00F32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47D3B36" w:rsidR="0031475A" w:rsidRDefault="003147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027">
      <w:rPr>
        <w:rFonts w:ascii="Arial" w:hAnsi="Arial" w:cs="Arial"/>
        <w:b/>
        <w:noProof/>
        <w:sz w:val="18"/>
        <w:szCs w:val="18"/>
      </w:rPr>
      <w:t>3GPP TR 26.941 V0.3.0 (2022-08)</w:t>
    </w:r>
    <w:r>
      <w:rPr>
        <w:rFonts w:ascii="Arial" w:hAnsi="Arial" w:cs="Arial"/>
        <w:b/>
        <w:sz w:val="18"/>
        <w:szCs w:val="18"/>
      </w:rPr>
      <w:fldChar w:fldCharType="end"/>
    </w:r>
  </w:p>
  <w:p w14:paraId="7A6BC72E" w14:textId="77777777" w:rsidR="0031475A" w:rsidRDefault="003147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FB2CDB" w:rsidR="0031475A" w:rsidRDefault="003147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027">
      <w:rPr>
        <w:rFonts w:ascii="Arial" w:hAnsi="Arial" w:cs="Arial"/>
        <w:b/>
        <w:noProof/>
        <w:sz w:val="18"/>
        <w:szCs w:val="18"/>
      </w:rPr>
      <w:t>Release 18</w:t>
    </w:r>
    <w:r>
      <w:rPr>
        <w:rFonts w:ascii="Arial" w:hAnsi="Arial" w:cs="Arial"/>
        <w:b/>
        <w:sz w:val="18"/>
        <w:szCs w:val="18"/>
      </w:rPr>
      <w:fldChar w:fldCharType="end"/>
    </w:r>
  </w:p>
  <w:p w14:paraId="1024E63D" w14:textId="77777777" w:rsidR="0031475A" w:rsidRDefault="00314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42DF"/>
    <w:rsid w:val="0002458E"/>
    <w:rsid w:val="000270B9"/>
    <w:rsid w:val="00033397"/>
    <w:rsid w:val="000369BE"/>
    <w:rsid w:val="00040095"/>
    <w:rsid w:val="00042ED7"/>
    <w:rsid w:val="0004389C"/>
    <w:rsid w:val="00044CDC"/>
    <w:rsid w:val="00047F46"/>
    <w:rsid w:val="00051834"/>
    <w:rsid w:val="000518AD"/>
    <w:rsid w:val="00054A22"/>
    <w:rsid w:val="00055B13"/>
    <w:rsid w:val="00056A58"/>
    <w:rsid w:val="00062023"/>
    <w:rsid w:val="00063936"/>
    <w:rsid w:val="0006486E"/>
    <w:rsid w:val="000655A6"/>
    <w:rsid w:val="00066B49"/>
    <w:rsid w:val="00073FED"/>
    <w:rsid w:val="00080512"/>
    <w:rsid w:val="0008708F"/>
    <w:rsid w:val="000915FB"/>
    <w:rsid w:val="000A50D3"/>
    <w:rsid w:val="000A68FC"/>
    <w:rsid w:val="000A7A15"/>
    <w:rsid w:val="000B715E"/>
    <w:rsid w:val="000C2DFD"/>
    <w:rsid w:val="000C43FE"/>
    <w:rsid w:val="000C47C3"/>
    <w:rsid w:val="000D58AB"/>
    <w:rsid w:val="000D59A3"/>
    <w:rsid w:val="000E40E1"/>
    <w:rsid w:val="000E5EE9"/>
    <w:rsid w:val="000F09D7"/>
    <w:rsid w:val="000F4C85"/>
    <w:rsid w:val="001049E5"/>
    <w:rsid w:val="001072F3"/>
    <w:rsid w:val="0011220E"/>
    <w:rsid w:val="0011663C"/>
    <w:rsid w:val="001202AA"/>
    <w:rsid w:val="00121316"/>
    <w:rsid w:val="0012783C"/>
    <w:rsid w:val="00133525"/>
    <w:rsid w:val="00133E1A"/>
    <w:rsid w:val="00152147"/>
    <w:rsid w:val="00157DA5"/>
    <w:rsid w:val="00167FE2"/>
    <w:rsid w:val="001734F1"/>
    <w:rsid w:val="00173E3B"/>
    <w:rsid w:val="00174B61"/>
    <w:rsid w:val="00174E78"/>
    <w:rsid w:val="00176D15"/>
    <w:rsid w:val="0018740C"/>
    <w:rsid w:val="001932A2"/>
    <w:rsid w:val="001963CD"/>
    <w:rsid w:val="001A4C42"/>
    <w:rsid w:val="001A6845"/>
    <w:rsid w:val="001A7420"/>
    <w:rsid w:val="001B2CE3"/>
    <w:rsid w:val="001B5460"/>
    <w:rsid w:val="001B6637"/>
    <w:rsid w:val="001C21C3"/>
    <w:rsid w:val="001C4E2E"/>
    <w:rsid w:val="001D02C2"/>
    <w:rsid w:val="001E5764"/>
    <w:rsid w:val="001F0C1D"/>
    <w:rsid w:val="001F1132"/>
    <w:rsid w:val="001F168B"/>
    <w:rsid w:val="001F18FD"/>
    <w:rsid w:val="001F1990"/>
    <w:rsid w:val="002012EE"/>
    <w:rsid w:val="0020366A"/>
    <w:rsid w:val="0020558E"/>
    <w:rsid w:val="0022476E"/>
    <w:rsid w:val="0022708A"/>
    <w:rsid w:val="00234343"/>
    <w:rsid w:val="002347A2"/>
    <w:rsid w:val="00240222"/>
    <w:rsid w:val="00245051"/>
    <w:rsid w:val="0025401A"/>
    <w:rsid w:val="00255A06"/>
    <w:rsid w:val="0026409B"/>
    <w:rsid w:val="002675F0"/>
    <w:rsid w:val="00271C8C"/>
    <w:rsid w:val="002760EE"/>
    <w:rsid w:val="0028595E"/>
    <w:rsid w:val="00290B33"/>
    <w:rsid w:val="00290B54"/>
    <w:rsid w:val="00292BFA"/>
    <w:rsid w:val="0029373A"/>
    <w:rsid w:val="00294A2D"/>
    <w:rsid w:val="002A0FB9"/>
    <w:rsid w:val="002A3E77"/>
    <w:rsid w:val="002A7135"/>
    <w:rsid w:val="002A7461"/>
    <w:rsid w:val="002B6339"/>
    <w:rsid w:val="002C045E"/>
    <w:rsid w:val="002C0D1C"/>
    <w:rsid w:val="002E00EE"/>
    <w:rsid w:val="002F3552"/>
    <w:rsid w:val="002F6D56"/>
    <w:rsid w:val="002F7425"/>
    <w:rsid w:val="00307EE6"/>
    <w:rsid w:val="003135B2"/>
    <w:rsid w:val="003144A8"/>
    <w:rsid w:val="0031475A"/>
    <w:rsid w:val="00315B85"/>
    <w:rsid w:val="003172DC"/>
    <w:rsid w:val="00320988"/>
    <w:rsid w:val="003245FF"/>
    <w:rsid w:val="00325D8F"/>
    <w:rsid w:val="0034457A"/>
    <w:rsid w:val="00344C6B"/>
    <w:rsid w:val="0035462D"/>
    <w:rsid w:val="003561F0"/>
    <w:rsid w:val="00356555"/>
    <w:rsid w:val="00362F8D"/>
    <w:rsid w:val="0037616F"/>
    <w:rsid w:val="003765B8"/>
    <w:rsid w:val="00377CD4"/>
    <w:rsid w:val="00392A00"/>
    <w:rsid w:val="00393197"/>
    <w:rsid w:val="00394138"/>
    <w:rsid w:val="003A0D36"/>
    <w:rsid w:val="003B00E6"/>
    <w:rsid w:val="003B0D7D"/>
    <w:rsid w:val="003C0548"/>
    <w:rsid w:val="003C3971"/>
    <w:rsid w:val="003C68B5"/>
    <w:rsid w:val="003D076B"/>
    <w:rsid w:val="003D7471"/>
    <w:rsid w:val="003E5BE2"/>
    <w:rsid w:val="003E7E14"/>
    <w:rsid w:val="004030D4"/>
    <w:rsid w:val="00404219"/>
    <w:rsid w:val="00423334"/>
    <w:rsid w:val="00424A20"/>
    <w:rsid w:val="00426699"/>
    <w:rsid w:val="0043386D"/>
    <w:rsid w:val="00433CD1"/>
    <w:rsid w:val="004345EC"/>
    <w:rsid w:val="00434D6D"/>
    <w:rsid w:val="00444381"/>
    <w:rsid w:val="0044722B"/>
    <w:rsid w:val="004553B2"/>
    <w:rsid w:val="00461EBF"/>
    <w:rsid w:val="00463180"/>
    <w:rsid w:val="00465515"/>
    <w:rsid w:val="00466328"/>
    <w:rsid w:val="00480A75"/>
    <w:rsid w:val="0048183B"/>
    <w:rsid w:val="00483A49"/>
    <w:rsid w:val="004852CE"/>
    <w:rsid w:val="0048704A"/>
    <w:rsid w:val="0049751D"/>
    <w:rsid w:val="004A33BA"/>
    <w:rsid w:val="004A6A39"/>
    <w:rsid w:val="004A7F20"/>
    <w:rsid w:val="004C0922"/>
    <w:rsid w:val="004C30AC"/>
    <w:rsid w:val="004D15C0"/>
    <w:rsid w:val="004D1647"/>
    <w:rsid w:val="004D3578"/>
    <w:rsid w:val="004D4722"/>
    <w:rsid w:val="004E213A"/>
    <w:rsid w:val="004E62D0"/>
    <w:rsid w:val="004E77CD"/>
    <w:rsid w:val="004F0988"/>
    <w:rsid w:val="004F16FF"/>
    <w:rsid w:val="004F3340"/>
    <w:rsid w:val="004F75C3"/>
    <w:rsid w:val="00501026"/>
    <w:rsid w:val="00501F70"/>
    <w:rsid w:val="0050471F"/>
    <w:rsid w:val="00504B4D"/>
    <w:rsid w:val="00506683"/>
    <w:rsid w:val="0051767F"/>
    <w:rsid w:val="00521F6C"/>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B11"/>
    <w:rsid w:val="00597E34"/>
    <w:rsid w:val="005A1F2F"/>
    <w:rsid w:val="005A5838"/>
    <w:rsid w:val="005B6CD0"/>
    <w:rsid w:val="005B6F71"/>
    <w:rsid w:val="005D0DA7"/>
    <w:rsid w:val="005D188C"/>
    <w:rsid w:val="005D2E01"/>
    <w:rsid w:val="005D544D"/>
    <w:rsid w:val="005D54CC"/>
    <w:rsid w:val="005D5AFF"/>
    <w:rsid w:val="005D5C9A"/>
    <w:rsid w:val="005D710F"/>
    <w:rsid w:val="005D7526"/>
    <w:rsid w:val="005E3D20"/>
    <w:rsid w:val="005E4BB2"/>
    <w:rsid w:val="005F5321"/>
    <w:rsid w:val="005F6347"/>
    <w:rsid w:val="005F6D89"/>
    <w:rsid w:val="005F788A"/>
    <w:rsid w:val="00602AEA"/>
    <w:rsid w:val="00605F77"/>
    <w:rsid w:val="006144AF"/>
    <w:rsid w:val="00614FDF"/>
    <w:rsid w:val="0062798A"/>
    <w:rsid w:val="00632CEA"/>
    <w:rsid w:val="00634C9A"/>
    <w:rsid w:val="0063543D"/>
    <w:rsid w:val="00646113"/>
    <w:rsid w:val="00647114"/>
    <w:rsid w:val="00655FE2"/>
    <w:rsid w:val="006634B6"/>
    <w:rsid w:val="00670A62"/>
    <w:rsid w:val="00670CF4"/>
    <w:rsid w:val="00671CF6"/>
    <w:rsid w:val="0067286E"/>
    <w:rsid w:val="00675CE3"/>
    <w:rsid w:val="00677841"/>
    <w:rsid w:val="006912E9"/>
    <w:rsid w:val="0069211A"/>
    <w:rsid w:val="00695C87"/>
    <w:rsid w:val="006A323F"/>
    <w:rsid w:val="006A6555"/>
    <w:rsid w:val="006A7AF9"/>
    <w:rsid w:val="006B0E2C"/>
    <w:rsid w:val="006B1CEF"/>
    <w:rsid w:val="006B30D0"/>
    <w:rsid w:val="006B5B01"/>
    <w:rsid w:val="006B6F37"/>
    <w:rsid w:val="006C05AD"/>
    <w:rsid w:val="006C16F6"/>
    <w:rsid w:val="006C2AAD"/>
    <w:rsid w:val="006C3D95"/>
    <w:rsid w:val="006D66CF"/>
    <w:rsid w:val="006E1516"/>
    <w:rsid w:val="006E1C8C"/>
    <w:rsid w:val="006E2F8D"/>
    <w:rsid w:val="006E3415"/>
    <w:rsid w:val="006E5C86"/>
    <w:rsid w:val="006E5D37"/>
    <w:rsid w:val="007000D6"/>
    <w:rsid w:val="00701116"/>
    <w:rsid w:val="0071174C"/>
    <w:rsid w:val="00713C44"/>
    <w:rsid w:val="007261D5"/>
    <w:rsid w:val="007345FD"/>
    <w:rsid w:val="00734A5B"/>
    <w:rsid w:val="00737322"/>
    <w:rsid w:val="0074026F"/>
    <w:rsid w:val="007429F6"/>
    <w:rsid w:val="00743840"/>
    <w:rsid w:val="00744E76"/>
    <w:rsid w:val="00753F77"/>
    <w:rsid w:val="00756BE3"/>
    <w:rsid w:val="00760479"/>
    <w:rsid w:val="00765EA3"/>
    <w:rsid w:val="00767347"/>
    <w:rsid w:val="00767E47"/>
    <w:rsid w:val="00774433"/>
    <w:rsid w:val="00774DA4"/>
    <w:rsid w:val="0077678F"/>
    <w:rsid w:val="00781F0F"/>
    <w:rsid w:val="00786D59"/>
    <w:rsid w:val="00787C04"/>
    <w:rsid w:val="007A5843"/>
    <w:rsid w:val="007B18A5"/>
    <w:rsid w:val="007B42DE"/>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B502F"/>
    <w:rsid w:val="008B5759"/>
    <w:rsid w:val="008C384C"/>
    <w:rsid w:val="008C3D1D"/>
    <w:rsid w:val="008C7B64"/>
    <w:rsid w:val="008D46FB"/>
    <w:rsid w:val="008D5CEF"/>
    <w:rsid w:val="008D61B9"/>
    <w:rsid w:val="008E1AA3"/>
    <w:rsid w:val="008E2D68"/>
    <w:rsid w:val="008E470E"/>
    <w:rsid w:val="008E63AF"/>
    <w:rsid w:val="008E6756"/>
    <w:rsid w:val="0090271F"/>
    <w:rsid w:val="00902E23"/>
    <w:rsid w:val="009114D7"/>
    <w:rsid w:val="0091348E"/>
    <w:rsid w:val="009166EC"/>
    <w:rsid w:val="00917CCB"/>
    <w:rsid w:val="00917E03"/>
    <w:rsid w:val="009225FC"/>
    <w:rsid w:val="00923188"/>
    <w:rsid w:val="00933C17"/>
    <w:rsid w:val="00933FB0"/>
    <w:rsid w:val="00942D81"/>
    <w:rsid w:val="00942EC2"/>
    <w:rsid w:val="0096224D"/>
    <w:rsid w:val="00963F4F"/>
    <w:rsid w:val="009718AE"/>
    <w:rsid w:val="00975DAE"/>
    <w:rsid w:val="00980611"/>
    <w:rsid w:val="00991BED"/>
    <w:rsid w:val="00993A44"/>
    <w:rsid w:val="00994D2D"/>
    <w:rsid w:val="00997EB0"/>
    <w:rsid w:val="009A2338"/>
    <w:rsid w:val="009A7E0E"/>
    <w:rsid w:val="009B4B98"/>
    <w:rsid w:val="009C23F2"/>
    <w:rsid w:val="009C75B3"/>
    <w:rsid w:val="009C7F68"/>
    <w:rsid w:val="009D0F7C"/>
    <w:rsid w:val="009D1291"/>
    <w:rsid w:val="009D5AD6"/>
    <w:rsid w:val="009D70E6"/>
    <w:rsid w:val="009E048C"/>
    <w:rsid w:val="009E1B06"/>
    <w:rsid w:val="009E25D5"/>
    <w:rsid w:val="009F37B7"/>
    <w:rsid w:val="009F50DE"/>
    <w:rsid w:val="009F6474"/>
    <w:rsid w:val="009F6C95"/>
    <w:rsid w:val="00A006ED"/>
    <w:rsid w:val="00A046E4"/>
    <w:rsid w:val="00A10F02"/>
    <w:rsid w:val="00A164B4"/>
    <w:rsid w:val="00A21776"/>
    <w:rsid w:val="00A223DA"/>
    <w:rsid w:val="00A26956"/>
    <w:rsid w:val="00A27486"/>
    <w:rsid w:val="00A34200"/>
    <w:rsid w:val="00A343CE"/>
    <w:rsid w:val="00A36E12"/>
    <w:rsid w:val="00A4779E"/>
    <w:rsid w:val="00A50594"/>
    <w:rsid w:val="00A53724"/>
    <w:rsid w:val="00A56066"/>
    <w:rsid w:val="00A626DB"/>
    <w:rsid w:val="00A62832"/>
    <w:rsid w:val="00A714F2"/>
    <w:rsid w:val="00A73129"/>
    <w:rsid w:val="00A77AF1"/>
    <w:rsid w:val="00A82346"/>
    <w:rsid w:val="00A83BD2"/>
    <w:rsid w:val="00A85452"/>
    <w:rsid w:val="00A92BA1"/>
    <w:rsid w:val="00A95A32"/>
    <w:rsid w:val="00A97EE1"/>
    <w:rsid w:val="00AA3796"/>
    <w:rsid w:val="00AB224D"/>
    <w:rsid w:val="00AB4A5D"/>
    <w:rsid w:val="00AC6BC6"/>
    <w:rsid w:val="00AD45A1"/>
    <w:rsid w:val="00AE5DC7"/>
    <w:rsid w:val="00AE6164"/>
    <w:rsid w:val="00AE65E2"/>
    <w:rsid w:val="00AE6A1B"/>
    <w:rsid w:val="00AF1460"/>
    <w:rsid w:val="00AF516B"/>
    <w:rsid w:val="00AF68D2"/>
    <w:rsid w:val="00AF7185"/>
    <w:rsid w:val="00B002C7"/>
    <w:rsid w:val="00B00B3B"/>
    <w:rsid w:val="00B103AB"/>
    <w:rsid w:val="00B122B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3E41"/>
    <w:rsid w:val="00B922BF"/>
    <w:rsid w:val="00B93086"/>
    <w:rsid w:val="00B9322D"/>
    <w:rsid w:val="00B935F9"/>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C00DFE"/>
    <w:rsid w:val="00C074DD"/>
    <w:rsid w:val="00C141D5"/>
    <w:rsid w:val="00C14530"/>
    <w:rsid w:val="00C1496A"/>
    <w:rsid w:val="00C24F42"/>
    <w:rsid w:val="00C33079"/>
    <w:rsid w:val="00C45231"/>
    <w:rsid w:val="00C46C2A"/>
    <w:rsid w:val="00C51321"/>
    <w:rsid w:val="00C551FF"/>
    <w:rsid w:val="00C63CF3"/>
    <w:rsid w:val="00C72199"/>
    <w:rsid w:val="00C72833"/>
    <w:rsid w:val="00C77E98"/>
    <w:rsid w:val="00C80F1D"/>
    <w:rsid w:val="00C81B06"/>
    <w:rsid w:val="00C861CC"/>
    <w:rsid w:val="00C872DC"/>
    <w:rsid w:val="00C91962"/>
    <w:rsid w:val="00C93F40"/>
    <w:rsid w:val="00CA3D0C"/>
    <w:rsid w:val="00CB0664"/>
    <w:rsid w:val="00CB35AF"/>
    <w:rsid w:val="00CB4D59"/>
    <w:rsid w:val="00CC2A73"/>
    <w:rsid w:val="00CD426D"/>
    <w:rsid w:val="00CE1F64"/>
    <w:rsid w:val="00CE5691"/>
    <w:rsid w:val="00CF398C"/>
    <w:rsid w:val="00CF5416"/>
    <w:rsid w:val="00D01015"/>
    <w:rsid w:val="00D37094"/>
    <w:rsid w:val="00D41469"/>
    <w:rsid w:val="00D46977"/>
    <w:rsid w:val="00D46EE7"/>
    <w:rsid w:val="00D47F13"/>
    <w:rsid w:val="00D56713"/>
    <w:rsid w:val="00D57972"/>
    <w:rsid w:val="00D675A9"/>
    <w:rsid w:val="00D7002A"/>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32704"/>
    <w:rsid w:val="00E346EE"/>
    <w:rsid w:val="00E41458"/>
    <w:rsid w:val="00E44582"/>
    <w:rsid w:val="00E51E7A"/>
    <w:rsid w:val="00E56139"/>
    <w:rsid w:val="00E632AC"/>
    <w:rsid w:val="00E75CBD"/>
    <w:rsid w:val="00E77645"/>
    <w:rsid w:val="00E82780"/>
    <w:rsid w:val="00E838A4"/>
    <w:rsid w:val="00E86682"/>
    <w:rsid w:val="00E928F6"/>
    <w:rsid w:val="00EA15B0"/>
    <w:rsid w:val="00EA303B"/>
    <w:rsid w:val="00EA5EA7"/>
    <w:rsid w:val="00EA66BD"/>
    <w:rsid w:val="00EB1F4E"/>
    <w:rsid w:val="00EB2560"/>
    <w:rsid w:val="00EC03B4"/>
    <w:rsid w:val="00EC3581"/>
    <w:rsid w:val="00EC4A25"/>
    <w:rsid w:val="00ED4647"/>
    <w:rsid w:val="00ED76A7"/>
    <w:rsid w:val="00EE48A5"/>
    <w:rsid w:val="00EE4AB4"/>
    <w:rsid w:val="00EE7550"/>
    <w:rsid w:val="00EF0E21"/>
    <w:rsid w:val="00EF5940"/>
    <w:rsid w:val="00EF608C"/>
    <w:rsid w:val="00F025A2"/>
    <w:rsid w:val="00F04712"/>
    <w:rsid w:val="00F07002"/>
    <w:rsid w:val="00F13360"/>
    <w:rsid w:val="00F14402"/>
    <w:rsid w:val="00F21027"/>
    <w:rsid w:val="00F22EC7"/>
    <w:rsid w:val="00F325C8"/>
    <w:rsid w:val="00F32B78"/>
    <w:rsid w:val="00F34834"/>
    <w:rsid w:val="00F455ED"/>
    <w:rsid w:val="00F467DB"/>
    <w:rsid w:val="00F6065C"/>
    <w:rsid w:val="00F653B8"/>
    <w:rsid w:val="00F674B9"/>
    <w:rsid w:val="00F70BED"/>
    <w:rsid w:val="00F7168D"/>
    <w:rsid w:val="00F81EDE"/>
    <w:rsid w:val="00F82763"/>
    <w:rsid w:val="00F84C05"/>
    <w:rsid w:val="00F9008D"/>
    <w:rsid w:val="00FA09C6"/>
    <w:rsid w:val="00FA1266"/>
    <w:rsid w:val="00FC0A3C"/>
    <w:rsid w:val="00FC1192"/>
    <w:rsid w:val="00FD26B4"/>
    <w:rsid w:val="00FE161B"/>
    <w:rsid w:val="00FE6E4F"/>
    <w:rsid w:val="00FE7989"/>
    <w:rsid w:val="00FE7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D2AFE-0E43-4B18-8B87-39EC9D53C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17</Pages>
  <Words>5024</Words>
  <Characters>28640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cp:lastModifiedBy>
  <cp:revision>45</cp:revision>
  <cp:lastPrinted>2019-02-25T14:05:00Z</cp:lastPrinted>
  <dcterms:created xsi:type="dcterms:W3CDTF">2022-08-25T14:28:00Z</dcterms:created>
  <dcterms:modified xsi:type="dcterms:W3CDTF">2022-11-18T08:50:00Z</dcterms:modified>
</cp:coreProperties>
</file>