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279F643D"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E51489">
        <w:rPr>
          <w:rFonts w:ascii="Arial" w:hAnsi="Arial" w:cs="Arial"/>
          <w:lang w:val="pt-BR" w:eastAsia="ja-JP"/>
        </w:rPr>
        <w:t>8</w:t>
      </w:r>
      <w:r w:rsidR="00FA3EE0">
        <w:rPr>
          <w:rFonts w:ascii="Arial" w:hAnsi="Arial" w:cs="Arial"/>
          <w:lang w:val="pt-BR" w:eastAsia="ja-JP"/>
        </w:rPr>
        <w:t>.</w:t>
      </w:r>
      <w:r w:rsidR="003E550E">
        <w:rPr>
          <w:rFonts w:ascii="Arial" w:hAnsi="Arial" w:cs="Arial"/>
          <w:lang w:val="pt-BR" w:eastAsia="ja-JP"/>
        </w:rPr>
        <w:t>8</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5431DC47"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144FA9" w:rsidRPr="00144FA9">
        <w:rPr>
          <w:rFonts w:ascii="Arial" w:hAnsi="Arial" w:cs="Arial"/>
          <w:bCs/>
          <w:lang w:eastAsia="ja-JP"/>
        </w:rPr>
        <w:t>[FS_5G_MSE] Editor's Proposed Update of TR 26.857</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54B61999" w:rsidR="00BE08C0" w:rsidRDefault="00C04963" w:rsidP="00BE08C0">
      <w:pPr>
        <w:pStyle w:val="Heading1"/>
        <w:numPr>
          <w:ilvl w:val="0"/>
          <w:numId w:val="3"/>
        </w:numPr>
      </w:pPr>
      <w:bookmarkStart w:id="0" w:name="_Toc504713888"/>
      <w:r>
        <w:t>Summary</w:t>
      </w:r>
    </w:p>
    <w:bookmarkEnd w:id="0"/>
    <w:p w14:paraId="16B2C0D8" w14:textId="4496996F" w:rsidR="004E7ABB" w:rsidRDefault="00C04963" w:rsidP="00E61DBE">
      <w:pPr>
        <w:spacing w:after="240"/>
      </w:pPr>
      <w:r>
        <w:t xml:space="preserve">This document provides proposed </w:t>
      </w:r>
      <w:r w:rsidR="002C631D">
        <w:t>editor’s update</w:t>
      </w:r>
      <w:r w:rsidR="00E54AD1">
        <w:t xml:space="preserve"> to TR 26.857 to address remaining editor’s note in TR 26.857v1.0.0.</w:t>
      </w:r>
    </w:p>
    <w:p w14:paraId="22793E0E" w14:textId="77777777" w:rsidR="00A54E3C" w:rsidRPr="00A54E3C" w:rsidRDefault="00A54E3C" w:rsidP="00A54E3C"/>
    <w:sectPr w:rsidR="00A54E3C" w:rsidRPr="00A54E3C"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1FA11" w14:textId="77777777" w:rsidR="00442223" w:rsidRDefault="00442223">
      <w:r>
        <w:separator/>
      </w:r>
    </w:p>
  </w:endnote>
  <w:endnote w:type="continuationSeparator" w:id="0">
    <w:p w14:paraId="6F60D0C9" w14:textId="77777777" w:rsidR="00442223" w:rsidRDefault="00442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33CF6" w14:textId="77777777" w:rsidR="00442223" w:rsidRDefault="00442223">
      <w:r>
        <w:separator/>
      </w:r>
    </w:p>
  </w:footnote>
  <w:footnote w:type="continuationSeparator" w:id="0">
    <w:p w14:paraId="25171471" w14:textId="77777777" w:rsidR="00442223" w:rsidRDefault="00442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027CA23F" w:rsidR="00D02599" w:rsidRPr="00650C65" w:rsidRDefault="00650C65" w:rsidP="00D02599">
    <w:pPr>
      <w:widowControl w:val="0"/>
      <w:tabs>
        <w:tab w:val="right" w:pos="9356"/>
      </w:tabs>
      <w:spacing w:after="120" w:line="240" w:lineRule="atLeast"/>
      <w:rPr>
        <w:rFonts w:ascii="Arial" w:eastAsia="SimSun" w:hAnsi="Arial" w:cs="Arial"/>
        <w:b/>
        <w:i/>
      </w:rPr>
    </w:pPr>
    <w:r w:rsidRPr="00650C65">
      <w:rPr>
        <w:rFonts w:ascii="Arial" w:eastAsia="SimSun" w:hAnsi="Arial" w:cs="Arial"/>
      </w:rPr>
      <w:t>3GPP SA4#1</w:t>
    </w:r>
    <w:r w:rsidR="006B2BC6">
      <w:rPr>
        <w:rFonts w:ascii="Arial" w:eastAsia="SimSun" w:hAnsi="Arial" w:cs="Arial"/>
      </w:rPr>
      <w:t>20</w:t>
    </w:r>
    <w:r w:rsidRPr="00650C65">
      <w:rPr>
        <w:rFonts w:ascii="Arial" w:eastAsia="SimSun" w:hAnsi="Arial" w:cs="Arial"/>
      </w:rPr>
      <w:t>-e</w:t>
    </w:r>
    <w:r w:rsidR="00D02599" w:rsidRPr="00650C65">
      <w:rPr>
        <w:rFonts w:ascii="Arial" w:eastAsia="SimSun" w:hAnsi="Arial" w:cs="Arial"/>
        <w:b/>
        <w:i/>
      </w:rPr>
      <w:tab/>
    </w:r>
    <w:r w:rsidR="00D02599" w:rsidRPr="00650C65">
      <w:rPr>
        <w:rFonts w:ascii="Arial" w:eastAsia="SimSun" w:hAnsi="Arial" w:cs="Arial"/>
        <w:b/>
        <w:i/>
        <w:sz w:val="28"/>
        <w:szCs w:val="28"/>
      </w:rPr>
      <w:t>S4</w:t>
    </w:r>
    <w:r>
      <w:rPr>
        <w:rFonts w:ascii="Arial" w:eastAsia="SimSun" w:hAnsi="Arial" w:cs="Arial"/>
        <w:b/>
        <w:i/>
        <w:sz w:val="28"/>
        <w:szCs w:val="28"/>
      </w:rPr>
      <w:t>-</w:t>
    </w:r>
    <w:r w:rsidR="00DE5BD8" w:rsidRPr="00650C65">
      <w:rPr>
        <w:rFonts w:ascii="Arial" w:eastAsia="SimSun" w:hAnsi="Arial" w:cs="Arial"/>
        <w:b/>
        <w:i/>
        <w:sz w:val="28"/>
        <w:szCs w:val="28"/>
      </w:rPr>
      <w:t>2</w:t>
    </w:r>
    <w:r w:rsidR="00C0486A" w:rsidRPr="00650C65">
      <w:rPr>
        <w:rFonts w:ascii="Arial" w:eastAsia="SimSun" w:hAnsi="Arial" w:cs="Arial"/>
        <w:b/>
        <w:i/>
        <w:sz w:val="28"/>
        <w:szCs w:val="28"/>
      </w:rPr>
      <w:t>2</w:t>
    </w:r>
    <w:r w:rsidR="00C71A6E">
      <w:rPr>
        <w:rFonts w:ascii="Arial" w:eastAsia="SimSun" w:hAnsi="Arial" w:cs="Arial"/>
        <w:b/>
        <w:i/>
        <w:sz w:val="28"/>
        <w:szCs w:val="28"/>
      </w:rPr>
      <w:t>13</w:t>
    </w:r>
    <w:r w:rsidR="00173F36">
      <w:rPr>
        <w:rFonts w:ascii="Arial" w:eastAsia="SimSun" w:hAnsi="Arial" w:cs="Arial"/>
        <w:b/>
        <w:i/>
        <w:sz w:val="28"/>
        <w:szCs w:val="28"/>
      </w:rPr>
      <w:t>10</w:t>
    </w:r>
  </w:p>
  <w:p w14:paraId="26F082EB" w14:textId="51ECD8CE" w:rsidR="00EC2801" w:rsidRPr="006C359E" w:rsidRDefault="00C71A6E" w:rsidP="00D02599">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Toulouse, France</w:t>
    </w:r>
    <w:r w:rsidR="00D02599" w:rsidRPr="00C26EAE">
      <w:rPr>
        <w:rFonts w:ascii="Arial" w:eastAsia="SimSun" w:hAnsi="Arial" w:cs="Arial"/>
        <w:lang w:eastAsia="zh-CN"/>
      </w:rPr>
      <w:t xml:space="preserve">, </w:t>
    </w:r>
    <w:r w:rsidR="006B2BC6">
      <w:rPr>
        <w:rFonts w:ascii="Arial" w:eastAsia="SimSun" w:hAnsi="Arial" w:cs="Arial"/>
        <w:lang w:eastAsia="zh-CN"/>
      </w:rPr>
      <w:t>1</w:t>
    </w:r>
    <w:r>
      <w:rPr>
        <w:rFonts w:ascii="Arial" w:eastAsia="SimSun" w:hAnsi="Arial" w:cs="Arial"/>
        <w:lang w:eastAsia="zh-CN"/>
      </w:rPr>
      <w:t>4</w:t>
    </w:r>
    <w:r w:rsidR="00914CAB">
      <w:rPr>
        <w:rFonts w:ascii="Arial" w:eastAsia="SimSun" w:hAnsi="Arial" w:cs="Arial"/>
        <w:lang w:eastAsia="zh-CN"/>
      </w:rPr>
      <w:t xml:space="preserve"> </w:t>
    </w:r>
    <w:r w:rsidR="00650C65">
      <w:rPr>
        <w:rFonts w:ascii="Arial" w:eastAsia="SimSun" w:hAnsi="Arial" w:cs="Arial"/>
        <w:lang w:eastAsia="zh-CN"/>
      </w:rPr>
      <w:t xml:space="preserve">– </w:t>
    </w:r>
    <w:r>
      <w:rPr>
        <w:rFonts w:ascii="Arial" w:eastAsia="SimSun" w:hAnsi="Arial" w:cs="Arial"/>
        <w:lang w:eastAsia="zh-CN"/>
      </w:rPr>
      <w:t>18</w:t>
    </w:r>
    <w:r w:rsidR="00CD690D">
      <w:rPr>
        <w:rFonts w:ascii="Arial" w:eastAsia="SimSun" w:hAnsi="Arial" w:cs="Arial"/>
        <w:lang w:eastAsia="zh-CN"/>
      </w:rPr>
      <w:t xml:space="preserve"> </w:t>
    </w:r>
    <w:r>
      <w:rPr>
        <w:rFonts w:ascii="Arial" w:eastAsia="SimSun" w:hAnsi="Arial" w:cs="Arial"/>
        <w:lang w:eastAsia="zh-CN"/>
      </w:rPr>
      <w:t>November</w:t>
    </w:r>
    <w:r w:rsidR="00D02599" w:rsidRPr="00C26EAE">
      <w:rPr>
        <w:rFonts w:ascii="Arial" w:eastAsia="SimSun" w:hAnsi="Arial" w:cs="Arial"/>
        <w:lang w:eastAsia="zh-CN"/>
      </w:rPr>
      <w:t xml:space="preserve"> 202</w:t>
    </w:r>
    <w:r w:rsidR="00FA6B82">
      <w:rPr>
        <w:rFonts w:ascii="Arial" w:eastAsia="SimSun" w:hAnsi="Arial" w:cs="Arial"/>
        <w:lang w:eastAsia="zh-CN"/>
      </w:rPr>
      <w:t>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CD637D"/>
    <w:multiLevelType w:val="multilevel"/>
    <w:tmpl w:val="D9507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7FB4BEA"/>
    <w:multiLevelType w:val="multilevel"/>
    <w:tmpl w:val="188E6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3877FA"/>
    <w:multiLevelType w:val="multilevel"/>
    <w:tmpl w:val="25848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B73168"/>
    <w:multiLevelType w:val="multilevel"/>
    <w:tmpl w:val="616C0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365AB6"/>
    <w:multiLevelType w:val="multilevel"/>
    <w:tmpl w:val="79449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0C354F"/>
    <w:multiLevelType w:val="multilevel"/>
    <w:tmpl w:val="C540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F01F8D"/>
    <w:multiLevelType w:val="multilevel"/>
    <w:tmpl w:val="14206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122E73"/>
    <w:multiLevelType w:val="multilevel"/>
    <w:tmpl w:val="75501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4A28BC"/>
    <w:multiLevelType w:val="multilevel"/>
    <w:tmpl w:val="F8AEE45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2"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3" w15:restartNumberingAfterBreak="0">
    <w:nsid w:val="28190D2B"/>
    <w:multiLevelType w:val="multilevel"/>
    <w:tmpl w:val="B072A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833231"/>
    <w:multiLevelType w:val="multilevel"/>
    <w:tmpl w:val="775C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B25AAF"/>
    <w:multiLevelType w:val="multilevel"/>
    <w:tmpl w:val="487A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96572E"/>
    <w:multiLevelType w:val="multilevel"/>
    <w:tmpl w:val="8BBA08F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8"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9" w15:restartNumberingAfterBreak="0">
    <w:nsid w:val="3012623A"/>
    <w:multiLevelType w:val="multilevel"/>
    <w:tmpl w:val="11A2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CE2E44"/>
    <w:multiLevelType w:val="multilevel"/>
    <w:tmpl w:val="449EB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573C10"/>
    <w:multiLevelType w:val="multilevel"/>
    <w:tmpl w:val="D13EE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B614951"/>
    <w:multiLevelType w:val="multilevel"/>
    <w:tmpl w:val="BBBE1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BFD242D"/>
    <w:multiLevelType w:val="multilevel"/>
    <w:tmpl w:val="3CB8B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D977832"/>
    <w:multiLevelType w:val="multilevel"/>
    <w:tmpl w:val="E0501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D6242E"/>
    <w:multiLevelType w:val="multilevel"/>
    <w:tmpl w:val="564E6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5B3E98"/>
    <w:multiLevelType w:val="multilevel"/>
    <w:tmpl w:val="23A6E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84B2C30"/>
    <w:multiLevelType w:val="multilevel"/>
    <w:tmpl w:val="E7A89B3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0"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1" w15:restartNumberingAfterBreak="0">
    <w:nsid w:val="54447CCD"/>
    <w:multiLevelType w:val="multilevel"/>
    <w:tmpl w:val="3E68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6C5CF5"/>
    <w:multiLevelType w:val="multilevel"/>
    <w:tmpl w:val="CD4C6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4" w15:restartNumberingAfterBreak="0">
    <w:nsid w:val="59FF6659"/>
    <w:multiLevelType w:val="multilevel"/>
    <w:tmpl w:val="51CE9AC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5" w15:restartNumberingAfterBreak="0">
    <w:nsid w:val="5C36569F"/>
    <w:multiLevelType w:val="multilevel"/>
    <w:tmpl w:val="B3C4E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E1D4432"/>
    <w:multiLevelType w:val="multilevel"/>
    <w:tmpl w:val="03FA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33004EF"/>
    <w:multiLevelType w:val="multilevel"/>
    <w:tmpl w:val="0F408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3B8506B"/>
    <w:multiLevelType w:val="multilevel"/>
    <w:tmpl w:val="AC6E99D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9" w15:restartNumberingAfterBreak="0">
    <w:nsid w:val="683919F7"/>
    <w:multiLevelType w:val="multilevel"/>
    <w:tmpl w:val="96A847E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 w15:restartNumberingAfterBreak="0">
    <w:nsid w:val="6A2B4224"/>
    <w:multiLevelType w:val="multilevel"/>
    <w:tmpl w:val="30627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15:restartNumberingAfterBreak="0">
    <w:nsid w:val="71EA7C3D"/>
    <w:multiLevelType w:val="multilevel"/>
    <w:tmpl w:val="14F67BD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3" w15:restartNumberingAfterBreak="0">
    <w:nsid w:val="76A147CB"/>
    <w:multiLevelType w:val="multilevel"/>
    <w:tmpl w:val="E620DA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681031"/>
    <w:multiLevelType w:val="multilevel"/>
    <w:tmpl w:val="A1D887C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5" w15:restartNumberingAfterBreak="0">
    <w:nsid w:val="778D2E73"/>
    <w:multiLevelType w:val="multilevel"/>
    <w:tmpl w:val="5766739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6" w15:restartNumberingAfterBreak="0">
    <w:nsid w:val="7C256662"/>
    <w:multiLevelType w:val="multilevel"/>
    <w:tmpl w:val="2C74E63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7"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8" w15:restartNumberingAfterBreak="0">
    <w:nsid w:val="7FB216FA"/>
    <w:multiLevelType w:val="multilevel"/>
    <w:tmpl w:val="3EE4F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68309738">
    <w:abstractNumId w:val="41"/>
  </w:num>
  <w:num w:numId="2" w16cid:durableId="629362904">
    <w:abstractNumId w:val="28"/>
  </w:num>
  <w:num w:numId="3" w16cid:durableId="15257069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1573907">
    <w:abstractNumId w:val="2"/>
  </w:num>
  <w:num w:numId="5" w16cid:durableId="2147116497">
    <w:abstractNumId w:val="5"/>
  </w:num>
  <w:num w:numId="6" w16cid:durableId="114058536">
    <w:abstractNumId w:val="16"/>
  </w:num>
  <w:num w:numId="7" w16cid:durableId="1665425706">
    <w:abstractNumId w:val="0"/>
  </w:num>
  <w:num w:numId="8" w16cid:durableId="690571275">
    <w:abstractNumId w:val="33"/>
  </w:num>
  <w:num w:numId="9" w16cid:durableId="1523475041">
    <w:abstractNumId w:val="30"/>
  </w:num>
  <w:num w:numId="10" w16cid:durableId="1972635282">
    <w:abstractNumId w:val="12"/>
  </w:num>
  <w:num w:numId="11" w16cid:durableId="1704357821">
    <w:abstractNumId w:val="47"/>
  </w:num>
  <w:num w:numId="12" w16cid:durableId="1849715370">
    <w:abstractNumId w:val="18"/>
  </w:num>
  <w:num w:numId="13" w16cid:durableId="1471174194">
    <w:abstractNumId w:val="26"/>
  </w:num>
  <w:num w:numId="14" w16cid:durableId="615480809">
    <w:abstractNumId w:val="13"/>
  </w:num>
  <w:num w:numId="15" w16cid:durableId="617301758">
    <w:abstractNumId w:val="9"/>
  </w:num>
  <w:num w:numId="16" w16cid:durableId="1900245297">
    <w:abstractNumId w:val="20"/>
  </w:num>
  <w:num w:numId="17" w16cid:durableId="500506279">
    <w:abstractNumId w:val="8"/>
  </w:num>
  <w:num w:numId="18" w16cid:durableId="390660780">
    <w:abstractNumId w:val="32"/>
  </w:num>
  <w:num w:numId="19" w16cid:durableId="306202486">
    <w:abstractNumId w:val="36"/>
  </w:num>
  <w:num w:numId="20" w16cid:durableId="88933888">
    <w:abstractNumId w:val="25"/>
  </w:num>
  <w:num w:numId="21" w16cid:durableId="133761511">
    <w:abstractNumId w:val="1"/>
  </w:num>
  <w:num w:numId="22" w16cid:durableId="690029385">
    <w:abstractNumId w:val="23"/>
  </w:num>
  <w:num w:numId="23" w16cid:durableId="1965502002">
    <w:abstractNumId w:val="15"/>
  </w:num>
  <w:num w:numId="24" w16cid:durableId="1866401500">
    <w:abstractNumId w:val="21"/>
  </w:num>
  <w:num w:numId="25" w16cid:durableId="1154688318">
    <w:abstractNumId w:val="38"/>
  </w:num>
  <w:num w:numId="26" w16cid:durableId="98570094">
    <w:abstractNumId w:val="17"/>
  </w:num>
  <w:num w:numId="27" w16cid:durableId="1860775269">
    <w:abstractNumId w:val="42"/>
  </w:num>
  <w:num w:numId="28" w16cid:durableId="168180416">
    <w:abstractNumId w:val="34"/>
  </w:num>
  <w:num w:numId="29" w16cid:durableId="1782021712">
    <w:abstractNumId w:val="45"/>
  </w:num>
  <w:num w:numId="30" w16cid:durableId="1471829326">
    <w:abstractNumId w:val="46"/>
  </w:num>
  <w:num w:numId="31" w16cid:durableId="1794057590">
    <w:abstractNumId w:val="29"/>
  </w:num>
  <w:num w:numId="32" w16cid:durableId="873269100">
    <w:abstractNumId w:val="11"/>
  </w:num>
  <w:num w:numId="33" w16cid:durableId="813567587">
    <w:abstractNumId w:val="39"/>
  </w:num>
  <w:num w:numId="34" w16cid:durableId="472915356">
    <w:abstractNumId w:val="44"/>
  </w:num>
  <w:num w:numId="35" w16cid:durableId="1263998947">
    <w:abstractNumId w:val="24"/>
  </w:num>
  <w:num w:numId="36" w16cid:durableId="53890072">
    <w:abstractNumId w:val="43"/>
  </w:num>
  <w:num w:numId="37" w16cid:durableId="1781103064">
    <w:abstractNumId w:val="19"/>
  </w:num>
  <w:num w:numId="38" w16cid:durableId="2054426261">
    <w:abstractNumId w:val="4"/>
  </w:num>
  <w:num w:numId="39" w16cid:durableId="212229892">
    <w:abstractNumId w:val="10"/>
  </w:num>
  <w:num w:numId="40" w16cid:durableId="2002731037">
    <w:abstractNumId w:val="48"/>
  </w:num>
  <w:num w:numId="41" w16cid:durableId="1373847070">
    <w:abstractNumId w:val="37"/>
  </w:num>
  <w:num w:numId="42" w16cid:durableId="1073700650">
    <w:abstractNumId w:val="22"/>
  </w:num>
  <w:num w:numId="43" w16cid:durableId="511341678">
    <w:abstractNumId w:val="14"/>
  </w:num>
  <w:num w:numId="44" w16cid:durableId="2053992998">
    <w:abstractNumId w:val="6"/>
  </w:num>
  <w:num w:numId="45" w16cid:durableId="1511070082">
    <w:abstractNumId w:val="7"/>
  </w:num>
  <w:num w:numId="46" w16cid:durableId="1171718811">
    <w:abstractNumId w:val="40"/>
  </w:num>
  <w:num w:numId="47" w16cid:durableId="758017133">
    <w:abstractNumId w:val="31"/>
  </w:num>
  <w:num w:numId="48" w16cid:durableId="1379628317">
    <w:abstractNumId w:val="35"/>
  </w:num>
  <w:num w:numId="49" w16cid:durableId="541524249">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4FA9"/>
    <w:rsid w:val="00145F01"/>
    <w:rsid w:val="00146CA8"/>
    <w:rsid w:val="0014753A"/>
    <w:rsid w:val="00147A11"/>
    <w:rsid w:val="001504BC"/>
    <w:rsid w:val="00150528"/>
    <w:rsid w:val="00151D03"/>
    <w:rsid w:val="001528D5"/>
    <w:rsid w:val="00153062"/>
    <w:rsid w:val="0015331C"/>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3F36"/>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3B9B"/>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61DE"/>
    <w:rsid w:val="00247816"/>
    <w:rsid w:val="00247D75"/>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31D"/>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998"/>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4DA4"/>
    <w:rsid w:val="003B5417"/>
    <w:rsid w:val="003B59FA"/>
    <w:rsid w:val="003B5B5E"/>
    <w:rsid w:val="003B6FE5"/>
    <w:rsid w:val="003C069C"/>
    <w:rsid w:val="003C2981"/>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473F"/>
    <w:rsid w:val="003E52F6"/>
    <w:rsid w:val="003E550E"/>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22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46"/>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ABB"/>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90F"/>
    <w:rsid w:val="005A5E87"/>
    <w:rsid w:val="005A6C04"/>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2A9F"/>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0A3B"/>
    <w:rsid w:val="00635427"/>
    <w:rsid w:val="00635CD6"/>
    <w:rsid w:val="0063683A"/>
    <w:rsid w:val="00637B91"/>
    <w:rsid w:val="006412B9"/>
    <w:rsid w:val="006418D6"/>
    <w:rsid w:val="00642701"/>
    <w:rsid w:val="00644BA9"/>
    <w:rsid w:val="00644EAA"/>
    <w:rsid w:val="00645FC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6CFB"/>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2BC6"/>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3465"/>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275B"/>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3EC9"/>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773DB"/>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20C8"/>
    <w:rsid w:val="008F26CC"/>
    <w:rsid w:val="008F2CE4"/>
    <w:rsid w:val="008F3463"/>
    <w:rsid w:val="008F3A5B"/>
    <w:rsid w:val="008F56C8"/>
    <w:rsid w:val="008F5A21"/>
    <w:rsid w:val="008F6A43"/>
    <w:rsid w:val="00902657"/>
    <w:rsid w:val="0090332A"/>
    <w:rsid w:val="0090417A"/>
    <w:rsid w:val="009041D5"/>
    <w:rsid w:val="009057A6"/>
    <w:rsid w:val="00905AB0"/>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48A"/>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4E3C"/>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A6053"/>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860"/>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4963"/>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1A6E"/>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690D"/>
    <w:rsid w:val="00CD7413"/>
    <w:rsid w:val="00CD7629"/>
    <w:rsid w:val="00CD7AD8"/>
    <w:rsid w:val="00CE07F1"/>
    <w:rsid w:val="00CE11A6"/>
    <w:rsid w:val="00CE1B20"/>
    <w:rsid w:val="00CE213D"/>
    <w:rsid w:val="00CE2828"/>
    <w:rsid w:val="00CE33AA"/>
    <w:rsid w:val="00CE41A5"/>
    <w:rsid w:val="00CE5938"/>
    <w:rsid w:val="00CE6D20"/>
    <w:rsid w:val="00CE7B07"/>
    <w:rsid w:val="00CF12A7"/>
    <w:rsid w:val="00CF133D"/>
    <w:rsid w:val="00CF1B77"/>
    <w:rsid w:val="00CF1F1C"/>
    <w:rsid w:val="00CF52F8"/>
    <w:rsid w:val="00CF56E7"/>
    <w:rsid w:val="00CF5B48"/>
    <w:rsid w:val="00CF5F5B"/>
    <w:rsid w:val="00CF685A"/>
    <w:rsid w:val="00CF76DD"/>
    <w:rsid w:val="00D022BC"/>
    <w:rsid w:val="00D02599"/>
    <w:rsid w:val="00D02654"/>
    <w:rsid w:val="00D03EB3"/>
    <w:rsid w:val="00D040F3"/>
    <w:rsid w:val="00D045DE"/>
    <w:rsid w:val="00D0515A"/>
    <w:rsid w:val="00D051E7"/>
    <w:rsid w:val="00D05644"/>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24CE"/>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1C40"/>
    <w:rsid w:val="00DB2BDB"/>
    <w:rsid w:val="00DB2DAD"/>
    <w:rsid w:val="00DB3D34"/>
    <w:rsid w:val="00DB40EE"/>
    <w:rsid w:val="00DB45AB"/>
    <w:rsid w:val="00DB6BD0"/>
    <w:rsid w:val="00DB6E6C"/>
    <w:rsid w:val="00DB70B5"/>
    <w:rsid w:val="00DB7161"/>
    <w:rsid w:val="00DB72B0"/>
    <w:rsid w:val="00DC097D"/>
    <w:rsid w:val="00DC0FAF"/>
    <w:rsid w:val="00DC17D1"/>
    <w:rsid w:val="00DC1C9D"/>
    <w:rsid w:val="00DC52D2"/>
    <w:rsid w:val="00DC53CD"/>
    <w:rsid w:val="00DC652E"/>
    <w:rsid w:val="00DC69AF"/>
    <w:rsid w:val="00DC703F"/>
    <w:rsid w:val="00DD0789"/>
    <w:rsid w:val="00DD1904"/>
    <w:rsid w:val="00DD2BA5"/>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58F8"/>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41D4"/>
    <w:rsid w:val="00E54AD1"/>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1289"/>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59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13A7"/>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480D"/>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166797009">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7619609">
      <w:bodyDiv w:val="1"/>
      <w:marLeft w:val="0"/>
      <w:marRight w:val="0"/>
      <w:marTop w:val="0"/>
      <w:marBottom w:val="0"/>
      <w:divBdr>
        <w:top w:val="none" w:sz="0" w:space="0" w:color="auto"/>
        <w:left w:val="none" w:sz="0" w:space="0" w:color="auto"/>
        <w:bottom w:val="none" w:sz="0" w:space="0" w:color="auto"/>
        <w:right w:val="none" w:sz="0" w:space="0" w:color="auto"/>
      </w:divBdr>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263573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8111861">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39</Words>
  <Characters>245</Characters>
  <Application>Microsoft Office Word</Application>
  <DocSecurity>0</DocSecurity>
  <Lines>2</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283</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2022-11-14T10:54:00Z</dcterms:created>
  <dcterms:modified xsi:type="dcterms:W3CDTF">2022-11-14T11:11:00Z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