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8108B3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A43B18">
              <w:t>2</w:t>
            </w:r>
            <w:r w:rsidRPr="00CE4A0C">
              <w:t>.</w:t>
            </w:r>
            <w:bookmarkEnd w:id="3"/>
            <w:r w:rsidR="00C13CF6">
              <w:t>0</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A43B18">
              <w:rPr>
                <w:sz w:val="32"/>
              </w:rPr>
              <w:t>4</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96BC81" w14:textId="5AE6D564" w:rsidR="001F08E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F08EA">
        <w:t>Foreword</w:t>
      </w:r>
      <w:r w:rsidR="001F08EA">
        <w:tab/>
      </w:r>
      <w:r w:rsidR="001F08EA">
        <w:fldChar w:fldCharType="begin"/>
      </w:r>
      <w:r w:rsidR="001F08EA">
        <w:instrText xml:space="preserve"> PAGEREF _Toc100751918 \h </w:instrText>
      </w:r>
      <w:r w:rsidR="001F08EA">
        <w:fldChar w:fldCharType="separate"/>
      </w:r>
      <w:r w:rsidR="001F08EA">
        <w:t>4</w:t>
      </w:r>
      <w:r w:rsidR="001F08EA">
        <w:fldChar w:fldCharType="end"/>
      </w:r>
    </w:p>
    <w:p w14:paraId="1CCA898A" w14:textId="1833C684" w:rsidR="001F08EA" w:rsidRDefault="001F08EA">
      <w:pPr>
        <w:pStyle w:val="TOC1"/>
        <w:rPr>
          <w:rFonts w:asciiTheme="minorHAnsi" w:eastAsiaTheme="minorEastAsia" w:hAnsiTheme="minorHAnsi" w:cstheme="minorBidi"/>
          <w:szCs w:val="22"/>
          <w:lang w:val="en-US"/>
        </w:rPr>
      </w:pPr>
      <w:r>
        <w:t>Introduction</w:t>
      </w:r>
      <w:r>
        <w:tab/>
      </w:r>
      <w:r>
        <w:fldChar w:fldCharType="begin"/>
      </w:r>
      <w:r>
        <w:instrText xml:space="preserve"> PAGEREF _Toc100751919 \h </w:instrText>
      </w:r>
      <w:r>
        <w:fldChar w:fldCharType="separate"/>
      </w:r>
      <w:r>
        <w:t>5</w:t>
      </w:r>
      <w:r>
        <w:fldChar w:fldCharType="end"/>
      </w:r>
    </w:p>
    <w:p w14:paraId="210B4375" w14:textId="509C3E93" w:rsidR="001F08EA" w:rsidRDefault="001F08E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_Toc100751920 \h </w:instrText>
      </w:r>
      <w:r>
        <w:fldChar w:fldCharType="separate"/>
      </w:r>
      <w:r>
        <w:t>6</w:t>
      </w:r>
      <w:r>
        <w:fldChar w:fldCharType="end"/>
      </w:r>
    </w:p>
    <w:p w14:paraId="4827AE8E" w14:textId="4DB40325" w:rsidR="001F08EA" w:rsidRDefault="001F08E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_Toc100751921 \h </w:instrText>
      </w:r>
      <w:r>
        <w:fldChar w:fldCharType="separate"/>
      </w:r>
      <w:r>
        <w:t>6</w:t>
      </w:r>
      <w:r>
        <w:fldChar w:fldCharType="end"/>
      </w:r>
    </w:p>
    <w:p w14:paraId="35604944" w14:textId="170F1756" w:rsidR="001F08EA" w:rsidRDefault="001F08E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_Toc100751922 \h </w:instrText>
      </w:r>
      <w:r>
        <w:fldChar w:fldCharType="separate"/>
      </w:r>
      <w:r>
        <w:t>6</w:t>
      </w:r>
      <w:r>
        <w:fldChar w:fldCharType="end"/>
      </w:r>
    </w:p>
    <w:p w14:paraId="49E77AB6" w14:textId="09714EE9" w:rsidR="001F08EA" w:rsidRDefault="001F08E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_Toc100751923 \h </w:instrText>
      </w:r>
      <w:r>
        <w:fldChar w:fldCharType="separate"/>
      </w:r>
      <w:r>
        <w:t>6</w:t>
      </w:r>
      <w:r>
        <w:fldChar w:fldCharType="end"/>
      </w:r>
    </w:p>
    <w:p w14:paraId="505B7D1F" w14:textId="191EA1FD" w:rsidR="001F08EA" w:rsidRDefault="001F08E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_Toc100751924 \h </w:instrText>
      </w:r>
      <w:r>
        <w:fldChar w:fldCharType="separate"/>
      </w:r>
      <w:r>
        <w:t>6</w:t>
      </w:r>
      <w:r>
        <w:fldChar w:fldCharType="end"/>
      </w:r>
    </w:p>
    <w:p w14:paraId="60DBE268" w14:textId="2BF91366" w:rsidR="001F08EA" w:rsidRDefault="001F08E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_Toc100751925 \h </w:instrText>
      </w:r>
      <w:r>
        <w:fldChar w:fldCharType="separate"/>
      </w:r>
      <w:r>
        <w:t>7</w:t>
      </w:r>
      <w:r>
        <w:fldChar w:fldCharType="end"/>
      </w:r>
    </w:p>
    <w:p w14:paraId="6E8988F2" w14:textId="3439EE69" w:rsidR="001F08EA" w:rsidRDefault="001F08E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_Toc100751926 \h </w:instrText>
      </w:r>
      <w:r>
        <w:fldChar w:fldCharType="separate"/>
      </w:r>
      <w:r>
        <w:t>7</w:t>
      </w:r>
      <w:r>
        <w:fldChar w:fldCharType="end"/>
      </w:r>
    </w:p>
    <w:p w14:paraId="2D578B99" w14:textId="66A8BF6E" w:rsidR="001F08EA" w:rsidRDefault="001F08E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_Toc100751927 \h </w:instrText>
      </w:r>
      <w:r>
        <w:fldChar w:fldCharType="separate"/>
      </w:r>
      <w:r>
        <w:t>7</w:t>
      </w:r>
      <w:r>
        <w:fldChar w:fldCharType="end"/>
      </w:r>
    </w:p>
    <w:p w14:paraId="129344C7" w14:textId="708A264F" w:rsidR="001F08EA" w:rsidRDefault="001F08E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_Toc100751928 \h </w:instrText>
      </w:r>
      <w:r>
        <w:fldChar w:fldCharType="separate"/>
      </w:r>
      <w:r>
        <w:t>7</w:t>
      </w:r>
      <w:r>
        <w:fldChar w:fldCharType="end"/>
      </w:r>
    </w:p>
    <w:p w14:paraId="36C231C1" w14:textId="32F8A15C" w:rsidR="001F08EA" w:rsidRDefault="001F08E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_Toc100751929 \h </w:instrText>
      </w:r>
      <w:r>
        <w:fldChar w:fldCharType="separate"/>
      </w:r>
      <w:r>
        <w:t>7</w:t>
      </w:r>
      <w:r>
        <w:fldChar w:fldCharType="end"/>
      </w:r>
    </w:p>
    <w:p w14:paraId="52FB7A13" w14:textId="03B6C4C5" w:rsidR="001F08EA" w:rsidRDefault="001F08E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MSH as defined TS 26.512</w:t>
      </w:r>
      <w:r>
        <w:tab/>
      </w:r>
      <w:r>
        <w:fldChar w:fldCharType="begin"/>
      </w:r>
      <w:r>
        <w:instrText xml:space="preserve"> PAGEREF _Toc100751930 \h </w:instrText>
      </w:r>
      <w:r>
        <w:fldChar w:fldCharType="separate"/>
      </w:r>
      <w:r>
        <w:t>8</w:t>
      </w:r>
      <w:r>
        <w:fldChar w:fldCharType="end"/>
      </w:r>
    </w:p>
    <w:p w14:paraId="14871740" w14:textId="4AE5A1F3" w:rsidR="001F08EA" w:rsidRDefault="001F08E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as defined TS 26.512</w:t>
      </w:r>
      <w:r>
        <w:tab/>
      </w:r>
      <w:r>
        <w:fldChar w:fldCharType="begin"/>
      </w:r>
      <w:r>
        <w:instrText xml:space="preserve"> PAGEREF _Toc100751931 \h </w:instrText>
      </w:r>
      <w:r>
        <w:fldChar w:fldCharType="separate"/>
      </w:r>
      <w:r>
        <w:t>9</w:t>
      </w:r>
      <w:r>
        <w:fldChar w:fldCharType="end"/>
      </w:r>
    </w:p>
    <w:p w14:paraId="1D93BEC1" w14:textId="2450F091" w:rsidR="001F08EA" w:rsidRDefault="001F08EA">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SA6 Application Frameworks</w:t>
      </w:r>
      <w:r>
        <w:tab/>
      </w:r>
      <w:r>
        <w:fldChar w:fldCharType="begin"/>
      </w:r>
      <w:r>
        <w:instrText xml:space="preserve"> PAGEREF _Toc100751932 \h </w:instrText>
      </w:r>
      <w:r>
        <w:fldChar w:fldCharType="separate"/>
      </w:r>
      <w:r>
        <w:t>9</w:t>
      </w:r>
      <w:r>
        <w:fldChar w:fldCharType="end"/>
      </w:r>
    </w:p>
    <w:p w14:paraId="4809B70C" w14:textId="2CB70927" w:rsidR="001F08EA" w:rsidRDefault="001F08EA">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_Toc100751933 \h </w:instrText>
      </w:r>
      <w:r>
        <w:fldChar w:fldCharType="separate"/>
      </w:r>
      <w:r>
        <w:t>9</w:t>
      </w:r>
      <w:r>
        <w:fldChar w:fldCharType="end"/>
      </w:r>
    </w:p>
    <w:p w14:paraId="37C02565" w14:textId="572471AC" w:rsidR="001F08EA" w:rsidRDefault="001F08E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_Toc100751934 \h </w:instrText>
      </w:r>
      <w:r>
        <w:fldChar w:fldCharType="separate"/>
      </w:r>
      <w:r>
        <w:t>11</w:t>
      </w:r>
      <w:r>
        <w:fldChar w:fldCharType="end"/>
      </w:r>
    </w:p>
    <w:p w14:paraId="61676BF5" w14:textId="1809C02B" w:rsidR="001F08EA" w:rsidRDefault="001F08E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Tools and Languages for better specifications</w:t>
      </w:r>
      <w:r>
        <w:tab/>
      </w:r>
      <w:r>
        <w:fldChar w:fldCharType="begin"/>
      </w:r>
      <w:r>
        <w:instrText xml:space="preserve"> PAGEREF _Toc100751935 \h </w:instrText>
      </w:r>
      <w:r>
        <w:fldChar w:fldCharType="separate"/>
      </w:r>
      <w:r>
        <w:t>13</w:t>
      </w:r>
      <w:r>
        <w:fldChar w:fldCharType="end"/>
      </w:r>
    </w:p>
    <w:p w14:paraId="57A56ECB" w14:textId="6645BC15" w:rsidR="001F08EA" w:rsidRDefault="001F08E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_Toc100751936 \h </w:instrText>
      </w:r>
      <w:r>
        <w:fldChar w:fldCharType="separate"/>
      </w:r>
      <w:r>
        <w:t>13</w:t>
      </w:r>
      <w:r>
        <w:fldChar w:fldCharType="end"/>
      </w:r>
    </w:p>
    <w:p w14:paraId="009844F5" w14:textId="590788F2" w:rsidR="001F08EA" w:rsidRDefault="001F08EA">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_Toc100751937 \h </w:instrText>
      </w:r>
      <w:r>
        <w:fldChar w:fldCharType="separate"/>
      </w:r>
      <w:r>
        <w:t>13</w:t>
      </w:r>
      <w:r>
        <w:fldChar w:fldCharType="end"/>
      </w:r>
    </w:p>
    <w:p w14:paraId="6C9A0AFF" w14:textId="23C70F95" w:rsidR="001F08EA" w:rsidRDefault="001F08EA">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_Toc100751938 \h </w:instrText>
      </w:r>
      <w:r>
        <w:fldChar w:fldCharType="separate"/>
      </w:r>
      <w:r>
        <w:t>13</w:t>
      </w:r>
      <w:r>
        <w:fldChar w:fldCharType="end"/>
      </w:r>
    </w:p>
    <w:p w14:paraId="6CA4C7FB" w14:textId="1A82F065" w:rsidR="001F08EA" w:rsidRDefault="001F08EA">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_Toc100751939 \h </w:instrText>
      </w:r>
      <w:r>
        <w:fldChar w:fldCharType="separate"/>
      </w:r>
      <w:r>
        <w:t>14</w:t>
      </w:r>
      <w:r>
        <w:fldChar w:fldCharType="end"/>
      </w:r>
    </w:p>
    <w:p w14:paraId="0898CA6B" w14:textId="3709B2AB" w:rsidR="001F08EA" w:rsidRDefault="001F08E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_Toc100751940 \h </w:instrText>
      </w:r>
      <w:r>
        <w:fldChar w:fldCharType="separate"/>
      </w:r>
      <w:r>
        <w:t>16</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0751918"/>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1919"/>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more than just a core functionality, e.g.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0" w:name="scope"/>
      <w:bookmarkStart w:id="21" w:name="_Toc100751920"/>
      <w:bookmarkEnd w:id="20"/>
      <w:r w:rsidRPr="004D3578">
        <w:lastRenderedPageBreak/>
        <w:t>1</w:t>
      </w:r>
      <w:r w:rsidRPr="004D3578">
        <w:tab/>
        <w:t>Scope</w:t>
      </w:r>
      <w:bookmarkEnd w:id="2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2" w:name="references"/>
      <w:bookmarkStart w:id="23" w:name="_Toc1007519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0075192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075192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192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192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29" w:name="clause4"/>
      <w:bookmarkStart w:id="30" w:name="_Toc100751926"/>
      <w:bookmarkEnd w:id="29"/>
      <w:r w:rsidRPr="004D3578">
        <w:t>4</w:t>
      </w:r>
      <w:r w:rsidRPr="004D3578">
        <w:tab/>
      </w:r>
      <w:r w:rsidR="00FD4BD2">
        <w:t>Motivation</w:t>
      </w:r>
      <w:r w:rsidR="00BE2231">
        <w:t xml:space="preserve"> for Media Service Enablers</w:t>
      </w:r>
      <w:bookmarkEnd w:id="30"/>
    </w:p>
    <w:p w14:paraId="16A035EA" w14:textId="46E3E769" w:rsidR="003D3DE1" w:rsidRDefault="003D3DE1" w:rsidP="003D3DE1">
      <w:pPr>
        <w:pStyle w:val="EditorsNote"/>
      </w:pPr>
      <w:r>
        <w: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t>
      </w:r>
    </w:p>
    <w:p w14:paraId="30318974" w14:textId="507FE1D2" w:rsidR="003D3DE1" w:rsidRDefault="003D3DE1" w:rsidP="003D3DE1">
      <w:pPr>
        <w:pStyle w:val="EditorsNote"/>
      </w:pPr>
      <w:r>
        <w:t>This clause should also add examples of other specifications addressing the need.</w:t>
      </w:r>
    </w:p>
    <w:p w14:paraId="2D28F381" w14:textId="77777777" w:rsidR="005C283D" w:rsidRDefault="005C283D" w:rsidP="00470FF5">
      <w:pPr>
        <w:pStyle w:val="Heading2"/>
      </w:pPr>
      <w:bookmarkStart w:id="31" w:name="_Toc100751927"/>
      <w:r>
        <w:t>4.1</w:t>
      </w:r>
      <w:r>
        <w:tab/>
        <w:t>General</w:t>
      </w:r>
      <w:bookmarkEnd w:id="31"/>
    </w:p>
    <w:p w14:paraId="1712600D" w14:textId="1EE45F74" w:rsidR="005C283D" w:rsidRDefault="005C283D" w:rsidP="005C283D">
      <w:r>
        <w:t xml:space="preserve">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 </w:t>
      </w:r>
    </w:p>
    <w:p w14:paraId="36FB9170" w14:textId="3A2EA37B" w:rsidR="005C283D" w:rsidRDefault="005C283D" w:rsidP="00470FF5">
      <w:pPr>
        <w:pStyle w:val="B1"/>
        <w:numPr>
          <w:ilvl w:val="0"/>
          <w:numId w:val="5"/>
        </w:numPr>
      </w:pPr>
      <w:r>
        <w:t>more than just a core functionality, e.g. a codec, without any connection to a service or application</w:t>
      </w:r>
    </w:p>
    <w:p w14:paraId="6C0750CC" w14:textId="2A428452" w:rsidR="005C283D" w:rsidRDefault="005C283D" w:rsidP="00470FF5">
      <w:pPr>
        <w:pStyle w:val="B1"/>
        <w:numPr>
          <w:ilvl w:val="0"/>
          <w:numId w:val="5"/>
        </w:numPr>
      </w:pPr>
      <w:r>
        <w:t>less than a full service that includes all aspects of session establishment, delivery, codecs, rendering and a full user experience</w:t>
      </w:r>
    </w:p>
    <w:p w14:paraId="6FB39D84" w14:textId="77777777" w:rsidR="005C283D" w:rsidRDefault="005C283D" w:rsidP="005C283D">
      <w:r>
        <w:t xml:space="preserve">The specification should also not only address a pure textual description but provide additional functionalities such as test and validation tools. </w:t>
      </w:r>
    </w:p>
    <w:p w14:paraId="55070DEE" w14:textId="53A07632" w:rsidR="005C283D" w:rsidRDefault="005C283D" w:rsidP="005C283D">
      <w:r>
        <w:t>Several examples of specifications at least partially addressing such needs are provided in the remainder of this clause.</w:t>
      </w:r>
    </w:p>
    <w:p w14:paraId="473836CD" w14:textId="04A83CFD" w:rsidR="007F31DB" w:rsidRDefault="007F31DB" w:rsidP="007F31DB">
      <w:pPr>
        <w:pStyle w:val="Heading2"/>
      </w:pPr>
      <w:bookmarkStart w:id="32" w:name="_Toc100751928"/>
      <w:r>
        <w:t>4.2</w:t>
      </w:r>
      <w:r>
        <w:tab/>
        <w:t>Examples in 3GPP</w:t>
      </w:r>
      <w:bookmarkEnd w:id="32"/>
    </w:p>
    <w:p w14:paraId="54967920" w14:textId="77777777" w:rsidR="0074551E" w:rsidRPr="00802A3E" w:rsidRDefault="0074551E" w:rsidP="00470FF5">
      <w:pPr>
        <w:pStyle w:val="Heading3"/>
      </w:pPr>
      <w:bookmarkStart w:id="33" w:name="_Toc100751929"/>
      <w:r>
        <w:t>4.2.1</w:t>
      </w:r>
      <w:r>
        <w:tab/>
        <w:t>MBMS Client</w:t>
      </w:r>
      <w:bookmarkEnd w:id="33"/>
    </w:p>
    <w:p w14:paraId="2BB1B357" w14:textId="77777777" w:rsidR="0074551E" w:rsidRPr="00470FF5" w:rsidRDefault="0074551E" w:rsidP="00470FF5">
      <w:pPr>
        <w:pStyle w:val="EditorsNote"/>
      </w:pPr>
      <w:r w:rsidRPr="00470FF5">
        <w:t xml:space="preserve">Editor’s Notes: </w:t>
      </w:r>
      <w:r>
        <w:t xml:space="preserve">Add details on the following </w:t>
      </w:r>
      <w:r w:rsidRPr="00470FF5">
        <w:t xml:space="preserve">examples and templates </w:t>
      </w:r>
    </w:p>
    <w:p w14:paraId="5B39EDF7" w14:textId="77777777" w:rsidR="0074551E" w:rsidRPr="00470FF5" w:rsidRDefault="0074551E" w:rsidP="00470FF5">
      <w:pPr>
        <w:pStyle w:val="EditorsNote"/>
        <w:numPr>
          <w:ilvl w:val="0"/>
          <w:numId w:val="6"/>
        </w:numPr>
      </w:pPr>
      <w:r w:rsidRPr="00470FF5">
        <w:t>TS 26.347 MBMS client</w:t>
      </w:r>
    </w:p>
    <w:p w14:paraId="586B0302" w14:textId="77777777" w:rsidR="0074551E" w:rsidRPr="00470FF5" w:rsidRDefault="00953291" w:rsidP="0074551E">
      <w:pPr>
        <w:pStyle w:val="EditorsNote"/>
        <w:numPr>
          <w:ilvl w:val="1"/>
          <w:numId w:val="6"/>
        </w:numPr>
      </w:pPr>
      <w:hyperlink r:id="rId11" w:history="1">
        <w:r w:rsidR="0074551E" w:rsidRPr="00470FF5">
          <w:rPr>
            <w:rStyle w:val="Hyperlink"/>
            <w:rFonts w:ascii="Calibri" w:hAnsi="Calibri" w:cs="Calibri"/>
            <w:sz w:val="22"/>
            <w:szCs w:val="22"/>
          </w:rPr>
          <w:t>https://developer.android.com/reference/android/telephony/mbms/package-summary</w:t>
        </w:r>
      </w:hyperlink>
    </w:p>
    <w:p w14:paraId="1C5F3B3F" w14:textId="77777777" w:rsidR="0074551E" w:rsidRPr="00470FF5" w:rsidRDefault="0074551E" w:rsidP="0074551E">
      <w:pPr>
        <w:pStyle w:val="EditorsNote"/>
        <w:numPr>
          <w:ilvl w:val="1"/>
          <w:numId w:val="6"/>
        </w:numPr>
      </w:pPr>
      <w:r>
        <w:rPr>
          <w:rFonts w:ascii="Calibri" w:hAnsi="Calibri" w:cs="Calibri"/>
          <w:sz w:val="22"/>
          <w:szCs w:val="22"/>
        </w:rPr>
        <w:t>Developed in parallel with Android/Google</w:t>
      </w:r>
    </w:p>
    <w:p w14:paraId="0C70995C" w14:textId="77777777" w:rsidR="0074551E" w:rsidRPr="00470FF5" w:rsidRDefault="0074551E" w:rsidP="0074551E">
      <w:pPr>
        <w:pStyle w:val="EditorsNote"/>
        <w:numPr>
          <w:ilvl w:val="1"/>
          <w:numId w:val="6"/>
        </w:numPr>
      </w:pPr>
      <w:r>
        <w:rPr>
          <w:rFonts w:ascii="Calibri" w:hAnsi="Calibri" w:cs="Calibri"/>
          <w:sz w:val="22"/>
          <w:szCs w:val="22"/>
        </w:rPr>
        <w:t>Go back to Google and see if they engage</w:t>
      </w:r>
    </w:p>
    <w:p w14:paraId="56B81E1C" w14:textId="77777777" w:rsidR="0074551E" w:rsidRPr="00470FF5" w:rsidRDefault="0074551E" w:rsidP="0074551E">
      <w:pPr>
        <w:pStyle w:val="EditorsNote"/>
        <w:numPr>
          <w:ilvl w:val="1"/>
          <w:numId w:val="6"/>
        </w:numPr>
      </w:pPr>
      <w:r>
        <w:rPr>
          <w:rFonts w:ascii="Calibri" w:hAnsi="Calibri" w:cs="Calibri"/>
          <w:sz w:val="22"/>
          <w:szCs w:val="22"/>
        </w:rPr>
        <w:t>No specification, Test harness and so on was done</w:t>
      </w:r>
    </w:p>
    <w:p w14:paraId="70680125" w14:textId="77777777" w:rsidR="0074551E" w:rsidRPr="00470FF5" w:rsidRDefault="0074551E" w:rsidP="00470FF5">
      <w:pPr>
        <w:pStyle w:val="EditorsNote"/>
        <w:ind w:left="0" w:firstLine="0"/>
        <w:jc w:val="center"/>
      </w:pPr>
      <w:r w:rsidRPr="00EC7C35">
        <w:rPr>
          <w:noProof/>
        </w:rPr>
        <w:lastRenderedPageBreak/>
        <w:drawing>
          <wp:inline distT="0" distB="0" distL="0" distR="0" wp14:anchorId="6100D4A3" wp14:editId="77EA5624">
            <wp:extent cx="3791513" cy="273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p>
    <w:p w14:paraId="36343AF5" w14:textId="77777777" w:rsidR="007E6C43" w:rsidRPr="00470FF5" w:rsidRDefault="007E6C43" w:rsidP="00470FF5">
      <w:pPr>
        <w:pStyle w:val="Heading3"/>
      </w:pPr>
      <w:bookmarkStart w:id="34" w:name="_Toc100751930"/>
      <w:r>
        <w:t>4.2.2</w:t>
      </w:r>
      <w:r>
        <w:tab/>
      </w:r>
      <w:r w:rsidRPr="00470FF5">
        <w:t>MSH as defined TS 26.512</w:t>
      </w:r>
      <w:bookmarkEnd w:id="34"/>
    </w:p>
    <w:p w14:paraId="0CC69A3B" w14:textId="77777777" w:rsidR="007E6C43" w:rsidRDefault="007E6C43" w:rsidP="007E6C43">
      <w:pPr>
        <w:pStyle w:val="EditorsNote"/>
      </w:pPr>
      <w:r>
        <w:t xml:space="preserve">Editor’s Note: </w:t>
      </w:r>
    </w:p>
    <w:p w14:paraId="3A177904" w14:textId="77777777" w:rsidR="007E6C43" w:rsidRDefault="007E6C43" w:rsidP="00470FF5">
      <w:pPr>
        <w:pStyle w:val="EditorsNote"/>
        <w:numPr>
          <w:ilvl w:val="0"/>
          <w:numId w:val="7"/>
        </w:numPr>
      </w:pPr>
      <w:r>
        <w:t>We will have a discussion with the 5G-MAG developers on this topic on March 25, 2022</w:t>
      </w:r>
    </w:p>
    <w:p w14:paraId="318A4F0B" w14:textId="77777777" w:rsidR="007E6C43" w:rsidRDefault="007E6C43" w:rsidP="00470FF5">
      <w:pPr>
        <w:pStyle w:val="EditorsNote"/>
        <w:numPr>
          <w:ilvl w:val="0"/>
          <w:numId w:val="7"/>
        </w:numPr>
      </w:pPr>
      <w:r>
        <w:t>Can we create background services</w:t>
      </w:r>
    </w:p>
    <w:p w14:paraId="22072281" w14:textId="77777777" w:rsidR="007E6C43" w:rsidRDefault="007E6C43" w:rsidP="00470FF5">
      <w:pPr>
        <w:pStyle w:val="EditorsNote"/>
        <w:numPr>
          <w:ilvl w:val="1"/>
          <w:numId w:val="7"/>
        </w:numPr>
      </w:pPr>
      <w:r>
        <w:t>Android APIs</w:t>
      </w:r>
    </w:p>
    <w:p w14:paraId="06C3699C" w14:textId="77777777" w:rsidR="007E6C43" w:rsidRDefault="007E6C43" w:rsidP="00470FF5">
      <w:pPr>
        <w:pStyle w:val="EditorsNote"/>
        <w:numPr>
          <w:ilvl w:val="1"/>
          <w:numId w:val="7"/>
        </w:numPr>
      </w:pPr>
      <w:r w:rsidRPr="00DA5B88">
        <w:t>What about using HTTP-APIs?</w:t>
      </w:r>
    </w:p>
    <w:p w14:paraId="11B748BC" w14:textId="77777777" w:rsidR="007E6C43" w:rsidRDefault="007E6C43" w:rsidP="00470FF5">
      <w:pPr>
        <w:pStyle w:val="EditorsNote"/>
        <w:numPr>
          <w:ilvl w:val="1"/>
          <w:numId w:val="7"/>
        </w:numPr>
      </w:pPr>
      <w:r>
        <w:t>Transparent</w:t>
      </w:r>
    </w:p>
    <w:p w14:paraId="3F6E1D94" w14:textId="77777777" w:rsidR="007E6C43" w:rsidRDefault="007E6C43" w:rsidP="007E6C43">
      <w:pPr>
        <w:spacing w:after="0"/>
        <w:textAlignment w:val="center"/>
        <w:rPr>
          <w:rFonts w:ascii="Calibri" w:hAnsi="Calibri" w:cs="Calibri"/>
          <w:szCs w:val="22"/>
        </w:rPr>
      </w:pPr>
    </w:p>
    <w:p w14:paraId="7E7182F7" w14:textId="77777777" w:rsidR="007E6C43" w:rsidRDefault="007E6C43" w:rsidP="00470FF5">
      <w:pPr>
        <w:spacing w:after="0"/>
        <w:textAlignment w:val="center"/>
        <w:rPr>
          <w:rFonts w:ascii="Calibri" w:hAnsi="Calibri" w:cs="Calibri"/>
          <w:sz w:val="22"/>
          <w:szCs w:val="22"/>
        </w:rPr>
      </w:pPr>
    </w:p>
    <w:p w14:paraId="63BA3384" w14:textId="7FF98E47" w:rsidR="007E6C43" w:rsidRPr="009F1D0B" w:rsidRDefault="007E6C43" w:rsidP="00470FF5">
      <w:pPr>
        <w:spacing w:after="0"/>
        <w:ind w:left="284"/>
        <w:textAlignment w:val="center"/>
        <w:rPr>
          <w:rFonts w:ascii="Calibri" w:hAnsi="Calibri" w:cs="Calibri"/>
          <w:szCs w:val="22"/>
        </w:rPr>
      </w:pPr>
      <w:r>
        <w:object w:dxaOrig="9530" w:dyaOrig="6230" w14:anchorId="3DE9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11.25pt" o:ole="">
            <v:imagedata r:id="rId13" o:title="" cropleft="789f"/>
          </v:shape>
          <o:OLEObject Type="Embed" ProgID="Visio.Drawing.15" ShapeID="_x0000_i1025" DrawAspect="Content" ObjectID="_1711365306" r:id="rId14"/>
        </w:object>
      </w:r>
    </w:p>
    <w:p w14:paraId="79573D78" w14:textId="77777777" w:rsidR="007E6C43" w:rsidRPr="00470FF5" w:rsidRDefault="007E6C43" w:rsidP="00470FF5">
      <w:pPr>
        <w:spacing w:after="0"/>
        <w:ind w:left="284"/>
        <w:textAlignment w:val="center"/>
        <w:rPr>
          <w:rFonts w:ascii="Calibri" w:hAnsi="Calibri" w:cs="Calibri"/>
          <w:szCs w:val="22"/>
        </w:rPr>
      </w:pPr>
    </w:p>
    <w:p w14:paraId="07C3973B" w14:textId="77777777" w:rsidR="00875A3D" w:rsidRDefault="00875A3D" w:rsidP="00875A3D">
      <w:pPr>
        <w:pStyle w:val="Heading3"/>
      </w:pPr>
      <w:bookmarkStart w:id="35" w:name="_Toc100751931"/>
      <w:r>
        <w:t>4.2.3</w:t>
      </w:r>
      <w:r>
        <w:tab/>
        <w:t>Media Player</w:t>
      </w:r>
      <w:r w:rsidRPr="004F4342">
        <w:t xml:space="preserve"> as defined TS 26.512</w:t>
      </w:r>
      <w:bookmarkEnd w:id="35"/>
    </w:p>
    <w:p w14:paraId="758D696E" w14:textId="77777777" w:rsidR="00875A3D" w:rsidRDefault="00875A3D" w:rsidP="00875A3D">
      <w:r>
        <w:t>Details tbd</w:t>
      </w:r>
    </w:p>
    <w:p w14:paraId="472EAA99" w14:textId="77777777" w:rsidR="00EB073C" w:rsidRDefault="00EB073C" w:rsidP="00EB073C">
      <w:pPr>
        <w:pStyle w:val="Heading3"/>
      </w:pPr>
      <w:bookmarkStart w:id="36" w:name="_Toc100751932"/>
      <w:r>
        <w:t>4.2.4</w:t>
      </w:r>
      <w:r>
        <w:tab/>
        <w:t>SA6 Application Frameworks</w:t>
      </w:r>
      <w:bookmarkEnd w:id="36"/>
    </w:p>
    <w:p w14:paraId="645381ED" w14:textId="77777777" w:rsidR="00EB073C" w:rsidRDefault="00EB073C" w:rsidP="00EB073C">
      <w:pPr>
        <w:pStyle w:val="EditorsNote"/>
      </w:pPr>
      <w:r>
        <w:t xml:space="preserve">Editor’s Note: </w:t>
      </w:r>
    </w:p>
    <w:p w14:paraId="72AC52D6" w14:textId="77777777" w:rsidR="00EB073C" w:rsidRDefault="00EB073C" w:rsidP="00EB073C">
      <w:pPr>
        <w:pStyle w:val="EditorsNote"/>
        <w:numPr>
          <w:ilvl w:val="0"/>
          <w:numId w:val="7"/>
        </w:numPr>
      </w:pPr>
      <w:r>
        <w:t>Rapporteur will speak with SA6 chair on March 25, 2022</w:t>
      </w:r>
    </w:p>
    <w:p w14:paraId="0D4BF004" w14:textId="77777777" w:rsidR="004D7130" w:rsidRDefault="004D7130" w:rsidP="004D7130">
      <w:pPr>
        <w:pStyle w:val="Heading2"/>
      </w:pPr>
      <w:bookmarkStart w:id="37" w:name="_Toc100751933"/>
      <w:r>
        <w:t>4.3</w:t>
      </w:r>
      <w:r>
        <w:tab/>
        <w:t>External Specifications</w:t>
      </w:r>
      <w:bookmarkEnd w:id="37"/>
    </w:p>
    <w:p w14:paraId="64926D1B" w14:textId="4909A28F" w:rsidR="004D7130" w:rsidRDefault="004D7130" w:rsidP="004D7130">
      <w:pPr>
        <w:pStyle w:val="EditorsNote"/>
      </w:pPr>
      <w:r>
        <w:t>EDITOR#S Note.</w:t>
      </w:r>
    </w:p>
    <w:p w14:paraId="35438A7E" w14:textId="0166ECAE" w:rsidR="004D7130" w:rsidRDefault="004D7130" w:rsidP="00470FF5">
      <w:pPr>
        <w:pStyle w:val="EditorsNote"/>
      </w:pPr>
      <w:r>
        <w:t>W3C way</w:t>
      </w:r>
    </w:p>
    <w:p w14:paraId="7B24D0B9" w14:textId="77777777" w:rsidR="004D7130" w:rsidRDefault="004D7130" w:rsidP="00470FF5">
      <w:pPr>
        <w:pStyle w:val="EditorsNote"/>
        <w:ind w:left="1419"/>
      </w:pPr>
      <w:r>
        <w:t>Significant testing environment</w:t>
      </w:r>
    </w:p>
    <w:p w14:paraId="4E6837F3" w14:textId="77777777" w:rsidR="004D7130" w:rsidRPr="009E7497" w:rsidRDefault="004D7130" w:rsidP="00470FF5">
      <w:pPr>
        <w:pStyle w:val="EditorsNote"/>
        <w:ind w:left="1419"/>
      </w:pPr>
      <w:r>
        <w:t>2 interoperable implementations</w:t>
      </w:r>
    </w:p>
    <w:p w14:paraId="0F37511A" w14:textId="77777777" w:rsidR="004D7130" w:rsidRDefault="004D7130" w:rsidP="00470FF5">
      <w:pPr>
        <w:pStyle w:val="EditorsNote"/>
      </w:pPr>
      <w:r w:rsidRPr="004F4342">
        <w:t>CTA WAVE 5003 Device Playback specification</w:t>
      </w:r>
    </w:p>
    <w:p w14:paraId="582F1488" w14:textId="77777777" w:rsidR="004D7130" w:rsidRPr="004F4342" w:rsidRDefault="004D7130" w:rsidP="00470FF5">
      <w:pPr>
        <w:pStyle w:val="EditorsNote"/>
        <w:ind w:left="1419"/>
      </w:pPr>
      <w:r>
        <w:rPr>
          <w:noProof/>
        </w:rPr>
        <w:lastRenderedPageBreak/>
        <w:drawing>
          <wp:inline distT="0" distB="0" distL="0" distR="0" wp14:anchorId="3ED49495" wp14:editId="7C54DC16">
            <wp:extent cx="5379722" cy="206422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50D617D9" w14:textId="398317E1" w:rsidR="004D7130" w:rsidRPr="00470FF5" w:rsidRDefault="004D7130" w:rsidP="00470FF5">
      <w:pPr>
        <w:pStyle w:val="EditorsNote"/>
      </w:pPr>
      <w:r w:rsidRPr="004F4342">
        <w:t>Android SDKs</w:t>
      </w:r>
    </w:p>
    <w:p w14:paraId="405DD0C0" w14:textId="77777777" w:rsidR="004D7130" w:rsidRDefault="004D7130" w:rsidP="00470FF5">
      <w:pPr>
        <w:pStyle w:val="EditorsNote"/>
        <w:numPr>
          <w:ilvl w:val="0"/>
          <w:numId w:val="7"/>
        </w:numPr>
      </w:pPr>
      <w:r w:rsidRPr="00470FF5">
        <w:rPr>
          <w:color w:val="auto"/>
        </w:rPr>
        <w:t>OpenXR SDKs</w:t>
      </w:r>
    </w:p>
    <w:p w14:paraId="6A1E2552" w14:textId="77777777" w:rsidR="004D7130" w:rsidRDefault="004D7130" w:rsidP="00470FF5">
      <w:pPr>
        <w:pStyle w:val="EditorsNote"/>
        <w:numPr>
          <w:ilvl w:val="0"/>
          <w:numId w:val="7"/>
        </w:numPr>
      </w:pPr>
      <w:r>
        <w:t>API definitions</w:t>
      </w:r>
    </w:p>
    <w:p w14:paraId="218AB73F" w14:textId="77777777" w:rsidR="004D7130" w:rsidRDefault="004D7130" w:rsidP="00470FF5">
      <w:pPr>
        <w:pStyle w:val="EditorsNote"/>
        <w:numPr>
          <w:ilvl w:val="0"/>
          <w:numId w:val="7"/>
        </w:numPr>
      </w:pPr>
      <w:r>
        <w:t>Exact ways to write description</w:t>
      </w:r>
    </w:p>
    <w:p w14:paraId="61A4BA69" w14:textId="77777777" w:rsidR="004D7130" w:rsidRDefault="004D7130" w:rsidP="00470FF5">
      <w:pPr>
        <w:pStyle w:val="EditorsNote"/>
        <w:numPr>
          <w:ilvl w:val="0"/>
          <w:numId w:val="7"/>
        </w:numPr>
      </w:pPr>
      <w:r>
        <w:t>ASCIIDoctor is the document generator tool (see attached)</w:t>
      </w:r>
    </w:p>
    <w:p w14:paraId="079035C6" w14:textId="77777777" w:rsidR="004D7130" w:rsidRDefault="004D7130" w:rsidP="00470FF5">
      <w:pPr>
        <w:pStyle w:val="EditorsNote"/>
        <w:numPr>
          <w:ilvl w:val="0"/>
          <w:numId w:val="7"/>
        </w:numPr>
      </w:pPr>
      <w:r>
        <w:t>Header files are generated</w:t>
      </w:r>
    </w:p>
    <w:p w14:paraId="426BA86C" w14:textId="77777777" w:rsidR="004D7130" w:rsidRDefault="004D7130" w:rsidP="00470FF5">
      <w:pPr>
        <w:pStyle w:val="EditorsNote"/>
        <w:numPr>
          <w:ilvl w:val="0"/>
          <w:numId w:val="7"/>
        </w:numPr>
      </w:pPr>
      <w:r>
        <w:t>Validation is generated</w:t>
      </w:r>
    </w:p>
    <w:p w14:paraId="3729199E" w14:textId="77777777" w:rsidR="004D7130" w:rsidRDefault="004D7130" w:rsidP="00470FF5">
      <w:pPr>
        <w:pStyle w:val="EditorsNote"/>
        <w:numPr>
          <w:ilvl w:val="0"/>
          <w:numId w:val="7"/>
        </w:numPr>
      </w:pPr>
      <w:r>
        <w:t>RESTful APIs</w:t>
      </w:r>
    </w:p>
    <w:p w14:paraId="3EC888D5" w14:textId="77777777" w:rsidR="004D7130" w:rsidRDefault="004D7130" w:rsidP="00470FF5">
      <w:pPr>
        <w:pStyle w:val="EditorsNote"/>
        <w:rPr>
          <w:rFonts w:ascii="Calibri" w:hAnsi="Calibri" w:cs="Calibri"/>
          <w:sz w:val="22"/>
          <w:szCs w:val="22"/>
        </w:rPr>
      </w:pPr>
      <w:r>
        <w:rPr>
          <w:noProof/>
        </w:rPr>
        <w:drawing>
          <wp:inline distT="0" distB="0" distL="0" distR="0" wp14:anchorId="5E8C2E87" wp14:editId="42E1D8AB">
            <wp:extent cx="6122035" cy="375285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6122035" cy="3752850"/>
                    </a:xfrm>
                    <a:prstGeom prst="rect">
                      <a:avLst/>
                    </a:prstGeom>
                  </pic:spPr>
                </pic:pic>
              </a:graphicData>
            </a:graphic>
          </wp:inline>
        </w:drawing>
      </w:r>
    </w:p>
    <w:p w14:paraId="2E362354" w14:textId="77777777" w:rsidR="004D7130" w:rsidRDefault="004D7130" w:rsidP="00470FF5">
      <w:pPr>
        <w:pStyle w:val="EditorsNote"/>
        <w:rPr>
          <w:rFonts w:ascii="Calibri" w:hAnsi="Calibri" w:cs="Calibri"/>
          <w:sz w:val="22"/>
          <w:szCs w:val="22"/>
        </w:rPr>
      </w:pPr>
    </w:p>
    <w:p w14:paraId="6DF62016" w14:textId="77777777" w:rsidR="004D7130" w:rsidRDefault="004D7130" w:rsidP="00470FF5">
      <w:pPr>
        <w:pStyle w:val="EditorsNote"/>
        <w:rPr>
          <w:rFonts w:ascii="Calibri" w:hAnsi="Calibri" w:cs="Calibri"/>
          <w:sz w:val="22"/>
          <w:szCs w:val="22"/>
        </w:rPr>
      </w:pPr>
      <w:r>
        <w:rPr>
          <w:noProof/>
        </w:rPr>
        <w:lastRenderedPageBreak/>
        <w:drawing>
          <wp:inline distT="0" distB="0" distL="0" distR="0" wp14:anchorId="6D41F9FA" wp14:editId="171FCE34">
            <wp:extent cx="6122035" cy="293751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7"/>
                    <a:stretch>
                      <a:fillRect/>
                    </a:stretch>
                  </pic:blipFill>
                  <pic:spPr>
                    <a:xfrm>
                      <a:off x="0" y="0"/>
                      <a:ext cx="6122035" cy="2937510"/>
                    </a:xfrm>
                    <a:prstGeom prst="rect">
                      <a:avLst/>
                    </a:prstGeom>
                  </pic:spPr>
                </pic:pic>
              </a:graphicData>
            </a:graphic>
          </wp:inline>
        </w:drawing>
      </w:r>
    </w:p>
    <w:p w14:paraId="1639CC47" w14:textId="77777777" w:rsidR="004D7130" w:rsidRDefault="004D7130" w:rsidP="00470FF5">
      <w:pPr>
        <w:pStyle w:val="EditorsNote"/>
        <w:rPr>
          <w:rFonts w:ascii="Calibri" w:hAnsi="Calibri" w:cs="Calibri"/>
          <w:sz w:val="22"/>
          <w:szCs w:val="22"/>
        </w:rPr>
      </w:pPr>
    </w:p>
    <w:p w14:paraId="425E8301" w14:textId="77777777" w:rsidR="004D7130" w:rsidRPr="009F1D0B" w:rsidRDefault="004D7130" w:rsidP="00470FF5">
      <w:pPr>
        <w:pStyle w:val="EditorsNote"/>
        <w:rPr>
          <w:rFonts w:ascii="Calibri" w:hAnsi="Calibri" w:cs="Calibri"/>
          <w:szCs w:val="22"/>
        </w:rPr>
      </w:pPr>
      <w:r>
        <w:rPr>
          <w:noProof/>
        </w:rPr>
        <w:drawing>
          <wp:inline distT="0" distB="0" distL="0" distR="0" wp14:anchorId="3A366766" wp14:editId="54298AF8">
            <wp:extent cx="6122035" cy="358648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6122035" cy="3586480"/>
                    </a:xfrm>
                    <a:prstGeom prst="rect">
                      <a:avLst/>
                    </a:prstGeom>
                  </pic:spPr>
                </pic:pic>
              </a:graphicData>
            </a:graphic>
          </wp:inline>
        </w:drawing>
      </w:r>
    </w:p>
    <w:p w14:paraId="45386A0F" w14:textId="77777777" w:rsidR="007F31DB" w:rsidRPr="00470FF5" w:rsidRDefault="007F31DB" w:rsidP="00470FF5"/>
    <w:p w14:paraId="5350E4C9" w14:textId="77777777" w:rsidR="00D442AC" w:rsidRPr="003D3DE1" w:rsidRDefault="00D442AC" w:rsidP="00470FF5"/>
    <w:p w14:paraId="7D89FB01" w14:textId="2FA3C323" w:rsidR="00080512" w:rsidRDefault="00BE2231">
      <w:pPr>
        <w:pStyle w:val="Heading1"/>
      </w:pPr>
      <w:bookmarkStart w:id="38" w:name="_Toc100751934"/>
      <w:r>
        <w:t>5</w:t>
      </w:r>
      <w:r>
        <w:tab/>
      </w:r>
      <w:r w:rsidR="00702E4A">
        <w:t>Properties and Functionalities of MSE</w:t>
      </w:r>
      <w:bookmarkEnd w:id="38"/>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lastRenderedPageBreak/>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1B2B1F1A" w14:textId="77777777" w:rsidR="003C329B" w:rsidRPr="00B333B3" w:rsidRDefault="003C329B" w:rsidP="00470FF5">
      <w:pPr>
        <w:pStyle w:val="EditorsNote"/>
        <w:rPr>
          <w:lang w:val="en-US"/>
        </w:rPr>
      </w:pPr>
      <w:r w:rsidRPr="00B333B3">
        <w:rPr>
          <w:lang w:val="en-US"/>
        </w:rPr>
        <w:t>What may constitute an MSE specification?</w:t>
      </w:r>
    </w:p>
    <w:p w14:paraId="6054F5EB" w14:textId="77777777" w:rsidR="003C329B" w:rsidRPr="00470FF5" w:rsidRDefault="003C329B" w:rsidP="00470FF5">
      <w:pPr>
        <w:pStyle w:val="EditorsNote"/>
        <w:numPr>
          <w:ilvl w:val="0"/>
          <w:numId w:val="13"/>
        </w:numPr>
      </w:pPr>
      <w:r w:rsidRPr="00470FF5">
        <w:t>Reference and profile 3GPP specifications and external specifications</w:t>
      </w:r>
    </w:p>
    <w:p w14:paraId="366B3188" w14:textId="77777777" w:rsidR="003C329B" w:rsidRPr="00470FF5" w:rsidRDefault="003C329B" w:rsidP="00470FF5">
      <w:pPr>
        <w:pStyle w:val="EditorsNote"/>
        <w:numPr>
          <w:ilvl w:val="0"/>
          <w:numId w:val="13"/>
        </w:numPr>
      </w:pPr>
      <w:r w:rsidRPr="00470FF5">
        <w:t xml:space="preserve">Includes requirements for Codecs &amp; Protocols &amp; Processing &amp; Formats </w:t>
      </w:r>
    </w:p>
    <w:p w14:paraId="4957FD3B" w14:textId="77777777" w:rsidR="003C329B" w:rsidRPr="00470FF5" w:rsidRDefault="003C329B" w:rsidP="00470FF5">
      <w:pPr>
        <w:pStyle w:val="EditorsNote"/>
        <w:numPr>
          <w:ilvl w:val="0"/>
          <w:numId w:val="13"/>
        </w:numPr>
      </w:pPr>
      <w:r w:rsidRPr="00470FF5">
        <w:t>Includes capabilities, APIs, reference points, interfaces</w:t>
      </w:r>
    </w:p>
    <w:p w14:paraId="4F9A9D92" w14:textId="77777777" w:rsidR="003C329B" w:rsidRPr="00470FF5" w:rsidRDefault="003C329B" w:rsidP="00470FF5">
      <w:pPr>
        <w:pStyle w:val="EditorsNote"/>
        <w:numPr>
          <w:ilvl w:val="0"/>
          <w:numId w:val="13"/>
        </w:numPr>
      </w:pPr>
      <w:r w:rsidRPr="00470FF5">
        <w:t>May include QoS Requirements for 5G System</w:t>
      </w:r>
    </w:p>
    <w:p w14:paraId="799BBB68" w14:textId="77777777" w:rsidR="003C329B" w:rsidRPr="00B333B3" w:rsidRDefault="003C329B" w:rsidP="00470FF5">
      <w:pPr>
        <w:pStyle w:val="EditorsNote"/>
        <w:rPr>
          <w:lang w:val="en-US"/>
        </w:rPr>
      </w:pPr>
      <w:r w:rsidRPr="00B333B3">
        <w:rPr>
          <w:lang w:val="en-US"/>
        </w:rPr>
        <w:t>What interfaces are addressed in an MSE specification?</w:t>
      </w:r>
    </w:p>
    <w:p w14:paraId="66718F06" w14:textId="77777777" w:rsidR="003C329B" w:rsidRPr="00470FF5" w:rsidRDefault="003C329B" w:rsidP="00470FF5">
      <w:pPr>
        <w:pStyle w:val="EditorsNote"/>
      </w:pPr>
      <w:r w:rsidRPr="00470FF5">
        <w:t>APIs to control the SDK/MSE</w:t>
      </w:r>
    </w:p>
    <w:p w14:paraId="2D88B7F7" w14:textId="77777777" w:rsidR="003C329B" w:rsidRPr="00470FF5" w:rsidRDefault="003C329B" w:rsidP="00470FF5">
      <w:pPr>
        <w:pStyle w:val="EditorsNote"/>
        <w:numPr>
          <w:ilvl w:val="0"/>
          <w:numId w:val="11"/>
        </w:numPr>
      </w:pPr>
      <w:r w:rsidRPr="00470FF5">
        <w:t>Methods</w:t>
      </w:r>
    </w:p>
    <w:p w14:paraId="71064FF3" w14:textId="77777777" w:rsidR="003C329B" w:rsidRPr="00470FF5" w:rsidRDefault="003C329B" w:rsidP="00470FF5">
      <w:pPr>
        <w:pStyle w:val="EditorsNote"/>
        <w:numPr>
          <w:ilvl w:val="0"/>
          <w:numId w:val="11"/>
        </w:numPr>
      </w:pPr>
      <w:r w:rsidRPr="00470FF5">
        <w:t>Events</w:t>
      </w:r>
    </w:p>
    <w:p w14:paraId="1A361996" w14:textId="77777777" w:rsidR="003C329B" w:rsidRPr="00470FF5" w:rsidRDefault="003C329B" w:rsidP="00470FF5">
      <w:pPr>
        <w:pStyle w:val="EditorsNote"/>
        <w:numPr>
          <w:ilvl w:val="0"/>
          <w:numId w:val="11"/>
        </w:numPr>
      </w:pPr>
      <w:r w:rsidRPr="00470FF5">
        <w:t>Notifications</w:t>
      </w:r>
    </w:p>
    <w:p w14:paraId="28805028" w14:textId="77777777" w:rsidR="003C329B" w:rsidRPr="00470FF5" w:rsidRDefault="003C329B" w:rsidP="00470FF5">
      <w:pPr>
        <w:pStyle w:val="EditorsNote"/>
        <w:numPr>
          <w:ilvl w:val="0"/>
          <w:numId w:val="11"/>
        </w:numPr>
      </w:pPr>
      <w:r w:rsidRPr="00470FF5">
        <w:t>Errors</w:t>
      </w:r>
    </w:p>
    <w:p w14:paraId="5D8FDF01" w14:textId="77777777" w:rsidR="003C329B" w:rsidRPr="00470FF5" w:rsidRDefault="003C329B" w:rsidP="00470FF5">
      <w:pPr>
        <w:pStyle w:val="EditorsNote"/>
      </w:pPr>
      <w:r w:rsidRPr="00470FF5">
        <w:t xml:space="preserve"> Network interfaces</w:t>
      </w:r>
    </w:p>
    <w:p w14:paraId="736B0659" w14:textId="77777777" w:rsidR="003C329B" w:rsidRPr="00470FF5" w:rsidRDefault="003C329B" w:rsidP="00470FF5">
      <w:pPr>
        <w:pStyle w:val="EditorsNote"/>
        <w:numPr>
          <w:ilvl w:val="0"/>
          <w:numId w:val="12"/>
        </w:numPr>
      </w:pPr>
      <w:r w:rsidRPr="00470FF5">
        <w:t>What terminates/originates in the MSE</w:t>
      </w:r>
    </w:p>
    <w:p w14:paraId="6BDF6E21" w14:textId="77777777" w:rsidR="003C329B" w:rsidRPr="00470FF5" w:rsidRDefault="003C329B" w:rsidP="00470FF5">
      <w:pPr>
        <w:pStyle w:val="EditorsNote"/>
        <w:numPr>
          <w:ilvl w:val="0"/>
          <w:numId w:val="12"/>
        </w:numPr>
      </w:pPr>
      <w:r w:rsidRPr="00470FF5">
        <w:t>Output to app/display</w:t>
      </w:r>
    </w:p>
    <w:p w14:paraId="50261435" w14:textId="5758BC1D" w:rsidR="003C329B" w:rsidRPr="00470FF5" w:rsidRDefault="003C329B" w:rsidP="00470FF5">
      <w:pPr>
        <w:pStyle w:val="EditorsNote"/>
        <w:numPr>
          <w:ilvl w:val="0"/>
          <w:numId w:val="12"/>
        </w:numPr>
      </w:pPr>
      <w:r w:rsidRPr="00470FF5">
        <w:t>Buffers (raw media or encoded media, files)</w:t>
      </w:r>
    </w:p>
    <w:p w14:paraId="5FE20D98" w14:textId="77777777" w:rsidR="003C329B" w:rsidRPr="00B333B3" w:rsidRDefault="003C329B" w:rsidP="00470FF5">
      <w:pPr>
        <w:pStyle w:val="EditorsNote"/>
        <w:rPr>
          <w:lang w:val="en-US"/>
        </w:rPr>
      </w:pPr>
      <w:r w:rsidRPr="00B333B3">
        <w:rPr>
          <w:lang w:val="en-US"/>
        </w:rPr>
        <w:t>How should the APIs be designed?</w:t>
      </w:r>
    </w:p>
    <w:p w14:paraId="7E305FF9" w14:textId="77777777" w:rsidR="003C329B" w:rsidRPr="00470FF5" w:rsidRDefault="003C329B" w:rsidP="00470FF5">
      <w:pPr>
        <w:pStyle w:val="EditorsNote"/>
        <w:numPr>
          <w:ilvl w:val="0"/>
          <w:numId w:val="10"/>
        </w:numPr>
      </w:pPr>
      <w:r w:rsidRPr="00470FF5">
        <w:t>Should have the following properties</w:t>
      </w:r>
    </w:p>
    <w:p w14:paraId="20DED8E8" w14:textId="77777777" w:rsidR="003C329B" w:rsidRPr="00470FF5" w:rsidRDefault="003C329B" w:rsidP="00470FF5">
      <w:pPr>
        <w:pStyle w:val="EditorsNote"/>
        <w:numPr>
          <w:ilvl w:val="0"/>
          <w:numId w:val="10"/>
        </w:numPr>
      </w:pPr>
      <w:r w:rsidRPr="00470FF5">
        <w:t>Should document abstract APIs with semantical descriptions</w:t>
      </w:r>
    </w:p>
    <w:p w14:paraId="20340317" w14:textId="77777777" w:rsidR="003C329B" w:rsidRPr="00470FF5" w:rsidRDefault="003C329B" w:rsidP="00470FF5">
      <w:pPr>
        <w:pStyle w:val="EditorsNote"/>
        <w:numPr>
          <w:ilvl w:val="0"/>
          <w:numId w:val="10"/>
        </w:numPr>
      </w:pPr>
      <w:r w:rsidRPr="00470FF5">
        <w:t>APIS can be implemented afterwards</w:t>
      </w:r>
    </w:p>
    <w:p w14:paraId="066755C9" w14:textId="77777777" w:rsidR="003C329B" w:rsidRPr="00470FF5" w:rsidRDefault="003C329B" w:rsidP="00470FF5">
      <w:pPr>
        <w:pStyle w:val="EditorsNote"/>
        <w:numPr>
          <w:ilvl w:val="0"/>
          <w:numId w:val="10"/>
        </w:numPr>
      </w:pPr>
      <w:r w:rsidRPr="00470FF5">
        <w:t>Directly in Android</w:t>
      </w:r>
    </w:p>
    <w:p w14:paraId="4552BDFC" w14:textId="77777777" w:rsidR="003C329B" w:rsidRPr="00470FF5" w:rsidRDefault="003C329B" w:rsidP="00470FF5">
      <w:pPr>
        <w:pStyle w:val="EditorsNote"/>
        <w:numPr>
          <w:ilvl w:val="0"/>
          <w:numId w:val="10"/>
        </w:numPr>
      </w:pPr>
      <w:r w:rsidRPr="00470FF5">
        <w:lastRenderedPageBreak/>
        <w:t>below an existing Android API such that Android can be built on top</w:t>
      </w:r>
    </w:p>
    <w:p w14:paraId="124F4EB5" w14:textId="77777777" w:rsidR="003C329B" w:rsidRPr="00B333B3" w:rsidRDefault="003C329B" w:rsidP="00470FF5">
      <w:pPr>
        <w:pStyle w:val="EditorsNote"/>
        <w:rPr>
          <w:lang w:val="en-US"/>
        </w:rPr>
      </w:pPr>
      <w:r w:rsidRPr="00B333B3">
        <w:rPr>
          <w:lang w:val="en-US"/>
        </w:rPr>
        <w:t>What may be properties of an MSE?</w:t>
      </w:r>
    </w:p>
    <w:p w14:paraId="078B2749" w14:textId="77777777" w:rsidR="003C329B" w:rsidRPr="00470FF5" w:rsidRDefault="003C329B" w:rsidP="00470FF5">
      <w:pPr>
        <w:pStyle w:val="EditorsNote"/>
        <w:numPr>
          <w:ilvl w:val="0"/>
          <w:numId w:val="9"/>
        </w:numPr>
      </w:pPr>
      <w:r w:rsidRPr="00470FF5">
        <w:t>It may have states: idle, active, inactive</w:t>
      </w:r>
    </w:p>
    <w:p w14:paraId="006ED179" w14:textId="77777777" w:rsidR="003C329B" w:rsidRPr="00470FF5" w:rsidRDefault="003C329B" w:rsidP="00470FF5">
      <w:pPr>
        <w:pStyle w:val="EditorsNote"/>
        <w:numPr>
          <w:ilvl w:val="0"/>
          <w:numId w:val="9"/>
        </w:numPr>
      </w:pPr>
      <w:r w:rsidRPr="00470FF5">
        <w:t>Follow functional requirements</w:t>
      </w:r>
    </w:p>
    <w:p w14:paraId="3666BA0B" w14:textId="77777777" w:rsidR="003C329B" w:rsidRPr="00470FF5" w:rsidRDefault="003C329B" w:rsidP="00470FF5">
      <w:pPr>
        <w:pStyle w:val="EditorsNote"/>
        <w:numPr>
          <w:ilvl w:val="0"/>
          <w:numId w:val="9"/>
        </w:numPr>
      </w:pPr>
      <w:r w:rsidRPr="00470FF5">
        <w:t>Possibly even fulfil performance requirements?</w:t>
      </w:r>
    </w:p>
    <w:p w14:paraId="1DFBFC7C" w14:textId="77777777" w:rsidR="003C329B" w:rsidRPr="00B333B3" w:rsidRDefault="003C329B" w:rsidP="00470FF5">
      <w:pPr>
        <w:pStyle w:val="EditorsNote"/>
        <w:rPr>
          <w:lang w:val="en-US"/>
        </w:rPr>
      </w:pPr>
      <w:r w:rsidRPr="00B333B3">
        <w:rPr>
          <w:lang w:val="en-US"/>
        </w:rPr>
        <w:t>What may be documented for an an MSE or an MSE profile?</w:t>
      </w:r>
    </w:p>
    <w:p w14:paraId="6711E0BC" w14:textId="415E8C1F" w:rsidR="003C329B" w:rsidRPr="00470FF5" w:rsidRDefault="003C329B" w:rsidP="00470FF5">
      <w:pPr>
        <w:pStyle w:val="EditorsNote"/>
        <w:numPr>
          <w:ilvl w:val="0"/>
          <w:numId w:val="8"/>
        </w:numPr>
      </w:pPr>
      <w:r w:rsidRPr="00470FF5">
        <w:t>Call flows and procedures</w:t>
      </w:r>
      <w:r w:rsidR="00A67506">
        <w:t xml:space="preserve"> should be made mandatory</w:t>
      </w:r>
    </w:p>
    <w:p w14:paraId="33E77546" w14:textId="77777777" w:rsidR="003C329B" w:rsidRPr="00470FF5" w:rsidRDefault="003C329B" w:rsidP="00470FF5">
      <w:pPr>
        <w:pStyle w:val="EditorsNote"/>
        <w:numPr>
          <w:ilvl w:val="0"/>
          <w:numId w:val="8"/>
        </w:numPr>
      </w:pPr>
      <w:r w:rsidRPr="00470FF5">
        <w:t>Methods and APIs</w:t>
      </w:r>
    </w:p>
    <w:p w14:paraId="518AC443" w14:textId="77777777" w:rsidR="003C329B" w:rsidRDefault="003C329B" w:rsidP="00470FF5">
      <w:pPr>
        <w:pStyle w:val="EditorsNote"/>
        <w:numPr>
          <w:ilvl w:val="0"/>
          <w:numId w:val="8"/>
        </w:numPr>
      </w:pPr>
      <w:r w:rsidRPr="00470FF5">
        <w:t>Pre and post conditions</w:t>
      </w:r>
    </w:p>
    <w:p w14:paraId="53982344" w14:textId="77777777" w:rsidR="003C329B" w:rsidRPr="004462B6" w:rsidRDefault="003C329B" w:rsidP="003C329B">
      <w:pPr>
        <w:pStyle w:val="EditorsNote"/>
        <w:ind w:left="284" w:firstLine="0"/>
      </w:pPr>
      <w:r>
        <w:t>Use TS 26.347 as a baseline for MSE documentation, but improve on systematics. Reuse some concepts from HTML-5 video element and MSE.</w:t>
      </w:r>
    </w:p>
    <w:p w14:paraId="09571E01" w14:textId="77777777" w:rsidR="003D3DE1" w:rsidRPr="003D3DE1" w:rsidRDefault="003D3DE1" w:rsidP="003D3DE1">
      <w:pPr>
        <w:pStyle w:val="EditorsNote"/>
      </w:pPr>
    </w:p>
    <w:p w14:paraId="17C58B0D" w14:textId="77777777" w:rsidR="00C47D0E" w:rsidRDefault="00C47D0E" w:rsidP="00C47D0E">
      <w:pPr>
        <w:pStyle w:val="Heading1"/>
      </w:pPr>
      <w:bookmarkStart w:id="39" w:name="_Toc100751935"/>
      <w:r>
        <w:t>6</w:t>
      </w:r>
      <w:r>
        <w:tab/>
        <w:t>Tools and Languages for better specifications</w:t>
      </w:r>
      <w:bookmarkEnd w:id="39"/>
    </w:p>
    <w:p w14:paraId="10743C5B" w14:textId="77777777" w:rsidR="00C47D0E" w:rsidRPr="003D3DE1" w:rsidRDefault="00C47D0E" w:rsidP="00C47D0E">
      <w:pPr>
        <w:pStyle w:val="EditorsNote"/>
      </w:pPr>
      <w:r>
        <w:t xml:space="preserve">Editor’s Note: </w:t>
      </w:r>
    </w:p>
    <w:p w14:paraId="563C1F3D" w14:textId="77777777" w:rsidR="00C47D0E" w:rsidRPr="00470FF5" w:rsidRDefault="00C47D0E" w:rsidP="00470FF5">
      <w:pPr>
        <w:pStyle w:val="EditorsNote"/>
        <w:ind w:left="1419"/>
      </w:pPr>
      <w:r w:rsidRPr="00470FF5">
        <w:t>What are reasonable abstraction languages?</w:t>
      </w:r>
    </w:p>
    <w:p w14:paraId="5B873921" w14:textId="77777777" w:rsidR="00C47D0E" w:rsidRPr="00470FF5" w:rsidRDefault="00C47D0E" w:rsidP="00470FF5">
      <w:pPr>
        <w:pStyle w:val="EditorsNote"/>
        <w:numPr>
          <w:ilvl w:val="0"/>
          <w:numId w:val="14"/>
        </w:numPr>
        <w:ind w:left="1212"/>
      </w:pPr>
      <w:r w:rsidRPr="00470FF5">
        <w:t>YAML</w:t>
      </w:r>
      <w:r>
        <w:t>/OpenAPIs =&gt; RESTFul APIs</w:t>
      </w:r>
    </w:p>
    <w:p w14:paraId="6DA79C40" w14:textId="77777777" w:rsidR="00C47D0E" w:rsidRPr="00470FF5" w:rsidRDefault="00C47D0E" w:rsidP="00470FF5">
      <w:pPr>
        <w:pStyle w:val="EditorsNote"/>
        <w:numPr>
          <w:ilvl w:val="0"/>
          <w:numId w:val="14"/>
        </w:numPr>
        <w:ind w:left="1212"/>
      </w:pPr>
      <w:r w:rsidRPr="00470FF5">
        <w:t>WebIDL</w:t>
      </w:r>
    </w:p>
    <w:p w14:paraId="5222275A" w14:textId="77777777" w:rsidR="00C47D0E" w:rsidRPr="00470FF5" w:rsidRDefault="00C47D0E" w:rsidP="00470FF5">
      <w:pPr>
        <w:pStyle w:val="EditorsNote"/>
        <w:numPr>
          <w:ilvl w:val="0"/>
          <w:numId w:val="14"/>
        </w:numPr>
        <w:ind w:left="1212"/>
      </w:pPr>
      <w:r w:rsidRPr="00470FF5">
        <w:t>others</w:t>
      </w:r>
    </w:p>
    <w:p w14:paraId="034C9B50" w14:textId="77777777" w:rsidR="00C47D0E" w:rsidRPr="00470FF5" w:rsidRDefault="00C47D0E" w:rsidP="00470FF5">
      <w:pPr>
        <w:pStyle w:val="EditorsNote"/>
        <w:ind w:left="1419"/>
      </w:pPr>
      <w:r w:rsidRPr="00470FF5">
        <w:t>Can we help documentation and specification using more tools?</w:t>
      </w:r>
    </w:p>
    <w:p w14:paraId="2CEF09F4" w14:textId="77777777" w:rsidR="00C47D0E" w:rsidRPr="00470FF5" w:rsidRDefault="00C47D0E" w:rsidP="00470FF5">
      <w:pPr>
        <w:pStyle w:val="EditorsNote"/>
        <w:numPr>
          <w:ilvl w:val="0"/>
          <w:numId w:val="15"/>
        </w:numPr>
        <w:ind w:left="1212"/>
      </w:pPr>
      <w:r w:rsidRPr="00470FF5">
        <w:t>MSC</w:t>
      </w:r>
    </w:p>
    <w:p w14:paraId="695DB0D4" w14:textId="77777777" w:rsidR="00C47D0E" w:rsidRPr="00470FF5" w:rsidRDefault="00C47D0E" w:rsidP="00470FF5">
      <w:pPr>
        <w:pStyle w:val="EditorsNote"/>
        <w:numPr>
          <w:ilvl w:val="0"/>
          <w:numId w:val="15"/>
        </w:numPr>
        <w:ind w:left="1212"/>
      </w:pPr>
      <w:r w:rsidRPr="00470FF5">
        <w:t>IDL Editors</w:t>
      </w:r>
    </w:p>
    <w:p w14:paraId="4A55A808" w14:textId="77777777" w:rsidR="00C47D0E" w:rsidRPr="003D3DE1" w:rsidRDefault="00C47D0E" w:rsidP="00C47D0E">
      <w:pPr>
        <w:pStyle w:val="EditorsNote"/>
        <w:numPr>
          <w:ilvl w:val="0"/>
          <w:numId w:val="15"/>
        </w:numPr>
        <w:ind w:left="1212"/>
      </w:pPr>
      <w:r w:rsidRPr="00470FF5">
        <w:t>Editing in markdown</w:t>
      </w:r>
      <w:r>
        <w:t>?</w:t>
      </w:r>
    </w:p>
    <w:p w14:paraId="531C0DC7" w14:textId="0BC43C81" w:rsidR="00C47D0E" w:rsidRDefault="00C47D0E" w:rsidP="00C47D0E">
      <w:pPr>
        <w:pStyle w:val="Heading1"/>
      </w:pPr>
      <w:bookmarkStart w:id="40" w:name="_Toc100751936"/>
      <w:r>
        <w:t>7</w:t>
      </w:r>
      <w:r>
        <w:tab/>
        <w:t>Specification Template for MSE</w:t>
      </w:r>
      <w:bookmarkEnd w:id="40"/>
    </w:p>
    <w:p w14:paraId="76496115" w14:textId="77777777" w:rsidR="00C47D0E" w:rsidRPr="003D3DE1" w:rsidRDefault="00C47D0E" w:rsidP="00C47D0E">
      <w:pPr>
        <w:pStyle w:val="EditorsNote"/>
      </w:pPr>
      <w:r>
        <w:t>Editor’s Note: add recipe on how develop a good specification for an MSE</w:t>
      </w:r>
    </w:p>
    <w:p w14:paraId="781E6201" w14:textId="13531BEB" w:rsidR="00C47D0E" w:rsidRDefault="00C47D0E" w:rsidP="00C47D0E">
      <w:pPr>
        <w:pStyle w:val="Heading1"/>
      </w:pPr>
      <w:bookmarkStart w:id="41" w:name="_Toc100751937"/>
      <w:r>
        <w:t>8</w:t>
      </w:r>
      <w:r>
        <w:tab/>
        <w:t>Potentially Relevant 5G Media Service Enablers</w:t>
      </w:r>
      <w:bookmarkEnd w:id="41"/>
    </w:p>
    <w:p w14:paraId="40A2B879" w14:textId="77777777" w:rsidR="00C47D0E" w:rsidRPr="003D3DE1" w:rsidRDefault="00C47D0E" w:rsidP="00C47D0E">
      <w:pPr>
        <w:pStyle w:val="EditorsNote"/>
      </w:pPr>
      <w:r>
        <w:t>Editor’s Note: collect MSEs that may be defined</w:t>
      </w:r>
    </w:p>
    <w:p w14:paraId="3D8BDA64" w14:textId="2EA1FED7" w:rsidR="00C47D0E" w:rsidRDefault="00C47D0E" w:rsidP="00C47D0E">
      <w:pPr>
        <w:pStyle w:val="Heading1"/>
      </w:pPr>
      <w:bookmarkStart w:id="42" w:name="_Toc100751938"/>
      <w:r>
        <w:t>9</w:t>
      </w:r>
      <w:r>
        <w:tab/>
        <w:t>Conclusions and Recommendations</w:t>
      </w:r>
      <w:bookmarkEnd w:id="42"/>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43" w:name="tsgNames"/>
      <w:bookmarkStart w:id="44" w:name="_Toc100751939"/>
      <w:bookmarkEnd w:id="43"/>
      <w:r w:rsidRPr="004D3578">
        <w:t>Annex &lt;A&gt; (</w:t>
      </w:r>
      <w:r w:rsidR="003D3DE1">
        <w:t>informative</w:t>
      </w:r>
      <w:r w:rsidRPr="004D3578">
        <w:t>):</w:t>
      </w:r>
      <w:r w:rsidRPr="004D3578">
        <w:br/>
        <w:t xml:space="preserve">&lt;Normative annex </w:t>
      </w:r>
      <w:r w:rsidR="006B30D0">
        <w:t>for a Technical Specification</w:t>
      </w:r>
      <w:r w:rsidRPr="004D3578">
        <w:t>&gt;</w:t>
      </w:r>
      <w:bookmarkEnd w:id="4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45" w:name="_Toc100751940"/>
      <w:r w:rsidRPr="004D3578">
        <w:lastRenderedPageBreak/>
        <w:t>Annex &lt;X&gt; (informative):</w:t>
      </w:r>
      <w:r w:rsidRPr="004D3578">
        <w:br/>
        <w:t>Change history</w:t>
      </w:r>
      <w:bookmarkStart w:id="46" w:name="historyclause"/>
      <w:bookmarkEnd w:id="46"/>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3E0554">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3E0554">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3E0554">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3E0554">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3E05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3E05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3E05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3E0554">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3E0554">
            <w:pPr>
              <w:pStyle w:val="TAC"/>
              <w:rPr>
                <w:sz w:val="16"/>
                <w:szCs w:val="16"/>
              </w:rPr>
            </w:pPr>
            <w:r>
              <w:rPr>
                <w:sz w:val="16"/>
                <w:szCs w:val="16"/>
              </w:rPr>
              <w:t>V0.2.0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DD12" w14:textId="77777777" w:rsidR="008A22CB" w:rsidRDefault="008A22CB">
      <w:r>
        <w:separator/>
      </w:r>
    </w:p>
  </w:endnote>
  <w:endnote w:type="continuationSeparator" w:id="0">
    <w:p w14:paraId="629F2FD7" w14:textId="77777777" w:rsidR="008A22CB" w:rsidRDefault="008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4D9B" w14:textId="77777777" w:rsidR="008A22CB" w:rsidRDefault="008A22CB">
      <w:r>
        <w:separator/>
      </w:r>
    </w:p>
  </w:footnote>
  <w:footnote w:type="continuationSeparator" w:id="0">
    <w:p w14:paraId="1312057A" w14:textId="77777777" w:rsidR="008A22CB" w:rsidRDefault="008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0480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291">
      <w:rPr>
        <w:rFonts w:ascii="Arial" w:hAnsi="Arial" w:cs="Arial"/>
        <w:b/>
        <w:noProof/>
        <w:sz w:val="18"/>
        <w:szCs w:val="18"/>
      </w:rPr>
      <w:t>3GPP TR 26.857 V0.2.0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D01D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29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5"/>
  </w:num>
  <w:num w:numId="6">
    <w:abstractNumId w:val="4"/>
  </w:num>
  <w:num w:numId="7">
    <w:abstractNumId w:val="8"/>
  </w:num>
  <w:num w:numId="8">
    <w:abstractNumId w:val="6"/>
  </w:num>
  <w:num w:numId="9">
    <w:abstractNumId w:val="10"/>
  </w:num>
  <w:num w:numId="10">
    <w:abstractNumId w:val="12"/>
  </w:num>
  <w:num w:numId="11">
    <w:abstractNumId w:val="9"/>
  </w:num>
  <w:num w:numId="12">
    <w:abstractNumId w:val="3"/>
  </w:num>
  <w:num w:numId="13">
    <w:abstractNumId w:val="13"/>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D4"/>
    <w:rsid w:val="00051834"/>
    <w:rsid w:val="00054A22"/>
    <w:rsid w:val="00062023"/>
    <w:rsid w:val="000655A6"/>
    <w:rsid w:val="00080512"/>
    <w:rsid w:val="00090D1D"/>
    <w:rsid w:val="000C47C3"/>
    <w:rsid w:val="000D58AB"/>
    <w:rsid w:val="00133525"/>
    <w:rsid w:val="001A4C42"/>
    <w:rsid w:val="001A7420"/>
    <w:rsid w:val="001B6637"/>
    <w:rsid w:val="001C21C3"/>
    <w:rsid w:val="001D02C2"/>
    <w:rsid w:val="001F08EA"/>
    <w:rsid w:val="001F0C1D"/>
    <w:rsid w:val="001F1132"/>
    <w:rsid w:val="001F168B"/>
    <w:rsid w:val="002347A2"/>
    <w:rsid w:val="00246251"/>
    <w:rsid w:val="002675F0"/>
    <w:rsid w:val="002760EE"/>
    <w:rsid w:val="002B6339"/>
    <w:rsid w:val="002E00EE"/>
    <w:rsid w:val="00307C1B"/>
    <w:rsid w:val="003172DC"/>
    <w:rsid w:val="0035462D"/>
    <w:rsid w:val="00356555"/>
    <w:rsid w:val="00362199"/>
    <w:rsid w:val="003765B8"/>
    <w:rsid w:val="00387095"/>
    <w:rsid w:val="003C329B"/>
    <w:rsid w:val="003C3971"/>
    <w:rsid w:val="003D3DE1"/>
    <w:rsid w:val="00423334"/>
    <w:rsid w:val="004345EC"/>
    <w:rsid w:val="00465515"/>
    <w:rsid w:val="00470FF5"/>
    <w:rsid w:val="0049751D"/>
    <w:rsid w:val="004C30AC"/>
    <w:rsid w:val="004D3578"/>
    <w:rsid w:val="004D7130"/>
    <w:rsid w:val="004E213A"/>
    <w:rsid w:val="004F0988"/>
    <w:rsid w:val="004F3340"/>
    <w:rsid w:val="0053388B"/>
    <w:rsid w:val="00535773"/>
    <w:rsid w:val="00536ABA"/>
    <w:rsid w:val="00543E6C"/>
    <w:rsid w:val="00565087"/>
    <w:rsid w:val="00597B11"/>
    <w:rsid w:val="005C283D"/>
    <w:rsid w:val="005D2E01"/>
    <w:rsid w:val="005D7526"/>
    <w:rsid w:val="005E4BB2"/>
    <w:rsid w:val="005F788A"/>
    <w:rsid w:val="00602AEA"/>
    <w:rsid w:val="00614FDF"/>
    <w:rsid w:val="0063543D"/>
    <w:rsid w:val="00647114"/>
    <w:rsid w:val="006912E9"/>
    <w:rsid w:val="00692CFF"/>
    <w:rsid w:val="006A323F"/>
    <w:rsid w:val="006B30D0"/>
    <w:rsid w:val="006C3D95"/>
    <w:rsid w:val="006E5C86"/>
    <w:rsid w:val="006F6070"/>
    <w:rsid w:val="00701116"/>
    <w:rsid w:val="00702E4A"/>
    <w:rsid w:val="0071174C"/>
    <w:rsid w:val="00713C44"/>
    <w:rsid w:val="00734A5B"/>
    <w:rsid w:val="0074026F"/>
    <w:rsid w:val="007429F6"/>
    <w:rsid w:val="00744E76"/>
    <w:rsid w:val="0074551E"/>
    <w:rsid w:val="00765EA3"/>
    <w:rsid w:val="00774DA4"/>
    <w:rsid w:val="00781F0F"/>
    <w:rsid w:val="007B600E"/>
    <w:rsid w:val="007E6C43"/>
    <w:rsid w:val="007F0F4A"/>
    <w:rsid w:val="007F31DB"/>
    <w:rsid w:val="008028A4"/>
    <w:rsid w:val="00826072"/>
    <w:rsid w:val="00830747"/>
    <w:rsid w:val="00875A3D"/>
    <w:rsid w:val="008768CA"/>
    <w:rsid w:val="00876D63"/>
    <w:rsid w:val="008A22CB"/>
    <w:rsid w:val="008C384C"/>
    <w:rsid w:val="008E2D68"/>
    <w:rsid w:val="008E6756"/>
    <w:rsid w:val="0090271F"/>
    <w:rsid w:val="00902E23"/>
    <w:rsid w:val="009114D7"/>
    <w:rsid w:val="0091348E"/>
    <w:rsid w:val="00917CCB"/>
    <w:rsid w:val="00933FB0"/>
    <w:rsid w:val="00942EC2"/>
    <w:rsid w:val="00953291"/>
    <w:rsid w:val="009F37B7"/>
    <w:rsid w:val="00A10F02"/>
    <w:rsid w:val="00A164B4"/>
    <w:rsid w:val="00A26956"/>
    <w:rsid w:val="00A27486"/>
    <w:rsid w:val="00A43B18"/>
    <w:rsid w:val="00A53724"/>
    <w:rsid w:val="00A56066"/>
    <w:rsid w:val="00A6750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3CF6"/>
    <w:rsid w:val="00C1496A"/>
    <w:rsid w:val="00C33079"/>
    <w:rsid w:val="00C45231"/>
    <w:rsid w:val="00C47D0E"/>
    <w:rsid w:val="00C551FF"/>
    <w:rsid w:val="00C72833"/>
    <w:rsid w:val="00C80F1D"/>
    <w:rsid w:val="00C91962"/>
    <w:rsid w:val="00C93F40"/>
    <w:rsid w:val="00CA3D0C"/>
    <w:rsid w:val="00CE4A0C"/>
    <w:rsid w:val="00CF7D90"/>
    <w:rsid w:val="00D442AC"/>
    <w:rsid w:val="00D57972"/>
    <w:rsid w:val="00D675A9"/>
    <w:rsid w:val="00D738D6"/>
    <w:rsid w:val="00D755EB"/>
    <w:rsid w:val="00D76048"/>
    <w:rsid w:val="00D82E6F"/>
    <w:rsid w:val="00D86E31"/>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B073C"/>
    <w:rsid w:val="00EC4A25"/>
    <w:rsid w:val="00EE28A4"/>
    <w:rsid w:val="00EF608C"/>
    <w:rsid w:val="00F025A2"/>
    <w:rsid w:val="00F04712"/>
    <w:rsid w:val="00F13360"/>
    <w:rsid w:val="00F22EC7"/>
    <w:rsid w:val="00F325C8"/>
    <w:rsid w:val="00F653B8"/>
    <w:rsid w:val="00F75319"/>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android.com/reference/android/telephony/mbms/package-summary"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2386</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2022-04-13T12:18:00Z</dcterms:created>
  <dcterms:modified xsi:type="dcterms:W3CDTF">2022-04-13T12:27:00Z</dcterms:modified>
</cp:coreProperties>
</file>