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68DA48" w14:textId="22A4A824" w:rsidR="00B4140D" w:rsidRPr="00492D48" w:rsidRDefault="004E5BA2" w:rsidP="00B4140D">
      <w:pPr>
        <w:pStyle w:val="Grilleclaire-Accent32"/>
        <w:tabs>
          <w:tab w:val="right" w:pos="9639"/>
        </w:tabs>
        <w:spacing w:after="0"/>
        <w:ind w:left="0"/>
        <w:rPr>
          <w:b/>
          <w:noProof/>
          <w:sz w:val="24"/>
          <w:lang w:val="de-DE"/>
        </w:rPr>
      </w:pPr>
      <w:bookmarkStart w:id="0" w:name="OLE_LINK2"/>
      <w:r w:rsidRPr="00492D48">
        <w:rPr>
          <w:b/>
          <w:noProof/>
          <w:sz w:val="24"/>
          <w:lang w:val="de-DE"/>
        </w:rPr>
        <w:t>3GPP TSG SA WG4#11</w:t>
      </w:r>
      <w:r w:rsidR="005E4225" w:rsidRPr="00492D48">
        <w:rPr>
          <w:b/>
          <w:noProof/>
          <w:sz w:val="24"/>
          <w:lang w:val="de-DE"/>
        </w:rPr>
        <w:t>8</w:t>
      </w:r>
      <w:r w:rsidRPr="00492D48">
        <w:rPr>
          <w:b/>
          <w:noProof/>
          <w:sz w:val="24"/>
          <w:lang w:val="de-DE"/>
        </w:rPr>
        <w:t>e</w:t>
      </w:r>
      <w:r w:rsidR="00B4140D" w:rsidRPr="00492D48">
        <w:rPr>
          <w:b/>
          <w:noProof/>
          <w:sz w:val="24"/>
          <w:lang w:val="de-DE"/>
        </w:rPr>
        <w:tab/>
      </w:r>
      <w:r w:rsidR="00EB27C6" w:rsidRPr="00492D48">
        <w:rPr>
          <w:b/>
          <w:noProof/>
          <w:sz w:val="24"/>
          <w:lang w:val="de-DE"/>
        </w:rPr>
        <w:t>S4</w:t>
      </w:r>
      <w:r w:rsidR="00492D48" w:rsidRPr="00492D48">
        <w:rPr>
          <w:b/>
          <w:noProof/>
          <w:sz w:val="24"/>
          <w:lang w:val="de-DE"/>
        </w:rPr>
        <w:t>-</w:t>
      </w:r>
      <w:r w:rsidR="00EB27C6" w:rsidRPr="00492D48">
        <w:rPr>
          <w:b/>
          <w:noProof/>
          <w:sz w:val="24"/>
          <w:lang w:val="de-DE"/>
        </w:rPr>
        <w:t>220</w:t>
      </w:r>
      <w:r w:rsidR="00FA6419">
        <w:rPr>
          <w:b/>
          <w:noProof/>
          <w:sz w:val="24"/>
          <w:lang w:val="de-DE"/>
        </w:rPr>
        <w:t>430</w:t>
      </w:r>
    </w:p>
    <w:bookmarkEnd w:id="0"/>
    <w:p w14:paraId="52D4CE2D" w14:textId="0F3C4770" w:rsidR="00D83946" w:rsidRPr="00660695" w:rsidRDefault="00527FA8" w:rsidP="00660695">
      <w:pPr>
        <w:pStyle w:val="Grilleclaire-Accent32"/>
        <w:tabs>
          <w:tab w:val="right" w:pos="9639"/>
        </w:tabs>
        <w:spacing w:after="0"/>
        <w:ind w:left="0"/>
        <w:rPr>
          <w:b/>
          <w:i/>
          <w:noProof/>
          <w:sz w:val="28"/>
        </w:rPr>
      </w:pPr>
      <w:r w:rsidRPr="00527FA8">
        <w:rPr>
          <w:b/>
          <w:noProof/>
          <w:sz w:val="24"/>
        </w:rPr>
        <w:t xml:space="preserve">E-meeting, </w:t>
      </w:r>
      <w:r w:rsidR="00492D48">
        <w:rPr>
          <w:b/>
          <w:noProof/>
          <w:sz w:val="24"/>
        </w:rPr>
        <w:t>6</w:t>
      </w:r>
      <w:r w:rsidRPr="00527FA8">
        <w:rPr>
          <w:b/>
          <w:noProof/>
          <w:sz w:val="24"/>
        </w:rPr>
        <w:t xml:space="preserve">th – </w:t>
      </w:r>
      <w:r w:rsidR="00492D48">
        <w:rPr>
          <w:b/>
          <w:noProof/>
          <w:sz w:val="24"/>
        </w:rPr>
        <w:t>14th</w:t>
      </w:r>
      <w:r w:rsidRPr="00527FA8">
        <w:rPr>
          <w:b/>
          <w:noProof/>
          <w:sz w:val="24"/>
        </w:rPr>
        <w:t xml:space="preserve"> </w:t>
      </w:r>
      <w:r w:rsidR="00E03B5C">
        <w:rPr>
          <w:b/>
          <w:noProof/>
          <w:sz w:val="24"/>
        </w:rPr>
        <w:t>April</w:t>
      </w:r>
      <w:r w:rsidRPr="00527FA8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2</w:t>
      </w:r>
      <w:r w:rsidR="00B4140D" w:rsidRPr="00B4140D">
        <w:rPr>
          <w:b/>
          <w:noProof/>
          <w:sz w:val="24"/>
        </w:rPr>
        <w:tab/>
      </w:r>
      <w:r w:rsidR="009770AC">
        <w:rPr>
          <w:b/>
          <w:noProof/>
          <w:sz w:val="24"/>
        </w:rPr>
        <w:t>revision of S4-220</w:t>
      </w:r>
      <w:r w:rsidR="008A38F0">
        <w:rPr>
          <w:b/>
          <w:noProof/>
          <w:sz w:val="24"/>
        </w:rPr>
        <w:t>368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BE3E3D3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D26E72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D49AE0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A822BD" w14:textId="6730EF54" w:rsidR="001E41F3" w:rsidRDefault="0053535C">
            <w:pPr>
              <w:pStyle w:val="CRCoverPage"/>
              <w:spacing w:after="0"/>
              <w:jc w:val="center"/>
              <w:rPr>
                <w:noProof/>
              </w:rPr>
            </w:pPr>
            <w:r w:rsidRPr="0053535C">
              <w:rPr>
                <w:b/>
                <w:noProof/>
                <w:sz w:val="32"/>
                <w:highlight w:val="yellow"/>
              </w:rPr>
              <w:t>PSEUDO</w:t>
            </w:r>
            <w:r w:rsidR="00DC3278"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798ED9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A769F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5CAC1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0DF90E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BC78A1F" w14:textId="3CFB6977" w:rsidR="001E41F3" w:rsidRPr="00410371" w:rsidRDefault="00DC3278" w:rsidP="00DC327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DC3278">
              <w:rPr>
                <w:b/>
                <w:noProof/>
                <w:sz w:val="28"/>
              </w:rPr>
              <w:t>26</w:t>
            </w:r>
            <w:r>
              <w:t>.</w:t>
            </w:r>
            <w:r w:rsidR="009554F9">
              <w:rPr>
                <w:b/>
                <w:noProof/>
                <w:sz w:val="28"/>
              </w:rPr>
              <w:t>955</w:t>
            </w:r>
          </w:p>
        </w:tc>
        <w:tc>
          <w:tcPr>
            <w:tcW w:w="709" w:type="dxa"/>
          </w:tcPr>
          <w:p w14:paraId="210A9FA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F9C9693" w14:textId="4EA5B0EA" w:rsidR="001E41F3" w:rsidRPr="00410371" w:rsidRDefault="0053535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pseudo</w:t>
            </w:r>
          </w:p>
        </w:tc>
        <w:tc>
          <w:tcPr>
            <w:tcW w:w="709" w:type="dxa"/>
          </w:tcPr>
          <w:p w14:paraId="2549605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B02BD42" w14:textId="2AD23825" w:rsidR="001E41F3" w:rsidRPr="00410371" w:rsidRDefault="0053535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03234EE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C973AD9" w14:textId="1D4026EA" w:rsidR="001E41F3" w:rsidRPr="00195208" w:rsidRDefault="009554F9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>
              <w:rPr>
                <w:b/>
                <w:bCs/>
                <w:noProof/>
                <w:sz w:val="28"/>
              </w:rPr>
              <w:t>1</w:t>
            </w:r>
            <w:r w:rsidR="00E56FEC">
              <w:rPr>
                <w:b/>
                <w:bCs/>
                <w:noProof/>
                <w:sz w:val="28"/>
              </w:rPr>
              <w:t>.</w:t>
            </w:r>
            <w:r w:rsidR="00EB27C6">
              <w:rPr>
                <w:b/>
                <w:bCs/>
                <w:noProof/>
                <w:sz w:val="28"/>
              </w:rPr>
              <w:t>5.</w:t>
            </w:r>
            <w:r w:rsidR="005E4225">
              <w:rPr>
                <w:b/>
                <w:bCs/>
                <w:noProof/>
                <w:sz w:val="28"/>
              </w:rPr>
              <w:t>2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0B9A0D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CFBA7A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424FC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B0CBEB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D5BEFD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24204A5" w14:textId="77777777" w:rsidTr="00547111">
        <w:tc>
          <w:tcPr>
            <w:tcW w:w="9641" w:type="dxa"/>
            <w:gridSpan w:val="9"/>
          </w:tcPr>
          <w:p w14:paraId="12FDEB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9B8FCE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A37A913" w14:textId="77777777" w:rsidTr="00A7671C">
        <w:tc>
          <w:tcPr>
            <w:tcW w:w="2835" w:type="dxa"/>
          </w:tcPr>
          <w:p w14:paraId="38CB881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33056C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07D351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E6B248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66039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7A4DE6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AF5A6F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D13CB8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B745D9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45E065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82E806B" w14:textId="77777777" w:rsidTr="00547111">
        <w:tc>
          <w:tcPr>
            <w:tcW w:w="9640" w:type="dxa"/>
            <w:gridSpan w:val="11"/>
          </w:tcPr>
          <w:p w14:paraId="7626C3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A53F8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B0173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B2D514" w14:textId="22C9AB07" w:rsidR="001E41F3" w:rsidRPr="004F2C53" w:rsidRDefault="00385008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385008">
              <w:rPr>
                <w:b/>
                <w:bCs/>
              </w:rPr>
              <w:t>[FS_5G_Video] Characterization Updates</w:t>
            </w:r>
          </w:p>
        </w:tc>
      </w:tr>
      <w:tr w:rsidR="001E41F3" w14:paraId="188404B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81E62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C67E33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108B00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B62E5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71B6544" w14:textId="3AD5ABFB" w:rsidR="001E41F3" w:rsidRDefault="001952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Incorporated</w:t>
            </w:r>
          </w:p>
        </w:tc>
      </w:tr>
      <w:tr w:rsidR="001E41F3" w14:paraId="39863E1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54E91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57EB8DA" w14:textId="4ABC50AD" w:rsidR="001E41F3" w:rsidRDefault="00DC327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36C9B10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08C9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221691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04002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996EA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336C1FB" w14:textId="47D7DB04" w:rsidR="001E41F3" w:rsidRDefault="0053535C">
            <w:pPr>
              <w:pStyle w:val="CRCoverPage"/>
              <w:spacing w:after="0"/>
              <w:ind w:left="100"/>
              <w:rPr>
                <w:noProof/>
              </w:rPr>
            </w:pPr>
            <w:r>
              <w:t>FS_5GVideo</w:t>
            </w:r>
          </w:p>
        </w:tc>
        <w:tc>
          <w:tcPr>
            <w:tcW w:w="567" w:type="dxa"/>
            <w:tcBorders>
              <w:left w:val="nil"/>
            </w:tcBorders>
          </w:tcPr>
          <w:p w14:paraId="66BC6E68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E47C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993A57A" w14:textId="0D2A932F" w:rsidR="001E41F3" w:rsidRDefault="00E33B41">
            <w:pPr>
              <w:pStyle w:val="CRCoverPage"/>
              <w:spacing w:after="0"/>
              <w:ind w:left="100"/>
              <w:rPr>
                <w:noProof/>
              </w:rPr>
            </w:pPr>
            <w:r>
              <w:t>31</w:t>
            </w:r>
            <w:r w:rsidR="00174E98">
              <w:t>/</w:t>
            </w:r>
            <w:r w:rsidR="006C7743">
              <w:t>0</w:t>
            </w:r>
            <w:r w:rsidR="005113B0">
              <w:t>3</w:t>
            </w:r>
            <w:r w:rsidR="00174E98">
              <w:t>/202</w:t>
            </w:r>
            <w:r w:rsidR="006C7743">
              <w:t>2</w:t>
            </w:r>
          </w:p>
        </w:tc>
      </w:tr>
      <w:tr w:rsidR="001E41F3" w14:paraId="32DDBB4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A23AC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4B661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3D1E3F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62337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02628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0D8DA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F6644F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171B8F1" w14:textId="442A30F6" w:rsidR="001E41F3" w:rsidRDefault="00174E98" w:rsidP="00DC3278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2D0A1F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8E30F60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D18CA6" w14:textId="0D011370" w:rsidR="001E41F3" w:rsidRDefault="0099221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C3278">
              <w:rPr>
                <w:noProof/>
              </w:rPr>
              <w:t>17</w:t>
            </w:r>
            <w:r>
              <w:rPr>
                <w:noProof/>
              </w:rPr>
              <w:fldChar w:fldCharType="end"/>
            </w:r>
            <w:r w:rsidR="00DC3278">
              <w:rPr>
                <w:noProof/>
              </w:rPr>
              <w:t xml:space="preserve"> </w:t>
            </w:r>
          </w:p>
        </w:tc>
      </w:tr>
      <w:tr w:rsidR="001E41F3" w14:paraId="3C3598FB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E0109B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8DF034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E8DAB6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BF5B53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7B99B05" w14:textId="77777777" w:rsidTr="00547111">
        <w:tc>
          <w:tcPr>
            <w:tcW w:w="1843" w:type="dxa"/>
          </w:tcPr>
          <w:p w14:paraId="6F3AB02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98468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96A15C" w14:textId="77777777" w:rsidTr="00EB27C6">
        <w:trPr>
          <w:trHeight w:val="840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67CE9A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1BA505" w14:textId="7D7CCBF8" w:rsidR="00745308" w:rsidRPr="00BE417F" w:rsidRDefault="00EC3AE4" w:rsidP="0075506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/>
              </w:rPr>
            </w:pPr>
            <w:r>
              <w:rPr>
                <w:lang w:val="en-US"/>
              </w:rPr>
              <w:t>This document provides an update of the characterization</w:t>
            </w:r>
            <w:r w:rsidR="0044211B">
              <w:rPr>
                <w:lang w:val="en-US"/>
              </w:rPr>
              <w:t xml:space="preserve"> based on all collected and submitted results</w:t>
            </w:r>
            <w:r w:rsidR="00670401">
              <w:rPr>
                <w:lang w:val="en-US"/>
              </w:rPr>
              <w:t>. It also consolidates the data on the server.</w:t>
            </w:r>
          </w:p>
        </w:tc>
      </w:tr>
      <w:tr w:rsidR="001E41F3" w14:paraId="613C1E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B9198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14C7A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06817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6402A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C2B7D5" w14:textId="77777777" w:rsidR="001F3A2A" w:rsidRDefault="008A38F0" w:rsidP="00074D4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/>
              </w:rPr>
            </w:pPr>
            <w:r>
              <w:rPr>
                <w:lang w:val="en-US"/>
              </w:rPr>
              <w:t>Many:</w:t>
            </w:r>
          </w:p>
          <w:p w14:paraId="4318EF8D" w14:textId="50409F1C" w:rsidR="008A38F0" w:rsidRDefault="008A38F0" w:rsidP="008A38F0">
            <w:pPr>
              <w:pStyle w:val="ListParagraph"/>
              <w:numPr>
                <w:ilvl w:val="0"/>
                <w:numId w:val="76"/>
              </w:numPr>
              <w:rPr>
                <w:lang w:val="en-US"/>
              </w:rPr>
            </w:pPr>
            <w:r>
              <w:rPr>
                <w:lang w:val="en-US"/>
              </w:rPr>
              <w:t>Data base updates</w:t>
            </w:r>
          </w:p>
          <w:p w14:paraId="5A24C3B2" w14:textId="02407536" w:rsidR="008A38F0" w:rsidRDefault="008A38F0" w:rsidP="008A38F0">
            <w:pPr>
              <w:pStyle w:val="ListParagraph"/>
              <w:numPr>
                <w:ilvl w:val="0"/>
                <w:numId w:val="76"/>
              </w:numPr>
              <w:rPr>
                <w:lang w:val="en-US"/>
              </w:rPr>
            </w:pPr>
            <w:r>
              <w:rPr>
                <w:lang w:val="en-US"/>
              </w:rPr>
              <w:t>Metrics consolidation</w:t>
            </w:r>
          </w:p>
          <w:p w14:paraId="49C6E330" w14:textId="179BD4D5" w:rsidR="008A38F0" w:rsidRPr="008A38F0" w:rsidRDefault="008A38F0" w:rsidP="008A38F0">
            <w:pPr>
              <w:pStyle w:val="ListParagraph"/>
              <w:numPr>
                <w:ilvl w:val="0"/>
                <w:numId w:val="76"/>
              </w:numPr>
              <w:rPr>
                <w:lang w:val="en-US"/>
              </w:rPr>
            </w:pPr>
            <w:r>
              <w:rPr>
                <w:lang w:val="en-US"/>
              </w:rPr>
              <w:t>Characterization additions</w:t>
            </w:r>
          </w:p>
        </w:tc>
      </w:tr>
      <w:tr w:rsidR="001E41F3" w14:paraId="2255ACA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A110E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11B4E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EF0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BCC647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3824F7" w14:textId="1F087D4B" w:rsidR="001E41F3" w:rsidRDefault="001E41F3" w:rsidP="001F3A2A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0D76715" w14:textId="77777777" w:rsidTr="00547111">
        <w:tc>
          <w:tcPr>
            <w:tcW w:w="2694" w:type="dxa"/>
            <w:gridSpan w:val="2"/>
          </w:tcPr>
          <w:p w14:paraId="73E69B0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0D75B5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93B89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9A41B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D7959E" w14:textId="4D823006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8C278F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1CA1A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71D9E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A6D2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A899F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267B1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14CA7E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4D10EA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32BBAB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5C07B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D6FE3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E29A5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845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5AE140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42BFB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F5502F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4C298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E17EC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C9594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071FEF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4EEFE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2F7437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EDBF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28E00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26615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3709AC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EE6DC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7C48C76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E3041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20CF7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E55230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A4D381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6EF260" w14:textId="1C0DF487" w:rsidR="0038078B" w:rsidRPr="00B44FAD" w:rsidRDefault="0038078B" w:rsidP="00B442C6"/>
        </w:tc>
      </w:tr>
      <w:tr w:rsidR="008863B9" w:rsidRPr="008863B9" w14:paraId="3F4F9B3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32E327E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E53C8EB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3B2B89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035204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6E6202" w14:textId="715C2DBB" w:rsidR="0037272A" w:rsidRPr="0037272A" w:rsidRDefault="0037272A" w:rsidP="00336FAC">
            <w:pPr>
              <w:pStyle w:val="NormalWeb"/>
              <w:spacing w:before="0" w:beforeAutospacing="0" w:after="0" w:afterAutospacing="0"/>
              <w:rPr>
                <w:b/>
                <w:noProof/>
              </w:rPr>
            </w:pPr>
          </w:p>
        </w:tc>
      </w:tr>
    </w:tbl>
    <w:p w14:paraId="6D5FF34F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A73803B" w14:textId="1C61B4FD" w:rsidR="00800C7B" w:rsidRDefault="00800C7B" w:rsidP="00800C7B">
      <w:pPr>
        <w:rPr>
          <w:b/>
          <w:sz w:val="28"/>
          <w:highlight w:val="yellow"/>
        </w:rPr>
      </w:pPr>
      <w:bookmarkStart w:id="3" w:name="_Toc96544996"/>
      <w:r w:rsidRPr="003057AB">
        <w:rPr>
          <w:b/>
          <w:sz w:val="28"/>
          <w:highlight w:val="yellow"/>
        </w:rPr>
        <w:lastRenderedPageBreak/>
        <w:t xml:space="preserve">===== </w:t>
      </w:r>
      <w:r>
        <w:rPr>
          <w:b/>
          <w:sz w:val="28"/>
          <w:highlight w:val="yellow"/>
        </w:rPr>
        <w:fldChar w:fldCharType="begin"/>
      </w:r>
      <w:r>
        <w:rPr>
          <w:b/>
          <w:sz w:val="28"/>
          <w:highlight w:val="yellow"/>
        </w:rPr>
        <w:instrText xml:space="preserve"> AUTONUM  </w:instrText>
      </w:r>
      <w:r>
        <w:rPr>
          <w:b/>
          <w:sz w:val="28"/>
          <w:highlight w:val="yellow"/>
        </w:rPr>
        <w:fldChar w:fldCharType="end"/>
      </w:r>
      <w:r>
        <w:rPr>
          <w:b/>
          <w:sz w:val="28"/>
          <w:highlight w:val="yellow"/>
        </w:rPr>
        <w:t xml:space="preserve"> </w:t>
      </w:r>
      <w:proofErr w:type="gramStart"/>
      <w:r w:rsidRPr="003057AB">
        <w:rPr>
          <w:b/>
          <w:sz w:val="28"/>
          <w:highlight w:val="yellow"/>
        </w:rPr>
        <w:t>CHANGE  =</w:t>
      </w:r>
      <w:proofErr w:type="gramEnd"/>
      <w:r w:rsidRPr="003057AB">
        <w:rPr>
          <w:b/>
          <w:sz w:val="28"/>
          <w:highlight w:val="yellow"/>
        </w:rPr>
        <w:t>====</w:t>
      </w:r>
    </w:p>
    <w:bookmarkEnd w:id="3"/>
    <w:p w14:paraId="6B690D5F" w14:textId="31963769" w:rsidR="00385008" w:rsidRDefault="00385008" w:rsidP="00800C7B">
      <w:pPr>
        <w:rPr>
          <w:b/>
          <w:sz w:val="28"/>
          <w:highlight w:val="yellow"/>
        </w:rPr>
      </w:pPr>
    </w:p>
    <w:sectPr w:rsidR="00385008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30F020" w14:textId="77777777" w:rsidR="005B46C4" w:rsidRDefault="005B46C4">
      <w:r>
        <w:separator/>
      </w:r>
    </w:p>
  </w:endnote>
  <w:endnote w:type="continuationSeparator" w:id="0">
    <w:p w14:paraId="3C1DA665" w14:textId="77777777" w:rsidR="005B46C4" w:rsidRDefault="005B46C4">
      <w:r>
        <w:continuationSeparator/>
      </w:r>
    </w:p>
  </w:endnote>
  <w:endnote w:type="continuationNotice" w:id="1">
    <w:p w14:paraId="0952FA12" w14:textId="77777777" w:rsidR="005B46C4" w:rsidRDefault="005B46C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eiryo UI">
    <w:charset w:val="80"/>
    <w:family w:val="swiss"/>
    <w:pitch w:val="variable"/>
    <w:sig w:usb0="E00002FF" w:usb1="6AC7FFFF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Courier">
    <w:altName w:val="Courier New"/>
    <w:panose1 w:val="02070409020205020404"/>
    <w:charset w:val="00"/>
    <w:family w:val="auto"/>
    <w:notTrueType/>
    <w:pitch w:val="variable"/>
    <w:sig w:usb0="00000003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B5EE98" w14:textId="77777777" w:rsidR="005B46C4" w:rsidRDefault="005B46C4">
      <w:r>
        <w:separator/>
      </w:r>
    </w:p>
  </w:footnote>
  <w:footnote w:type="continuationSeparator" w:id="0">
    <w:p w14:paraId="29A063BC" w14:textId="77777777" w:rsidR="005B46C4" w:rsidRDefault="005B46C4">
      <w:r>
        <w:continuationSeparator/>
      </w:r>
    </w:p>
  </w:footnote>
  <w:footnote w:type="continuationNotice" w:id="1">
    <w:p w14:paraId="002AAFB5" w14:textId="77777777" w:rsidR="005B46C4" w:rsidRDefault="005B46C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C6879A" w14:textId="77777777" w:rsidR="0031673B" w:rsidRDefault="0031673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42079B" w14:textId="77777777" w:rsidR="0031673B" w:rsidRDefault="0031673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7A1EEF" w14:textId="77777777" w:rsidR="0031673B" w:rsidRDefault="0031673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C3BCA6" w14:textId="77777777" w:rsidR="0031673B" w:rsidRDefault="0031673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B60B1A"/>
    <w:multiLevelType w:val="hybridMultilevel"/>
    <w:tmpl w:val="A72A7280"/>
    <w:lvl w:ilvl="0" w:tplc="5AF273B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C35021"/>
    <w:multiLevelType w:val="multilevel"/>
    <w:tmpl w:val="7F4614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76315B2"/>
    <w:multiLevelType w:val="hybridMultilevel"/>
    <w:tmpl w:val="37FC0858"/>
    <w:lvl w:ilvl="0" w:tplc="D0FCDF62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E62E1E"/>
    <w:multiLevelType w:val="hybridMultilevel"/>
    <w:tmpl w:val="C444186C"/>
    <w:lvl w:ilvl="0" w:tplc="2D22DF8E">
      <w:start w:val="1"/>
      <w:numFmt w:val="bullet"/>
      <w:lvlText w:val="–"/>
      <w:lvlJc w:val="left"/>
      <w:pPr>
        <w:ind w:left="420" w:hanging="420"/>
      </w:pPr>
      <w:rPr>
        <w:rFonts w:ascii="Meiryo UI" w:eastAsia="Meiryo UI" w:hAnsi="Meiryo UI" w:cs="Times New Roman" w:hint="eastAsia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A481132"/>
    <w:multiLevelType w:val="multilevel"/>
    <w:tmpl w:val="A1C47C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C205901"/>
    <w:multiLevelType w:val="hybridMultilevel"/>
    <w:tmpl w:val="01403EDE"/>
    <w:lvl w:ilvl="0" w:tplc="AC04A510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0E5F11AD"/>
    <w:multiLevelType w:val="hybridMultilevel"/>
    <w:tmpl w:val="7FC8BE6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6328E6"/>
    <w:multiLevelType w:val="hybridMultilevel"/>
    <w:tmpl w:val="6D20D2E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119775DA"/>
    <w:multiLevelType w:val="hybridMultilevel"/>
    <w:tmpl w:val="792C2F6C"/>
    <w:lvl w:ilvl="0" w:tplc="E84091B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1614215C"/>
    <w:multiLevelType w:val="hybridMultilevel"/>
    <w:tmpl w:val="F6D4CD74"/>
    <w:lvl w:ilvl="0" w:tplc="F5F2C7F0">
      <w:start w:val="1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66F5291"/>
    <w:multiLevelType w:val="hybridMultilevel"/>
    <w:tmpl w:val="B83A18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6A0370E"/>
    <w:multiLevelType w:val="hybridMultilevel"/>
    <w:tmpl w:val="E4FC4AFA"/>
    <w:lvl w:ilvl="0" w:tplc="5D32CD06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7E14533"/>
    <w:multiLevelType w:val="hybridMultilevel"/>
    <w:tmpl w:val="272041B4"/>
    <w:lvl w:ilvl="0" w:tplc="3094181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97A0287"/>
    <w:multiLevelType w:val="multilevel"/>
    <w:tmpl w:val="60E0DC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1B1A5F63"/>
    <w:multiLevelType w:val="multilevel"/>
    <w:tmpl w:val="69E843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1C662148"/>
    <w:multiLevelType w:val="multilevel"/>
    <w:tmpl w:val="179075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1FFB09F9"/>
    <w:multiLevelType w:val="hybridMultilevel"/>
    <w:tmpl w:val="4510F89C"/>
    <w:lvl w:ilvl="0" w:tplc="4BF8E55A">
      <w:start w:val="2"/>
      <w:numFmt w:val="bullet"/>
      <w:lvlText w:val="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30247BC"/>
    <w:multiLevelType w:val="hybridMultilevel"/>
    <w:tmpl w:val="BBA660B0"/>
    <w:lvl w:ilvl="0" w:tplc="17E06C86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330245A"/>
    <w:multiLevelType w:val="hybridMultilevel"/>
    <w:tmpl w:val="A8DEE882"/>
    <w:lvl w:ilvl="0" w:tplc="EA86DAB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CD47B2C"/>
    <w:multiLevelType w:val="hybridMultilevel"/>
    <w:tmpl w:val="3C48F314"/>
    <w:lvl w:ilvl="0" w:tplc="317E06D4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CE92CB2"/>
    <w:multiLevelType w:val="hybridMultilevel"/>
    <w:tmpl w:val="ACDCEE3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303650A6"/>
    <w:multiLevelType w:val="hybridMultilevel"/>
    <w:tmpl w:val="CC021EDC"/>
    <w:lvl w:ilvl="0" w:tplc="7AB603CA">
      <w:start w:val="1"/>
      <w:numFmt w:val="decimal"/>
      <w:lvlText w:val="%1)"/>
      <w:lvlJc w:val="left"/>
      <w:pPr>
        <w:ind w:left="1138" w:hanging="57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8" w:hanging="360"/>
      </w:pPr>
    </w:lvl>
    <w:lvl w:ilvl="2" w:tplc="0409001B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3" w15:restartNumberingAfterBreak="0">
    <w:nsid w:val="30380A10"/>
    <w:multiLevelType w:val="multilevel"/>
    <w:tmpl w:val="95D824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33224D54"/>
    <w:multiLevelType w:val="hybridMultilevel"/>
    <w:tmpl w:val="418E37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53B45AC"/>
    <w:multiLevelType w:val="hybridMultilevel"/>
    <w:tmpl w:val="33E40310"/>
    <w:lvl w:ilvl="0" w:tplc="569C087E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364777F9"/>
    <w:multiLevelType w:val="hybridMultilevel"/>
    <w:tmpl w:val="8DE88924"/>
    <w:lvl w:ilvl="0" w:tplc="847E5EA0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7" w15:restartNumberingAfterBreak="0">
    <w:nsid w:val="37587015"/>
    <w:multiLevelType w:val="hybridMultilevel"/>
    <w:tmpl w:val="9DECFEF6"/>
    <w:lvl w:ilvl="0" w:tplc="F69085E2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39D60140"/>
    <w:multiLevelType w:val="hybridMultilevel"/>
    <w:tmpl w:val="96EED364"/>
    <w:lvl w:ilvl="0" w:tplc="2E721E1C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9" w15:restartNumberingAfterBreak="0">
    <w:nsid w:val="3A504C2F"/>
    <w:multiLevelType w:val="hybridMultilevel"/>
    <w:tmpl w:val="0590DA4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A603580"/>
    <w:multiLevelType w:val="hybridMultilevel"/>
    <w:tmpl w:val="570619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A8A0AF5"/>
    <w:multiLevelType w:val="multilevel"/>
    <w:tmpl w:val="FE465E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3B4F0B0A"/>
    <w:multiLevelType w:val="hybridMultilevel"/>
    <w:tmpl w:val="4242462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3EA16102"/>
    <w:multiLevelType w:val="multilevel"/>
    <w:tmpl w:val="914ECD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4" w15:restartNumberingAfterBreak="0">
    <w:nsid w:val="3ED666A8"/>
    <w:multiLevelType w:val="multilevel"/>
    <w:tmpl w:val="207C8E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5" w15:restartNumberingAfterBreak="0">
    <w:nsid w:val="3FB53E00"/>
    <w:multiLevelType w:val="multilevel"/>
    <w:tmpl w:val="80A014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414244C1"/>
    <w:multiLevelType w:val="hybridMultilevel"/>
    <w:tmpl w:val="AA68EB04"/>
    <w:lvl w:ilvl="0" w:tplc="F03E17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32B0839"/>
    <w:multiLevelType w:val="hybridMultilevel"/>
    <w:tmpl w:val="5B7899C2"/>
    <w:lvl w:ilvl="0" w:tplc="040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38" w15:restartNumberingAfterBreak="0">
    <w:nsid w:val="46590C30"/>
    <w:multiLevelType w:val="hybridMultilevel"/>
    <w:tmpl w:val="152CAC28"/>
    <w:lvl w:ilvl="0" w:tplc="75384A84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74E4706"/>
    <w:multiLevelType w:val="hybridMultilevel"/>
    <w:tmpl w:val="E1FE60A8"/>
    <w:lvl w:ilvl="0" w:tplc="9EEA23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5647DD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42E4A7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35A465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8CF94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AE0C89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D56B8D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B82F05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15EBA4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4834332B"/>
    <w:multiLevelType w:val="hybridMultilevel"/>
    <w:tmpl w:val="F43E9EDE"/>
    <w:lvl w:ilvl="0" w:tplc="BA028ED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8EC5B33"/>
    <w:multiLevelType w:val="hybridMultilevel"/>
    <w:tmpl w:val="0F2A422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49417E45"/>
    <w:multiLevelType w:val="hybridMultilevel"/>
    <w:tmpl w:val="3D7C3180"/>
    <w:lvl w:ilvl="0" w:tplc="040C0017">
      <w:start w:val="1"/>
      <w:numFmt w:val="lowerLetter"/>
      <w:lvlText w:val="%1)"/>
      <w:lvlJc w:val="left"/>
      <w:pPr>
        <w:ind w:left="720" w:hanging="360"/>
      </w:pPr>
    </w:lvl>
    <w:lvl w:ilvl="1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49700382"/>
    <w:multiLevelType w:val="multilevel"/>
    <w:tmpl w:val="65D414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4A515B63"/>
    <w:multiLevelType w:val="hybridMultilevel"/>
    <w:tmpl w:val="8B769F74"/>
    <w:lvl w:ilvl="0" w:tplc="22C8BDB0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5" w15:restartNumberingAfterBreak="0">
    <w:nsid w:val="4BFB2744"/>
    <w:multiLevelType w:val="hybridMultilevel"/>
    <w:tmpl w:val="416C2002"/>
    <w:lvl w:ilvl="0" w:tplc="08090001">
      <w:start w:val="1"/>
      <w:numFmt w:val="bullet"/>
      <w:lvlText w:val=""/>
      <w:lvlJc w:val="left"/>
      <w:pPr>
        <w:ind w:left="79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1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3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5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7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9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1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3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56" w:hanging="360"/>
      </w:pPr>
      <w:rPr>
        <w:rFonts w:ascii="Wingdings" w:hAnsi="Wingdings" w:hint="default"/>
      </w:rPr>
    </w:lvl>
  </w:abstractNum>
  <w:abstractNum w:abstractNumId="46" w15:restartNumberingAfterBreak="0">
    <w:nsid w:val="4D5A419D"/>
    <w:multiLevelType w:val="hybridMultilevel"/>
    <w:tmpl w:val="E6A4A91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4E444F23"/>
    <w:multiLevelType w:val="multilevel"/>
    <w:tmpl w:val="8EEC92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4FCD3E43"/>
    <w:multiLevelType w:val="multilevel"/>
    <w:tmpl w:val="B1823F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506750AB"/>
    <w:multiLevelType w:val="hybridMultilevel"/>
    <w:tmpl w:val="F9C495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53052832"/>
    <w:multiLevelType w:val="multilevel"/>
    <w:tmpl w:val="65C0E4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 w15:restartNumberingAfterBreak="0">
    <w:nsid w:val="53C33344"/>
    <w:multiLevelType w:val="hybridMultilevel"/>
    <w:tmpl w:val="E202F7EA"/>
    <w:lvl w:ilvl="0" w:tplc="7B66681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230DC8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BE1E37D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A4035C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A0C3E9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3E2F3F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3DA4EA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4DADA8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B2251F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5DF24A4D"/>
    <w:multiLevelType w:val="multilevel"/>
    <w:tmpl w:val="7C067F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 w15:restartNumberingAfterBreak="0">
    <w:nsid w:val="5F742810"/>
    <w:multiLevelType w:val="hybridMultilevel"/>
    <w:tmpl w:val="BF4A11EE"/>
    <w:lvl w:ilvl="0" w:tplc="F5F2C7F0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5FC42D59"/>
    <w:multiLevelType w:val="hybridMultilevel"/>
    <w:tmpl w:val="CCD6DB9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60B55223"/>
    <w:multiLevelType w:val="hybridMultilevel"/>
    <w:tmpl w:val="A63E12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62ED6C6E"/>
    <w:multiLevelType w:val="hybridMultilevel"/>
    <w:tmpl w:val="8E5CE298"/>
    <w:lvl w:ilvl="0" w:tplc="C712B5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" w15:restartNumberingAfterBreak="0">
    <w:nsid w:val="645021BD"/>
    <w:multiLevelType w:val="multilevel"/>
    <w:tmpl w:val="272ACD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8" w15:restartNumberingAfterBreak="0">
    <w:nsid w:val="66103F10"/>
    <w:multiLevelType w:val="hybridMultilevel"/>
    <w:tmpl w:val="27EE201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668A0F23"/>
    <w:multiLevelType w:val="multilevel"/>
    <w:tmpl w:val="E36EB2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0" w15:restartNumberingAfterBreak="0">
    <w:nsid w:val="66B028E6"/>
    <w:multiLevelType w:val="hybridMultilevel"/>
    <w:tmpl w:val="5326549C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66BC0A55"/>
    <w:multiLevelType w:val="hybridMultilevel"/>
    <w:tmpl w:val="A928DD84"/>
    <w:lvl w:ilvl="0" w:tplc="6902E8E8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67A14F78"/>
    <w:multiLevelType w:val="hybridMultilevel"/>
    <w:tmpl w:val="F2F8D89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67C964FC"/>
    <w:multiLevelType w:val="hybridMultilevel"/>
    <w:tmpl w:val="EC82C072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4" w15:restartNumberingAfterBreak="0">
    <w:nsid w:val="680C6C71"/>
    <w:multiLevelType w:val="multilevel"/>
    <w:tmpl w:val="E01084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5" w15:restartNumberingAfterBreak="0">
    <w:nsid w:val="6ABA37FE"/>
    <w:multiLevelType w:val="multilevel"/>
    <w:tmpl w:val="2E18ACE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ascii="Arial" w:hAnsi="Arial" w:cs="Arial" w:hint="default"/>
        <w:sz w:val="32"/>
        <w:szCs w:val="32"/>
        <w:lang w:val="en-GB"/>
      </w:rPr>
    </w:lvl>
    <w:lvl w:ilvl="1">
      <w:start w:val="2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6" w15:restartNumberingAfterBreak="0">
    <w:nsid w:val="6AC42B7B"/>
    <w:multiLevelType w:val="hybridMultilevel"/>
    <w:tmpl w:val="AA32E63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67" w15:restartNumberingAfterBreak="0">
    <w:nsid w:val="6F874BDB"/>
    <w:multiLevelType w:val="hybridMultilevel"/>
    <w:tmpl w:val="9A344752"/>
    <w:lvl w:ilvl="0" w:tplc="04090001">
      <w:start w:val="1"/>
      <w:numFmt w:val="bullet"/>
      <w:lvlText w:val=""/>
      <w:lvlJc w:val="left"/>
      <w:pPr>
        <w:ind w:left="11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8" w:hanging="360"/>
      </w:pPr>
      <w:rPr>
        <w:rFonts w:ascii="Wingdings" w:hAnsi="Wingdings" w:hint="default"/>
      </w:rPr>
    </w:lvl>
  </w:abstractNum>
  <w:abstractNum w:abstractNumId="68" w15:restartNumberingAfterBreak="0">
    <w:nsid w:val="6F8A4211"/>
    <w:multiLevelType w:val="hybridMultilevel"/>
    <w:tmpl w:val="96B66E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734B533E"/>
    <w:multiLevelType w:val="hybridMultilevel"/>
    <w:tmpl w:val="6A14215A"/>
    <w:lvl w:ilvl="0" w:tplc="D73E1AC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73C17D54"/>
    <w:multiLevelType w:val="multilevel"/>
    <w:tmpl w:val="207C8E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1" w15:restartNumberingAfterBreak="0">
    <w:nsid w:val="784A08FD"/>
    <w:multiLevelType w:val="hybridMultilevel"/>
    <w:tmpl w:val="1144BC4E"/>
    <w:lvl w:ilvl="0" w:tplc="26A873C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65"/>
  </w:num>
  <w:num w:numId="3">
    <w:abstractNumId w:val="19"/>
  </w:num>
  <w:num w:numId="4">
    <w:abstractNumId w:val="55"/>
  </w:num>
  <w:num w:numId="5">
    <w:abstractNumId w:val="6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2"/>
  </w:num>
  <w:num w:numId="7">
    <w:abstractNumId w:val="51"/>
  </w:num>
  <w:num w:numId="8">
    <w:abstractNumId w:val="39"/>
  </w:num>
  <w:num w:numId="9">
    <w:abstractNumId w:val="16"/>
  </w:num>
  <w:num w:numId="10">
    <w:abstractNumId w:val="7"/>
  </w:num>
  <w:num w:numId="11">
    <w:abstractNumId w:val="21"/>
  </w:num>
  <w:num w:numId="12">
    <w:abstractNumId w:val="34"/>
  </w:num>
  <w:num w:numId="13">
    <w:abstractNumId w:val="70"/>
  </w:num>
  <w:num w:numId="14">
    <w:abstractNumId w:val="37"/>
  </w:num>
  <w:num w:numId="15">
    <w:abstractNumId w:val="67"/>
  </w:num>
  <w:num w:numId="16">
    <w:abstractNumId w:val="36"/>
  </w:num>
  <w:num w:numId="17">
    <w:abstractNumId w:val="23"/>
  </w:num>
  <w:num w:numId="18">
    <w:abstractNumId w:val="14"/>
  </w:num>
  <w:num w:numId="19">
    <w:abstractNumId w:val="46"/>
  </w:num>
  <w:num w:numId="20">
    <w:abstractNumId w:val="11"/>
  </w:num>
  <w:num w:numId="21">
    <w:abstractNumId w:val="49"/>
  </w:num>
  <w:num w:numId="22">
    <w:abstractNumId w:val="25"/>
  </w:num>
  <w:num w:numId="23">
    <w:abstractNumId w:val="24"/>
  </w:num>
  <w:num w:numId="24">
    <w:abstractNumId w:val="10"/>
  </w:num>
  <w:num w:numId="25">
    <w:abstractNumId w:val="3"/>
  </w:num>
  <w:num w:numId="26">
    <w:abstractNumId w:val="6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7"/>
  </w:num>
  <w:num w:numId="28">
    <w:abstractNumId w:val="8"/>
  </w:num>
  <w:num w:numId="29">
    <w:abstractNumId w:val="60"/>
  </w:num>
  <w:num w:numId="30">
    <w:abstractNumId w:val="41"/>
  </w:num>
  <w:num w:numId="31">
    <w:abstractNumId w:val="6"/>
  </w:num>
  <w:num w:numId="32">
    <w:abstractNumId w:val="62"/>
  </w:num>
  <w:num w:numId="33">
    <w:abstractNumId w:val="32"/>
  </w:num>
  <w:num w:numId="34">
    <w:abstractNumId w:val="0"/>
  </w:num>
  <w:num w:numId="35">
    <w:abstractNumId w:val="53"/>
  </w:num>
  <w:num w:numId="36">
    <w:abstractNumId w:val="29"/>
  </w:num>
  <w:num w:numId="37">
    <w:abstractNumId w:val="54"/>
  </w:num>
  <w:num w:numId="38">
    <w:abstractNumId w:val="5"/>
  </w:num>
  <w:num w:numId="39">
    <w:abstractNumId w:val="44"/>
  </w:num>
  <w:num w:numId="40">
    <w:abstractNumId w:val="40"/>
  </w:num>
  <w:num w:numId="41">
    <w:abstractNumId w:val="22"/>
  </w:num>
  <w:num w:numId="42">
    <w:abstractNumId w:val="27"/>
  </w:num>
  <w:num w:numId="43">
    <w:abstractNumId w:val="20"/>
  </w:num>
  <w:num w:numId="44">
    <w:abstractNumId w:val="56"/>
  </w:num>
  <w:num w:numId="45">
    <w:abstractNumId w:val="71"/>
  </w:num>
  <w:num w:numId="46">
    <w:abstractNumId w:val="26"/>
  </w:num>
  <w:num w:numId="47">
    <w:abstractNumId w:val="4"/>
  </w:num>
  <w:num w:numId="48">
    <w:abstractNumId w:val="48"/>
  </w:num>
  <w:num w:numId="49">
    <w:abstractNumId w:val="13"/>
  </w:num>
  <w:num w:numId="50">
    <w:abstractNumId w:val="15"/>
  </w:num>
  <w:num w:numId="51">
    <w:abstractNumId w:val="57"/>
  </w:num>
  <w:num w:numId="52">
    <w:abstractNumId w:val="31"/>
  </w:num>
  <w:num w:numId="53">
    <w:abstractNumId w:val="47"/>
  </w:num>
  <w:num w:numId="54">
    <w:abstractNumId w:val="50"/>
  </w:num>
  <w:num w:numId="55">
    <w:abstractNumId w:val="43"/>
  </w:num>
  <w:num w:numId="56">
    <w:abstractNumId w:val="35"/>
  </w:num>
  <w:num w:numId="57">
    <w:abstractNumId w:val="28"/>
  </w:num>
  <w:num w:numId="58">
    <w:abstractNumId w:val="5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>
    <w:abstractNumId w:val="2"/>
  </w:num>
  <w:num w:numId="60">
    <w:abstractNumId w:val="9"/>
  </w:num>
  <w:num w:numId="61">
    <w:abstractNumId w:val="33"/>
  </w:num>
  <w:num w:numId="62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>
    <w:abstractNumId w:val="12"/>
  </w:num>
  <w:num w:numId="65">
    <w:abstractNumId w:val="63"/>
  </w:num>
  <w:num w:numId="66">
    <w:abstractNumId w:val="30"/>
  </w:num>
  <w:num w:numId="67">
    <w:abstractNumId w:val="52"/>
  </w:num>
  <w:num w:numId="68">
    <w:abstractNumId w:val="59"/>
  </w:num>
  <w:num w:numId="69">
    <w:abstractNumId w:val="1"/>
  </w:num>
  <w:num w:numId="70">
    <w:abstractNumId w:val="69"/>
  </w:num>
  <w:num w:numId="71">
    <w:abstractNumId w:val="64"/>
  </w:num>
  <w:num w:numId="72">
    <w:abstractNumId w:val="38"/>
  </w:num>
  <w:num w:numId="73">
    <w:abstractNumId w:val="58"/>
  </w:num>
  <w:num w:numId="74">
    <w:abstractNumId w:val="45"/>
  </w:num>
  <w:num w:numId="75">
    <w:abstractNumId w:val="68"/>
  </w:num>
  <w:num w:numId="76">
    <w:abstractNumId w:val="61"/>
  </w:num>
  <w:numIdMacAtCleanup w:val="7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EDA"/>
    <w:rsid w:val="00007B20"/>
    <w:rsid w:val="00010430"/>
    <w:rsid w:val="00012416"/>
    <w:rsid w:val="0001268D"/>
    <w:rsid w:val="0001321D"/>
    <w:rsid w:val="000176F1"/>
    <w:rsid w:val="0002087F"/>
    <w:rsid w:val="000213BD"/>
    <w:rsid w:val="00021A24"/>
    <w:rsid w:val="00022E4A"/>
    <w:rsid w:val="000230C1"/>
    <w:rsid w:val="0002516F"/>
    <w:rsid w:val="000252B9"/>
    <w:rsid w:val="00032626"/>
    <w:rsid w:val="00035A26"/>
    <w:rsid w:val="00035AEC"/>
    <w:rsid w:val="00037AC8"/>
    <w:rsid w:val="00037FC5"/>
    <w:rsid w:val="00040943"/>
    <w:rsid w:val="00041E6E"/>
    <w:rsid w:val="00041FE9"/>
    <w:rsid w:val="0004754C"/>
    <w:rsid w:val="000552CC"/>
    <w:rsid w:val="0005685F"/>
    <w:rsid w:val="000642BA"/>
    <w:rsid w:val="00064E30"/>
    <w:rsid w:val="0006549B"/>
    <w:rsid w:val="0006619E"/>
    <w:rsid w:val="00071E54"/>
    <w:rsid w:val="00074D48"/>
    <w:rsid w:val="0007715E"/>
    <w:rsid w:val="00080291"/>
    <w:rsid w:val="000813F1"/>
    <w:rsid w:val="0008390E"/>
    <w:rsid w:val="00083D34"/>
    <w:rsid w:val="00087217"/>
    <w:rsid w:val="00087DEC"/>
    <w:rsid w:val="00092936"/>
    <w:rsid w:val="00095632"/>
    <w:rsid w:val="00096061"/>
    <w:rsid w:val="000A07BB"/>
    <w:rsid w:val="000A47C6"/>
    <w:rsid w:val="000A5872"/>
    <w:rsid w:val="000A6394"/>
    <w:rsid w:val="000B24F3"/>
    <w:rsid w:val="000B576F"/>
    <w:rsid w:val="000B7FED"/>
    <w:rsid w:val="000C038A"/>
    <w:rsid w:val="000C54EF"/>
    <w:rsid w:val="000C62C1"/>
    <w:rsid w:val="000C6460"/>
    <w:rsid w:val="000C6598"/>
    <w:rsid w:val="000C65C4"/>
    <w:rsid w:val="000D0676"/>
    <w:rsid w:val="000D1327"/>
    <w:rsid w:val="000D1804"/>
    <w:rsid w:val="000D20B9"/>
    <w:rsid w:val="000D21F7"/>
    <w:rsid w:val="000D3300"/>
    <w:rsid w:val="000D382A"/>
    <w:rsid w:val="000D5B12"/>
    <w:rsid w:val="000D77E3"/>
    <w:rsid w:val="000E1068"/>
    <w:rsid w:val="000E146B"/>
    <w:rsid w:val="000E2917"/>
    <w:rsid w:val="000E2FBD"/>
    <w:rsid w:val="000E3344"/>
    <w:rsid w:val="000E35ED"/>
    <w:rsid w:val="000E5211"/>
    <w:rsid w:val="000F0AB6"/>
    <w:rsid w:val="000F0BE0"/>
    <w:rsid w:val="000F33E4"/>
    <w:rsid w:val="000F643F"/>
    <w:rsid w:val="000F6684"/>
    <w:rsid w:val="00101A2E"/>
    <w:rsid w:val="00103AB6"/>
    <w:rsid w:val="001112F1"/>
    <w:rsid w:val="00113B4D"/>
    <w:rsid w:val="00114026"/>
    <w:rsid w:val="00122053"/>
    <w:rsid w:val="001268CC"/>
    <w:rsid w:val="00126DB5"/>
    <w:rsid w:val="00134E80"/>
    <w:rsid w:val="001354D9"/>
    <w:rsid w:val="001370A8"/>
    <w:rsid w:val="00140296"/>
    <w:rsid w:val="001406B8"/>
    <w:rsid w:val="0014217A"/>
    <w:rsid w:val="001432C0"/>
    <w:rsid w:val="00145AA7"/>
    <w:rsid w:val="00145D43"/>
    <w:rsid w:val="001509F1"/>
    <w:rsid w:val="00151312"/>
    <w:rsid w:val="00152BDE"/>
    <w:rsid w:val="00154AB9"/>
    <w:rsid w:val="00155F4C"/>
    <w:rsid w:val="00156F51"/>
    <w:rsid w:val="00160BCD"/>
    <w:rsid w:val="00161F6C"/>
    <w:rsid w:val="00164859"/>
    <w:rsid w:val="00173122"/>
    <w:rsid w:val="0017446E"/>
    <w:rsid w:val="00174E98"/>
    <w:rsid w:val="00180273"/>
    <w:rsid w:val="00182940"/>
    <w:rsid w:val="0018302E"/>
    <w:rsid w:val="0018506D"/>
    <w:rsid w:val="00192C46"/>
    <w:rsid w:val="001933BD"/>
    <w:rsid w:val="00195208"/>
    <w:rsid w:val="001952DD"/>
    <w:rsid w:val="001965B8"/>
    <w:rsid w:val="001A08B3"/>
    <w:rsid w:val="001A18BD"/>
    <w:rsid w:val="001A2087"/>
    <w:rsid w:val="001A3B41"/>
    <w:rsid w:val="001A4D5F"/>
    <w:rsid w:val="001A5D28"/>
    <w:rsid w:val="001A7B60"/>
    <w:rsid w:val="001B09EA"/>
    <w:rsid w:val="001B14CA"/>
    <w:rsid w:val="001B1EC6"/>
    <w:rsid w:val="001B2314"/>
    <w:rsid w:val="001B26DD"/>
    <w:rsid w:val="001B52F0"/>
    <w:rsid w:val="001B71FC"/>
    <w:rsid w:val="001B76D4"/>
    <w:rsid w:val="001B7A65"/>
    <w:rsid w:val="001C1B4D"/>
    <w:rsid w:val="001C320F"/>
    <w:rsid w:val="001C7303"/>
    <w:rsid w:val="001D06BB"/>
    <w:rsid w:val="001D0ABC"/>
    <w:rsid w:val="001D0ACD"/>
    <w:rsid w:val="001D1246"/>
    <w:rsid w:val="001D6EED"/>
    <w:rsid w:val="001D6FB8"/>
    <w:rsid w:val="001D7F9A"/>
    <w:rsid w:val="001E060B"/>
    <w:rsid w:val="001E3A55"/>
    <w:rsid w:val="001E41F3"/>
    <w:rsid w:val="001E55E5"/>
    <w:rsid w:val="001E61E3"/>
    <w:rsid w:val="001E7E03"/>
    <w:rsid w:val="001E7E7C"/>
    <w:rsid w:val="001F3A2A"/>
    <w:rsid w:val="001F50AC"/>
    <w:rsid w:val="001F66B7"/>
    <w:rsid w:val="001F7F14"/>
    <w:rsid w:val="00200087"/>
    <w:rsid w:val="00206C2D"/>
    <w:rsid w:val="00206D88"/>
    <w:rsid w:val="00207071"/>
    <w:rsid w:val="00216434"/>
    <w:rsid w:val="002177A9"/>
    <w:rsid w:val="0022002C"/>
    <w:rsid w:val="00221355"/>
    <w:rsid w:val="00232A57"/>
    <w:rsid w:val="00234A79"/>
    <w:rsid w:val="00235E0B"/>
    <w:rsid w:val="00237087"/>
    <w:rsid w:val="00243E2D"/>
    <w:rsid w:val="00244B72"/>
    <w:rsid w:val="00245F54"/>
    <w:rsid w:val="002543C7"/>
    <w:rsid w:val="002549B3"/>
    <w:rsid w:val="0026004D"/>
    <w:rsid w:val="00260175"/>
    <w:rsid w:val="002622C0"/>
    <w:rsid w:val="002640DD"/>
    <w:rsid w:val="00271FFF"/>
    <w:rsid w:val="002725DF"/>
    <w:rsid w:val="00275D12"/>
    <w:rsid w:val="00276775"/>
    <w:rsid w:val="00280EA4"/>
    <w:rsid w:val="002840C6"/>
    <w:rsid w:val="00284FEB"/>
    <w:rsid w:val="0028594C"/>
    <w:rsid w:val="002860C4"/>
    <w:rsid w:val="00287307"/>
    <w:rsid w:val="002949C8"/>
    <w:rsid w:val="00296518"/>
    <w:rsid w:val="00296788"/>
    <w:rsid w:val="00297358"/>
    <w:rsid w:val="002A3F0C"/>
    <w:rsid w:val="002A4757"/>
    <w:rsid w:val="002A50A1"/>
    <w:rsid w:val="002A50EB"/>
    <w:rsid w:val="002A583A"/>
    <w:rsid w:val="002A6398"/>
    <w:rsid w:val="002B0D43"/>
    <w:rsid w:val="002B1287"/>
    <w:rsid w:val="002B464D"/>
    <w:rsid w:val="002B5741"/>
    <w:rsid w:val="002B745C"/>
    <w:rsid w:val="002C20CB"/>
    <w:rsid w:val="002C5229"/>
    <w:rsid w:val="002C6EFE"/>
    <w:rsid w:val="002C7F62"/>
    <w:rsid w:val="002D0F20"/>
    <w:rsid w:val="002D1B15"/>
    <w:rsid w:val="002D6149"/>
    <w:rsid w:val="002D679F"/>
    <w:rsid w:val="002D6C39"/>
    <w:rsid w:val="002E0CB3"/>
    <w:rsid w:val="002E324E"/>
    <w:rsid w:val="002E59D5"/>
    <w:rsid w:val="002F06D9"/>
    <w:rsid w:val="002F5557"/>
    <w:rsid w:val="00303F8F"/>
    <w:rsid w:val="00305409"/>
    <w:rsid w:val="003133A9"/>
    <w:rsid w:val="00313C5A"/>
    <w:rsid w:val="00313CF4"/>
    <w:rsid w:val="0031406E"/>
    <w:rsid w:val="00314203"/>
    <w:rsid w:val="003151B0"/>
    <w:rsid w:val="003152BB"/>
    <w:rsid w:val="0031673B"/>
    <w:rsid w:val="0031722B"/>
    <w:rsid w:val="00317621"/>
    <w:rsid w:val="00320BAD"/>
    <w:rsid w:val="00321EE6"/>
    <w:rsid w:val="0032619F"/>
    <w:rsid w:val="003265EF"/>
    <w:rsid w:val="00327408"/>
    <w:rsid w:val="00327D07"/>
    <w:rsid w:val="00330DDD"/>
    <w:rsid w:val="00331EEA"/>
    <w:rsid w:val="00332419"/>
    <w:rsid w:val="00333720"/>
    <w:rsid w:val="00334F00"/>
    <w:rsid w:val="00336FAC"/>
    <w:rsid w:val="00340B26"/>
    <w:rsid w:val="003422A6"/>
    <w:rsid w:val="003503C2"/>
    <w:rsid w:val="00353A42"/>
    <w:rsid w:val="003546B9"/>
    <w:rsid w:val="003609EF"/>
    <w:rsid w:val="0036231A"/>
    <w:rsid w:val="003706ED"/>
    <w:rsid w:val="00371388"/>
    <w:rsid w:val="0037272A"/>
    <w:rsid w:val="00373A81"/>
    <w:rsid w:val="00374DD4"/>
    <w:rsid w:val="00377701"/>
    <w:rsid w:val="0038078B"/>
    <w:rsid w:val="0038158C"/>
    <w:rsid w:val="00381BCC"/>
    <w:rsid w:val="00385008"/>
    <w:rsid w:val="00386F6A"/>
    <w:rsid w:val="00390ABD"/>
    <w:rsid w:val="00390C4A"/>
    <w:rsid w:val="003939F2"/>
    <w:rsid w:val="00394A14"/>
    <w:rsid w:val="00396887"/>
    <w:rsid w:val="00397D5E"/>
    <w:rsid w:val="003A2101"/>
    <w:rsid w:val="003A2D73"/>
    <w:rsid w:val="003B17F9"/>
    <w:rsid w:val="003B4E28"/>
    <w:rsid w:val="003B50BC"/>
    <w:rsid w:val="003B5C0F"/>
    <w:rsid w:val="003B7FAE"/>
    <w:rsid w:val="003C2EAA"/>
    <w:rsid w:val="003C53C6"/>
    <w:rsid w:val="003C5C55"/>
    <w:rsid w:val="003C72F3"/>
    <w:rsid w:val="003D00FE"/>
    <w:rsid w:val="003D115B"/>
    <w:rsid w:val="003D3FB9"/>
    <w:rsid w:val="003E1A36"/>
    <w:rsid w:val="003E543A"/>
    <w:rsid w:val="003E5810"/>
    <w:rsid w:val="003E7F15"/>
    <w:rsid w:val="003F1BC5"/>
    <w:rsid w:val="003F298E"/>
    <w:rsid w:val="003F33D6"/>
    <w:rsid w:val="003F70CA"/>
    <w:rsid w:val="003F741A"/>
    <w:rsid w:val="004013E0"/>
    <w:rsid w:val="0040189E"/>
    <w:rsid w:val="00401F6A"/>
    <w:rsid w:val="004020BE"/>
    <w:rsid w:val="00403885"/>
    <w:rsid w:val="004042B8"/>
    <w:rsid w:val="00407233"/>
    <w:rsid w:val="00407B00"/>
    <w:rsid w:val="00407F37"/>
    <w:rsid w:val="00410371"/>
    <w:rsid w:val="0041050A"/>
    <w:rsid w:val="00410BA9"/>
    <w:rsid w:val="0041211C"/>
    <w:rsid w:val="00413385"/>
    <w:rsid w:val="00415F9E"/>
    <w:rsid w:val="004166B8"/>
    <w:rsid w:val="004214E5"/>
    <w:rsid w:val="004242F1"/>
    <w:rsid w:val="004270BD"/>
    <w:rsid w:val="00431A3C"/>
    <w:rsid w:val="00437B84"/>
    <w:rsid w:val="00441110"/>
    <w:rsid w:val="0044211B"/>
    <w:rsid w:val="00443963"/>
    <w:rsid w:val="00443E18"/>
    <w:rsid w:val="004445D0"/>
    <w:rsid w:val="00445973"/>
    <w:rsid w:val="00446353"/>
    <w:rsid w:val="00446A67"/>
    <w:rsid w:val="004517B4"/>
    <w:rsid w:val="00453517"/>
    <w:rsid w:val="00455C67"/>
    <w:rsid w:val="004600C6"/>
    <w:rsid w:val="004620DB"/>
    <w:rsid w:val="0046487F"/>
    <w:rsid w:val="00467CA2"/>
    <w:rsid w:val="004702F8"/>
    <w:rsid w:val="0047535A"/>
    <w:rsid w:val="00477415"/>
    <w:rsid w:val="00482C30"/>
    <w:rsid w:val="00482F4E"/>
    <w:rsid w:val="00483802"/>
    <w:rsid w:val="004863AA"/>
    <w:rsid w:val="004864E0"/>
    <w:rsid w:val="00487776"/>
    <w:rsid w:val="00487EC9"/>
    <w:rsid w:val="004909D7"/>
    <w:rsid w:val="0049118D"/>
    <w:rsid w:val="00492D48"/>
    <w:rsid w:val="0049653C"/>
    <w:rsid w:val="00496CFB"/>
    <w:rsid w:val="00496F11"/>
    <w:rsid w:val="004A1A71"/>
    <w:rsid w:val="004A298E"/>
    <w:rsid w:val="004A4906"/>
    <w:rsid w:val="004A4ACF"/>
    <w:rsid w:val="004B0561"/>
    <w:rsid w:val="004B4BB9"/>
    <w:rsid w:val="004B4C4B"/>
    <w:rsid w:val="004B75B7"/>
    <w:rsid w:val="004B7F95"/>
    <w:rsid w:val="004C12A9"/>
    <w:rsid w:val="004C5FCD"/>
    <w:rsid w:val="004D0304"/>
    <w:rsid w:val="004D43B9"/>
    <w:rsid w:val="004E22E7"/>
    <w:rsid w:val="004E3181"/>
    <w:rsid w:val="004E5BA2"/>
    <w:rsid w:val="004E5D46"/>
    <w:rsid w:val="004F2C53"/>
    <w:rsid w:val="004F4C73"/>
    <w:rsid w:val="004F6786"/>
    <w:rsid w:val="00501AA3"/>
    <w:rsid w:val="00503340"/>
    <w:rsid w:val="0050349C"/>
    <w:rsid w:val="005043DC"/>
    <w:rsid w:val="00504403"/>
    <w:rsid w:val="005046DE"/>
    <w:rsid w:val="005048EF"/>
    <w:rsid w:val="00504A73"/>
    <w:rsid w:val="00504AFA"/>
    <w:rsid w:val="005077C9"/>
    <w:rsid w:val="005113B0"/>
    <w:rsid w:val="00512266"/>
    <w:rsid w:val="0051417A"/>
    <w:rsid w:val="00514831"/>
    <w:rsid w:val="0051580D"/>
    <w:rsid w:val="00516AEE"/>
    <w:rsid w:val="005214B9"/>
    <w:rsid w:val="005214CB"/>
    <w:rsid w:val="00524D7C"/>
    <w:rsid w:val="00526BFB"/>
    <w:rsid w:val="00526FE3"/>
    <w:rsid w:val="00527FA8"/>
    <w:rsid w:val="00532536"/>
    <w:rsid w:val="0053281D"/>
    <w:rsid w:val="0053535C"/>
    <w:rsid w:val="0053758D"/>
    <w:rsid w:val="00537846"/>
    <w:rsid w:val="00543094"/>
    <w:rsid w:val="00545355"/>
    <w:rsid w:val="00546F9A"/>
    <w:rsid w:val="00547111"/>
    <w:rsid w:val="00551657"/>
    <w:rsid w:val="00551AC6"/>
    <w:rsid w:val="0055348B"/>
    <w:rsid w:val="005544D6"/>
    <w:rsid w:val="00557924"/>
    <w:rsid w:val="00567DB0"/>
    <w:rsid w:val="00573109"/>
    <w:rsid w:val="005736B9"/>
    <w:rsid w:val="005743C2"/>
    <w:rsid w:val="00575080"/>
    <w:rsid w:val="005765F5"/>
    <w:rsid w:val="00581B00"/>
    <w:rsid w:val="005822FC"/>
    <w:rsid w:val="00583FD3"/>
    <w:rsid w:val="005843F2"/>
    <w:rsid w:val="005850EC"/>
    <w:rsid w:val="00585E94"/>
    <w:rsid w:val="00590B57"/>
    <w:rsid w:val="005929BE"/>
    <w:rsid w:val="00592D74"/>
    <w:rsid w:val="00595C42"/>
    <w:rsid w:val="005A147C"/>
    <w:rsid w:val="005A50FE"/>
    <w:rsid w:val="005A558D"/>
    <w:rsid w:val="005A61DA"/>
    <w:rsid w:val="005A6801"/>
    <w:rsid w:val="005B163E"/>
    <w:rsid w:val="005B46C4"/>
    <w:rsid w:val="005B5BD5"/>
    <w:rsid w:val="005B64F9"/>
    <w:rsid w:val="005B6C80"/>
    <w:rsid w:val="005C1D49"/>
    <w:rsid w:val="005C30DE"/>
    <w:rsid w:val="005C4592"/>
    <w:rsid w:val="005C4A37"/>
    <w:rsid w:val="005C522F"/>
    <w:rsid w:val="005C5269"/>
    <w:rsid w:val="005C5F0E"/>
    <w:rsid w:val="005C7D2C"/>
    <w:rsid w:val="005D3264"/>
    <w:rsid w:val="005D430B"/>
    <w:rsid w:val="005D74B5"/>
    <w:rsid w:val="005D7645"/>
    <w:rsid w:val="005E2C44"/>
    <w:rsid w:val="005E30B6"/>
    <w:rsid w:val="005E4225"/>
    <w:rsid w:val="005E52E9"/>
    <w:rsid w:val="005E5EE9"/>
    <w:rsid w:val="005E72F4"/>
    <w:rsid w:val="00600121"/>
    <w:rsid w:val="00600303"/>
    <w:rsid w:val="00600443"/>
    <w:rsid w:val="0060221F"/>
    <w:rsid w:val="00602B14"/>
    <w:rsid w:val="00603231"/>
    <w:rsid w:val="00603C86"/>
    <w:rsid w:val="00612AC5"/>
    <w:rsid w:val="00612CE3"/>
    <w:rsid w:val="00621188"/>
    <w:rsid w:val="006216B7"/>
    <w:rsid w:val="006237A3"/>
    <w:rsid w:val="006257ED"/>
    <w:rsid w:val="00626EF2"/>
    <w:rsid w:val="00627AE7"/>
    <w:rsid w:val="0063048C"/>
    <w:rsid w:val="00632F46"/>
    <w:rsid w:val="0063507D"/>
    <w:rsid w:val="006373C0"/>
    <w:rsid w:val="00640795"/>
    <w:rsid w:val="00642806"/>
    <w:rsid w:val="00643A13"/>
    <w:rsid w:val="00644EBC"/>
    <w:rsid w:val="00647DD5"/>
    <w:rsid w:val="00654070"/>
    <w:rsid w:val="006544E0"/>
    <w:rsid w:val="00655A37"/>
    <w:rsid w:val="00657193"/>
    <w:rsid w:val="006573C5"/>
    <w:rsid w:val="006605AA"/>
    <w:rsid w:val="00660695"/>
    <w:rsid w:val="0066281D"/>
    <w:rsid w:val="00662D35"/>
    <w:rsid w:val="00664067"/>
    <w:rsid w:val="00666241"/>
    <w:rsid w:val="00667EFD"/>
    <w:rsid w:val="00670401"/>
    <w:rsid w:val="006719E4"/>
    <w:rsid w:val="00672CE0"/>
    <w:rsid w:val="00675880"/>
    <w:rsid w:val="00677F7C"/>
    <w:rsid w:val="00680A98"/>
    <w:rsid w:val="006841AE"/>
    <w:rsid w:val="00686E89"/>
    <w:rsid w:val="00690CC8"/>
    <w:rsid w:val="0069343E"/>
    <w:rsid w:val="00693A21"/>
    <w:rsid w:val="006940A9"/>
    <w:rsid w:val="006955E6"/>
    <w:rsid w:val="00695808"/>
    <w:rsid w:val="006960C3"/>
    <w:rsid w:val="006968D5"/>
    <w:rsid w:val="0069708A"/>
    <w:rsid w:val="006A06AB"/>
    <w:rsid w:val="006A083B"/>
    <w:rsid w:val="006A1905"/>
    <w:rsid w:val="006A3BD2"/>
    <w:rsid w:val="006A6830"/>
    <w:rsid w:val="006B082B"/>
    <w:rsid w:val="006B1401"/>
    <w:rsid w:val="006B1A6A"/>
    <w:rsid w:val="006B46FB"/>
    <w:rsid w:val="006B7215"/>
    <w:rsid w:val="006C288E"/>
    <w:rsid w:val="006C2AF9"/>
    <w:rsid w:val="006C7743"/>
    <w:rsid w:val="006D05C7"/>
    <w:rsid w:val="006D1E69"/>
    <w:rsid w:val="006D4F9D"/>
    <w:rsid w:val="006D562C"/>
    <w:rsid w:val="006D76A0"/>
    <w:rsid w:val="006E05A6"/>
    <w:rsid w:val="006E21FB"/>
    <w:rsid w:val="006E2542"/>
    <w:rsid w:val="006E258D"/>
    <w:rsid w:val="006E2871"/>
    <w:rsid w:val="006E552C"/>
    <w:rsid w:val="006E68E4"/>
    <w:rsid w:val="006F6AC0"/>
    <w:rsid w:val="00704A9A"/>
    <w:rsid w:val="007057C6"/>
    <w:rsid w:val="00707B0C"/>
    <w:rsid w:val="00710652"/>
    <w:rsid w:val="00711298"/>
    <w:rsid w:val="00711347"/>
    <w:rsid w:val="0071242B"/>
    <w:rsid w:val="00714388"/>
    <w:rsid w:val="00715400"/>
    <w:rsid w:val="00715D6C"/>
    <w:rsid w:val="0071601F"/>
    <w:rsid w:val="0071647C"/>
    <w:rsid w:val="00716D1F"/>
    <w:rsid w:val="00717C3D"/>
    <w:rsid w:val="007212DD"/>
    <w:rsid w:val="007275EB"/>
    <w:rsid w:val="00727BCF"/>
    <w:rsid w:val="00733257"/>
    <w:rsid w:val="00733937"/>
    <w:rsid w:val="00733B72"/>
    <w:rsid w:val="00735D5E"/>
    <w:rsid w:val="00745308"/>
    <w:rsid w:val="007506DE"/>
    <w:rsid w:val="007513FC"/>
    <w:rsid w:val="0075199C"/>
    <w:rsid w:val="00755067"/>
    <w:rsid w:val="00757701"/>
    <w:rsid w:val="007648D3"/>
    <w:rsid w:val="00767E33"/>
    <w:rsid w:val="00770FEB"/>
    <w:rsid w:val="00772E97"/>
    <w:rsid w:val="007757C6"/>
    <w:rsid w:val="00776340"/>
    <w:rsid w:val="00776466"/>
    <w:rsid w:val="00783AD5"/>
    <w:rsid w:val="00784DA8"/>
    <w:rsid w:val="007906EC"/>
    <w:rsid w:val="00791A65"/>
    <w:rsid w:val="00792342"/>
    <w:rsid w:val="00796358"/>
    <w:rsid w:val="00796496"/>
    <w:rsid w:val="007971D0"/>
    <w:rsid w:val="007977A8"/>
    <w:rsid w:val="007A0B25"/>
    <w:rsid w:val="007A3115"/>
    <w:rsid w:val="007A4AB2"/>
    <w:rsid w:val="007A4B57"/>
    <w:rsid w:val="007A7BF2"/>
    <w:rsid w:val="007B4496"/>
    <w:rsid w:val="007B512A"/>
    <w:rsid w:val="007B51F5"/>
    <w:rsid w:val="007B7627"/>
    <w:rsid w:val="007C0A44"/>
    <w:rsid w:val="007C0EAA"/>
    <w:rsid w:val="007C118C"/>
    <w:rsid w:val="007C1BD2"/>
    <w:rsid w:val="007C1F9B"/>
    <w:rsid w:val="007C2097"/>
    <w:rsid w:val="007C2F4A"/>
    <w:rsid w:val="007C34E1"/>
    <w:rsid w:val="007C445E"/>
    <w:rsid w:val="007C44BC"/>
    <w:rsid w:val="007C5700"/>
    <w:rsid w:val="007C60CB"/>
    <w:rsid w:val="007D50B5"/>
    <w:rsid w:val="007D6A07"/>
    <w:rsid w:val="007D7240"/>
    <w:rsid w:val="007E174B"/>
    <w:rsid w:val="007E1ADC"/>
    <w:rsid w:val="007E53C2"/>
    <w:rsid w:val="007E5DD1"/>
    <w:rsid w:val="007E6067"/>
    <w:rsid w:val="007E6B0D"/>
    <w:rsid w:val="007F0BAF"/>
    <w:rsid w:val="007F473B"/>
    <w:rsid w:val="007F4E8C"/>
    <w:rsid w:val="007F5D87"/>
    <w:rsid w:val="007F6255"/>
    <w:rsid w:val="007F6D47"/>
    <w:rsid w:val="007F70E2"/>
    <w:rsid w:val="007F7259"/>
    <w:rsid w:val="007F7A71"/>
    <w:rsid w:val="00800C7B"/>
    <w:rsid w:val="0080173C"/>
    <w:rsid w:val="008040A8"/>
    <w:rsid w:val="00804E33"/>
    <w:rsid w:val="00805D7C"/>
    <w:rsid w:val="00806522"/>
    <w:rsid w:val="008116EE"/>
    <w:rsid w:val="0081173C"/>
    <w:rsid w:val="0081192C"/>
    <w:rsid w:val="00812E14"/>
    <w:rsid w:val="00814B3F"/>
    <w:rsid w:val="00814BE6"/>
    <w:rsid w:val="008204C8"/>
    <w:rsid w:val="008210BF"/>
    <w:rsid w:val="008212A5"/>
    <w:rsid w:val="008223BC"/>
    <w:rsid w:val="00823E65"/>
    <w:rsid w:val="00823F8E"/>
    <w:rsid w:val="00824CF2"/>
    <w:rsid w:val="008279FA"/>
    <w:rsid w:val="00827D42"/>
    <w:rsid w:val="0083244A"/>
    <w:rsid w:val="00843DF5"/>
    <w:rsid w:val="00847171"/>
    <w:rsid w:val="0085214B"/>
    <w:rsid w:val="00860DCB"/>
    <w:rsid w:val="008626E7"/>
    <w:rsid w:val="00863932"/>
    <w:rsid w:val="00867AE9"/>
    <w:rsid w:val="00870C8C"/>
    <w:rsid w:val="00870EE7"/>
    <w:rsid w:val="00874CD5"/>
    <w:rsid w:val="00881178"/>
    <w:rsid w:val="0088270E"/>
    <w:rsid w:val="008839E5"/>
    <w:rsid w:val="008856AF"/>
    <w:rsid w:val="00885810"/>
    <w:rsid w:val="008863B9"/>
    <w:rsid w:val="00887866"/>
    <w:rsid w:val="00892AC9"/>
    <w:rsid w:val="00896840"/>
    <w:rsid w:val="008977C3"/>
    <w:rsid w:val="008A38F0"/>
    <w:rsid w:val="008A45A6"/>
    <w:rsid w:val="008A4C61"/>
    <w:rsid w:val="008B1760"/>
    <w:rsid w:val="008B3797"/>
    <w:rsid w:val="008B3A8B"/>
    <w:rsid w:val="008B46FE"/>
    <w:rsid w:val="008B4CAB"/>
    <w:rsid w:val="008B7E2D"/>
    <w:rsid w:val="008C301F"/>
    <w:rsid w:val="008C4238"/>
    <w:rsid w:val="008C4900"/>
    <w:rsid w:val="008C4BF1"/>
    <w:rsid w:val="008D0FD1"/>
    <w:rsid w:val="008D2C32"/>
    <w:rsid w:val="008D3A06"/>
    <w:rsid w:val="008D3E99"/>
    <w:rsid w:val="008D6457"/>
    <w:rsid w:val="008D6FE9"/>
    <w:rsid w:val="008E1F4A"/>
    <w:rsid w:val="008E2AE4"/>
    <w:rsid w:val="008E50E6"/>
    <w:rsid w:val="008E58FA"/>
    <w:rsid w:val="008F086E"/>
    <w:rsid w:val="008F08B1"/>
    <w:rsid w:val="008F1FFD"/>
    <w:rsid w:val="008F686C"/>
    <w:rsid w:val="00901468"/>
    <w:rsid w:val="009051D2"/>
    <w:rsid w:val="00910DB5"/>
    <w:rsid w:val="009128DB"/>
    <w:rsid w:val="009148DE"/>
    <w:rsid w:val="009165B8"/>
    <w:rsid w:val="0091782F"/>
    <w:rsid w:val="00920371"/>
    <w:rsid w:val="00920B89"/>
    <w:rsid w:val="009225D0"/>
    <w:rsid w:val="009276F6"/>
    <w:rsid w:val="009346DF"/>
    <w:rsid w:val="00937D96"/>
    <w:rsid w:val="00940AD9"/>
    <w:rsid w:val="009412FC"/>
    <w:rsid w:val="00941E30"/>
    <w:rsid w:val="0094299E"/>
    <w:rsid w:val="00943265"/>
    <w:rsid w:val="00943D68"/>
    <w:rsid w:val="00943FB9"/>
    <w:rsid w:val="00946381"/>
    <w:rsid w:val="009554F9"/>
    <w:rsid w:val="00955E6A"/>
    <w:rsid w:val="009566EC"/>
    <w:rsid w:val="00956CEB"/>
    <w:rsid w:val="00966994"/>
    <w:rsid w:val="00966C28"/>
    <w:rsid w:val="00967E2D"/>
    <w:rsid w:val="0097234C"/>
    <w:rsid w:val="00974620"/>
    <w:rsid w:val="00974F64"/>
    <w:rsid w:val="009770AC"/>
    <w:rsid w:val="009770BA"/>
    <w:rsid w:val="009777D9"/>
    <w:rsid w:val="00981444"/>
    <w:rsid w:val="00982C93"/>
    <w:rsid w:val="00985AE4"/>
    <w:rsid w:val="00986F81"/>
    <w:rsid w:val="00991B88"/>
    <w:rsid w:val="0099221A"/>
    <w:rsid w:val="00994569"/>
    <w:rsid w:val="00996B4A"/>
    <w:rsid w:val="00996F21"/>
    <w:rsid w:val="009A1063"/>
    <w:rsid w:val="009A3F62"/>
    <w:rsid w:val="009A5753"/>
    <w:rsid w:val="009A579D"/>
    <w:rsid w:val="009A7A9E"/>
    <w:rsid w:val="009B3907"/>
    <w:rsid w:val="009B42A2"/>
    <w:rsid w:val="009B464D"/>
    <w:rsid w:val="009B5B6B"/>
    <w:rsid w:val="009C16BA"/>
    <w:rsid w:val="009C3496"/>
    <w:rsid w:val="009C34EF"/>
    <w:rsid w:val="009C3A5F"/>
    <w:rsid w:val="009C3AEA"/>
    <w:rsid w:val="009C540F"/>
    <w:rsid w:val="009C6C5E"/>
    <w:rsid w:val="009C7D19"/>
    <w:rsid w:val="009C7F2C"/>
    <w:rsid w:val="009D0292"/>
    <w:rsid w:val="009D1D9B"/>
    <w:rsid w:val="009D5718"/>
    <w:rsid w:val="009D698B"/>
    <w:rsid w:val="009E08E3"/>
    <w:rsid w:val="009E2FA0"/>
    <w:rsid w:val="009E3297"/>
    <w:rsid w:val="009E541D"/>
    <w:rsid w:val="009F0174"/>
    <w:rsid w:val="009F089C"/>
    <w:rsid w:val="009F6F6F"/>
    <w:rsid w:val="009F7020"/>
    <w:rsid w:val="009F734F"/>
    <w:rsid w:val="00A018C6"/>
    <w:rsid w:val="00A01C85"/>
    <w:rsid w:val="00A048C1"/>
    <w:rsid w:val="00A05D20"/>
    <w:rsid w:val="00A071A0"/>
    <w:rsid w:val="00A17D5C"/>
    <w:rsid w:val="00A20163"/>
    <w:rsid w:val="00A246B6"/>
    <w:rsid w:val="00A26BA1"/>
    <w:rsid w:val="00A2705A"/>
    <w:rsid w:val="00A27463"/>
    <w:rsid w:val="00A3290A"/>
    <w:rsid w:val="00A339FE"/>
    <w:rsid w:val="00A3547C"/>
    <w:rsid w:val="00A37DC3"/>
    <w:rsid w:val="00A41537"/>
    <w:rsid w:val="00A47E70"/>
    <w:rsid w:val="00A47FA6"/>
    <w:rsid w:val="00A506DB"/>
    <w:rsid w:val="00A50CF0"/>
    <w:rsid w:val="00A5180D"/>
    <w:rsid w:val="00A53868"/>
    <w:rsid w:val="00A55753"/>
    <w:rsid w:val="00A57FAE"/>
    <w:rsid w:val="00A61372"/>
    <w:rsid w:val="00A62CEA"/>
    <w:rsid w:val="00A7016F"/>
    <w:rsid w:val="00A70AD1"/>
    <w:rsid w:val="00A7100D"/>
    <w:rsid w:val="00A71FE7"/>
    <w:rsid w:val="00A739DA"/>
    <w:rsid w:val="00A7580D"/>
    <w:rsid w:val="00A75E51"/>
    <w:rsid w:val="00A7671C"/>
    <w:rsid w:val="00A77A6E"/>
    <w:rsid w:val="00A81952"/>
    <w:rsid w:val="00A8285D"/>
    <w:rsid w:val="00A83B12"/>
    <w:rsid w:val="00A84762"/>
    <w:rsid w:val="00A85A7B"/>
    <w:rsid w:val="00A87F51"/>
    <w:rsid w:val="00A93C04"/>
    <w:rsid w:val="00A963EA"/>
    <w:rsid w:val="00A97B2A"/>
    <w:rsid w:val="00AA0C20"/>
    <w:rsid w:val="00AA0D35"/>
    <w:rsid w:val="00AA13CB"/>
    <w:rsid w:val="00AA270E"/>
    <w:rsid w:val="00AA2CBC"/>
    <w:rsid w:val="00AA2F21"/>
    <w:rsid w:val="00AA4E05"/>
    <w:rsid w:val="00AA5A52"/>
    <w:rsid w:val="00AB1242"/>
    <w:rsid w:val="00AB4995"/>
    <w:rsid w:val="00AB621A"/>
    <w:rsid w:val="00AB6BC3"/>
    <w:rsid w:val="00AB759F"/>
    <w:rsid w:val="00AC4C1E"/>
    <w:rsid w:val="00AC52C0"/>
    <w:rsid w:val="00AC5820"/>
    <w:rsid w:val="00AC6B51"/>
    <w:rsid w:val="00AD0776"/>
    <w:rsid w:val="00AD1358"/>
    <w:rsid w:val="00AD1A9A"/>
    <w:rsid w:val="00AD1CD8"/>
    <w:rsid w:val="00AD547F"/>
    <w:rsid w:val="00AE0A3B"/>
    <w:rsid w:val="00AE22C2"/>
    <w:rsid w:val="00AF2FF7"/>
    <w:rsid w:val="00B058DD"/>
    <w:rsid w:val="00B101F8"/>
    <w:rsid w:val="00B112E1"/>
    <w:rsid w:val="00B1326F"/>
    <w:rsid w:val="00B13705"/>
    <w:rsid w:val="00B148FA"/>
    <w:rsid w:val="00B17CC6"/>
    <w:rsid w:val="00B22F6A"/>
    <w:rsid w:val="00B25140"/>
    <w:rsid w:val="00B2531A"/>
    <w:rsid w:val="00B258BB"/>
    <w:rsid w:val="00B274C7"/>
    <w:rsid w:val="00B32605"/>
    <w:rsid w:val="00B32E43"/>
    <w:rsid w:val="00B4140D"/>
    <w:rsid w:val="00B418F5"/>
    <w:rsid w:val="00B442C6"/>
    <w:rsid w:val="00B4453F"/>
    <w:rsid w:val="00B44FAD"/>
    <w:rsid w:val="00B51C01"/>
    <w:rsid w:val="00B53655"/>
    <w:rsid w:val="00B54AEE"/>
    <w:rsid w:val="00B54D51"/>
    <w:rsid w:val="00B57FB1"/>
    <w:rsid w:val="00B60530"/>
    <w:rsid w:val="00B609E5"/>
    <w:rsid w:val="00B610F6"/>
    <w:rsid w:val="00B61B48"/>
    <w:rsid w:val="00B61D2B"/>
    <w:rsid w:val="00B66CB0"/>
    <w:rsid w:val="00B6776B"/>
    <w:rsid w:val="00B67B97"/>
    <w:rsid w:val="00B77364"/>
    <w:rsid w:val="00B80214"/>
    <w:rsid w:val="00B80881"/>
    <w:rsid w:val="00B81396"/>
    <w:rsid w:val="00B82A6D"/>
    <w:rsid w:val="00B838A4"/>
    <w:rsid w:val="00B8585B"/>
    <w:rsid w:val="00B9476E"/>
    <w:rsid w:val="00B9497E"/>
    <w:rsid w:val="00B94C84"/>
    <w:rsid w:val="00B94EF1"/>
    <w:rsid w:val="00B95346"/>
    <w:rsid w:val="00B968C8"/>
    <w:rsid w:val="00B97052"/>
    <w:rsid w:val="00BA3EC5"/>
    <w:rsid w:val="00BA4045"/>
    <w:rsid w:val="00BA4163"/>
    <w:rsid w:val="00BA4AA6"/>
    <w:rsid w:val="00BA51D9"/>
    <w:rsid w:val="00BA5BEA"/>
    <w:rsid w:val="00BA646A"/>
    <w:rsid w:val="00BB1BD4"/>
    <w:rsid w:val="00BB2D37"/>
    <w:rsid w:val="00BB3348"/>
    <w:rsid w:val="00BB5DFC"/>
    <w:rsid w:val="00BB7EEC"/>
    <w:rsid w:val="00BC00D5"/>
    <w:rsid w:val="00BC1FCD"/>
    <w:rsid w:val="00BD096C"/>
    <w:rsid w:val="00BD0FDA"/>
    <w:rsid w:val="00BD279D"/>
    <w:rsid w:val="00BD6BB8"/>
    <w:rsid w:val="00BE2D0C"/>
    <w:rsid w:val="00BE36E3"/>
    <w:rsid w:val="00BE417F"/>
    <w:rsid w:val="00BE50A7"/>
    <w:rsid w:val="00BE79D1"/>
    <w:rsid w:val="00BF0430"/>
    <w:rsid w:val="00BF0547"/>
    <w:rsid w:val="00BF0733"/>
    <w:rsid w:val="00BF148D"/>
    <w:rsid w:val="00BF1537"/>
    <w:rsid w:val="00C00B77"/>
    <w:rsid w:val="00C0196A"/>
    <w:rsid w:val="00C01F01"/>
    <w:rsid w:val="00C01FFE"/>
    <w:rsid w:val="00C07C80"/>
    <w:rsid w:val="00C118AE"/>
    <w:rsid w:val="00C124EA"/>
    <w:rsid w:val="00C13216"/>
    <w:rsid w:val="00C133CF"/>
    <w:rsid w:val="00C17B88"/>
    <w:rsid w:val="00C20A07"/>
    <w:rsid w:val="00C2194E"/>
    <w:rsid w:val="00C232A1"/>
    <w:rsid w:val="00C25F95"/>
    <w:rsid w:val="00C273C7"/>
    <w:rsid w:val="00C30D83"/>
    <w:rsid w:val="00C40969"/>
    <w:rsid w:val="00C43FC7"/>
    <w:rsid w:val="00C525A4"/>
    <w:rsid w:val="00C53FE7"/>
    <w:rsid w:val="00C57A57"/>
    <w:rsid w:val="00C61DCE"/>
    <w:rsid w:val="00C6485E"/>
    <w:rsid w:val="00C660DA"/>
    <w:rsid w:val="00C6696D"/>
    <w:rsid w:val="00C66BA2"/>
    <w:rsid w:val="00C77D5D"/>
    <w:rsid w:val="00C80559"/>
    <w:rsid w:val="00C83463"/>
    <w:rsid w:val="00C83C94"/>
    <w:rsid w:val="00C84C00"/>
    <w:rsid w:val="00C858A2"/>
    <w:rsid w:val="00C867E8"/>
    <w:rsid w:val="00C86D90"/>
    <w:rsid w:val="00C87F79"/>
    <w:rsid w:val="00C90F67"/>
    <w:rsid w:val="00C91803"/>
    <w:rsid w:val="00C93D8A"/>
    <w:rsid w:val="00C95985"/>
    <w:rsid w:val="00C96A0D"/>
    <w:rsid w:val="00CA0049"/>
    <w:rsid w:val="00CA0A76"/>
    <w:rsid w:val="00CA2540"/>
    <w:rsid w:val="00CA4B90"/>
    <w:rsid w:val="00CA59F0"/>
    <w:rsid w:val="00CB0027"/>
    <w:rsid w:val="00CB071C"/>
    <w:rsid w:val="00CB0B25"/>
    <w:rsid w:val="00CB23EF"/>
    <w:rsid w:val="00CB32FA"/>
    <w:rsid w:val="00CB39A7"/>
    <w:rsid w:val="00CB3A14"/>
    <w:rsid w:val="00CB4D30"/>
    <w:rsid w:val="00CC15C3"/>
    <w:rsid w:val="00CC2D01"/>
    <w:rsid w:val="00CC2FD0"/>
    <w:rsid w:val="00CC407D"/>
    <w:rsid w:val="00CC5026"/>
    <w:rsid w:val="00CC68D0"/>
    <w:rsid w:val="00CC7BDE"/>
    <w:rsid w:val="00CD1543"/>
    <w:rsid w:val="00CD2270"/>
    <w:rsid w:val="00CD2566"/>
    <w:rsid w:val="00CD2D54"/>
    <w:rsid w:val="00CD604E"/>
    <w:rsid w:val="00CE640F"/>
    <w:rsid w:val="00CE7204"/>
    <w:rsid w:val="00CE7D02"/>
    <w:rsid w:val="00CF1E17"/>
    <w:rsid w:val="00CF2C02"/>
    <w:rsid w:val="00CF378F"/>
    <w:rsid w:val="00CF40BD"/>
    <w:rsid w:val="00CF4E62"/>
    <w:rsid w:val="00D02C31"/>
    <w:rsid w:val="00D03F9A"/>
    <w:rsid w:val="00D04788"/>
    <w:rsid w:val="00D06D51"/>
    <w:rsid w:val="00D06F95"/>
    <w:rsid w:val="00D07E18"/>
    <w:rsid w:val="00D118F1"/>
    <w:rsid w:val="00D1256B"/>
    <w:rsid w:val="00D13776"/>
    <w:rsid w:val="00D15319"/>
    <w:rsid w:val="00D24991"/>
    <w:rsid w:val="00D262B8"/>
    <w:rsid w:val="00D26A6F"/>
    <w:rsid w:val="00D27813"/>
    <w:rsid w:val="00D27CFE"/>
    <w:rsid w:val="00D32A3F"/>
    <w:rsid w:val="00D47E32"/>
    <w:rsid w:val="00D50255"/>
    <w:rsid w:val="00D5114E"/>
    <w:rsid w:val="00D52603"/>
    <w:rsid w:val="00D52961"/>
    <w:rsid w:val="00D62797"/>
    <w:rsid w:val="00D63E9D"/>
    <w:rsid w:val="00D66520"/>
    <w:rsid w:val="00D676B9"/>
    <w:rsid w:val="00D7069E"/>
    <w:rsid w:val="00D709AD"/>
    <w:rsid w:val="00D725C7"/>
    <w:rsid w:val="00D72699"/>
    <w:rsid w:val="00D75430"/>
    <w:rsid w:val="00D764F3"/>
    <w:rsid w:val="00D76F0D"/>
    <w:rsid w:val="00D80F8C"/>
    <w:rsid w:val="00D83946"/>
    <w:rsid w:val="00D868AC"/>
    <w:rsid w:val="00DA1CED"/>
    <w:rsid w:val="00DA2793"/>
    <w:rsid w:val="00DA3D49"/>
    <w:rsid w:val="00DA5438"/>
    <w:rsid w:val="00DB219C"/>
    <w:rsid w:val="00DB2320"/>
    <w:rsid w:val="00DB36AF"/>
    <w:rsid w:val="00DB5430"/>
    <w:rsid w:val="00DC3278"/>
    <w:rsid w:val="00DC3C56"/>
    <w:rsid w:val="00DC41E2"/>
    <w:rsid w:val="00DC4C58"/>
    <w:rsid w:val="00DC56CD"/>
    <w:rsid w:val="00DD0F34"/>
    <w:rsid w:val="00DD2148"/>
    <w:rsid w:val="00DD4D8A"/>
    <w:rsid w:val="00DD68F0"/>
    <w:rsid w:val="00DE15F7"/>
    <w:rsid w:val="00DE2300"/>
    <w:rsid w:val="00DE2D57"/>
    <w:rsid w:val="00DE34CF"/>
    <w:rsid w:val="00DE3856"/>
    <w:rsid w:val="00DE3F1F"/>
    <w:rsid w:val="00DE5923"/>
    <w:rsid w:val="00DE7E4D"/>
    <w:rsid w:val="00DF0AF7"/>
    <w:rsid w:val="00DF3795"/>
    <w:rsid w:val="00DF7048"/>
    <w:rsid w:val="00E03B5C"/>
    <w:rsid w:val="00E0572D"/>
    <w:rsid w:val="00E065BB"/>
    <w:rsid w:val="00E10401"/>
    <w:rsid w:val="00E11A97"/>
    <w:rsid w:val="00E13561"/>
    <w:rsid w:val="00E13F3D"/>
    <w:rsid w:val="00E17093"/>
    <w:rsid w:val="00E200EC"/>
    <w:rsid w:val="00E23F4A"/>
    <w:rsid w:val="00E25EC2"/>
    <w:rsid w:val="00E30587"/>
    <w:rsid w:val="00E30DBA"/>
    <w:rsid w:val="00E32AE2"/>
    <w:rsid w:val="00E32B63"/>
    <w:rsid w:val="00E33B41"/>
    <w:rsid w:val="00E34898"/>
    <w:rsid w:val="00E361FC"/>
    <w:rsid w:val="00E40F3C"/>
    <w:rsid w:val="00E44A96"/>
    <w:rsid w:val="00E46583"/>
    <w:rsid w:val="00E47424"/>
    <w:rsid w:val="00E50A96"/>
    <w:rsid w:val="00E51E62"/>
    <w:rsid w:val="00E51F5F"/>
    <w:rsid w:val="00E5390A"/>
    <w:rsid w:val="00E54872"/>
    <w:rsid w:val="00E5596C"/>
    <w:rsid w:val="00E56FEC"/>
    <w:rsid w:val="00E60184"/>
    <w:rsid w:val="00E60422"/>
    <w:rsid w:val="00E60768"/>
    <w:rsid w:val="00E60B8D"/>
    <w:rsid w:val="00E650A3"/>
    <w:rsid w:val="00E667E4"/>
    <w:rsid w:val="00E66C1E"/>
    <w:rsid w:val="00E70686"/>
    <w:rsid w:val="00E707DB"/>
    <w:rsid w:val="00E73515"/>
    <w:rsid w:val="00E74738"/>
    <w:rsid w:val="00E76DF1"/>
    <w:rsid w:val="00E80530"/>
    <w:rsid w:val="00E82BA9"/>
    <w:rsid w:val="00E856A5"/>
    <w:rsid w:val="00E8672A"/>
    <w:rsid w:val="00E90DD5"/>
    <w:rsid w:val="00E92C65"/>
    <w:rsid w:val="00E96EF5"/>
    <w:rsid w:val="00EA11EF"/>
    <w:rsid w:val="00EA27ED"/>
    <w:rsid w:val="00EA2F83"/>
    <w:rsid w:val="00EA3AFA"/>
    <w:rsid w:val="00EA7D47"/>
    <w:rsid w:val="00EB09B7"/>
    <w:rsid w:val="00EB248E"/>
    <w:rsid w:val="00EB27C6"/>
    <w:rsid w:val="00EB3511"/>
    <w:rsid w:val="00EB5CCE"/>
    <w:rsid w:val="00EB6C11"/>
    <w:rsid w:val="00EB6D95"/>
    <w:rsid w:val="00EC3777"/>
    <w:rsid w:val="00EC39E8"/>
    <w:rsid w:val="00EC3AE4"/>
    <w:rsid w:val="00EC4D6F"/>
    <w:rsid w:val="00EC62A0"/>
    <w:rsid w:val="00EC65ED"/>
    <w:rsid w:val="00ED0071"/>
    <w:rsid w:val="00ED520A"/>
    <w:rsid w:val="00ED565F"/>
    <w:rsid w:val="00EE01EB"/>
    <w:rsid w:val="00EE1994"/>
    <w:rsid w:val="00EE7D7C"/>
    <w:rsid w:val="00EF134E"/>
    <w:rsid w:val="00EF17F4"/>
    <w:rsid w:val="00EF5A8A"/>
    <w:rsid w:val="00EF5F9E"/>
    <w:rsid w:val="00EF67F7"/>
    <w:rsid w:val="00EF75A9"/>
    <w:rsid w:val="00EF77F7"/>
    <w:rsid w:val="00F00D75"/>
    <w:rsid w:val="00F03D43"/>
    <w:rsid w:val="00F0618B"/>
    <w:rsid w:val="00F067CF"/>
    <w:rsid w:val="00F077D5"/>
    <w:rsid w:val="00F10AE7"/>
    <w:rsid w:val="00F13705"/>
    <w:rsid w:val="00F22DAA"/>
    <w:rsid w:val="00F23D4C"/>
    <w:rsid w:val="00F25D98"/>
    <w:rsid w:val="00F300FB"/>
    <w:rsid w:val="00F328A4"/>
    <w:rsid w:val="00F33115"/>
    <w:rsid w:val="00F35240"/>
    <w:rsid w:val="00F364A8"/>
    <w:rsid w:val="00F368D7"/>
    <w:rsid w:val="00F40938"/>
    <w:rsid w:val="00F40D5D"/>
    <w:rsid w:val="00F42776"/>
    <w:rsid w:val="00F42DCD"/>
    <w:rsid w:val="00F460C7"/>
    <w:rsid w:val="00F47B7F"/>
    <w:rsid w:val="00F53588"/>
    <w:rsid w:val="00F536B3"/>
    <w:rsid w:val="00F54044"/>
    <w:rsid w:val="00F55D5B"/>
    <w:rsid w:val="00F5750B"/>
    <w:rsid w:val="00F670A5"/>
    <w:rsid w:val="00F6762B"/>
    <w:rsid w:val="00F701CA"/>
    <w:rsid w:val="00F71208"/>
    <w:rsid w:val="00F72BFF"/>
    <w:rsid w:val="00F73259"/>
    <w:rsid w:val="00F80FCD"/>
    <w:rsid w:val="00F8111D"/>
    <w:rsid w:val="00F82C86"/>
    <w:rsid w:val="00F83071"/>
    <w:rsid w:val="00F85044"/>
    <w:rsid w:val="00F85E3E"/>
    <w:rsid w:val="00F9385C"/>
    <w:rsid w:val="00F9747C"/>
    <w:rsid w:val="00FA047C"/>
    <w:rsid w:val="00FA1865"/>
    <w:rsid w:val="00FA1C49"/>
    <w:rsid w:val="00FA32C2"/>
    <w:rsid w:val="00FA353E"/>
    <w:rsid w:val="00FA4A1B"/>
    <w:rsid w:val="00FA535B"/>
    <w:rsid w:val="00FA5649"/>
    <w:rsid w:val="00FA627D"/>
    <w:rsid w:val="00FA6419"/>
    <w:rsid w:val="00FA643B"/>
    <w:rsid w:val="00FA7D63"/>
    <w:rsid w:val="00FA7FF5"/>
    <w:rsid w:val="00FB6386"/>
    <w:rsid w:val="00FC0434"/>
    <w:rsid w:val="00FC0DDB"/>
    <w:rsid w:val="00FC559B"/>
    <w:rsid w:val="00FC55B6"/>
    <w:rsid w:val="00FC5DAD"/>
    <w:rsid w:val="00FD229A"/>
    <w:rsid w:val="00FD2677"/>
    <w:rsid w:val="00FD3817"/>
    <w:rsid w:val="00FE4041"/>
    <w:rsid w:val="00FE4C6F"/>
    <w:rsid w:val="00FE553F"/>
    <w:rsid w:val="00FF2E74"/>
    <w:rsid w:val="00FF3352"/>
    <w:rsid w:val="00FF6C69"/>
    <w:rsid w:val="00FF6F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7F337E1"/>
  <w15:docId w15:val="{8F985203-FC88-491F-BFE8-A89C408BF2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uiPriority="9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62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7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47" w:unhideWhenUsed="1"/>
    <w:lsdException w:name="Smart Link" w:semiHidden="1" w:uiPriority="99" w:unhideWhenUsed="1"/>
  </w:latentStyles>
  <w:style w:type="paragraph" w:default="1" w:styleId="Normal">
    <w:name w:val="Normal"/>
    <w:qFormat/>
    <w:rsid w:val="00327D0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Alt+1,Alt+11,Alt+12,Alt+13,Alt+14,Alt+15,Alt+16,Alt+17,Alt+18,Alt+19,Alt+110,Alt+111,Alt+112,Alt+113,Alt+114,Alt+115,Alt+116,H1,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Alt+2,Alt+21,Alt+22,Alt+23,Alt+24,Alt+25,Alt+26,Alt+27,Alt+28,Alt+29,Alt+210,Alt+211,Alt+212,Alt+213,Alt+214,Alt+215,Alt+216,H2,UNDERRUBRIK 1-2,h2,Head2A,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Alt+3,Alt+31,Alt+32,Alt+33,Alt+311,Alt+321,Alt+34,Alt+35,Alt+36,Alt+37,Alt+38,Alt+39,Alt+310,Alt+312,Alt+322,Alt+313,Alt+314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Alt+4,Alt+41,Alt+42,Alt+43,Alt+411,Alt+421,Alt+44,Alt+412,Alt+422,Alt+45,Alt+413,Alt+423,Alt+431,Alt+4111,Alt+4211,Alt+441,Alt+4121,Alt+4221,Alt+46,Alt+414,Alt+424,Alt+432,Alt+4112,Alt+4212,Alt+442,Alt+4122,Alt+4222,Alt+47,Alt+415,Alt+425"/>
    <w:basedOn w:val="Heading3"/>
    <w:next w:val="Normal"/>
    <w:link w:val="Heading4Char"/>
    <w:uiPriority w:val="9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Alt+5,Alt+51,Alt+52,Alt+53,Alt+511,Alt+521,Alt+54,Alt+512,Alt+522,Alt+55,Alt+513,Alt+523,Alt+531,Alt+5111,Alt+5211,Alt+541,Alt+5121,Alt+5221,Alt+56,Alt+514,Alt+524,Alt+57,Alt+515,Alt+525,Alt+58,Alt+516,Alt+526,Alt+59,Alt+517,Alt+527,H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aliases w:val="Alt+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aliases w:val="Alt+7,Alt+71,Alt+72,Alt+73,Alt+74,Alt+75,Alt+76,Alt+77,Alt+78,Alt+79,Alt+710,Alt+711,Alt+712,Alt+713"/>
    <w:basedOn w:val="H6"/>
    <w:next w:val="Normal"/>
    <w:qFormat/>
    <w:rsid w:val="000B7FED"/>
    <w:pPr>
      <w:outlineLvl w:val="6"/>
    </w:pPr>
  </w:style>
  <w:style w:type="paragraph" w:styleId="Heading8">
    <w:name w:val="heading 8"/>
    <w:aliases w:val="Alt+8,Alt+81,Alt+82,Alt+83,Alt+84,Alt+85,Alt+86,Alt+87,Alt+88,Alt+89,Alt+810,Alt+811,Alt+812,Alt+813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aliases w:val="Alt+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ommentTextChar">
    <w:name w:val="Comment Text Char"/>
    <w:link w:val="CommentText"/>
    <w:uiPriority w:val="99"/>
    <w:rsid w:val="00DC3278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0"/>
    <w:rsid w:val="00DC327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C3278"/>
    <w:rPr>
      <w:rFonts w:ascii="Arial" w:hAnsi="Arial"/>
      <w:b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DC3278"/>
    <w:pPr>
      <w:widowControl w:val="0"/>
      <w:overflowPunct w:val="0"/>
      <w:autoSpaceDE w:val="0"/>
      <w:autoSpaceDN w:val="0"/>
      <w:adjustRightInd w:val="0"/>
      <w:spacing w:after="120" w:line="240" w:lineRule="atLeast"/>
      <w:ind w:left="720"/>
      <w:contextualSpacing/>
      <w:textAlignment w:val="baseline"/>
    </w:pPr>
    <w:rPr>
      <w:rFonts w:ascii="Arial" w:eastAsia="SimSun" w:hAnsi="Arial"/>
      <w:sz w:val="22"/>
    </w:rPr>
  </w:style>
  <w:style w:type="character" w:customStyle="1" w:styleId="ListParagraphChar">
    <w:name w:val="List Paragraph Char"/>
    <w:link w:val="ListParagraph"/>
    <w:uiPriority w:val="34"/>
    <w:locked/>
    <w:rsid w:val="00DC3278"/>
    <w:rPr>
      <w:rFonts w:ascii="Arial" w:eastAsia="SimSun" w:hAnsi="Arial"/>
      <w:sz w:val="22"/>
      <w:lang w:val="en-GB" w:eastAsia="en-US"/>
    </w:rPr>
  </w:style>
  <w:style w:type="character" w:styleId="LineNumber">
    <w:name w:val="line number"/>
    <w:rsid w:val="00DC3278"/>
    <w:rPr>
      <w:rFonts w:ascii="Arial" w:hAnsi="Arial"/>
      <w:color w:val="808080"/>
      <w:sz w:val="14"/>
    </w:rPr>
  </w:style>
  <w:style w:type="character" w:styleId="PageNumber">
    <w:name w:val="page number"/>
    <w:basedOn w:val="DefaultParagraphFont"/>
    <w:rsid w:val="00DC3278"/>
  </w:style>
  <w:style w:type="table" w:styleId="TableGrid">
    <w:name w:val="Table Grid"/>
    <w:basedOn w:val="TableNormal"/>
    <w:rsid w:val="00DC3278"/>
    <w:rPr>
      <w:rFonts w:eastAsia="MS Mincho"/>
      <w:lang w:val="en-US"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TMLPreformatted">
    <w:name w:val="HTML Preformatted"/>
    <w:basedOn w:val="Normal"/>
    <w:link w:val="HTMLPreformattedChar"/>
    <w:uiPriority w:val="99"/>
    <w:unhideWhenUsed/>
    <w:rsid w:val="00DC327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MS Mincho" w:hAnsi="Courier New"/>
      <w:lang w:val="x-none" w:eastAsia="x-none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C3278"/>
    <w:rPr>
      <w:rFonts w:ascii="Courier New" w:eastAsia="MS Mincho" w:hAnsi="Courier New"/>
      <w:lang w:val="x-none" w:eastAsia="x-none"/>
    </w:rPr>
  </w:style>
  <w:style w:type="table" w:styleId="Table3Deffects1">
    <w:name w:val="Table 3D effects 1"/>
    <w:basedOn w:val="TableNormal"/>
    <w:rsid w:val="00DC327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Caption">
    <w:name w:val="caption"/>
    <w:basedOn w:val="Normal"/>
    <w:next w:val="Normal"/>
    <w:link w:val="CaptionChar"/>
    <w:qFormat/>
    <w:rsid w:val="00DC3278"/>
    <w:pPr>
      <w:overflowPunct w:val="0"/>
      <w:autoSpaceDE w:val="0"/>
      <w:autoSpaceDN w:val="0"/>
      <w:adjustRightInd w:val="0"/>
      <w:textAlignment w:val="baseline"/>
    </w:pPr>
    <w:rPr>
      <w:rFonts w:eastAsia="MS Mincho"/>
      <w:b/>
      <w:bCs/>
    </w:rPr>
  </w:style>
  <w:style w:type="paragraph" w:customStyle="1" w:styleId="Heading">
    <w:name w:val="Heading"/>
    <w:aliases w:val="1_"/>
    <w:basedOn w:val="Normal"/>
    <w:link w:val="HeadingCar"/>
    <w:rsid w:val="00DC3278"/>
    <w:pPr>
      <w:widowControl w:val="0"/>
      <w:spacing w:after="120" w:line="240" w:lineRule="atLeast"/>
      <w:ind w:left="1260" w:hanging="551"/>
    </w:pPr>
    <w:rPr>
      <w:rFonts w:ascii="Arial" w:eastAsia="MS Mincho" w:hAnsi="Arial"/>
      <w:b/>
      <w:sz w:val="22"/>
    </w:rPr>
  </w:style>
  <w:style w:type="character" w:styleId="HTMLTypewriter">
    <w:name w:val="HTML Typewriter"/>
    <w:rsid w:val="00DC3278"/>
    <w:rPr>
      <w:rFonts w:ascii="Courier New" w:eastAsia="Times New Roman" w:hAnsi="Courier New" w:cs="Courier New"/>
      <w:color w:val="0000FF"/>
      <w:kern w:val="2"/>
      <w:sz w:val="20"/>
      <w:szCs w:val="20"/>
      <w:lang w:val="en-US" w:eastAsia="zh-CN" w:bidi="ar-SA"/>
    </w:rPr>
  </w:style>
  <w:style w:type="paragraph" w:customStyle="1" w:styleId="Normal0">
    <w:name w:val="Normal_"/>
    <w:basedOn w:val="Normal"/>
    <w:semiHidden/>
    <w:rsid w:val="00DC3278"/>
    <w:pPr>
      <w:spacing w:after="160" w:line="240" w:lineRule="exact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ommentSubjectChar">
    <w:name w:val="Comment Subject Char"/>
    <w:link w:val="CommentSubject"/>
    <w:rsid w:val="00DC3278"/>
    <w:rPr>
      <w:rFonts w:ascii="Times New Roman" w:hAnsi="Times New Roman"/>
      <w:b/>
      <w:bCs/>
      <w:lang w:val="en-GB" w:eastAsia="en-US"/>
    </w:rPr>
  </w:style>
  <w:style w:type="paragraph" w:customStyle="1" w:styleId="zzCover">
    <w:name w:val="zzCover"/>
    <w:basedOn w:val="Normal"/>
    <w:rsid w:val="00DC3278"/>
    <w:pPr>
      <w:spacing w:after="220" w:line="230" w:lineRule="atLeast"/>
      <w:jc w:val="right"/>
    </w:pPr>
    <w:rPr>
      <w:rFonts w:ascii="Arial" w:eastAsia="MS Mincho" w:hAnsi="Arial" w:cs="Arial"/>
      <w:b/>
      <w:bCs/>
      <w:color w:val="000000"/>
      <w:sz w:val="24"/>
      <w:szCs w:val="24"/>
      <w:lang w:val="en-US" w:eastAsia="ja-JP"/>
    </w:rPr>
  </w:style>
  <w:style w:type="paragraph" w:customStyle="1" w:styleId="IEEEStdsTitle">
    <w:name w:val="IEEEStds Title"/>
    <w:next w:val="Normal"/>
    <w:uiPriority w:val="99"/>
    <w:rsid w:val="00DC3278"/>
    <w:pPr>
      <w:spacing w:before="1800" w:after="960"/>
    </w:pPr>
    <w:rPr>
      <w:rFonts w:ascii="Arial" w:eastAsia="SimSun" w:hAnsi="Arial"/>
      <w:b/>
      <w:noProof/>
      <w:sz w:val="48"/>
      <w:szCs w:val="24"/>
      <w:lang w:val="en-US" w:eastAsia="ja-JP"/>
    </w:rPr>
  </w:style>
  <w:style w:type="paragraph" w:styleId="NormalWeb">
    <w:name w:val="Normal (Web)"/>
    <w:basedOn w:val="Normal"/>
    <w:uiPriority w:val="99"/>
    <w:unhideWhenUsed/>
    <w:rsid w:val="00DC3278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ListContinue">
    <w:name w:val="List Continue"/>
    <w:basedOn w:val="Normal"/>
    <w:rsid w:val="00DC3278"/>
    <w:pPr>
      <w:overflowPunct w:val="0"/>
      <w:autoSpaceDE w:val="0"/>
      <w:autoSpaceDN w:val="0"/>
      <w:adjustRightInd w:val="0"/>
      <w:spacing w:after="120"/>
      <w:ind w:left="360"/>
      <w:contextualSpacing/>
      <w:textAlignment w:val="baseline"/>
    </w:pPr>
    <w:rPr>
      <w:rFonts w:eastAsia="MS Mincho"/>
      <w:sz w:val="24"/>
    </w:rPr>
  </w:style>
  <w:style w:type="paragraph" w:styleId="EndnoteText">
    <w:name w:val="endnote text"/>
    <w:basedOn w:val="Normal"/>
    <w:link w:val="EndnoteTextChar"/>
    <w:rsid w:val="00DC3278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character" w:customStyle="1" w:styleId="EndnoteTextChar">
    <w:name w:val="Endnote Text Char"/>
    <w:basedOn w:val="DefaultParagraphFont"/>
    <w:link w:val="EndnoteText"/>
    <w:rsid w:val="00DC3278"/>
    <w:rPr>
      <w:rFonts w:ascii="Times New Roman" w:eastAsia="MS Mincho" w:hAnsi="Times New Roman"/>
      <w:lang w:val="en-GB" w:eastAsia="en-US"/>
    </w:rPr>
  </w:style>
  <w:style w:type="character" w:styleId="EndnoteReference">
    <w:name w:val="endnote reference"/>
    <w:rsid w:val="00DC3278"/>
    <w:rPr>
      <w:vertAlign w:val="superscript"/>
    </w:rPr>
  </w:style>
  <w:style w:type="paragraph" w:customStyle="1" w:styleId="Default">
    <w:name w:val="Default"/>
    <w:rsid w:val="00DC3278"/>
    <w:pPr>
      <w:autoSpaceDE w:val="0"/>
      <w:autoSpaceDN w:val="0"/>
      <w:adjustRightInd w:val="0"/>
    </w:pPr>
    <w:rPr>
      <w:rFonts w:ascii="Times New Roman" w:eastAsia="MS Mincho" w:hAnsi="Times New Roman"/>
      <w:color w:val="000000"/>
      <w:sz w:val="24"/>
      <w:szCs w:val="24"/>
      <w:lang w:val="en-US" w:eastAsia="ja-JP"/>
    </w:rPr>
  </w:style>
  <w:style w:type="character" w:customStyle="1" w:styleId="apple-converted-space">
    <w:name w:val="apple-converted-space"/>
    <w:rsid w:val="00DC3278"/>
  </w:style>
  <w:style w:type="character" w:styleId="Strong">
    <w:name w:val="Strong"/>
    <w:uiPriority w:val="22"/>
    <w:qFormat/>
    <w:rsid w:val="00DC3278"/>
    <w:rPr>
      <w:b/>
      <w:bCs/>
    </w:rPr>
  </w:style>
  <w:style w:type="character" w:customStyle="1" w:styleId="tgc">
    <w:name w:val="_tgc"/>
    <w:rsid w:val="00DC3278"/>
  </w:style>
  <w:style w:type="character" w:customStyle="1" w:styleId="d8e">
    <w:name w:val="_d8e"/>
    <w:rsid w:val="00DC3278"/>
  </w:style>
  <w:style w:type="character" w:customStyle="1" w:styleId="HeadingCar">
    <w:name w:val="Heading Car"/>
    <w:aliases w:val="1_ Car"/>
    <w:link w:val="Heading"/>
    <w:rsid w:val="00DC3278"/>
    <w:rPr>
      <w:rFonts w:ascii="Arial" w:eastAsia="MS Mincho" w:hAnsi="Arial"/>
      <w:b/>
      <w:sz w:val="22"/>
      <w:lang w:val="en-GB" w:eastAsia="en-US"/>
    </w:rPr>
  </w:style>
  <w:style w:type="paragraph" w:styleId="Revision">
    <w:name w:val="Revision"/>
    <w:hidden/>
    <w:uiPriority w:val="62"/>
    <w:rsid w:val="00DC3278"/>
    <w:rPr>
      <w:rFonts w:ascii="Times New Roman" w:eastAsia="MS Mincho" w:hAnsi="Times New Roman"/>
      <w:sz w:val="24"/>
      <w:lang w:val="en-GB" w:eastAsia="en-US"/>
    </w:rPr>
  </w:style>
  <w:style w:type="character" w:styleId="UnresolvedMention">
    <w:name w:val="Unresolved Mention"/>
    <w:uiPriority w:val="47"/>
    <w:rsid w:val="00DC3278"/>
    <w:rPr>
      <w:color w:val="605E5C"/>
      <w:shd w:val="clear" w:color="auto" w:fill="E1DFDD"/>
    </w:rPr>
  </w:style>
  <w:style w:type="paragraph" w:customStyle="1" w:styleId="B1">
    <w:name w:val="B1+"/>
    <w:basedOn w:val="B10"/>
    <w:link w:val="B1Car"/>
    <w:rsid w:val="00DC3278"/>
    <w:pPr>
      <w:numPr>
        <w:numId w:val="3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2Char">
    <w:name w:val="B2 Char"/>
    <w:link w:val="B2"/>
    <w:rsid w:val="00DC3278"/>
    <w:rPr>
      <w:rFonts w:ascii="Times New Roman" w:hAnsi="Times New Roman"/>
      <w:lang w:val="en-GB" w:eastAsia="en-US"/>
    </w:rPr>
  </w:style>
  <w:style w:type="table" w:styleId="GridTable4">
    <w:name w:val="Grid Table 4"/>
    <w:basedOn w:val="TableNormal"/>
    <w:uiPriority w:val="49"/>
    <w:rsid w:val="00DC3278"/>
    <w:tblPr>
      <w:tblStyleRowBandSize w:val="1"/>
      <w:tblStyleColBandSize w:val="1"/>
      <w:tblInd w:w="0" w:type="nil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TableauGrille5Fonc1">
    <w:name w:val="Tableau Grille 5 Foncé1"/>
    <w:basedOn w:val="TableNormal"/>
    <w:uiPriority w:val="50"/>
    <w:rsid w:val="00DC3278"/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</w:style>
  <w:style w:type="table" w:customStyle="1" w:styleId="TableGrid1">
    <w:name w:val="Table Grid1"/>
    <w:basedOn w:val="TableNormal"/>
    <w:next w:val="TableGrid"/>
    <w:uiPriority w:val="39"/>
    <w:rsid w:val="00DC3278"/>
    <w:rPr>
      <w:rFonts w:ascii="Calibri" w:eastAsia="Calibri" w:hAnsi="Calibri"/>
      <w:lang w:val="en-US"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paragraph">
    <w:name w:val="paragraph"/>
    <w:basedOn w:val="Normal"/>
    <w:rsid w:val="00680A98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normaltextrun">
    <w:name w:val="normaltextrun"/>
    <w:basedOn w:val="DefaultParagraphFont"/>
    <w:rsid w:val="00680A98"/>
  </w:style>
  <w:style w:type="character" w:customStyle="1" w:styleId="eop">
    <w:name w:val="eop"/>
    <w:basedOn w:val="DefaultParagraphFont"/>
    <w:rsid w:val="00680A98"/>
  </w:style>
  <w:style w:type="character" w:customStyle="1" w:styleId="EXChar">
    <w:name w:val="EX Char"/>
    <w:link w:val="EX"/>
    <w:rsid w:val="00B80881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Alt+3 Char,Alt+31 Char,Alt+32 Char,Alt+33 Char,Alt+311 Char,Alt+321 Char,Alt+34 Char,Alt+35 Char,Alt+36 Char,Alt+37 Char,Alt+38 Char,Alt+39 Char,Alt+310 Char,Alt+312 Char,Alt+322 Char,Alt+313 Char,Alt+314 Char"/>
    <w:basedOn w:val="DefaultParagraphFont"/>
    <w:link w:val="Heading3"/>
    <w:rsid w:val="004620DB"/>
    <w:rPr>
      <w:rFonts w:ascii="Arial" w:hAnsi="Arial"/>
      <w:sz w:val="28"/>
      <w:lang w:val="en-GB" w:eastAsia="en-US"/>
    </w:rPr>
  </w:style>
  <w:style w:type="paragraph" w:customStyle="1" w:styleId="Grilleclaire-Accent32">
    <w:name w:val="Grille claire - Accent 32"/>
    <w:basedOn w:val="Normal"/>
    <w:rsid w:val="0053758D"/>
    <w:pPr>
      <w:widowControl w:val="0"/>
      <w:spacing w:after="120" w:line="240" w:lineRule="atLeast"/>
      <w:ind w:left="720"/>
      <w:contextualSpacing/>
    </w:pPr>
    <w:rPr>
      <w:rFonts w:ascii="Arial" w:hAnsi="Arial"/>
      <w:color w:val="000000"/>
      <w:sz w:val="22"/>
    </w:rPr>
  </w:style>
  <w:style w:type="character" w:customStyle="1" w:styleId="TAHCar">
    <w:name w:val="TAH Car"/>
    <w:link w:val="TAH"/>
    <w:rsid w:val="00407F37"/>
    <w:rPr>
      <w:rFonts w:ascii="Arial" w:hAnsi="Arial"/>
      <w:b/>
      <w:sz w:val="18"/>
      <w:lang w:val="en-GB" w:eastAsia="en-US"/>
    </w:rPr>
  </w:style>
  <w:style w:type="paragraph" w:customStyle="1" w:styleId="TAJ">
    <w:name w:val="TAJ"/>
    <w:basedOn w:val="TH"/>
    <w:rsid w:val="007C445E"/>
  </w:style>
  <w:style w:type="paragraph" w:customStyle="1" w:styleId="Guidance">
    <w:name w:val="Guidance"/>
    <w:basedOn w:val="Normal"/>
    <w:rsid w:val="007C445E"/>
    <w:rPr>
      <w:i/>
      <w:color w:val="0000FF"/>
    </w:rPr>
  </w:style>
  <w:style w:type="character" w:customStyle="1" w:styleId="BalloonTextChar">
    <w:name w:val="Balloon Text Char"/>
    <w:link w:val="BalloonText"/>
    <w:rsid w:val="007C445E"/>
    <w:rPr>
      <w:rFonts w:ascii="Tahoma" w:hAnsi="Tahoma" w:cs="Tahoma"/>
      <w:sz w:val="16"/>
      <w:szCs w:val="16"/>
      <w:lang w:val="en-GB" w:eastAsia="en-US"/>
    </w:rPr>
  </w:style>
  <w:style w:type="character" w:customStyle="1" w:styleId="EWChar">
    <w:name w:val="EW Char"/>
    <w:link w:val="EW"/>
    <w:locked/>
    <w:rsid w:val="007C445E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7C445E"/>
    <w:rPr>
      <w:rFonts w:ascii="Arial" w:hAnsi="Arial"/>
      <w:sz w:val="18"/>
      <w:lang w:val="en-GB" w:eastAsia="en-US"/>
    </w:rPr>
  </w:style>
  <w:style w:type="table" w:styleId="GridTable5Dark-Accent3">
    <w:name w:val="Grid Table 5 Dark Accent 3"/>
    <w:basedOn w:val="TableNormal"/>
    <w:uiPriority w:val="50"/>
    <w:rsid w:val="007C445E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character" w:customStyle="1" w:styleId="NOChar">
    <w:name w:val="NO Char"/>
    <w:link w:val="NO"/>
    <w:rsid w:val="007C445E"/>
    <w:rPr>
      <w:rFonts w:ascii="Times New Roman" w:hAnsi="Times New Roman"/>
      <w:lang w:val="en-GB" w:eastAsia="en-US"/>
    </w:rPr>
  </w:style>
  <w:style w:type="character" w:customStyle="1" w:styleId="CaptionChar">
    <w:name w:val="Caption Char"/>
    <w:link w:val="Caption"/>
    <w:rsid w:val="007C445E"/>
    <w:rPr>
      <w:rFonts w:ascii="Times New Roman" w:eastAsia="MS Mincho" w:hAnsi="Times New Roman"/>
      <w:b/>
      <w:bCs/>
      <w:lang w:val="en-GB" w:eastAsia="en-US"/>
    </w:rPr>
  </w:style>
  <w:style w:type="character" w:customStyle="1" w:styleId="Heading1Char">
    <w:name w:val="Heading 1 Char"/>
    <w:aliases w:val="Alt+1 Char,Alt+11 Char,Alt+12 Char,Alt+13 Char,Alt+14 Char,Alt+15 Char,Alt+16 Char,Alt+17 Char,Alt+18 Char,Alt+19 Char,Alt+110 Char,Alt+111 Char,Alt+112 Char,Alt+113 Char,Alt+114 Char,Alt+115 Char,Alt+116 Char,H1 Char,h1 Char"/>
    <w:link w:val="Heading1"/>
    <w:rsid w:val="007C445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Alt+2 Char,Alt+21 Char,Alt+22 Char,Alt+23 Char,Alt+24 Char,Alt+25 Char,Alt+26 Char,Alt+27 Char,Alt+28 Char,Alt+29 Char,Alt+210 Char,Alt+211 Char,Alt+212 Char,Alt+213 Char,Alt+214 Char,Alt+215 Char,Alt+216 Char,H2 Char,UNDERRUBRIK 1-2 Char"/>
    <w:link w:val="Heading2"/>
    <w:rsid w:val="007C445E"/>
    <w:rPr>
      <w:rFonts w:ascii="Arial" w:hAnsi="Arial"/>
      <w:sz w:val="32"/>
      <w:lang w:val="en-GB" w:eastAsia="en-US"/>
    </w:rPr>
  </w:style>
  <w:style w:type="table" w:styleId="GridTable5Dark">
    <w:name w:val="Grid Table 5 Dark"/>
    <w:basedOn w:val="TableNormal"/>
    <w:uiPriority w:val="50"/>
    <w:rsid w:val="007C445E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character" w:customStyle="1" w:styleId="Heading8Char">
    <w:name w:val="Heading 8 Char"/>
    <w:aliases w:val="Alt+8 Char,Alt+81 Char,Alt+82 Char,Alt+83 Char,Alt+84 Char,Alt+85 Char,Alt+86 Char,Alt+87 Char,Alt+88 Char,Alt+89 Char,Alt+810 Char,Alt+811 Char,Alt+812 Char,Alt+813 Char"/>
    <w:basedOn w:val="DefaultParagraphFont"/>
    <w:link w:val="Heading8"/>
    <w:rsid w:val="007C445E"/>
    <w:rPr>
      <w:rFonts w:ascii="Arial" w:hAnsi="Arial"/>
      <w:sz w:val="3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7C445E"/>
    <w:rPr>
      <w:rFonts w:ascii="Times New Roman" w:hAnsi="Times New Roman"/>
      <w:sz w:val="16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7C445E"/>
    <w:rPr>
      <w:rFonts w:ascii="Tahoma" w:hAnsi="Tahoma" w:cs="Tahoma"/>
      <w:shd w:val="clear" w:color="auto" w:fill="000080"/>
      <w:lang w:val="en-GB" w:eastAsia="en-US"/>
    </w:rPr>
  </w:style>
  <w:style w:type="character" w:customStyle="1" w:styleId="hvr">
    <w:name w:val="hvr"/>
    <w:rsid w:val="007C445E"/>
  </w:style>
  <w:style w:type="character" w:customStyle="1" w:styleId="TFChar">
    <w:name w:val="TF Char"/>
    <w:link w:val="TF"/>
    <w:qFormat/>
    <w:rsid w:val="007C445E"/>
    <w:rPr>
      <w:rFonts w:ascii="Arial" w:hAnsi="Arial"/>
      <w:b/>
      <w:lang w:val="en-GB" w:eastAsia="en-US"/>
    </w:rPr>
  </w:style>
  <w:style w:type="character" w:customStyle="1" w:styleId="B1Car">
    <w:name w:val="B1+ Car"/>
    <w:link w:val="B1"/>
    <w:rsid w:val="007C445E"/>
    <w:rPr>
      <w:rFonts w:ascii="Times New Roman" w:hAnsi="Times New Roman"/>
      <w:lang w:val="en-GB" w:eastAsia="en-US"/>
    </w:rPr>
  </w:style>
  <w:style w:type="paragraph" w:styleId="IndexHeading">
    <w:name w:val="index heading"/>
    <w:basedOn w:val="Normal"/>
    <w:next w:val="Normal"/>
    <w:rsid w:val="007C445E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PlainText">
    <w:name w:val="Plain Text"/>
    <w:basedOn w:val="Normal"/>
    <w:link w:val="PlainTextChar"/>
    <w:rsid w:val="007C445E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7C445E"/>
    <w:rPr>
      <w:rFonts w:ascii="Courier New" w:hAnsi="Courier New"/>
      <w:lang w:val="nb-NO" w:eastAsia="x-none"/>
    </w:rPr>
  </w:style>
  <w:style w:type="paragraph" w:styleId="BodyText">
    <w:name w:val="Body Text"/>
    <w:basedOn w:val="Normal"/>
    <w:link w:val="BodyTextChar"/>
    <w:rsid w:val="007C445E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character" w:customStyle="1" w:styleId="BodyTextChar">
    <w:name w:val="Body Text Char"/>
    <w:basedOn w:val="DefaultParagraphFont"/>
    <w:link w:val="BodyText"/>
    <w:rsid w:val="007C445E"/>
    <w:rPr>
      <w:rFonts w:ascii="Times New Roman" w:hAnsi="Times New Roman"/>
      <w:lang w:val="en-GB" w:eastAsia="x-none"/>
    </w:rPr>
  </w:style>
  <w:style w:type="paragraph" w:styleId="BodyText2">
    <w:name w:val="Body Text 2"/>
    <w:basedOn w:val="Normal"/>
    <w:link w:val="BodyText2Char"/>
    <w:rsid w:val="007C445E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sz w:val="24"/>
      <w:szCs w:val="24"/>
      <w:lang w:eastAsia="x-none"/>
    </w:rPr>
  </w:style>
  <w:style w:type="character" w:customStyle="1" w:styleId="BodyText2Char">
    <w:name w:val="Body Text 2 Char"/>
    <w:basedOn w:val="DefaultParagraphFont"/>
    <w:link w:val="BodyText2"/>
    <w:rsid w:val="007C445E"/>
    <w:rPr>
      <w:rFonts w:ascii="Arial" w:hAnsi="Arial"/>
      <w:sz w:val="24"/>
      <w:szCs w:val="24"/>
      <w:lang w:val="en-GB" w:eastAsia="x-none"/>
    </w:rPr>
  </w:style>
  <w:style w:type="paragraph" w:styleId="BodyTextIndent3">
    <w:name w:val="Body Text Indent 3"/>
    <w:basedOn w:val="Normal"/>
    <w:link w:val="BodyTextIndent3Char"/>
    <w:rsid w:val="007C445E"/>
    <w:pPr>
      <w:overflowPunct w:val="0"/>
      <w:autoSpaceDE w:val="0"/>
      <w:autoSpaceDN w:val="0"/>
      <w:adjustRightInd w:val="0"/>
      <w:spacing w:after="120"/>
      <w:ind w:left="1298" w:firstLine="7"/>
      <w:jc w:val="both"/>
      <w:textAlignment w:val="baseline"/>
    </w:pPr>
    <w:rPr>
      <w:rFonts w:ascii="Arial" w:hAnsi="Arial"/>
      <w:sz w:val="22"/>
      <w:lang w:eastAsia="x-none"/>
    </w:rPr>
  </w:style>
  <w:style w:type="character" w:customStyle="1" w:styleId="BodyTextIndent3Char">
    <w:name w:val="Body Text Indent 3 Char"/>
    <w:basedOn w:val="DefaultParagraphFont"/>
    <w:link w:val="BodyTextIndent3"/>
    <w:rsid w:val="007C445E"/>
    <w:rPr>
      <w:rFonts w:ascii="Arial" w:hAnsi="Arial"/>
      <w:sz w:val="22"/>
      <w:lang w:val="en-GB" w:eastAsia="x-none"/>
    </w:rPr>
  </w:style>
  <w:style w:type="paragraph" w:styleId="BodyTextIndent2">
    <w:name w:val="Body Text Indent 2"/>
    <w:basedOn w:val="Normal"/>
    <w:link w:val="BodyTextIndent2Char"/>
    <w:rsid w:val="007C445E"/>
    <w:pPr>
      <w:overflowPunct w:val="0"/>
      <w:autoSpaceDE w:val="0"/>
      <w:autoSpaceDN w:val="0"/>
      <w:adjustRightInd w:val="0"/>
      <w:spacing w:after="0"/>
      <w:ind w:left="426"/>
      <w:textAlignment w:val="baseline"/>
    </w:pPr>
    <w:rPr>
      <w:rFonts w:ascii="Arial" w:hAnsi="Arial"/>
      <w:sz w:val="22"/>
      <w:szCs w:val="22"/>
      <w:lang w:val="x-none" w:eastAsia="x-none"/>
    </w:rPr>
  </w:style>
  <w:style w:type="character" w:customStyle="1" w:styleId="BodyTextIndent2Char">
    <w:name w:val="Body Text Indent 2 Char"/>
    <w:basedOn w:val="DefaultParagraphFont"/>
    <w:link w:val="BodyTextIndent2"/>
    <w:rsid w:val="007C445E"/>
    <w:rPr>
      <w:rFonts w:ascii="Arial" w:hAnsi="Arial"/>
      <w:sz w:val="22"/>
      <w:szCs w:val="22"/>
      <w:lang w:val="x-none" w:eastAsia="x-none"/>
    </w:rPr>
  </w:style>
  <w:style w:type="paragraph" w:styleId="BodyText3">
    <w:name w:val="Body Text 3"/>
    <w:basedOn w:val="Normal"/>
    <w:link w:val="BodyText3Char"/>
    <w:rsid w:val="007C445E"/>
    <w:pPr>
      <w:overflowPunct w:val="0"/>
      <w:autoSpaceDE w:val="0"/>
      <w:autoSpaceDN w:val="0"/>
      <w:adjustRightInd w:val="0"/>
      <w:textAlignment w:val="baseline"/>
    </w:pPr>
    <w:rPr>
      <w:color w:val="FF0000"/>
      <w:lang w:eastAsia="x-none"/>
    </w:rPr>
  </w:style>
  <w:style w:type="character" w:customStyle="1" w:styleId="BodyText3Char">
    <w:name w:val="Body Text 3 Char"/>
    <w:basedOn w:val="DefaultParagraphFont"/>
    <w:link w:val="BodyText3"/>
    <w:rsid w:val="007C445E"/>
    <w:rPr>
      <w:rFonts w:ascii="Times New Roman" w:hAnsi="Times New Roman"/>
      <w:color w:val="FF0000"/>
      <w:lang w:val="en-GB" w:eastAsia="x-none"/>
    </w:rPr>
  </w:style>
  <w:style w:type="paragraph" w:styleId="BodyTextIndent">
    <w:name w:val="Body Text Indent"/>
    <w:basedOn w:val="Normal"/>
    <w:link w:val="BodyTextIndentChar"/>
    <w:rsid w:val="007C445E"/>
    <w:pPr>
      <w:overflowPunct w:val="0"/>
      <w:autoSpaceDE w:val="0"/>
      <w:autoSpaceDN w:val="0"/>
      <w:adjustRightInd w:val="0"/>
      <w:spacing w:after="0"/>
      <w:ind w:left="1260" w:hanging="1260"/>
      <w:textAlignment w:val="baseline"/>
    </w:pPr>
    <w:rPr>
      <w:sz w:val="24"/>
      <w:szCs w:val="24"/>
      <w:lang w:val="x-none" w:eastAsia="fr-FR"/>
    </w:rPr>
  </w:style>
  <w:style w:type="character" w:customStyle="1" w:styleId="BodyTextIndentChar">
    <w:name w:val="Body Text Indent Char"/>
    <w:basedOn w:val="DefaultParagraphFont"/>
    <w:link w:val="BodyTextIndent"/>
    <w:rsid w:val="007C445E"/>
    <w:rPr>
      <w:rFonts w:ascii="Times New Roman" w:hAnsi="Times New Roman"/>
      <w:sz w:val="24"/>
      <w:szCs w:val="24"/>
      <w:lang w:val="x-none"/>
    </w:rPr>
  </w:style>
  <w:style w:type="paragraph" w:styleId="Title">
    <w:name w:val="Title"/>
    <w:basedOn w:val="Normal"/>
    <w:link w:val="TitleChar"/>
    <w:qFormat/>
    <w:rsid w:val="007C445E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Arial" w:hAnsi="Arial"/>
      <w:b/>
      <w:bCs/>
      <w:kern w:val="28"/>
      <w:sz w:val="32"/>
      <w:szCs w:val="32"/>
      <w:lang w:eastAsia="x-none"/>
    </w:rPr>
  </w:style>
  <w:style w:type="character" w:customStyle="1" w:styleId="TitleChar">
    <w:name w:val="Title Char"/>
    <w:basedOn w:val="DefaultParagraphFont"/>
    <w:link w:val="Title"/>
    <w:rsid w:val="007C445E"/>
    <w:rPr>
      <w:rFonts w:ascii="Arial" w:hAnsi="Arial"/>
      <w:b/>
      <w:bCs/>
      <w:kern w:val="28"/>
      <w:sz w:val="32"/>
      <w:szCs w:val="32"/>
      <w:lang w:val="en-GB" w:eastAsia="x-none"/>
    </w:rPr>
  </w:style>
  <w:style w:type="paragraph" w:customStyle="1" w:styleId="FL">
    <w:name w:val="FL"/>
    <w:basedOn w:val="Normal"/>
    <w:rsid w:val="007C445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ListBulletChar">
    <w:name w:val="List Bullet Char"/>
    <w:link w:val="ListBullet"/>
    <w:rsid w:val="007C445E"/>
    <w:rPr>
      <w:rFonts w:ascii="Times New Roman" w:hAnsi="Times New Roman"/>
      <w:lang w:val="en-GB" w:eastAsia="en-US"/>
    </w:rPr>
  </w:style>
  <w:style w:type="paragraph" w:styleId="NoSpacing">
    <w:name w:val="No Spacing"/>
    <w:qFormat/>
    <w:rsid w:val="007C445E"/>
    <w:rPr>
      <w:rFonts w:ascii="Times New Roman" w:hAnsi="Times New Roman"/>
      <w:lang w:val="en-GB" w:eastAsia="en-US"/>
    </w:rPr>
  </w:style>
  <w:style w:type="character" w:customStyle="1" w:styleId="msoins0">
    <w:name w:val="msoins"/>
    <w:rsid w:val="007C445E"/>
  </w:style>
  <w:style w:type="character" w:customStyle="1" w:styleId="B1Char2">
    <w:name w:val="B1 Char2"/>
    <w:rsid w:val="007C445E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7C445E"/>
    <w:rPr>
      <w:rFonts w:ascii="Times New Roman" w:hAnsi="Times New Roman"/>
      <w:lang w:val="en-GB" w:eastAsia="en-US"/>
    </w:rPr>
  </w:style>
  <w:style w:type="character" w:customStyle="1" w:styleId="TALCar">
    <w:name w:val="TAL Car"/>
    <w:locked/>
    <w:rsid w:val="007C445E"/>
    <w:rPr>
      <w:rFonts w:ascii="Arial" w:hAnsi="Arial"/>
      <w:sz w:val="18"/>
      <w:lang w:val="en-GB" w:eastAsia="en-US"/>
    </w:rPr>
  </w:style>
  <w:style w:type="character" w:customStyle="1" w:styleId="NOZchn">
    <w:name w:val="NO Zchn"/>
    <w:rsid w:val="007C445E"/>
    <w:rPr>
      <w:rFonts w:ascii="Times New Roman" w:hAnsi="Times New Roman"/>
      <w:lang w:val="en-GB"/>
    </w:rPr>
  </w:style>
  <w:style w:type="character" w:customStyle="1" w:styleId="TAHChar">
    <w:name w:val="TAH Char"/>
    <w:rsid w:val="007C445E"/>
    <w:rPr>
      <w:rFonts w:ascii="Arial" w:hAnsi="Arial"/>
      <w:b/>
      <w:sz w:val="18"/>
      <w:lang w:val="en-GB" w:eastAsia="en-US"/>
    </w:rPr>
  </w:style>
  <w:style w:type="character" w:customStyle="1" w:styleId="Code-XMLCharacter">
    <w:name w:val="Code - XML Character"/>
    <w:uiPriority w:val="99"/>
    <w:rsid w:val="007C445E"/>
    <w:rPr>
      <w:rFonts w:ascii="Lucida Console" w:hAnsi="Lucida Console"/>
      <w:b w:val="0"/>
      <w:i w:val="0"/>
      <w:caps w:val="0"/>
      <w:smallCaps w:val="0"/>
      <w:strike w:val="0"/>
      <w:dstrike w:val="0"/>
      <w:noProof/>
      <w:vanish w:val="0"/>
      <w:spacing w:val="0"/>
      <w:sz w:val="19"/>
      <w:vertAlign w:val="baseline"/>
    </w:rPr>
  </w:style>
  <w:style w:type="character" w:customStyle="1" w:styleId="Mentionnonrsolue1">
    <w:name w:val="Mention non résolue1"/>
    <w:uiPriority w:val="99"/>
    <w:semiHidden/>
    <w:unhideWhenUsed/>
    <w:rsid w:val="007C445E"/>
    <w:rPr>
      <w:color w:val="808080"/>
      <w:shd w:val="clear" w:color="auto" w:fill="E6E6E6"/>
    </w:rPr>
  </w:style>
  <w:style w:type="paragraph" w:customStyle="1" w:styleId="code">
    <w:name w:val="code"/>
    <w:basedOn w:val="Normal"/>
    <w:next w:val="Closing"/>
    <w:qFormat/>
    <w:rsid w:val="007C445E"/>
    <w:pPr>
      <w:keepLines/>
      <w:widowControl w:val="0"/>
      <w:spacing w:after="240" w:line="240" w:lineRule="atLeast"/>
      <w:ind w:left="720"/>
    </w:pPr>
    <w:rPr>
      <w:rFonts w:ascii="Courier" w:eastAsia="SimSun" w:hAnsi="Courier"/>
      <w:noProof/>
      <w:sz w:val="22"/>
      <w:lang w:val="en-US"/>
    </w:rPr>
  </w:style>
  <w:style w:type="paragraph" w:styleId="Closing">
    <w:name w:val="Closing"/>
    <w:basedOn w:val="Normal"/>
    <w:link w:val="ClosingChar"/>
    <w:rsid w:val="007C445E"/>
    <w:pPr>
      <w:overflowPunct w:val="0"/>
      <w:autoSpaceDE w:val="0"/>
      <w:autoSpaceDN w:val="0"/>
      <w:adjustRightInd w:val="0"/>
      <w:ind w:left="4320"/>
      <w:textAlignment w:val="baseline"/>
    </w:pPr>
    <w:rPr>
      <w:lang w:eastAsia="x-none"/>
    </w:rPr>
  </w:style>
  <w:style w:type="character" w:customStyle="1" w:styleId="ClosingChar">
    <w:name w:val="Closing Char"/>
    <w:basedOn w:val="DefaultParagraphFont"/>
    <w:link w:val="Closing"/>
    <w:rsid w:val="007C445E"/>
    <w:rPr>
      <w:rFonts w:ascii="Times New Roman" w:hAnsi="Times New Roman"/>
      <w:lang w:val="en-GB" w:eastAsia="x-none"/>
    </w:rPr>
  </w:style>
  <w:style w:type="character" w:customStyle="1" w:styleId="Heading4Char">
    <w:name w:val="Heading 4 Char"/>
    <w:aliases w:val="Alt+4 Char,Alt+41 Char,Alt+42 Char,Alt+43 Char,Alt+411 Char,Alt+421 Char,Alt+44 Char,Alt+412 Char,Alt+422 Char,Alt+45 Char,Alt+413 Char,Alt+423 Char,Alt+431 Char,Alt+4111 Char,Alt+4211 Char,Alt+441 Char,Alt+4121 Char,Alt+4221 Char"/>
    <w:basedOn w:val="DefaultParagraphFont"/>
    <w:link w:val="Heading4"/>
    <w:uiPriority w:val="9"/>
    <w:rsid w:val="007C445E"/>
    <w:rPr>
      <w:rFonts w:ascii="Arial" w:hAnsi="Arial"/>
      <w:sz w:val="24"/>
      <w:lang w:val="en-GB" w:eastAsia="en-US"/>
    </w:rPr>
  </w:style>
  <w:style w:type="table" w:styleId="GridTable4-Accent1">
    <w:name w:val="Grid Table 4 Accent 1"/>
    <w:basedOn w:val="TableNormal"/>
    <w:uiPriority w:val="47"/>
    <w:rsid w:val="007C445E"/>
    <w:rPr>
      <w:rFonts w:eastAsia="MS Mincho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styleId="HTMLCode">
    <w:name w:val="HTML Code"/>
    <w:basedOn w:val="DefaultParagraphFont"/>
    <w:uiPriority w:val="99"/>
    <w:unhideWhenUsed/>
    <w:rsid w:val="007C445E"/>
    <w:rPr>
      <w:rFonts w:ascii="Courier New" w:eastAsia="Times New Roman" w:hAnsi="Courier New" w:cs="Courier New"/>
      <w:sz w:val="20"/>
      <w:szCs w:val="20"/>
    </w:rPr>
  </w:style>
  <w:style w:type="character" w:styleId="Emphasis">
    <w:name w:val="Emphasis"/>
    <w:basedOn w:val="DefaultParagraphFont"/>
    <w:uiPriority w:val="20"/>
    <w:qFormat/>
    <w:rsid w:val="007C445E"/>
    <w:rPr>
      <w:i/>
      <w:iCs/>
    </w:rPr>
  </w:style>
  <w:style w:type="character" w:styleId="PlaceholderText">
    <w:name w:val="Placeholder Text"/>
    <w:basedOn w:val="DefaultParagraphFont"/>
    <w:uiPriority w:val="99"/>
    <w:semiHidden/>
    <w:rsid w:val="007C445E"/>
    <w:rPr>
      <w:color w:val="808080"/>
    </w:rPr>
  </w:style>
  <w:style w:type="character" w:customStyle="1" w:styleId="Heading5Char">
    <w:name w:val="Heading 5 Char"/>
    <w:aliases w:val="Alt+5 Char,Alt+51 Char,Alt+52 Char,Alt+53 Char,Alt+511 Char,Alt+521 Char,Alt+54 Char,Alt+512 Char,Alt+522 Char,Alt+55 Char,Alt+513 Char,Alt+523 Char,Alt+531 Char,Alt+5111 Char,Alt+5211 Char,Alt+541 Char,Alt+5121 Char,Alt+5221 Char,H5 Char"/>
    <w:basedOn w:val="DefaultParagraphFont"/>
    <w:link w:val="Heading5"/>
    <w:rsid w:val="007C445E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aliases w:val="Alt+6 Char"/>
    <w:basedOn w:val="DefaultParagraphFont"/>
    <w:link w:val="Heading6"/>
    <w:rsid w:val="007C445E"/>
    <w:rPr>
      <w:rFonts w:ascii="Arial" w:hAnsi="Arial"/>
      <w:lang w:val="en-GB" w:eastAsia="en-US"/>
    </w:rPr>
  </w:style>
  <w:style w:type="character" w:customStyle="1" w:styleId="TACChar">
    <w:name w:val="TAC Char"/>
    <w:link w:val="TAC"/>
    <w:rsid w:val="007C445E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543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56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9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43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38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55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336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671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159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10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9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582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042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795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565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74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416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464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75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9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7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43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24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201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47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2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253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018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9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34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3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9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4658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534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61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511432">
          <w:blockQuote w:val="1"/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910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362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711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840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315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04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033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791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963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744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033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570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230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385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368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934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02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246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877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41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154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762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613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076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838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395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366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889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000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717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844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36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73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49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919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7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64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6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8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5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1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7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0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6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0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25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3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551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417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084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109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0373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532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0415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565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950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370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5666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035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869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79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A4D4F99BC495543B753BE144031AD66" ma:contentTypeVersion="12" ma:contentTypeDescription="Create a new document." ma:contentTypeScope="" ma:versionID="a18167793d7be413219a74d96273db0d">
  <xsd:schema xmlns:xsd="http://www.w3.org/2001/XMLSchema" xmlns:xs="http://www.w3.org/2001/XMLSchema" xmlns:p="http://schemas.microsoft.com/office/2006/metadata/properties" xmlns:ns3="d4cee011-9580-4fba-8b92-3e7389fd7119" xmlns:ns4="7209288f-8313-4445-80c1-171b3118c547" targetNamespace="http://schemas.microsoft.com/office/2006/metadata/properties" ma:root="true" ma:fieldsID="692279db1bbfe643270bdff40d0ef078" ns3:_="" ns4:_="">
    <xsd:import namespace="d4cee011-9580-4fba-8b92-3e7389fd7119"/>
    <xsd:import namespace="7209288f-8313-4445-80c1-171b3118c54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cee011-9580-4fba-8b92-3e7389fd711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09288f-8313-4445-80c1-171b3118c54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ED7CC7-461D-4725-87DA-DD263E62C12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4cee011-9580-4fba-8b92-3e7389fd7119"/>
    <ds:schemaRef ds:uri="7209288f-8313-4445-80c1-171b3118c54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B998E6C-9669-4B57-B4C9-BE4A00D6CD8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D1A99BC-D83A-4A4A-AD2D-DD049F452EE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D456DBC-D226-4156-91E6-E87BA84ACC6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/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</TotalTime>
  <Pages>2</Pages>
  <Words>230</Words>
  <Characters>1693</Characters>
  <Application>Microsoft Office Word</Application>
  <DocSecurity>0</DocSecurity>
  <Lines>14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1920</CharactersWithSpaces>
  <SharedDoc>false</SharedDoc>
  <HLinks>
    <vt:vector size="24" baseType="variant">
      <vt:variant>
        <vt:i4>458814</vt:i4>
      </vt:variant>
      <vt:variant>
        <vt:i4>26</vt:i4>
      </vt:variant>
      <vt:variant>
        <vt:i4>0</vt:i4>
      </vt:variant>
      <vt:variant>
        <vt:i4>5</vt:i4>
      </vt:variant>
      <vt:variant>
        <vt:lpwstr>https://vcgit.hhi.fraunhofer.de/jct-vc/HM/-/blob/HM-16.22/cfg/encoder_lowdelay_P_main10.cfg</vt:lpwstr>
      </vt:variant>
      <vt:variant>
        <vt:lpwstr/>
      </vt:variant>
      <vt:variant>
        <vt:i4>2031686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Thomas Stockhammer</cp:lastModifiedBy>
  <cp:revision>16</cp:revision>
  <cp:lastPrinted>1900-01-01T08:00:00Z</cp:lastPrinted>
  <dcterms:created xsi:type="dcterms:W3CDTF">2022-03-31T06:56:00Z</dcterms:created>
  <dcterms:modified xsi:type="dcterms:W3CDTF">2022-04-07T08:17:00Z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0x010100AA4D4F99BC495543B753BE144031AD66</vt:lpwstr>
  </property>
</Properties>
</file>