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CB4DEE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bookmarkEnd w:id="2"/>
            <w:r w:rsidR="009F6169">
              <w:t>3</w:t>
            </w:r>
            <w:r w:rsidR="00717B84">
              <w:t>.</w:t>
            </w:r>
            <w:r w:rsidR="009F6169">
              <w:t>0</w:t>
            </w:r>
            <w:r w:rsidR="00997226" w:rsidRPr="004D3578">
              <w:t xml:space="preserve"> </w:t>
            </w:r>
            <w:r w:rsidRPr="00133525">
              <w:rPr>
                <w:sz w:val="32"/>
              </w:rPr>
              <w:t>(</w:t>
            </w:r>
            <w:r w:rsidR="00997B9D">
              <w:rPr>
                <w:sz w:val="32"/>
              </w:rPr>
              <w:t>202</w:t>
            </w:r>
            <w:r w:rsidR="00997226">
              <w:rPr>
                <w:sz w:val="32"/>
              </w:rPr>
              <w:t>2-02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 xml:space="preserve">3rd Generation Partnership </w:t>
            </w:r>
            <w:proofErr w:type="gramStart"/>
            <w:r w:rsidRPr="00A0524F">
              <w:t>Project;</w:t>
            </w:r>
            <w:proofErr w:type="gramEnd"/>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4" w:name="specTitle"/>
            <w:r w:rsidR="00E87518" w:rsidRPr="00A0524F">
              <w:t xml:space="preserve">Data Collection and </w:t>
            </w:r>
            <w:proofErr w:type="gramStart"/>
            <w:r w:rsidR="00E87518" w:rsidRPr="00A0524F">
              <w:t>Reporting</w:t>
            </w:r>
            <w:r w:rsidR="004F0988" w:rsidRPr="00A0524F">
              <w:t>;</w:t>
            </w:r>
            <w:proofErr w:type="gramEnd"/>
          </w:p>
          <w:p w14:paraId="73E9D314" w14:textId="768E331A" w:rsidR="00062023" w:rsidRPr="00A0524F" w:rsidRDefault="00787FEF" w:rsidP="00133525">
            <w:pPr>
              <w:pStyle w:val="ZT"/>
              <w:framePr w:wrap="auto" w:hAnchor="text" w:yAlign="inline"/>
            </w:pPr>
            <w:r w:rsidRPr="00A0524F">
              <w:t xml:space="preserve">Protocols and </w:t>
            </w:r>
            <w:proofErr w:type="gramStart"/>
            <w:r w:rsidRPr="00A0524F">
              <w:t>Formats</w:t>
            </w:r>
            <w:r w:rsidR="00062023" w:rsidRPr="00A0524F">
              <w:t>;</w:t>
            </w:r>
            <w:proofErr w:type="gramEnd"/>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03E1B19A" w14:textId="6D7DF547" w:rsidR="00BF0365" w:rsidRDefault="00BF0365">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_Toc95832411 \h </w:instrText>
      </w:r>
      <w:r>
        <w:fldChar w:fldCharType="separate"/>
      </w:r>
      <w:r>
        <w:t>6</w:t>
      </w:r>
      <w:r>
        <w:fldChar w:fldCharType="end"/>
      </w:r>
    </w:p>
    <w:p w14:paraId="046706A3" w14:textId="6421B2BA" w:rsidR="00BF0365" w:rsidRDefault="00BF0365">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_Toc95832412 \h </w:instrText>
      </w:r>
      <w:r>
        <w:fldChar w:fldCharType="separate"/>
      </w:r>
      <w:r>
        <w:t>8</w:t>
      </w:r>
      <w:r>
        <w:fldChar w:fldCharType="end"/>
      </w:r>
    </w:p>
    <w:p w14:paraId="7F765CB3" w14:textId="6DF6B459" w:rsidR="00BF0365" w:rsidRDefault="00BF0365">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_Toc95832413 \h </w:instrText>
      </w:r>
      <w:r>
        <w:fldChar w:fldCharType="separate"/>
      </w:r>
      <w:r>
        <w:t>8</w:t>
      </w:r>
      <w:r>
        <w:fldChar w:fldCharType="end"/>
      </w:r>
    </w:p>
    <w:p w14:paraId="7ACF35C9" w14:textId="64304A27" w:rsidR="00BF0365" w:rsidRDefault="00BF0365">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_Toc95832414 \h </w:instrText>
      </w:r>
      <w:r>
        <w:fldChar w:fldCharType="separate"/>
      </w:r>
      <w:r>
        <w:t>9</w:t>
      </w:r>
      <w:r>
        <w:fldChar w:fldCharType="end"/>
      </w:r>
    </w:p>
    <w:p w14:paraId="7A4F5C79" w14:textId="3526AE5E" w:rsidR="00BF0365" w:rsidRDefault="00BF0365">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_Toc95832415 \h </w:instrText>
      </w:r>
      <w:r>
        <w:fldChar w:fldCharType="separate"/>
      </w:r>
      <w:r>
        <w:t>9</w:t>
      </w:r>
      <w:r>
        <w:fldChar w:fldCharType="end"/>
      </w:r>
    </w:p>
    <w:p w14:paraId="519B82EB" w14:textId="258B2602" w:rsidR="00BF0365" w:rsidRDefault="00BF0365">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_Toc95832416 \h </w:instrText>
      </w:r>
      <w:r>
        <w:fldChar w:fldCharType="separate"/>
      </w:r>
      <w:r>
        <w:t>9</w:t>
      </w:r>
      <w:r>
        <w:fldChar w:fldCharType="end"/>
      </w:r>
    </w:p>
    <w:p w14:paraId="55FA600A" w14:textId="3767A917" w:rsidR="00BF0365" w:rsidRDefault="00BF0365">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_Toc95832417 \h </w:instrText>
      </w:r>
      <w:r>
        <w:fldChar w:fldCharType="separate"/>
      </w:r>
      <w:r>
        <w:t>9</w:t>
      </w:r>
      <w:r>
        <w:fldChar w:fldCharType="end"/>
      </w:r>
    </w:p>
    <w:p w14:paraId="01434457" w14:textId="6179A2D6" w:rsidR="00BF0365" w:rsidRDefault="00BF0365">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_Toc95832418 \h </w:instrText>
      </w:r>
      <w:r>
        <w:fldChar w:fldCharType="separate"/>
      </w:r>
      <w:r>
        <w:t>9</w:t>
      </w:r>
      <w:r>
        <w:fldChar w:fldCharType="end"/>
      </w:r>
    </w:p>
    <w:p w14:paraId="0CA175E1" w14:textId="39415751" w:rsidR="00BF0365" w:rsidRDefault="00BF0365">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_Toc95832419 \h </w:instrText>
      </w:r>
      <w:r>
        <w:fldChar w:fldCharType="separate"/>
      </w:r>
      <w:r>
        <w:t>9</w:t>
      </w:r>
      <w:r>
        <w:fldChar w:fldCharType="end"/>
      </w:r>
    </w:p>
    <w:p w14:paraId="2933FC07" w14:textId="0B165669" w:rsidR="00BF0365" w:rsidRDefault="00BF0365">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_Toc95832420 \h </w:instrText>
      </w:r>
      <w:r>
        <w:fldChar w:fldCharType="separate"/>
      </w:r>
      <w:r>
        <w:t>9</w:t>
      </w:r>
      <w:r>
        <w:fldChar w:fldCharType="end"/>
      </w:r>
    </w:p>
    <w:p w14:paraId="4A585BDE" w14:textId="65904D5E" w:rsidR="00BF0365" w:rsidRDefault="00BF0365">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_Toc95832421 \h </w:instrText>
      </w:r>
      <w:r>
        <w:fldChar w:fldCharType="separate"/>
      </w:r>
      <w:r>
        <w:t>9</w:t>
      </w:r>
      <w:r>
        <w:fldChar w:fldCharType="end"/>
      </w:r>
    </w:p>
    <w:p w14:paraId="3AC92223" w14:textId="32D229D4" w:rsidR="00BF0365" w:rsidRDefault="00BF0365">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_Toc95832422 \h </w:instrText>
      </w:r>
      <w:r>
        <w:fldChar w:fldCharType="separate"/>
      </w:r>
      <w:r>
        <w:t>9</w:t>
      </w:r>
      <w:r>
        <w:fldChar w:fldCharType="end"/>
      </w:r>
    </w:p>
    <w:p w14:paraId="512F69A3" w14:textId="413F97C7" w:rsidR="00BF0365" w:rsidRDefault="00BF0365">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_Toc95832423 \h </w:instrText>
      </w:r>
      <w:r>
        <w:fldChar w:fldCharType="separate"/>
      </w:r>
      <w:r>
        <w:t>10</w:t>
      </w:r>
      <w:r>
        <w:fldChar w:fldCharType="end"/>
      </w:r>
    </w:p>
    <w:p w14:paraId="22F472A6" w14:textId="403ACC47" w:rsidR="00BF0365" w:rsidRDefault="00BF0365">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_Toc95832424 \h </w:instrText>
      </w:r>
      <w:r>
        <w:fldChar w:fldCharType="separate"/>
      </w:r>
      <w:r>
        <w:t>10</w:t>
      </w:r>
      <w:r>
        <w:fldChar w:fldCharType="end"/>
      </w:r>
    </w:p>
    <w:p w14:paraId="16DF1B61" w14:textId="74703C9C" w:rsidR="00BF0365" w:rsidRDefault="00BF0365">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_Toc95832425 \h </w:instrText>
      </w:r>
      <w:r>
        <w:fldChar w:fldCharType="separate"/>
      </w:r>
      <w:r>
        <w:t>10</w:t>
      </w:r>
      <w:r>
        <w:fldChar w:fldCharType="end"/>
      </w:r>
    </w:p>
    <w:p w14:paraId="082A2040" w14:textId="3C6AFF4F" w:rsidR="00BF0365" w:rsidRDefault="00BF0365">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_Toc95832426 \h </w:instrText>
      </w:r>
      <w:r>
        <w:fldChar w:fldCharType="separate"/>
      </w:r>
      <w:r>
        <w:t>10</w:t>
      </w:r>
      <w:r>
        <w:fldChar w:fldCharType="end"/>
      </w:r>
    </w:p>
    <w:p w14:paraId="5323D9B7" w14:textId="148FFAA1" w:rsidR="00BF0365" w:rsidRDefault="00BF0365">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_Toc95832427 \h </w:instrText>
      </w:r>
      <w:r>
        <w:fldChar w:fldCharType="separate"/>
      </w:r>
      <w:r>
        <w:t>10</w:t>
      </w:r>
      <w:r>
        <w:fldChar w:fldCharType="end"/>
      </w:r>
    </w:p>
    <w:p w14:paraId="2164309A" w14:textId="01606FE0" w:rsidR="00BF0365" w:rsidRDefault="00BF0365">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_Toc95832428 \h </w:instrText>
      </w:r>
      <w:r>
        <w:fldChar w:fldCharType="separate"/>
      </w:r>
      <w:r>
        <w:t>10</w:t>
      </w:r>
      <w:r>
        <w:fldChar w:fldCharType="end"/>
      </w:r>
    </w:p>
    <w:p w14:paraId="1BA945BC" w14:textId="5D04745B" w:rsidR="00BF0365" w:rsidRDefault="00BF0365">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_Toc95832429 \h </w:instrText>
      </w:r>
      <w:r>
        <w:fldChar w:fldCharType="separate"/>
      </w:r>
      <w:r>
        <w:t>10</w:t>
      </w:r>
      <w:r>
        <w:fldChar w:fldCharType="end"/>
      </w:r>
    </w:p>
    <w:p w14:paraId="47E50334" w14:textId="2D67182E" w:rsidR="00BF0365" w:rsidRDefault="00BF0365">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_Toc95832430 \h </w:instrText>
      </w:r>
      <w:r>
        <w:fldChar w:fldCharType="separate"/>
      </w:r>
      <w:r>
        <w:t>10</w:t>
      </w:r>
      <w:r>
        <w:fldChar w:fldCharType="end"/>
      </w:r>
    </w:p>
    <w:p w14:paraId="37B8CDCA" w14:textId="2699A921" w:rsidR="00BF0365" w:rsidRDefault="00BF0365">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Data Reporting Provisioning procedures</w:t>
      </w:r>
      <w:r>
        <w:tab/>
      </w:r>
      <w:r>
        <w:fldChar w:fldCharType="begin"/>
      </w:r>
      <w:r>
        <w:instrText xml:space="preserve"> PAGEREF _Toc95832431 \h </w:instrText>
      </w:r>
      <w:r>
        <w:fldChar w:fldCharType="separate"/>
      </w:r>
      <w:r>
        <w:t>11</w:t>
      </w:r>
      <w:r>
        <w:fldChar w:fldCharType="end"/>
      </w:r>
    </w:p>
    <w:p w14:paraId="47BB8770" w14:textId="7FFAF327" w:rsidR="00BF0365" w:rsidRDefault="00BF0365">
      <w:pPr>
        <w:pStyle w:val="TOC5"/>
        <w:rPr>
          <w:rFonts w:asciiTheme="minorHAnsi" w:eastAsiaTheme="minorEastAsia" w:hAnsiTheme="minorHAnsi" w:cstheme="minorBidi"/>
          <w:sz w:val="22"/>
          <w:szCs w:val="22"/>
          <w:lang w:val="en-US" w:eastAsia="zh-CN"/>
        </w:rPr>
      </w:pPr>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_Toc95832432 \h </w:instrText>
      </w:r>
      <w:r>
        <w:fldChar w:fldCharType="separate"/>
      </w:r>
      <w:r>
        <w:t>11</w:t>
      </w:r>
      <w:r>
        <w:fldChar w:fldCharType="end"/>
      </w:r>
    </w:p>
    <w:p w14:paraId="0047B15A" w14:textId="66A62E41" w:rsidR="00BF0365" w:rsidRDefault="00BF0365">
      <w:pPr>
        <w:pStyle w:val="TOC5"/>
        <w:rPr>
          <w:rFonts w:asciiTheme="minorHAnsi" w:eastAsiaTheme="minorEastAsia" w:hAnsiTheme="minorHAnsi" w:cstheme="minorBidi"/>
          <w:sz w:val="22"/>
          <w:szCs w:val="22"/>
          <w:lang w:val="en-US" w:eastAsia="zh-CN"/>
        </w:rPr>
      </w:pPr>
      <w:r>
        <w:t>4.2.3.3.2</w:t>
      </w:r>
      <w:r>
        <w:rPr>
          <w:rFonts w:asciiTheme="minorHAnsi" w:eastAsiaTheme="minorEastAsia" w:hAnsiTheme="minorHAnsi" w:cstheme="minorBidi"/>
          <w:sz w:val="22"/>
          <w:szCs w:val="22"/>
          <w:lang w:val="en-US" w:eastAsia="zh-CN"/>
        </w:rPr>
        <w:tab/>
      </w:r>
      <w:r>
        <w:t>Data Reporting Configuration types</w:t>
      </w:r>
      <w:r>
        <w:tab/>
      </w:r>
      <w:r>
        <w:fldChar w:fldCharType="begin"/>
      </w:r>
      <w:r>
        <w:instrText xml:space="preserve"> PAGEREF _Toc95832433 \h </w:instrText>
      </w:r>
      <w:r>
        <w:fldChar w:fldCharType="separate"/>
      </w:r>
      <w:r>
        <w:t>11</w:t>
      </w:r>
      <w:r>
        <w:fldChar w:fldCharType="end"/>
      </w:r>
    </w:p>
    <w:p w14:paraId="596B7F1E" w14:textId="7B63F530" w:rsidR="00BF0365" w:rsidRDefault="00BF0365">
      <w:pPr>
        <w:pStyle w:val="TOC5"/>
        <w:rPr>
          <w:rFonts w:asciiTheme="minorHAnsi" w:eastAsiaTheme="minorEastAsia" w:hAnsiTheme="minorHAnsi" w:cstheme="minorBidi"/>
          <w:sz w:val="22"/>
          <w:szCs w:val="22"/>
          <w:lang w:val="en-US" w:eastAsia="zh-CN"/>
        </w:rPr>
      </w:pPr>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_Toc95832434 \h </w:instrText>
      </w:r>
      <w:r>
        <w:fldChar w:fldCharType="separate"/>
      </w:r>
      <w:r>
        <w:t>11</w:t>
      </w:r>
      <w:r>
        <w:fldChar w:fldCharType="end"/>
      </w:r>
    </w:p>
    <w:p w14:paraId="0BF88F4C" w14:textId="08F46D72" w:rsidR="00BF0365" w:rsidRDefault="00BF0365">
      <w:pPr>
        <w:pStyle w:val="TOC5"/>
        <w:rPr>
          <w:rFonts w:asciiTheme="minorHAnsi" w:eastAsiaTheme="minorEastAsia" w:hAnsiTheme="minorHAnsi" w:cstheme="minorBidi"/>
          <w:sz w:val="22"/>
          <w:szCs w:val="22"/>
          <w:lang w:val="en-US" w:eastAsia="zh-CN"/>
        </w:rPr>
      </w:pPr>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_Toc95832435 \h </w:instrText>
      </w:r>
      <w:r>
        <w:fldChar w:fldCharType="separate"/>
      </w:r>
      <w:r>
        <w:t>11</w:t>
      </w:r>
      <w:r>
        <w:fldChar w:fldCharType="end"/>
      </w:r>
    </w:p>
    <w:p w14:paraId="599E1FF7" w14:textId="56EB418B" w:rsidR="00BF0365" w:rsidRDefault="00BF0365">
      <w:pPr>
        <w:pStyle w:val="TOC5"/>
        <w:rPr>
          <w:rFonts w:asciiTheme="minorHAnsi" w:eastAsiaTheme="minorEastAsia" w:hAnsiTheme="minorHAnsi" w:cstheme="minorBidi"/>
          <w:sz w:val="22"/>
          <w:szCs w:val="22"/>
          <w:lang w:val="en-US" w:eastAsia="zh-CN"/>
        </w:rPr>
      </w:pPr>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_Toc95832436 \h </w:instrText>
      </w:r>
      <w:r>
        <w:fldChar w:fldCharType="separate"/>
      </w:r>
      <w:r>
        <w:t>11</w:t>
      </w:r>
      <w:r>
        <w:fldChar w:fldCharType="end"/>
      </w:r>
    </w:p>
    <w:p w14:paraId="223D19E7" w14:textId="2D7773A5" w:rsidR="00BF0365" w:rsidRDefault="00BF0365">
      <w:pPr>
        <w:pStyle w:val="TOC5"/>
        <w:rPr>
          <w:rFonts w:asciiTheme="minorHAnsi" w:eastAsiaTheme="minorEastAsia" w:hAnsiTheme="minorHAnsi" w:cstheme="minorBidi"/>
          <w:sz w:val="22"/>
          <w:szCs w:val="22"/>
          <w:lang w:val="en-US" w:eastAsia="zh-CN"/>
        </w:rPr>
      </w:pPr>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_Toc95832437 \h </w:instrText>
      </w:r>
      <w:r>
        <w:fldChar w:fldCharType="separate"/>
      </w:r>
      <w:r>
        <w:t>12</w:t>
      </w:r>
      <w:r>
        <w:fldChar w:fldCharType="end"/>
      </w:r>
    </w:p>
    <w:p w14:paraId="1D177E39" w14:textId="6D6E5207" w:rsidR="00BF0365" w:rsidRDefault="00BF0365">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_Toc95832438 \h </w:instrText>
      </w:r>
      <w:r>
        <w:fldChar w:fldCharType="separate"/>
      </w:r>
      <w:r>
        <w:t>12</w:t>
      </w:r>
      <w:r>
        <w:fldChar w:fldCharType="end"/>
      </w:r>
    </w:p>
    <w:p w14:paraId="2952193D" w14:textId="38583D67" w:rsidR="00BF0365" w:rsidRDefault="00BF0365">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_Toc95832439 \h </w:instrText>
      </w:r>
      <w:r>
        <w:fldChar w:fldCharType="separate"/>
      </w:r>
      <w:r>
        <w:t>12</w:t>
      </w:r>
      <w:r>
        <w:fldChar w:fldCharType="end"/>
      </w:r>
    </w:p>
    <w:p w14:paraId="4D9F0C68" w14:textId="4A2E5787" w:rsidR="00BF0365" w:rsidRDefault="00BF0365">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_Toc95832440 \h </w:instrText>
      </w:r>
      <w:r>
        <w:fldChar w:fldCharType="separate"/>
      </w:r>
      <w:r>
        <w:t>12</w:t>
      </w:r>
      <w:r>
        <w:fldChar w:fldCharType="end"/>
      </w:r>
    </w:p>
    <w:p w14:paraId="69ABC40D" w14:textId="6BBC8090" w:rsidR="00BF0365" w:rsidRDefault="00BF0365">
      <w:pPr>
        <w:pStyle w:val="TOC3"/>
        <w:rPr>
          <w:rFonts w:asciiTheme="minorHAnsi" w:eastAsiaTheme="minorEastAsia" w:hAnsiTheme="minorHAnsi" w:cstheme="minorBidi"/>
          <w:sz w:val="22"/>
          <w:szCs w:val="22"/>
          <w:lang w:val="en-US" w:eastAsia="zh-CN"/>
        </w:rPr>
      </w:pPr>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_Toc95832441 \h </w:instrText>
      </w:r>
      <w:r>
        <w:fldChar w:fldCharType="separate"/>
      </w:r>
      <w:r>
        <w:t>12</w:t>
      </w:r>
      <w:r>
        <w:fldChar w:fldCharType="end"/>
      </w:r>
    </w:p>
    <w:p w14:paraId="7D8D117E" w14:textId="41DB7D26" w:rsidR="00BF0365" w:rsidRDefault="00BF0365">
      <w:pPr>
        <w:pStyle w:val="TOC3"/>
        <w:rPr>
          <w:rFonts w:asciiTheme="minorHAnsi" w:eastAsiaTheme="minorEastAsia" w:hAnsiTheme="minorHAnsi" w:cstheme="minorBidi"/>
          <w:sz w:val="22"/>
          <w:szCs w:val="22"/>
          <w:lang w:val="en-US" w:eastAsia="zh-CN"/>
        </w:rPr>
      </w:pPr>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_Toc95832442 \h </w:instrText>
      </w:r>
      <w:r>
        <w:fldChar w:fldCharType="separate"/>
      </w:r>
      <w:r>
        <w:t>12</w:t>
      </w:r>
      <w:r>
        <w:fldChar w:fldCharType="end"/>
      </w:r>
    </w:p>
    <w:p w14:paraId="27E508C2" w14:textId="79E0C992" w:rsidR="00BF0365" w:rsidRDefault="00BF0365">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_Toc95832443 \h </w:instrText>
      </w:r>
      <w:r>
        <w:fldChar w:fldCharType="separate"/>
      </w:r>
      <w:r>
        <w:t>13</w:t>
      </w:r>
      <w:r>
        <w:fldChar w:fldCharType="end"/>
      </w:r>
    </w:p>
    <w:p w14:paraId="188DC93B" w14:textId="1DEFFB08" w:rsidR="00BF0365" w:rsidRDefault="00BF0365">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_Toc95832444 \h </w:instrText>
      </w:r>
      <w:r>
        <w:fldChar w:fldCharType="separate"/>
      </w:r>
      <w:r>
        <w:t>13</w:t>
      </w:r>
      <w:r>
        <w:fldChar w:fldCharType="end"/>
      </w:r>
    </w:p>
    <w:p w14:paraId="126D8C3E" w14:textId="7C4D847D" w:rsidR="00BF0365" w:rsidRDefault="00BF0365">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_Toc95832445 \h </w:instrText>
      </w:r>
      <w:r>
        <w:fldChar w:fldCharType="separate"/>
      </w:r>
      <w:r>
        <w:t>13</w:t>
      </w:r>
      <w:r>
        <w:fldChar w:fldCharType="end"/>
      </w:r>
    </w:p>
    <w:p w14:paraId="0FA9D5A8" w14:textId="553E8723" w:rsidR="00BF0365" w:rsidRDefault="00BF0365">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_Toc95832446 \h </w:instrText>
      </w:r>
      <w:r>
        <w:fldChar w:fldCharType="separate"/>
      </w:r>
      <w:r>
        <w:t>13</w:t>
      </w:r>
      <w:r>
        <w:fldChar w:fldCharType="end"/>
      </w:r>
    </w:p>
    <w:p w14:paraId="01764B2D" w14:textId="026B97C2" w:rsidR="00BF0365" w:rsidRDefault="00BF0365">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_Toc95832447 \h </w:instrText>
      </w:r>
      <w:r>
        <w:fldChar w:fldCharType="separate"/>
      </w:r>
      <w:r>
        <w:t>13</w:t>
      </w:r>
      <w:r>
        <w:fldChar w:fldCharType="end"/>
      </w:r>
    </w:p>
    <w:p w14:paraId="322EB937" w14:textId="7124903F" w:rsidR="00BF0365" w:rsidRDefault="00BF0365">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_Toc95832448 \h </w:instrText>
      </w:r>
      <w:r>
        <w:fldChar w:fldCharType="separate"/>
      </w:r>
      <w:r>
        <w:t>13</w:t>
      </w:r>
      <w:r>
        <w:fldChar w:fldCharType="end"/>
      </w:r>
    </w:p>
    <w:p w14:paraId="458451D7" w14:textId="3E433C48" w:rsidR="00BF0365" w:rsidRDefault="00BF0365">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_Toc95832449 \h </w:instrText>
      </w:r>
      <w:r>
        <w:fldChar w:fldCharType="separate"/>
      </w:r>
      <w:r>
        <w:t>14</w:t>
      </w:r>
      <w:r>
        <w:fldChar w:fldCharType="end"/>
      </w:r>
    </w:p>
    <w:p w14:paraId="004488CD" w14:textId="6A76AA1F" w:rsidR="00BF0365" w:rsidRDefault="00BF0365">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_Toc95832450 \h </w:instrText>
      </w:r>
      <w:r>
        <w:fldChar w:fldCharType="separate"/>
      </w:r>
      <w:r>
        <w:t>14</w:t>
      </w:r>
      <w:r>
        <w:fldChar w:fldCharType="end"/>
      </w:r>
    </w:p>
    <w:p w14:paraId="6040DA9E" w14:textId="17125669" w:rsidR="00BF0365" w:rsidRDefault="00BF0365">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_Toc95832451 \h </w:instrText>
      </w:r>
      <w:r>
        <w:fldChar w:fldCharType="separate"/>
      </w:r>
      <w:r>
        <w:t>14</w:t>
      </w:r>
      <w:r>
        <w:fldChar w:fldCharType="end"/>
      </w:r>
    </w:p>
    <w:p w14:paraId="330FB771" w14:textId="0324F739" w:rsidR="00BF0365" w:rsidRDefault="00BF0365">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_Toc95832452 \h </w:instrText>
      </w:r>
      <w:r>
        <w:fldChar w:fldCharType="separate"/>
      </w:r>
      <w:r>
        <w:t>14</w:t>
      </w:r>
      <w:r>
        <w:fldChar w:fldCharType="end"/>
      </w:r>
    </w:p>
    <w:p w14:paraId="7CFD3C52" w14:textId="7F040D1D" w:rsidR="00BF0365" w:rsidRDefault="00BF0365">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_Toc95832453 \h </w:instrText>
      </w:r>
      <w:r>
        <w:fldChar w:fldCharType="separate"/>
      </w:r>
      <w:r>
        <w:t>14</w:t>
      </w:r>
      <w:r>
        <w:fldChar w:fldCharType="end"/>
      </w:r>
    </w:p>
    <w:p w14:paraId="1A000091" w14:textId="41299B0A" w:rsidR="00BF0365" w:rsidRDefault="00BF0365">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_Toc95832454 \h </w:instrText>
      </w:r>
      <w:r>
        <w:fldChar w:fldCharType="separate"/>
      </w:r>
      <w:r>
        <w:t>14</w:t>
      </w:r>
      <w:r>
        <w:fldChar w:fldCharType="end"/>
      </w:r>
    </w:p>
    <w:p w14:paraId="0D226803" w14:textId="77EE7385" w:rsidR="00BF0365" w:rsidRDefault="00BF0365">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_Toc95832455 \h </w:instrText>
      </w:r>
      <w:r>
        <w:fldChar w:fldCharType="separate"/>
      </w:r>
      <w:r>
        <w:t>14</w:t>
      </w:r>
      <w:r>
        <w:fldChar w:fldCharType="end"/>
      </w:r>
    </w:p>
    <w:p w14:paraId="7BFCEA71" w14:textId="0EDD1228" w:rsidR="00BF0365" w:rsidRDefault="00BF0365">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_Toc95832456 \h </w:instrText>
      </w:r>
      <w:r>
        <w:fldChar w:fldCharType="separate"/>
      </w:r>
      <w:r>
        <w:t>14</w:t>
      </w:r>
      <w:r>
        <w:fldChar w:fldCharType="end"/>
      </w:r>
    </w:p>
    <w:p w14:paraId="30BAE976" w14:textId="1E8DD2FB" w:rsidR="00BF0365" w:rsidRDefault="00BF0365">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_Toc95832457 \h </w:instrText>
      </w:r>
      <w:r>
        <w:fldChar w:fldCharType="separate"/>
      </w:r>
      <w:r>
        <w:t>14</w:t>
      </w:r>
      <w:r>
        <w:fldChar w:fldCharType="end"/>
      </w:r>
    </w:p>
    <w:p w14:paraId="0D9B29D0" w14:textId="37F00C2E" w:rsidR="00BF0365" w:rsidRDefault="00BF0365">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_Toc95832458 \h </w:instrText>
      </w:r>
      <w:r>
        <w:fldChar w:fldCharType="separate"/>
      </w:r>
      <w:r>
        <w:t>14</w:t>
      </w:r>
      <w:r>
        <w:fldChar w:fldCharType="end"/>
      </w:r>
    </w:p>
    <w:p w14:paraId="149FD127" w14:textId="68771392" w:rsidR="00BF0365" w:rsidRDefault="00BF0365">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_Toc95832459 \h </w:instrText>
      </w:r>
      <w:r>
        <w:fldChar w:fldCharType="separate"/>
      </w:r>
      <w:r>
        <w:t>15</w:t>
      </w:r>
      <w:r>
        <w:fldChar w:fldCharType="end"/>
      </w:r>
    </w:p>
    <w:p w14:paraId="52278EAC" w14:textId="1D2E5165" w:rsidR="00BF0365" w:rsidRDefault="00BF0365">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_Toc95832460 \h </w:instrText>
      </w:r>
      <w:r>
        <w:fldChar w:fldCharType="separate"/>
      </w:r>
      <w:r>
        <w:t>15</w:t>
      </w:r>
      <w:r>
        <w:fldChar w:fldCharType="end"/>
      </w:r>
    </w:p>
    <w:p w14:paraId="52993D97" w14:textId="4E5158D3" w:rsidR="00BF0365" w:rsidRDefault="00BF0365">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_Toc95832461 \h </w:instrText>
      </w:r>
      <w:r>
        <w:fldChar w:fldCharType="separate"/>
      </w:r>
      <w:r>
        <w:t>15</w:t>
      </w:r>
      <w:r>
        <w:fldChar w:fldCharType="end"/>
      </w:r>
    </w:p>
    <w:p w14:paraId="5BDCB347" w14:textId="7358399C" w:rsidR="00BF0365" w:rsidRDefault="00BF0365">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Data Reporting Provisioning API</w:t>
      </w:r>
      <w:r>
        <w:tab/>
      </w:r>
      <w:r>
        <w:fldChar w:fldCharType="begin"/>
      </w:r>
      <w:r>
        <w:instrText xml:space="preserve"> PAGEREF _Toc95832462 \h </w:instrText>
      </w:r>
      <w:r>
        <w:fldChar w:fldCharType="separate"/>
      </w:r>
      <w:r>
        <w:t>15</w:t>
      </w:r>
      <w:r>
        <w:fldChar w:fldCharType="end"/>
      </w:r>
    </w:p>
    <w:p w14:paraId="3CD69A70" w14:textId="7BF567C1" w:rsidR="00BF0365" w:rsidRDefault="00BF0365">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_Toc95832463 \h </w:instrText>
      </w:r>
      <w:r>
        <w:fldChar w:fldCharType="separate"/>
      </w:r>
      <w:r>
        <w:t>15</w:t>
      </w:r>
      <w:r>
        <w:fldChar w:fldCharType="end"/>
      </w:r>
    </w:p>
    <w:p w14:paraId="0FEF86E5" w14:textId="3B44C15F" w:rsidR="00BF0365" w:rsidRDefault="00BF0365">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_Toc95832464 \h </w:instrText>
      </w:r>
      <w:r>
        <w:fldChar w:fldCharType="separate"/>
      </w:r>
      <w:r>
        <w:t>15</w:t>
      </w:r>
      <w:r>
        <w:fldChar w:fldCharType="end"/>
      </w:r>
    </w:p>
    <w:p w14:paraId="7316A840" w14:textId="02AD18AB" w:rsidR="00BF0365" w:rsidRDefault="00BF0365">
      <w:pPr>
        <w:pStyle w:val="TOC3"/>
        <w:rPr>
          <w:rFonts w:asciiTheme="minorHAnsi" w:eastAsiaTheme="minorEastAsia" w:hAnsiTheme="minorHAnsi" w:cstheme="minorBidi"/>
          <w:sz w:val="22"/>
          <w:szCs w:val="22"/>
          <w:lang w:val="en-US" w:eastAsia="zh-CN"/>
        </w:rPr>
      </w:pPr>
      <w:r>
        <w:lastRenderedPageBreak/>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_Toc95832465 \h </w:instrText>
      </w:r>
      <w:r>
        <w:fldChar w:fldCharType="separate"/>
      </w:r>
      <w:r>
        <w:t>15</w:t>
      </w:r>
      <w:r>
        <w:fldChar w:fldCharType="end"/>
      </w:r>
    </w:p>
    <w:p w14:paraId="47418DC5" w14:textId="2D4F7F98" w:rsidR="00BF0365" w:rsidRDefault="00BF0365">
      <w:pPr>
        <w:pStyle w:val="TOC3"/>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_Toc95832466 \h </w:instrText>
      </w:r>
      <w:r>
        <w:fldChar w:fldCharType="separate"/>
      </w:r>
      <w:r>
        <w:t>15</w:t>
      </w:r>
      <w:r>
        <w:fldChar w:fldCharType="end"/>
      </w:r>
    </w:p>
    <w:p w14:paraId="38E89569" w14:textId="0B4F399D" w:rsidR="00BF0365" w:rsidRDefault="00BF0365">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_Toc95832467 \h </w:instrText>
      </w:r>
      <w:r>
        <w:fldChar w:fldCharType="separate"/>
      </w:r>
      <w:r>
        <w:t>15</w:t>
      </w:r>
      <w:r>
        <w:fldChar w:fldCharType="end"/>
      </w:r>
    </w:p>
    <w:p w14:paraId="4DB8A4A0" w14:textId="7050DE99" w:rsidR="00BF0365" w:rsidRDefault="00BF0365">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_Toc95832468 \h </w:instrText>
      </w:r>
      <w:r>
        <w:fldChar w:fldCharType="separate"/>
      </w:r>
      <w:r>
        <w:t>15</w:t>
      </w:r>
      <w:r>
        <w:fldChar w:fldCharType="end"/>
      </w:r>
    </w:p>
    <w:p w14:paraId="3F9072E7" w14:textId="56A61574" w:rsidR="00BF0365" w:rsidRDefault="00BF0365">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_Toc95832469 \h </w:instrText>
      </w:r>
      <w:r>
        <w:fldChar w:fldCharType="separate"/>
      </w:r>
      <w:r>
        <w:t>15</w:t>
      </w:r>
      <w:r>
        <w:fldChar w:fldCharType="end"/>
      </w:r>
    </w:p>
    <w:p w14:paraId="2394ED86" w14:textId="0F568DBF" w:rsidR="00BF0365" w:rsidRDefault="00BF0365">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_Toc95832470 \h </w:instrText>
      </w:r>
      <w:r>
        <w:fldChar w:fldCharType="separate"/>
      </w:r>
      <w:r>
        <w:t>15</w:t>
      </w:r>
      <w:r>
        <w:fldChar w:fldCharType="end"/>
      </w:r>
    </w:p>
    <w:p w14:paraId="2368ECD9" w14:textId="0CE80541" w:rsidR="00BF0365" w:rsidRDefault="00BF0365">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_Toc95832471 \h </w:instrText>
      </w:r>
      <w:r>
        <w:fldChar w:fldCharType="separate"/>
      </w:r>
      <w:r>
        <w:t>15</w:t>
      </w:r>
      <w:r>
        <w:fldChar w:fldCharType="end"/>
      </w:r>
    </w:p>
    <w:p w14:paraId="0B52F908" w14:textId="7556912D" w:rsidR="00BF0365" w:rsidRDefault="00BF0365">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_Toc95832472 \h </w:instrText>
      </w:r>
      <w:r>
        <w:fldChar w:fldCharType="separate"/>
      </w:r>
      <w:r>
        <w:t>15</w:t>
      </w:r>
      <w:r>
        <w:fldChar w:fldCharType="end"/>
      </w:r>
    </w:p>
    <w:p w14:paraId="0928643A" w14:textId="5BA6C68C" w:rsidR="00BF0365" w:rsidRDefault="00BF0365">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Data Reporting Sessions resource collection</w:t>
      </w:r>
      <w:r>
        <w:tab/>
      </w:r>
      <w:r>
        <w:fldChar w:fldCharType="begin"/>
      </w:r>
      <w:r>
        <w:instrText xml:space="preserve"> PAGEREF _Toc95832473 \h </w:instrText>
      </w:r>
      <w:r>
        <w:fldChar w:fldCharType="separate"/>
      </w:r>
      <w:r>
        <w:t>16</w:t>
      </w:r>
      <w:r>
        <w:fldChar w:fldCharType="end"/>
      </w:r>
    </w:p>
    <w:p w14:paraId="6D99C103" w14:textId="4570C0DE" w:rsidR="00BF0365" w:rsidRDefault="00BF0365">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_Toc95832474 \h </w:instrText>
      </w:r>
      <w:r>
        <w:fldChar w:fldCharType="separate"/>
      </w:r>
      <w:r>
        <w:t>16</w:t>
      </w:r>
      <w:r>
        <w:fldChar w:fldCharType="end"/>
      </w:r>
    </w:p>
    <w:p w14:paraId="3E8E75EB" w14:textId="227FF92B" w:rsidR="00BF0365" w:rsidRDefault="00BF0365">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_Toc95832475 \h </w:instrText>
      </w:r>
      <w:r>
        <w:fldChar w:fldCharType="separate"/>
      </w:r>
      <w:r>
        <w:t>16</w:t>
      </w:r>
      <w:r>
        <w:fldChar w:fldCharType="end"/>
      </w:r>
    </w:p>
    <w:p w14:paraId="7A4E8C83" w14:textId="1AE75A2D" w:rsidR="00BF0365" w:rsidRDefault="00BF0365">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_Toc95832476 \h </w:instrText>
      </w:r>
      <w:r>
        <w:fldChar w:fldCharType="separate"/>
      </w:r>
      <w:r>
        <w:t>16</w:t>
      </w:r>
      <w:r>
        <w:fldChar w:fldCharType="end"/>
      </w:r>
    </w:p>
    <w:p w14:paraId="32717D1E" w14:textId="2A1FC4C9" w:rsidR="00BF0365" w:rsidRDefault="00BF0365">
      <w:pPr>
        <w:pStyle w:val="TOC6"/>
        <w:rPr>
          <w:rFonts w:asciiTheme="minorHAnsi" w:eastAsiaTheme="minorEastAsia" w:hAnsiTheme="minorHAnsi" w:cstheme="minorBidi"/>
          <w:sz w:val="22"/>
          <w:szCs w:val="22"/>
          <w:lang w:val="en-US" w:eastAsia="zh-CN"/>
        </w:rPr>
      </w:pPr>
      <w:r>
        <w:t>7.2.2.2.3.1</w:t>
      </w:r>
      <w:r>
        <w:rPr>
          <w:rFonts w:asciiTheme="minorHAnsi" w:eastAsiaTheme="minorEastAsia" w:hAnsiTheme="minorHAnsi" w:cstheme="minorBidi"/>
          <w:sz w:val="22"/>
          <w:szCs w:val="22"/>
          <w:lang w:val="en-US" w:eastAsia="zh-CN"/>
        </w:rPr>
        <w:tab/>
      </w:r>
      <w:r>
        <w:t>Ndcaf_DataReporting_CreateSession operation using POST method</w:t>
      </w:r>
      <w:r>
        <w:tab/>
      </w:r>
      <w:r>
        <w:fldChar w:fldCharType="begin"/>
      </w:r>
      <w:r>
        <w:instrText xml:space="preserve"> PAGEREF _Toc95832477 \h </w:instrText>
      </w:r>
      <w:r>
        <w:fldChar w:fldCharType="separate"/>
      </w:r>
      <w:r>
        <w:t>16</w:t>
      </w:r>
      <w:r>
        <w:fldChar w:fldCharType="end"/>
      </w:r>
    </w:p>
    <w:p w14:paraId="46D9C7BB" w14:textId="499315BA" w:rsidR="00BF0365" w:rsidRDefault="00BF0365">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Data Reporting Session resource</w:t>
      </w:r>
      <w:r>
        <w:tab/>
      </w:r>
      <w:r>
        <w:fldChar w:fldCharType="begin"/>
      </w:r>
      <w:r>
        <w:instrText xml:space="preserve"> PAGEREF _Toc95832478 \h </w:instrText>
      </w:r>
      <w:r>
        <w:fldChar w:fldCharType="separate"/>
      </w:r>
      <w:r>
        <w:t>18</w:t>
      </w:r>
      <w:r>
        <w:fldChar w:fldCharType="end"/>
      </w:r>
    </w:p>
    <w:p w14:paraId="2BD036FD" w14:textId="4B47F5E4" w:rsidR="00BF0365" w:rsidRDefault="00BF0365">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_Toc95832479 \h </w:instrText>
      </w:r>
      <w:r>
        <w:fldChar w:fldCharType="separate"/>
      </w:r>
      <w:r>
        <w:t>18</w:t>
      </w:r>
      <w:r>
        <w:fldChar w:fldCharType="end"/>
      </w:r>
    </w:p>
    <w:p w14:paraId="6DDA4A85" w14:textId="45A46FFC" w:rsidR="00BF0365" w:rsidRDefault="00BF0365">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_Toc95832480 \h </w:instrText>
      </w:r>
      <w:r>
        <w:fldChar w:fldCharType="separate"/>
      </w:r>
      <w:r>
        <w:t>18</w:t>
      </w:r>
      <w:r>
        <w:fldChar w:fldCharType="end"/>
      </w:r>
    </w:p>
    <w:p w14:paraId="6A69BC83" w14:textId="07A6DAAA" w:rsidR="00BF0365" w:rsidRDefault="00BF0365">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_Toc95832481 \h </w:instrText>
      </w:r>
      <w:r>
        <w:fldChar w:fldCharType="separate"/>
      </w:r>
      <w:r>
        <w:t>18</w:t>
      </w:r>
      <w:r>
        <w:fldChar w:fldCharType="end"/>
      </w:r>
    </w:p>
    <w:p w14:paraId="7571D284" w14:textId="47046F41" w:rsidR="00BF0365" w:rsidRDefault="00BF0365">
      <w:pPr>
        <w:pStyle w:val="TOC6"/>
        <w:rPr>
          <w:rFonts w:asciiTheme="minorHAnsi" w:eastAsiaTheme="minorEastAsia" w:hAnsiTheme="minorHAnsi" w:cstheme="minorBidi"/>
          <w:sz w:val="22"/>
          <w:szCs w:val="22"/>
          <w:lang w:val="en-US" w:eastAsia="zh-CN"/>
        </w:rPr>
      </w:pPr>
      <w:r>
        <w:t>7.2.2.3.3.1</w:t>
      </w:r>
      <w:r>
        <w:rPr>
          <w:rFonts w:asciiTheme="minorHAnsi" w:eastAsiaTheme="minorEastAsia" w:hAnsiTheme="minorHAnsi" w:cstheme="minorBidi"/>
          <w:sz w:val="22"/>
          <w:szCs w:val="22"/>
          <w:lang w:val="en-US" w:eastAsia="zh-CN"/>
        </w:rPr>
        <w:tab/>
      </w:r>
      <w:r>
        <w:t>Ndcaf_DataReporting_RetrieveSession operation using GET method</w:t>
      </w:r>
      <w:r>
        <w:tab/>
      </w:r>
      <w:r>
        <w:fldChar w:fldCharType="begin"/>
      </w:r>
      <w:r>
        <w:instrText xml:space="preserve"> PAGEREF _Toc95832482 \h </w:instrText>
      </w:r>
      <w:r>
        <w:fldChar w:fldCharType="separate"/>
      </w:r>
      <w:r>
        <w:t>18</w:t>
      </w:r>
      <w:r>
        <w:fldChar w:fldCharType="end"/>
      </w:r>
    </w:p>
    <w:p w14:paraId="2AA6057F" w14:textId="1E394602" w:rsidR="00BF0365" w:rsidRDefault="00BF0365">
      <w:pPr>
        <w:pStyle w:val="TOC6"/>
        <w:rPr>
          <w:rFonts w:asciiTheme="minorHAnsi" w:eastAsiaTheme="minorEastAsia" w:hAnsiTheme="minorHAnsi" w:cstheme="minorBidi"/>
          <w:sz w:val="22"/>
          <w:szCs w:val="22"/>
          <w:lang w:val="en-US" w:eastAsia="zh-CN"/>
        </w:rPr>
      </w:pPr>
      <w:r>
        <w:t>7.2.2.3.3.2</w:t>
      </w:r>
      <w:r>
        <w:rPr>
          <w:rFonts w:asciiTheme="minorHAnsi" w:eastAsiaTheme="minorEastAsia" w:hAnsiTheme="minorHAnsi" w:cstheme="minorBidi"/>
          <w:sz w:val="22"/>
          <w:szCs w:val="22"/>
          <w:lang w:val="en-US" w:eastAsia="zh-CN"/>
        </w:rPr>
        <w:tab/>
      </w:r>
      <w:r>
        <w:t>Ndcaf_DataReporting_UpdateSession operation using PUT method</w:t>
      </w:r>
      <w:r>
        <w:tab/>
      </w:r>
      <w:r>
        <w:fldChar w:fldCharType="begin"/>
      </w:r>
      <w:r>
        <w:instrText xml:space="preserve"> PAGEREF _Toc95832483 \h </w:instrText>
      </w:r>
      <w:r>
        <w:fldChar w:fldCharType="separate"/>
      </w:r>
      <w:r>
        <w:t>18</w:t>
      </w:r>
      <w:r>
        <w:fldChar w:fldCharType="end"/>
      </w:r>
    </w:p>
    <w:p w14:paraId="3E2D9036" w14:textId="6A14B2FA" w:rsidR="00BF0365" w:rsidRDefault="00BF0365">
      <w:pPr>
        <w:pStyle w:val="TOC6"/>
        <w:rPr>
          <w:rFonts w:asciiTheme="minorHAnsi" w:eastAsiaTheme="minorEastAsia" w:hAnsiTheme="minorHAnsi" w:cstheme="minorBidi"/>
          <w:sz w:val="22"/>
          <w:szCs w:val="22"/>
          <w:lang w:val="en-US" w:eastAsia="zh-CN"/>
        </w:rPr>
      </w:pPr>
      <w:r>
        <w:t>7.2.2.3.3.1</w:t>
      </w:r>
      <w:r>
        <w:rPr>
          <w:rFonts w:asciiTheme="minorHAnsi" w:eastAsiaTheme="minorEastAsia" w:hAnsiTheme="minorHAnsi" w:cstheme="minorBidi"/>
          <w:sz w:val="22"/>
          <w:szCs w:val="22"/>
          <w:lang w:val="en-US" w:eastAsia="zh-CN"/>
        </w:rPr>
        <w:tab/>
      </w:r>
      <w:r>
        <w:t>Ndcaf_DataReporting_DestroySession operation using DELETE method</w:t>
      </w:r>
      <w:r>
        <w:tab/>
      </w:r>
      <w:r>
        <w:fldChar w:fldCharType="begin"/>
      </w:r>
      <w:r>
        <w:instrText xml:space="preserve"> PAGEREF _Toc95832484 \h </w:instrText>
      </w:r>
      <w:r>
        <w:fldChar w:fldCharType="separate"/>
      </w:r>
      <w:r>
        <w:t>20</w:t>
      </w:r>
      <w:r>
        <w:fldChar w:fldCharType="end"/>
      </w:r>
    </w:p>
    <w:p w14:paraId="75022E7F" w14:textId="1E9A9BDC" w:rsidR="00BF0365" w:rsidRDefault="00BF0365">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_Toc95832485 \h </w:instrText>
      </w:r>
      <w:r>
        <w:fldChar w:fldCharType="separate"/>
      </w:r>
      <w:r>
        <w:t>21</w:t>
      </w:r>
      <w:r>
        <w:fldChar w:fldCharType="end"/>
      </w:r>
    </w:p>
    <w:p w14:paraId="6FBEB7E5" w14:textId="4AF73051" w:rsidR="00BF0365" w:rsidRDefault="00BF0365">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_Toc95832486 \h </w:instrText>
      </w:r>
      <w:r>
        <w:fldChar w:fldCharType="separate"/>
      </w:r>
      <w:r>
        <w:t>21</w:t>
      </w:r>
      <w:r>
        <w:fldChar w:fldCharType="end"/>
      </w:r>
    </w:p>
    <w:p w14:paraId="02A1AC7A" w14:textId="3C4CDF05" w:rsidR="00BF0365" w:rsidRDefault="00BF0365">
      <w:pPr>
        <w:pStyle w:val="TOC4"/>
        <w:rPr>
          <w:rFonts w:asciiTheme="minorHAnsi" w:eastAsiaTheme="minorEastAsia" w:hAnsiTheme="minorHAnsi" w:cstheme="minorBidi"/>
          <w:sz w:val="22"/>
          <w:szCs w:val="22"/>
          <w:lang w:val="en-US" w:eastAsia="zh-CN"/>
        </w:rPr>
      </w:pPr>
      <w:r>
        <w:t>7.2.3.2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_Toc95832487 \h </w:instrText>
      </w:r>
      <w:r>
        <w:fldChar w:fldCharType="separate"/>
      </w:r>
      <w:r>
        <w:t>22</w:t>
      </w:r>
      <w:r>
        <w:fldChar w:fldCharType="end"/>
      </w:r>
    </w:p>
    <w:p w14:paraId="0F628789" w14:textId="7B95528D" w:rsidR="00BF0365" w:rsidRDefault="00BF0365">
      <w:pPr>
        <w:pStyle w:val="TOC5"/>
        <w:rPr>
          <w:rFonts w:asciiTheme="minorHAnsi" w:eastAsiaTheme="minorEastAsia" w:hAnsiTheme="minorHAnsi" w:cstheme="minorBidi"/>
          <w:sz w:val="22"/>
          <w:szCs w:val="22"/>
          <w:lang w:val="en-US" w:eastAsia="zh-CN"/>
        </w:rPr>
      </w:pPr>
      <w:r>
        <w:t>7.2.3.2.1</w:t>
      </w:r>
      <w:r>
        <w:rPr>
          <w:rFonts w:asciiTheme="minorHAnsi" w:eastAsiaTheme="minorEastAsia" w:hAnsiTheme="minorHAnsi" w:cstheme="minorBidi"/>
          <w:sz w:val="22"/>
          <w:szCs w:val="22"/>
          <w:lang w:val="en-US" w:eastAsia="zh-CN"/>
        </w:rPr>
        <w:tab/>
      </w:r>
      <w:r>
        <w:t>DataReportingSession resource type</w:t>
      </w:r>
      <w:r>
        <w:tab/>
      </w:r>
      <w:r>
        <w:fldChar w:fldCharType="begin"/>
      </w:r>
      <w:r>
        <w:instrText xml:space="preserve"> PAGEREF _Toc95832488 \h </w:instrText>
      </w:r>
      <w:r>
        <w:fldChar w:fldCharType="separate"/>
      </w:r>
      <w:r>
        <w:t>22</w:t>
      </w:r>
      <w:r>
        <w:fldChar w:fldCharType="end"/>
      </w:r>
    </w:p>
    <w:p w14:paraId="51F643A0" w14:textId="6083FF82" w:rsidR="00BF0365" w:rsidRDefault="00BF0365">
      <w:pPr>
        <w:pStyle w:val="TOC5"/>
        <w:rPr>
          <w:rFonts w:asciiTheme="minorHAnsi" w:eastAsiaTheme="minorEastAsia" w:hAnsiTheme="minorHAnsi" w:cstheme="minorBidi"/>
          <w:sz w:val="22"/>
          <w:szCs w:val="22"/>
          <w:lang w:val="en-US" w:eastAsia="zh-CN"/>
        </w:rPr>
      </w:pPr>
      <w:r>
        <w:t>7.2.3.2.2</w:t>
      </w:r>
      <w:r>
        <w:rPr>
          <w:rFonts w:asciiTheme="minorHAnsi" w:eastAsiaTheme="minorEastAsia" w:hAnsiTheme="minorHAnsi" w:cstheme="minorBidi"/>
          <w:sz w:val="22"/>
          <w:szCs w:val="22"/>
          <w:lang w:val="en-US" w:eastAsia="zh-CN"/>
        </w:rPr>
        <w:tab/>
      </w:r>
      <w:r>
        <w:t>ReportCondition type</w:t>
      </w:r>
      <w:r>
        <w:tab/>
      </w:r>
      <w:r>
        <w:fldChar w:fldCharType="begin"/>
      </w:r>
      <w:r>
        <w:instrText xml:space="preserve"> PAGEREF _Toc95832489 \h </w:instrText>
      </w:r>
      <w:r>
        <w:fldChar w:fldCharType="separate"/>
      </w:r>
      <w:r>
        <w:t>22</w:t>
      </w:r>
      <w:r>
        <w:fldChar w:fldCharType="end"/>
      </w:r>
    </w:p>
    <w:p w14:paraId="6F8D2C16" w14:textId="116BABED" w:rsidR="00BF0365" w:rsidRDefault="00BF0365">
      <w:pPr>
        <w:pStyle w:val="TOC4"/>
        <w:rPr>
          <w:rFonts w:asciiTheme="minorHAnsi" w:eastAsiaTheme="minorEastAsia" w:hAnsiTheme="minorHAnsi" w:cstheme="minorBidi"/>
          <w:sz w:val="22"/>
          <w:szCs w:val="22"/>
          <w:lang w:val="en-US" w:eastAsia="zh-CN"/>
        </w:rPr>
      </w:pPr>
      <w:r>
        <w:t>7.2.3.3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_Toc95832490 \h </w:instrText>
      </w:r>
      <w:r>
        <w:fldChar w:fldCharType="separate"/>
      </w:r>
      <w:r>
        <w:t>22</w:t>
      </w:r>
      <w:r>
        <w:fldChar w:fldCharType="end"/>
      </w:r>
    </w:p>
    <w:p w14:paraId="15E13577" w14:textId="009497B3" w:rsidR="00BF0365" w:rsidRDefault="00BF0365">
      <w:pPr>
        <w:pStyle w:val="TOC5"/>
        <w:rPr>
          <w:rFonts w:asciiTheme="minorHAnsi" w:eastAsiaTheme="minorEastAsia" w:hAnsiTheme="minorHAnsi" w:cstheme="minorBidi"/>
          <w:sz w:val="22"/>
          <w:szCs w:val="22"/>
          <w:lang w:val="en-US" w:eastAsia="zh-CN"/>
        </w:rPr>
      </w:pPr>
      <w:r>
        <w:t>7.2.3.3.1</w:t>
      </w:r>
      <w:r>
        <w:rPr>
          <w:rFonts w:asciiTheme="minorHAnsi" w:eastAsiaTheme="minorEastAsia" w:hAnsiTheme="minorHAnsi" w:cstheme="minorBidi"/>
          <w:sz w:val="22"/>
          <w:szCs w:val="22"/>
          <w:lang w:val="en-US" w:eastAsia="zh-CN"/>
        </w:rPr>
        <w:tab/>
      </w:r>
      <w:r>
        <w:t>DataDomain enumeration</w:t>
      </w:r>
      <w:r>
        <w:tab/>
      </w:r>
      <w:r>
        <w:fldChar w:fldCharType="begin"/>
      </w:r>
      <w:r>
        <w:instrText xml:space="preserve"> PAGEREF _Toc95832491 \h </w:instrText>
      </w:r>
      <w:r>
        <w:fldChar w:fldCharType="separate"/>
      </w:r>
      <w:r>
        <w:t>22</w:t>
      </w:r>
      <w:r>
        <w:fldChar w:fldCharType="end"/>
      </w:r>
    </w:p>
    <w:p w14:paraId="7BCCD83D" w14:textId="4B9EA285" w:rsidR="00BF0365" w:rsidRDefault="00BF0365">
      <w:pPr>
        <w:pStyle w:val="TOC5"/>
        <w:rPr>
          <w:rFonts w:asciiTheme="minorHAnsi" w:eastAsiaTheme="minorEastAsia" w:hAnsiTheme="minorHAnsi" w:cstheme="minorBidi"/>
          <w:sz w:val="22"/>
          <w:szCs w:val="22"/>
          <w:lang w:val="en-US" w:eastAsia="zh-CN"/>
        </w:rPr>
      </w:pPr>
      <w:r>
        <w:t>7.2.3.3.2</w:t>
      </w:r>
      <w:r>
        <w:rPr>
          <w:rFonts w:asciiTheme="minorHAnsi" w:eastAsiaTheme="minorEastAsia" w:hAnsiTheme="minorHAnsi" w:cstheme="minorBidi"/>
          <w:sz w:val="22"/>
          <w:szCs w:val="22"/>
          <w:lang w:val="en-US" w:eastAsia="zh-CN"/>
        </w:rPr>
        <w:tab/>
      </w:r>
      <w:r>
        <w:t>ConditionType enumeration</w:t>
      </w:r>
      <w:r>
        <w:tab/>
      </w:r>
      <w:r>
        <w:fldChar w:fldCharType="begin"/>
      </w:r>
      <w:r>
        <w:instrText xml:space="preserve"> PAGEREF _Toc95832492 \h </w:instrText>
      </w:r>
      <w:r>
        <w:fldChar w:fldCharType="separate"/>
      </w:r>
      <w:r>
        <w:t>23</w:t>
      </w:r>
      <w:r>
        <w:fldChar w:fldCharType="end"/>
      </w:r>
    </w:p>
    <w:p w14:paraId="7C909D55" w14:textId="56F29978" w:rsidR="00BF0365" w:rsidRDefault="00BF0365">
      <w:pPr>
        <w:pStyle w:val="TOC5"/>
        <w:rPr>
          <w:rFonts w:asciiTheme="minorHAnsi" w:eastAsiaTheme="minorEastAsia" w:hAnsiTheme="minorHAnsi" w:cstheme="minorBidi"/>
          <w:sz w:val="22"/>
          <w:szCs w:val="22"/>
          <w:lang w:val="en-US" w:eastAsia="zh-CN"/>
        </w:rPr>
      </w:pPr>
      <w:r>
        <w:t>7.2.3.3.3</w:t>
      </w:r>
      <w:r>
        <w:rPr>
          <w:rFonts w:asciiTheme="minorHAnsi" w:eastAsiaTheme="minorEastAsia" w:hAnsiTheme="minorHAnsi" w:cstheme="minorBidi"/>
          <w:sz w:val="22"/>
          <w:szCs w:val="22"/>
          <w:lang w:val="en-US" w:eastAsia="zh-CN"/>
        </w:rPr>
        <w:tab/>
      </w:r>
      <w:r>
        <w:t>Event enumeration</w:t>
      </w:r>
      <w:r>
        <w:tab/>
      </w:r>
      <w:r>
        <w:fldChar w:fldCharType="begin"/>
      </w:r>
      <w:r>
        <w:instrText xml:space="preserve"> PAGEREF _Toc95832493 \h </w:instrText>
      </w:r>
      <w:r>
        <w:fldChar w:fldCharType="separate"/>
      </w:r>
      <w:r>
        <w:t>23</w:t>
      </w:r>
      <w:r>
        <w:fldChar w:fldCharType="end"/>
      </w:r>
    </w:p>
    <w:p w14:paraId="52F0CBC6" w14:textId="2293F3EC" w:rsidR="00BF0365" w:rsidRDefault="00BF0365">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_Toc95832494 \h </w:instrText>
      </w:r>
      <w:r>
        <w:fldChar w:fldCharType="separate"/>
      </w:r>
      <w:r>
        <w:t>23</w:t>
      </w:r>
      <w:r>
        <w:fldChar w:fldCharType="end"/>
      </w:r>
    </w:p>
    <w:p w14:paraId="7AC65B8B" w14:textId="570EFEAF" w:rsidR="00BF0365" w:rsidRDefault="00BF0365">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_Toc95832495 \h </w:instrText>
      </w:r>
      <w:r>
        <w:fldChar w:fldCharType="separate"/>
      </w:r>
      <w:r>
        <w:t>23</w:t>
      </w:r>
      <w:r>
        <w:fldChar w:fldCharType="end"/>
      </w:r>
    </w:p>
    <w:p w14:paraId="26B2E3ED" w14:textId="26FEB52B" w:rsidR="00BF0365" w:rsidRDefault="00BF0365">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_Toc95832496 \h </w:instrText>
      </w:r>
      <w:r>
        <w:fldChar w:fldCharType="separate"/>
      </w:r>
      <w:r>
        <w:t>23</w:t>
      </w:r>
      <w:r>
        <w:fldChar w:fldCharType="end"/>
      </w:r>
    </w:p>
    <w:p w14:paraId="37DEBB76" w14:textId="3813B838" w:rsidR="00BF0365" w:rsidRDefault="00BF0365">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_Toc95832497 \h </w:instrText>
      </w:r>
      <w:r>
        <w:fldChar w:fldCharType="separate"/>
      </w:r>
      <w:r>
        <w:t>23</w:t>
      </w:r>
      <w:r>
        <w:fldChar w:fldCharType="end"/>
      </w:r>
    </w:p>
    <w:p w14:paraId="76CA78D4" w14:textId="4A304175" w:rsidR="00BF0365" w:rsidRDefault="00BF0365">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_Toc95832498 \h </w:instrText>
      </w:r>
      <w:r>
        <w:fldChar w:fldCharType="separate"/>
      </w:r>
      <w:r>
        <w:t>23</w:t>
      </w:r>
      <w:r>
        <w:fldChar w:fldCharType="end"/>
      </w:r>
    </w:p>
    <w:p w14:paraId="508A4A7C" w14:textId="3FC862AA" w:rsidR="00BF0365" w:rsidRDefault="00BF0365">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_Toc95832499 \h </w:instrText>
      </w:r>
      <w:r>
        <w:fldChar w:fldCharType="separate"/>
      </w:r>
      <w:r>
        <w:t>23</w:t>
      </w:r>
      <w:r>
        <w:fldChar w:fldCharType="end"/>
      </w:r>
    </w:p>
    <w:p w14:paraId="64585F6C" w14:textId="62894A63" w:rsidR="00BF0365" w:rsidRDefault="00BF0365">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Data Report resource</w:t>
      </w:r>
      <w:r>
        <w:tab/>
      </w:r>
      <w:r>
        <w:fldChar w:fldCharType="begin"/>
      </w:r>
      <w:r>
        <w:instrText xml:space="preserve"> PAGEREF _Toc95832500 \h </w:instrText>
      </w:r>
      <w:r>
        <w:fldChar w:fldCharType="separate"/>
      </w:r>
      <w:r>
        <w:t>24</w:t>
      </w:r>
      <w:r>
        <w:fldChar w:fldCharType="end"/>
      </w:r>
    </w:p>
    <w:p w14:paraId="2D518D0D" w14:textId="4CE7B986" w:rsidR="00BF0365" w:rsidRDefault="00BF0365">
      <w:pPr>
        <w:pStyle w:val="TOC5"/>
        <w:rPr>
          <w:rFonts w:asciiTheme="minorHAnsi" w:eastAsiaTheme="minorEastAsia" w:hAnsiTheme="minorHAnsi" w:cstheme="minorBidi"/>
          <w:sz w:val="22"/>
          <w:szCs w:val="22"/>
          <w:lang w:val="en-US" w:eastAsia="zh-CN"/>
        </w:rPr>
      </w:pPr>
      <w:r>
        <w:t>7.3.2.2.1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_Toc95832501 \h </w:instrText>
      </w:r>
      <w:r>
        <w:fldChar w:fldCharType="separate"/>
      </w:r>
      <w:r>
        <w:t>24</w:t>
      </w:r>
      <w:r>
        <w:fldChar w:fldCharType="end"/>
      </w:r>
    </w:p>
    <w:p w14:paraId="2C9CE4E5" w14:textId="23EC5C28" w:rsidR="00BF0365" w:rsidRDefault="00BF0365">
      <w:pPr>
        <w:pStyle w:val="TOC5"/>
        <w:rPr>
          <w:rFonts w:asciiTheme="minorHAnsi" w:eastAsiaTheme="minorEastAsia" w:hAnsiTheme="minorHAnsi" w:cstheme="minorBidi"/>
          <w:sz w:val="22"/>
          <w:szCs w:val="22"/>
          <w:lang w:val="en-US" w:eastAsia="zh-CN"/>
        </w:rPr>
      </w:pPr>
      <w:r>
        <w:t>7.3.2.2.2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_Toc95832502 \h </w:instrText>
      </w:r>
      <w:r>
        <w:fldChar w:fldCharType="separate"/>
      </w:r>
      <w:r>
        <w:t>24</w:t>
      </w:r>
      <w:r>
        <w:fldChar w:fldCharType="end"/>
      </w:r>
    </w:p>
    <w:p w14:paraId="1A05EF60" w14:textId="3DF50BE1" w:rsidR="00BF0365" w:rsidRDefault="00BF0365">
      <w:pPr>
        <w:pStyle w:val="TOC5"/>
        <w:rPr>
          <w:rFonts w:asciiTheme="minorHAnsi" w:eastAsiaTheme="minorEastAsia" w:hAnsiTheme="minorHAnsi" w:cstheme="minorBidi"/>
          <w:sz w:val="22"/>
          <w:szCs w:val="22"/>
          <w:lang w:val="en-US" w:eastAsia="zh-CN"/>
        </w:rPr>
      </w:pPr>
      <w:r>
        <w:t>7.3.2.2.3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_Toc95832503 \h </w:instrText>
      </w:r>
      <w:r>
        <w:fldChar w:fldCharType="separate"/>
      </w:r>
      <w:r>
        <w:t>24</w:t>
      </w:r>
      <w:r>
        <w:fldChar w:fldCharType="end"/>
      </w:r>
    </w:p>
    <w:p w14:paraId="70BCE29B" w14:textId="6CC82B4B" w:rsidR="00BF0365" w:rsidRDefault="00BF0365">
      <w:pPr>
        <w:pStyle w:val="TOC6"/>
        <w:rPr>
          <w:rFonts w:asciiTheme="minorHAnsi" w:eastAsiaTheme="minorEastAsia" w:hAnsiTheme="minorHAnsi" w:cstheme="minorBidi"/>
          <w:sz w:val="22"/>
          <w:szCs w:val="22"/>
          <w:lang w:val="en-US" w:eastAsia="zh-CN"/>
        </w:rPr>
      </w:pPr>
      <w:r>
        <w:t>7.3.2.2.3.1</w:t>
      </w:r>
      <w:r>
        <w:rPr>
          <w:rFonts w:asciiTheme="minorHAnsi" w:eastAsiaTheme="minorEastAsia" w:hAnsiTheme="minorHAnsi" w:cstheme="minorBidi"/>
          <w:sz w:val="22"/>
          <w:szCs w:val="22"/>
          <w:lang w:val="en-US" w:eastAsia="zh-CN"/>
        </w:rPr>
        <w:tab/>
      </w:r>
      <w:r>
        <w:t>Ndcaf_DataReporting_Report operation using POST method</w:t>
      </w:r>
      <w:r>
        <w:tab/>
      </w:r>
      <w:r>
        <w:fldChar w:fldCharType="begin"/>
      </w:r>
      <w:r>
        <w:instrText xml:space="preserve"> PAGEREF _Toc95832504 \h </w:instrText>
      </w:r>
      <w:r>
        <w:fldChar w:fldCharType="separate"/>
      </w:r>
      <w:r>
        <w:t>24</w:t>
      </w:r>
      <w:r>
        <w:fldChar w:fldCharType="end"/>
      </w:r>
    </w:p>
    <w:p w14:paraId="194E3F02" w14:textId="05F8BAD4" w:rsidR="00BF0365" w:rsidRDefault="00BF0365">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_Toc95832505 \h </w:instrText>
      </w:r>
      <w:r>
        <w:fldChar w:fldCharType="separate"/>
      </w:r>
      <w:r>
        <w:t>25</w:t>
      </w:r>
      <w:r>
        <w:fldChar w:fldCharType="end"/>
      </w:r>
    </w:p>
    <w:p w14:paraId="69D3FC60" w14:textId="70B9F764" w:rsidR="00BF0365" w:rsidRDefault="00BF0365">
      <w:pPr>
        <w:pStyle w:val="TOC4"/>
        <w:rPr>
          <w:rFonts w:asciiTheme="minorHAnsi" w:eastAsiaTheme="minorEastAsia" w:hAnsiTheme="minorHAnsi" w:cstheme="minorBidi"/>
          <w:sz w:val="22"/>
          <w:szCs w:val="22"/>
          <w:lang w:val="en-US" w:eastAsia="zh-CN"/>
        </w:rPr>
      </w:pPr>
      <w:r>
        <w:t>7.3.3.1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_Toc95832506 \h </w:instrText>
      </w:r>
      <w:r>
        <w:fldChar w:fldCharType="separate"/>
      </w:r>
      <w:r>
        <w:t>25</w:t>
      </w:r>
      <w:r>
        <w:fldChar w:fldCharType="end"/>
      </w:r>
    </w:p>
    <w:p w14:paraId="0485E81D" w14:textId="65C03F4F" w:rsidR="00BF0365" w:rsidRDefault="00BF0365">
      <w:pPr>
        <w:pStyle w:val="TOC4"/>
        <w:rPr>
          <w:rFonts w:asciiTheme="minorHAnsi" w:eastAsiaTheme="minorEastAsia" w:hAnsiTheme="minorHAnsi" w:cstheme="minorBidi"/>
          <w:sz w:val="22"/>
          <w:szCs w:val="22"/>
          <w:lang w:val="en-US" w:eastAsia="zh-CN"/>
        </w:rPr>
      </w:pPr>
      <w:r>
        <w:t>7.3.3.2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_Toc95832507 \h </w:instrText>
      </w:r>
      <w:r>
        <w:fldChar w:fldCharType="separate"/>
      </w:r>
      <w:r>
        <w:t>26</w:t>
      </w:r>
      <w:r>
        <w:fldChar w:fldCharType="end"/>
      </w:r>
    </w:p>
    <w:p w14:paraId="20264FF8" w14:textId="3E2835D6" w:rsidR="00BF0365" w:rsidRDefault="00BF0365">
      <w:pPr>
        <w:pStyle w:val="TOC5"/>
        <w:rPr>
          <w:rFonts w:asciiTheme="minorHAnsi" w:eastAsiaTheme="minorEastAsia" w:hAnsiTheme="minorHAnsi" w:cstheme="minorBidi"/>
          <w:sz w:val="22"/>
          <w:szCs w:val="22"/>
          <w:lang w:val="en-US" w:eastAsia="zh-CN"/>
        </w:rPr>
      </w:pPr>
      <w:r>
        <w:t>7.3.3.2.1</w:t>
      </w:r>
      <w:r>
        <w:rPr>
          <w:rFonts w:asciiTheme="minorHAnsi" w:eastAsiaTheme="minorEastAsia" w:hAnsiTheme="minorHAnsi" w:cstheme="minorBidi"/>
          <w:sz w:val="22"/>
          <w:szCs w:val="22"/>
          <w:lang w:val="en-US" w:eastAsia="zh-CN"/>
        </w:rPr>
        <w:tab/>
      </w:r>
      <w:r>
        <w:t>DataReport type</w:t>
      </w:r>
      <w:r>
        <w:tab/>
      </w:r>
      <w:r>
        <w:fldChar w:fldCharType="begin"/>
      </w:r>
      <w:r>
        <w:instrText xml:space="preserve"> PAGEREF _Toc95832508 \h </w:instrText>
      </w:r>
      <w:r>
        <w:fldChar w:fldCharType="separate"/>
      </w:r>
      <w:r>
        <w:t>26</w:t>
      </w:r>
      <w:r>
        <w:fldChar w:fldCharType="end"/>
      </w:r>
    </w:p>
    <w:p w14:paraId="78D68FBE" w14:textId="3B1369AB" w:rsidR="00BF0365" w:rsidRDefault="00BF0365">
      <w:pPr>
        <w:pStyle w:val="TOC4"/>
        <w:rPr>
          <w:rFonts w:asciiTheme="minorHAnsi" w:eastAsiaTheme="minorEastAsia" w:hAnsiTheme="minorHAnsi" w:cstheme="minorBidi"/>
          <w:sz w:val="22"/>
          <w:szCs w:val="22"/>
          <w:lang w:val="en-US" w:eastAsia="zh-CN"/>
        </w:rPr>
      </w:pPr>
      <w:r>
        <w:t>7.3.3.3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_Toc95832509 \h </w:instrText>
      </w:r>
      <w:r>
        <w:fldChar w:fldCharType="separate"/>
      </w:r>
      <w:r>
        <w:t>26</w:t>
      </w:r>
      <w:r>
        <w:fldChar w:fldCharType="end"/>
      </w:r>
    </w:p>
    <w:p w14:paraId="5A556422" w14:textId="1881B31E" w:rsidR="00BF0365" w:rsidRDefault="00BF0365">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_Toc95832510 \h </w:instrText>
      </w:r>
      <w:r>
        <w:fldChar w:fldCharType="separate"/>
      </w:r>
      <w:r>
        <w:t>26</w:t>
      </w:r>
      <w:r>
        <w:fldChar w:fldCharType="end"/>
      </w:r>
    </w:p>
    <w:p w14:paraId="18EF4CC9" w14:textId="42D9711C" w:rsidR="00BF0365" w:rsidRDefault="00BF0365">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_Toc95832511 \h </w:instrText>
      </w:r>
      <w:r>
        <w:fldChar w:fldCharType="separate"/>
      </w:r>
      <w:r>
        <w:t>26</w:t>
      </w:r>
      <w:r>
        <w:fldChar w:fldCharType="end"/>
      </w:r>
    </w:p>
    <w:p w14:paraId="2F618C18" w14:textId="20D62179" w:rsidR="00BF0365" w:rsidRDefault="00BF0365">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_Toc95832512 \h </w:instrText>
      </w:r>
      <w:r>
        <w:fldChar w:fldCharType="separate"/>
      </w:r>
      <w:r>
        <w:t>26</w:t>
      </w:r>
      <w:r>
        <w:fldChar w:fldCharType="end"/>
      </w:r>
    </w:p>
    <w:p w14:paraId="4C483CB9" w14:textId="662D973C" w:rsidR="00BF0365" w:rsidRDefault="00BF0365">
      <w:pPr>
        <w:pStyle w:val="TOC1"/>
        <w:rPr>
          <w:rFonts w:asciiTheme="minorHAnsi" w:eastAsiaTheme="minorEastAsia" w:hAnsiTheme="minorHAnsi" w:cstheme="minorBidi"/>
          <w:szCs w:val="22"/>
          <w:lang w:val="en-US" w:eastAsia="zh-CN"/>
        </w:rPr>
      </w:pPr>
      <w:r>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_Toc95832513 \h </w:instrText>
      </w:r>
      <w:r>
        <w:fldChar w:fldCharType="separate"/>
      </w:r>
      <w:r>
        <w:t>26</w:t>
      </w:r>
      <w:r>
        <w:fldChar w:fldCharType="end"/>
      </w:r>
    </w:p>
    <w:p w14:paraId="0A4E7467" w14:textId="631D97D5" w:rsidR="00BF0365" w:rsidRDefault="00BF0365">
      <w:pPr>
        <w:pStyle w:val="TOC8"/>
        <w:rPr>
          <w:rFonts w:asciiTheme="minorHAnsi" w:eastAsiaTheme="minorEastAsia" w:hAnsiTheme="minorHAnsi" w:cstheme="minorBidi"/>
          <w:b w:val="0"/>
          <w:szCs w:val="22"/>
          <w:lang w:val="en-US" w:eastAsia="zh-CN"/>
        </w:rPr>
      </w:pPr>
      <w:r>
        <w:t>Annex A (normative): Data reporting data models</w:t>
      </w:r>
      <w:r>
        <w:tab/>
      </w:r>
      <w:r>
        <w:fldChar w:fldCharType="begin"/>
      </w:r>
      <w:r>
        <w:instrText xml:space="preserve"> PAGEREF _Toc95832514 \h </w:instrText>
      </w:r>
      <w:r>
        <w:fldChar w:fldCharType="separate"/>
      </w:r>
      <w:r>
        <w:t>27</w:t>
      </w:r>
      <w:r>
        <w:fldChar w:fldCharType="end"/>
      </w:r>
    </w:p>
    <w:p w14:paraId="7ED45C2B" w14:textId="35F03DA4" w:rsidR="00BF0365" w:rsidRDefault="00BF0365">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Introduction</w:t>
      </w:r>
      <w:r>
        <w:tab/>
      </w:r>
      <w:r>
        <w:fldChar w:fldCharType="begin"/>
      </w:r>
      <w:r>
        <w:instrText xml:space="preserve"> PAGEREF _Toc95832515 \h </w:instrText>
      </w:r>
      <w:r>
        <w:fldChar w:fldCharType="separate"/>
      </w:r>
      <w:r>
        <w:t>27</w:t>
      </w:r>
      <w:r>
        <w:fldChar w:fldCharType="end"/>
      </w:r>
    </w:p>
    <w:p w14:paraId="33E0EC23" w14:textId="4907FBFB" w:rsidR="00BF0365" w:rsidRDefault="00BF0365">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Service Experience reporting</w:t>
      </w:r>
      <w:r>
        <w:tab/>
      </w:r>
      <w:r>
        <w:fldChar w:fldCharType="begin"/>
      </w:r>
      <w:r>
        <w:instrText xml:space="preserve"> PAGEREF _Toc95832516 \h </w:instrText>
      </w:r>
      <w:r>
        <w:fldChar w:fldCharType="separate"/>
      </w:r>
      <w:r>
        <w:t>27</w:t>
      </w:r>
      <w:r>
        <w:fldChar w:fldCharType="end"/>
      </w:r>
    </w:p>
    <w:p w14:paraId="56CFC0C6" w14:textId="71AEE702" w:rsidR="00BF0365" w:rsidRDefault="00BF0365">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ServiceExperienceRecord type</w:t>
      </w:r>
      <w:r>
        <w:tab/>
      </w:r>
      <w:r>
        <w:fldChar w:fldCharType="begin"/>
      </w:r>
      <w:r>
        <w:instrText xml:space="preserve"> PAGEREF _Toc95832517 \h </w:instrText>
      </w:r>
      <w:r>
        <w:fldChar w:fldCharType="separate"/>
      </w:r>
      <w:r>
        <w:t>27</w:t>
      </w:r>
      <w:r>
        <w:fldChar w:fldCharType="end"/>
      </w:r>
    </w:p>
    <w:p w14:paraId="7B233F66" w14:textId="113AFEAD" w:rsidR="00BF0365" w:rsidRDefault="00BF0365">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PerFlowServiceExperienceInfo type</w:t>
      </w:r>
      <w:r>
        <w:tab/>
      </w:r>
      <w:r>
        <w:fldChar w:fldCharType="begin"/>
      </w:r>
      <w:r>
        <w:instrText xml:space="preserve"> PAGEREF _Toc95832518 \h </w:instrText>
      </w:r>
      <w:r>
        <w:fldChar w:fldCharType="separate"/>
      </w:r>
      <w:r>
        <w:t>27</w:t>
      </w:r>
      <w:r>
        <w:fldChar w:fldCharType="end"/>
      </w:r>
    </w:p>
    <w:p w14:paraId="1244133C" w14:textId="1F945052" w:rsidR="00BF0365" w:rsidRDefault="00BF0365">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Location reporting</w:t>
      </w:r>
      <w:r>
        <w:tab/>
      </w:r>
      <w:r>
        <w:fldChar w:fldCharType="begin"/>
      </w:r>
      <w:r>
        <w:instrText xml:space="preserve"> PAGEREF _Toc95832519 \h </w:instrText>
      </w:r>
      <w:r>
        <w:fldChar w:fldCharType="separate"/>
      </w:r>
      <w:r>
        <w:t>28</w:t>
      </w:r>
      <w:r>
        <w:fldChar w:fldCharType="end"/>
      </w:r>
    </w:p>
    <w:p w14:paraId="58A29CEB" w14:textId="4D4AD8A0" w:rsidR="00BF0365" w:rsidRDefault="00BF0365">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LocationRecord type</w:t>
      </w:r>
      <w:r>
        <w:tab/>
      </w:r>
      <w:r>
        <w:fldChar w:fldCharType="begin"/>
      </w:r>
      <w:r>
        <w:instrText xml:space="preserve"> PAGEREF _Toc95832520 \h </w:instrText>
      </w:r>
      <w:r>
        <w:fldChar w:fldCharType="separate"/>
      </w:r>
      <w:r>
        <w:t>28</w:t>
      </w:r>
      <w:r>
        <w:fldChar w:fldCharType="end"/>
      </w:r>
    </w:p>
    <w:p w14:paraId="716ABF15" w14:textId="33BED291" w:rsidR="00BF0365" w:rsidRDefault="00BF0365">
      <w:pPr>
        <w:pStyle w:val="TOC1"/>
        <w:rPr>
          <w:rFonts w:asciiTheme="minorHAnsi" w:eastAsiaTheme="minorEastAsia" w:hAnsiTheme="minorHAnsi" w:cstheme="minorBidi"/>
          <w:szCs w:val="22"/>
          <w:lang w:val="en-US" w:eastAsia="zh-CN"/>
        </w:rPr>
      </w:pPr>
      <w:r>
        <w:lastRenderedPageBreak/>
        <w:t>A.4</w:t>
      </w:r>
      <w:r>
        <w:rPr>
          <w:rFonts w:asciiTheme="minorHAnsi" w:eastAsiaTheme="minorEastAsia" w:hAnsiTheme="minorHAnsi" w:cstheme="minorBidi"/>
          <w:szCs w:val="22"/>
          <w:lang w:val="en-US" w:eastAsia="zh-CN"/>
        </w:rPr>
        <w:tab/>
      </w:r>
      <w:r>
        <w:t>Communication reporting</w:t>
      </w:r>
      <w:r>
        <w:tab/>
      </w:r>
      <w:r>
        <w:fldChar w:fldCharType="begin"/>
      </w:r>
      <w:r>
        <w:instrText xml:space="preserve"> PAGEREF _Toc95832521 \h </w:instrText>
      </w:r>
      <w:r>
        <w:fldChar w:fldCharType="separate"/>
      </w:r>
      <w:r>
        <w:t>28</w:t>
      </w:r>
      <w:r>
        <w:fldChar w:fldCharType="end"/>
      </w:r>
    </w:p>
    <w:p w14:paraId="27316F0F" w14:textId="46AD6638" w:rsidR="00BF0365" w:rsidRDefault="00BF0365">
      <w:pPr>
        <w:pStyle w:val="TOC2"/>
        <w:rPr>
          <w:rFonts w:asciiTheme="minorHAnsi" w:eastAsiaTheme="minorEastAsia" w:hAnsiTheme="minorHAnsi" w:cstheme="minorBidi"/>
          <w:sz w:val="22"/>
          <w:szCs w:val="22"/>
          <w:lang w:val="en-US" w:eastAsia="zh-CN"/>
        </w:rPr>
      </w:pPr>
      <w:r>
        <w:t>A.4.1</w:t>
      </w:r>
      <w:r>
        <w:rPr>
          <w:rFonts w:asciiTheme="minorHAnsi" w:eastAsiaTheme="minorEastAsia" w:hAnsiTheme="minorHAnsi" w:cstheme="minorBidi"/>
          <w:sz w:val="22"/>
          <w:szCs w:val="22"/>
          <w:lang w:val="en-US" w:eastAsia="zh-CN"/>
        </w:rPr>
        <w:tab/>
      </w:r>
      <w:r>
        <w:t>CommunicationRecord type</w:t>
      </w:r>
      <w:r>
        <w:tab/>
      </w:r>
      <w:r>
        <w:fldChar w:fldCharType="begin"/>
      </w:r>
      <w:r>
        <w:instrText xml:space="preserve"> PAGEREF _Toc95832522 \h </w:instrText>
      </w:r>
      <w:r>
        <w:fldChar w:fldCharType="separate"/>
      </w:r>
      <w:r>
        <w:t>28</w:t>
      </w:r>
      <w:r>
        <w:fldChar w:fldCharType="end"/>
      </w:r>
    </w:p>
    <w:p w14:paraId="2E7E519D" w14:textId="79CE623D" w:rsidR="00BF0365" w:rsidRDefault="00BF0365">
      <w:pPr>
        <w:pStyle w:val="TOC1"/>
        <w:rPr>
          <w:rFonts w:asciiTheme="minorHAnsi" w:eastAsiaTheme="minorEastAsia" w:hAnsiTheme="minorHAnsi" w:cstheme="minorBidi"/>
          <w:szCs w:val="22"/>
          <w:lang w:val="en-US" w:eastAsia="zh-CN"/>
        </w:rPr>
      </w:pPr>
      <w:r>
        <w:t>A.5</w:t>
      </w:r>
      <w:r>
        <w:rPr>
          <w:rFonts w:asciiTheme="minorHAnsi" w:eastAsiaTheme="minorEastAsia" w:hAnsiTheme="minorHAnsi" w:cstheme="minorBidi"/>
          <w:szCs w:val="22"/>
          <w:lang w:val="en-US" w:eastAsia="zh-CN"/>
        </w:rPr>
        <w:tab/>
      </w:r>
      <w:r>
        <w:t>Performance Data reporting</w:t>
      </w:r>
      <w:r>
        <w:tab/>
      </w:r>
      <w:r>
        <w:fldChar w:fldCharType="begin"/>
      </w:r>
      <w:r>
        <w:instrText xml:space="preserve"> PAGEREF _Toc95832523 \h </w:instrText>
      </w:r>
      <w:r>
        <w:fldChar w:fldCharType="separate"/>
      </w:r>
      <w:r>
        <w:t>28</w:t>
      </w:r>
      <w:r>
        <w:fldChar w:fldCharType="end"/>
      </w:r>
    </w:p>
    <w:p w14:paraId="3F0DD298" w14:textId="607EAF02" w:rsidR="00BF0365" w:rsidRDefault="00BF0365">
      <w:pPr>
        <w:pStyle w:val="TOC2"/>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PerformanceDataRecord type</w:t>
      </w:r>
      <w:r>
        <w:tab/>
      </w:r>
      <w:r>
        <w:fldChar w:fldCharType="begin"/>
      </w:r>
      <w:r>
        <w:instrText xml:space="preserve"> PAGEREF _Toc95832524 \h </w:instrText>
      </w:r>
      <w:r>
        <w:fldChar w:fldCharType="separate"/>
      </w:r>
      <w:r>
        <w:t>28</w:t>
      </w:r>
      <w:r>
        <w:fldChar w:fldCharType="end"/>
      </w:r>
    </w:p>
    <w:p w14:paraId="1054F3E7" w14:textId="59D9731B" w:rsidR="00BF0365" w:rsidRDefault="00BF0365">
      <w:pPr>
        <w:pStyle w:val="TOC1"/>
        <w:rPr>
          <w:rFonts w:asciiTheme="minorHAnsi" w:eastAsiaTheme="minorEastAsia" w:hAnsiTheme="minorHAnsi" w:cstheme="minorBidi"/>
          <w:szCs w:val="22"/>
          <w:lang w:val="en-US" w:eastAsia="zh-CN"/>
        </w:rPr>
      </w:pPr>
      <w:r>
        <w:t>A.6</w:t>
      </w:r>
      <w:r>
        <w:rPr>
          <w:rFonts w:asciiTheme="minorHAnsi" w:eastAsiaTheme="minorEastAsia" w:hAnsiTheme="minorHAnsi" w:cstheme="minorBidi"/>
          <w:szCs w:val="22"/>
          <w:lang w:val="en-US" w:eastAsia="zh-CN"/>
        </w:rPr>
        <w:tab/>
      </w:r>
      <w:r>
        <w:t>Application-specific reporting</w:t>
      </w:r>
      <w:r>
        <w:tab/>
      </w:r>
      <w:r>
        <w:fldChar w:fldCharType="begin"/>
      </w:r>
      <w:r>
        <w:instrText xml:space="preserve"> PAGEREF _Toc95832525 \h </w:instrText>
      </w:r>
      <w:r>
        <w:fldChar w:fldCharType="separate"/>
      </w:r>
      <w:r>
        <w:t>29</w:t>
      </w:r>
      <w:r>
        <w:fldChar w:fldCharType="end"/>
      </w:r>
    </w:p>
    <w:p w14:paraId="261DA0DD" w14:textId="0A456B7D" w:rsidR="00BF0365" w:rsidRDefault="00BF0365">
      <w:pPr>
        <w:pStyle w:val="TOC2"/>
        <w:rPr>
          <w:rFonts w:asciiTheme="minorHAnsi" w:eastAsiaTheme="minorEastAsia" w:hAnsiTheme="minorHAnsi" w:cstheme="minorBidi"/>
          <w:sz w:val="22"/>
          <w:szCs w:val="22"/>
          <w:lang w:val="en-US" w:eastAsia="zh-CN"/>
        </w:rPr>
      </w:pPr>
      <w:r>
        <w:t>A.6.0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_Toc95832526 \h </w:instrText>
      </w:r>
      <w:r>
        <w:fldChar w:fldCharType="separate"/>
      </w:r>
      <w:r>
        <w:t>29</w:t>
      </w:r>
      <w:r>
        <w:fldChar w:fldCharType="end"/>
      </w:r>
    </w:p>
    <w:p w14:paraId="59B0FDC0" w14:textId="22D56962" w:rsidR="00BF0365" w:rsidRDefault="00BF0365">
      <w:pPr>
        <w:pStyle w:val="TOC2"/>
        <w:rPr>
          <w:rFonts w:asciiTheme="minorHAnsi" w:eastAsiaTheme="minorEastAsia" w:hAnsiTheme="minorHAnsi" w:cstheme="minorBidi"/>
          <w:sz w:val="22"/>
          <w:szCs w:val="22"/>
          <w:lang w:val="en-US" w:eastAsia="zh-CN"/>
        </w:rPr>
      </w:pPr>
      <w:r>
        <w:t>A.6.1</w:t>
      </w:r>
      <w:r>
        <w:rPr>
          <w:rFonts w:asciiTheme="minorHAnsi" w:eastAsiaTheme="minorEastAsia" w:hAnsiTheme="minorHAnsi" w:cstheme="minorBidi"/>
          <w:sz w:val="22"/>
          <w:szCs w:val="22"/>
          <w:lang w:val="en-US" w:eastAsia="zh-CN"/>
        </w:rPr>
        <w:tab/>
      </w:r>
      <w:r>
        <w:t>ApplicationSpecificRecord type</w:t>
      </w:r>
      <w:r>
        <w:tab/>
      </w:r>
      <w:r>
        <w:fldChar w:fldCharType="begin"/>
      </w:r>
      <w:r>
        <w:instrText xml:space="preserve"> PAGEREF _Toc95832527 \h </w:instrText>
      </w:r>
      <w:r>
        <w:fldChar w:fldCharType="separate"/>
      </w:r>
      <w:r>
        <w:t>29</w:t>
      </w:r>
      <w:r>
        <w:fldChar w:fldCharType="end"/>
      </w:r>
    </w:p>
    <w:p w14:paraId="760382D1" w14:textId="79593306" w:rsidR="00BF0365" w:rsidRDefault="00BF0365">
      <w:pPr>
        <w:pStyle w:val="TOC1"/>
        <w:rPr>
          <w:rFonts w:asciiTheme="minorHAnsi" w:eastAsiaTheme="minorEastAsia" w:hAnsiTheme="minorHAnsi" w:cstheme="minorBidi"/>
          <w:szCs w:val="22"/>
          <w:lang w:val="en-US" w:eastAsia="zh-CN"/>
        </w:rPr>
      </w:pPr>
      <w:r>
        <w:t>A.7</w:t>
      </w:r>
      <w:r>
        <w:rPr>
          <w:rFonts w:asciiTheme="minorHAnsi" w:eastAsiaTheme="minorEastAsia" w:hAnsiTheme="minorHAnsi" w:cstheme="minorBidi"/>
          <w:szCs w:val="22"/>
          <w:lang w:val="en-US" w:eastAsia="zh-CN"/>
        </w:rPr>
        <w:tab/>
      </w:r>
      <w:r>
        <w:t>Trip Plan reporting</w:t>
      </w:r>
      <w:r>
        <w:tab/>
      </w:r>
      <w:r>
        <w:fldChar w:fldCharType="begin"/>
      </w:r>
      <w:r>
        <w:instrText xml:space="preserve"> PAGEREF _Toc95832528 \h </w:instrText>
      </w:r>
      <w:r>
        <w:fldChar w:fldCharType="separate"/>
      </w:r>
      <w:r>
        <w:t>29</w:t>
      </w:r>
      <w:r>
        <w:fldChar w:fldCharType="end"/>
      </w:r>
    </w:p>
    <w:p w14:paraId="7FBE847B" w14:textId="31E73778" w:rsidR="00BF0365" w:rsidRDefault="00BF0365">
      <w:pPr>
        <w:pStyle w:val="TOC2"/>
        <w:rPr>
          <w:rFonts w:asciiTheme="minorHAnsi" w:eastAsiaTheme="minorEastAsia" w:hAnsiTheme="minorHAnsi" w:cstheme="minorBidi"/>
          <w:sz w:val="22"/>
          <w:szCs w:val="22"/>
          <w:lang w:val="en-US" w:eastAsia="zh-CN"/>
        </w:rPr>
      </w:pPr>
      <w:r>
        <w:t>A.7.0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_Toc95832529 \h </w:instrText>
      </w:r>
      <w:r>
        <w:fldChar w:fldCharType="separate"/>
      </w:r>
      <w:r>
        <w:t>29</w:t>
      </w:r>
      <w:r>
        <w:fldChar w:fldCharType="end"/>
      </w:r>
    </w:p>
    <w:p w14:paraId="4AED6CED" w14:textId="668872B1" w:rsidR="00BF0365" w:rsidRDefault="00BF0365">
      <w:pPr>
        <w:pStyle w:val="TOC2"/>
        <w:rPr>
          <w:rFonts w:asciiTheme="minorHAnsi" w:eastAsiaTheme="minorEastAsia" w:hAnsiTheme="minorHAnsi" w:cstheme="minorBidi"/>
          <w:sz w:val="22"/>
          <w:szCs w:val="22"/>
          <w:lang w:val="en-US" w:eastAsia="zh-CN"/>
        </w:rPr>
      </w:pPr>
      <w:r>
        <w:t>A.7.1</w:t>
      </w:r>
      <w:r>
        <w:rPr>
          <w:rFonts w:asciiTheme="minorHAnsi" w:eastAsiaTheme="minorEastAsia" w:hAnsiTheme="minorHAnsi" w:cstheme="minorBidi"/>
          <w:sz w:val="22"/>
          <w:szCs w:val="22"/>
          <w:lang w:val="en-US" w:eastAsia="zh-CN"/>
        </w:rPr>
        <w:tab/>
      </w:r>
      <w:r>
        <w:t>TripPlanRecord type</w:t>
      </w:r>
      <w:r>
        <w:tab/>
      </w:r>
      <w:r>
        <w:fldChar w:fldCharType="begin"/>
      </w:r>
      <w:r>
        <w:instrText xml:space="preserve"> PAGEREF _Toc95832530 \h </w:instrText>
      </w:r>
      <w:r>
        <w:fldChar w:fldCharType="separate"/>
      </w:r>
      <w:r>
        <w:t>29</w:t>
      </w:r>
      <w:r>
        <w:fldChar w:fldCharType="end"/>
      </w:r>
    </w:p>
    <w:p w14:paraId="11789EE3" w14:textId="536CC476" w:rsidR="00BF0365" w:rsidRDefault="00BF0365">
      <w:pPr>
        <w:pStyle w:val="TOC8"/>
        <w:rPr>
          <w:rFonts w:asciiTheme="minorHAnsi" w:eastAsiaTheme="minorEastAsia" w:hAnsiTheme="minorHAnsi" w:cstheme="minorBidi"/>
          <w:b w:val="0"/>
          <w:szCs w:val="22"/>
          <w:lang w:val="en-US" w:eastAsia="zh-CN"/>
        </w:rPr>
      </w:pPr>
      <w:r>
        <w:t>Annex B (normative): OpenAPI representation of REST APIs for data collection and reporting</w:t>
      </w:r>
      <w:r>
        <w:tab/>
      </w:r>
      <w:r>
        <w:fldChar w:fldCharType="begin"/>
      </w:r>
      <w:r>
        <w:instrText xml:space="preserve"> PAGEREF _Toc95832531 \h </w:instrText>
      </w:r>
      <w:r>
        <w:fldChar w:fldCharType="separate"/>
      </w:r>
      <w:r>
        <w:t>30</w:t>
      </w:r>
      <w:r>
        <w:fldChar w:fldCharType="end"/>
      </w:r>
    </w:p>
    <w:p w14:paraId="5B741553" w14:textId="034D4D82" w:rsidR="00BF0365" w:rsidRDefault="00BF0365">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_Toc95832532 \h </w:instrText>
      </w:r>
      <w:r>
        <w:fldChar w:fldCharType="separate"/>
      </w:r>
      <w:r>
        <w:t>30</w:t>
      </w:r>
      <w:r>
        <w:fldChar w:fldCharType="end"/>
      </w:r>
    </w:p>
    <w:p w14:paraId="0F62E719" w14:textId="364B62BD" w:rsidR="00BF0365" w:rsidRDefault="00BF0365">
      <w:pPr>
        <w:pStyle w:val="TOC8"/>
        <w:rPr>
          <w:rFonts w:asciiTheme="minorHAnsi" w:eastAsiaTheme="minorEastAsia" w:hAnsiTheme="minorHAnsi" w:cstheme="minorBidi"/>
          <w:b w:val="0"/>
          <w:szCs w:val="22"/>
          <w:lang w:val="en-US" w:eastAsia="zh-CN"/>
        </w:rPr>
      </w:pPr>
      <w:r>
        <w:t>Annex &lt;C&gt; (informative): &lt;Informative annex for a Technical Specification&gt;</w:t>
      </w:r>
      <w:r>
        <w:tab/>
      </w:r>
      <w:r>
        <w:fldChar w:fldCharType="begin"/>
      </w:r>
      <w:r>
        <w:instrText xml:space="preserve"> PAGEREF _Toc95832533 \h </w:instrText>
      </w:r>
      <w:r>
        <w:fldChar w:fldCharType="separate"/>
      </w:r>
      <w:r>
        <w:t>31</w:t>
      </w:r>
      <w:r>
        <w:fldChar w:fldCharType="end"/>
      </w:r>
    </w:p>
    <w:p w14:paraId="60486AAB" w14:textId="49652637" w:rsidR="00BF0365" w:rsidRDefault="00BF0365">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_Toc95832534 \h </w:instrText>
      </w:r>
      <w:r>
        <w:fldChar w:fldCharType="separate"/>
      </w:r>
      <w:r>
        <w:t>31</w:t>
      </w:r>
      <w:r>
        <w:fldChar w:fldCharType="end"/>
      </w:r>
    </w:p>
    <w:p w14:paraId="553111FD" w14:textId="090857D5" w:rsidR="00BF0365" w:rsidRDefault="00BF0365">
      <w:pPr>
        <w:pStyle w:val="TOC9"/>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_Toc95832535 \h </w:instrText>
      </w:r>
      <w:r>
        <w:fldChar w:fldCharType="separate"/>
      </w:r>
      <w:r>
        <w:t>32</w:t>
      </w:r>
      <w:r>
        <w:fldChar w:fldCharType="end"/>
      </w:r>
    </w:p>
    <w:p w14:paraId="0B9E3498" w14:textId="5F63C54D" w:rsidR="00080512" w:rsidRPr="004D3578" w:rsidRDefault="00BF0365" w:rsidP="00BF0365">
      <w:r w:rsidRPr="004D3578">
        <w:rPr>
          <w:noProof/>
          <w:sz w:val="22"/>
        </w:rPr>
        <w:fldChar w:fldCharType="end"/>
      </w:r>
      <w:r w:rsidR="004D3578" w:rsidRPr="004D3578">
        <w:fldChar w:fldCharType="begin"/>
      </w:r>
      <w:r w:rsidR="004D3578" w:rsidRPr="004D3578">
        <w:instrText xml:space="preserve"> TOC \o "1-9" </w:instrText>
      </w:r>
      <w:r w:rsidR="009476CF">
        <w:fldChar w:fldCharType="separate"/>
      </w:r>
      <w:r w:rsidR="004D3578" w:rsidRPr="004D3578">
        <w:rPr>
          <w:noProof/>
          <w:sz w:val="22"/>
        </w:rPr>
        <w:fldChar w:fldCharType="end"/>
      </w:r>
    </w:p>
    <w:p w14:paraId="03993004" w14:textId="28DEB916" w:rsidR="00080512" w:rsidRDefault="006333BF" w:rsidP="00BB47BC">
      <w:pPr>
        <w:pStyle w:val="Heading1"/>
      </w:pPr>
      <w:r>
        <w:br w:type="page"/>
      </w:r>
      <w:bookmarkStart w:id="14" w:name="foreword"/>
      <w:bookmarkStart w:id="15" w:name="_Toc95152494"/>
      <w:bookmarkStart w:id="16" w:name="_Toc95832411"/>
      <w:bookmarkEnd w:id="14"/>
      <w:r w:rsidR="00080512" w:rsidRPr="004D3578">
        <w:lastRenderedPageBreak/>
        <w:t>Foreword</w:t>
      </w:r>
      <w:bookmarkEnd w:id="15"/>
      <w:bookmarkEnd w:id="16"/>
    </w:p>
    <w:p w14:paraId="2511FBFA" w14:textId="0E10461B" w:rsidR="00080512" w:rsidRPr="004D3578" w:rsidRDefault="00080512" w:rsidP="005F7F5D">
      <w:r w:rsidRPr="004D3578">
        <w:t xml:space="preserve">This Technical </w:t>
      </w:r>
      <w:bookmarkStart w:id="17" w:name="spectype3"/>
      <w:r w:rsidRPr="006333BF">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w:t>
      </w:r>
      <w:proofErr w:type="gramStart"/>
      <w:r>
        <w:t>is</w:t>
      </w:r>
      <w:proofErr w:type="gramEnd"/>
      <w:r>
        <w:t>" and "is not" do not indicate requirements.</w:t>
      </w:r>
    </w:p>
    <w:p w14:paraId="548A512E" w14:textId="614B2E6A" w:rsidR="00080512" w:rsidRPr="004D3578" w:rsidRDefault="005F7F5D" w:rsidP="00BB47BC">
      <w:pPr>
        <w:pStyle w:val="Heading1"/>
      </w:pPr>
      <w:r>
        <w:br w:type="page"/>
      </w:r>
      <w:bookmarkStart w:id="18" w:name="scope"/>
      <w:bookmarkStart w:id="19" w:name="_Toc95152495"/>
      <w:bookmarkStart w:id="20" w:name="_Toc95832412"/>
      <w:bookmarkEnd w:id="18"/>
      <w:r w:rsidR="00080512" w:rsidRPr="004D3578">
        <w:lastRenderedPageBreak/>
        <w:t>1</w:t>
      </w:r>
      <w:r w:rsidR="00080512" w:rsidRPr="004D3578">
        <w:tab/>
        <w:t>Scope</w:t>
      </w:r>
      <w:bookmarkEnd w:id="19"/>
      <w:bookmarkEnd w:id="20"/>
    </w:p>
    <w:p w14:paraId="4EA05E1B" w14:textId="2B0EAA61"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21" w:name="references"/>
      <w:bookmarkStart w:id="22" w:name="_Toc95152496"/>
      <w:bookmarkStart w:id="23" w:name="_Toc95832413"/>
      <w:bookmarkEnd w:id="21"/>
      <w:r w:rsidRPr="004D3578">
        <w:t>2</w:t>
      </w:r>
      <w:r w:rsidRPr="004D3578">
        <w:tab/>
        <w:t>References</w:t>
      </w:r>
      <w:bookmarkEnd w:id="22"/>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05066C07"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626B06F5" w14:textId="1347735C" w:rsidR="00666A89" w:rsidRPr="00666A89" w:rsidRDefault="00666A89" w:rsidP="00666A89">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5D849E9B" w14:textId="1E7E9BBF" w:rsidR="003D7748" w:rsidRPr="00A0550F" w:rsidRDefault="003D7748" w:rsidP="003D7748">
      <w:pPr>
        <w:pStyle w:val="EX"/>
        <w:rPr>
          <w:rStyle w:val="Hyperlink"/>
          <w:color w:val="auto"/>
          <w:u w:val="none"/>
        </w:rPr>
      </w:pPr>
      <w:r w:rsidRPr="00A0550F">
        <w:rPr>
          <w:rStyle w:val="Hyperlink"/>
          <w:color w:val="auto"/>
          <w:u w:val="none"/>
        </w:rPr>
        <w:t>[9]</w:t>
      </w:r>
      <w:r w:rsidRPr="00A0550F">
        <w:rPr>
          <w:rStyle w:val="Hyperlink"/>
          <w:color w:val="auto"/>
          <w:u w:val="none"/>
        </w:rPr>
        <w:tab/>
        <w:t>3GPP TS 29.500: "5G System; Technical Realization of Service Based Architecture; Stage 3".</w:t>
      </w:r>
    </w:p>
    <w:p w14:paraId="6A1FF357" w14:textId="23453E09" w:rsidR="00E1457D" w:rsidRPr="009476CF" w:rsidRDefault="003D7748" w:rsidP="009476CF">
      <w:pPr>
        <w:pStyle w:val="EX"/>
        <w:rPr>
          <w:rStyle w:val="Hyperlink"/>
          <w:color w:val="auto"/>
          <w:u w:val="none"/>
        </w:rPr>
      </w:pPr>
      <w:r w:rsidRPr="009476CF">
        <w:rPr>
          <w:rStyle w:val="Hyperlink"/>
          <w:color w:val="000000"/>
        </w:rPr>
        <w:t>[</w:t>
      </w:r>
      <w:r w:rsidRPr="009476CF">
        <w:rPr>
          <w:rStyle w:val="Hyperlink"/>
          <w:color w:val="000000"/>
          <w:u w:val="none"/>
        </w:rPr>
        <w:t>10]</w:t>
      </w:r>
      <w:r w:rsidRPr="00A0550F">
        <w:rPr>
          <w:rStyle w:val="Hyperlink"/>
          <w:u w:val="none"/>
        </w:rPr>
        <w:tab/>
      </w:r>
      <w:r w:rsidRPr="00CE5627">
        <w:t>"</w:t>
      </w:r>
      <w:r w:rsidRPr="00DC235C">
        <w:rPr>
          <w:rStyle w:val="Hyperlink"/>
          <w:color w:val="auto"/>
          <w:u w:val="none"/>
        </w:rPr>
        <w:t>CORS (Cross-Origin Resource Sharing)</w:t>
      </w:r>
      <w:r w:rsidRPr="00CE5627">
        <w:t>"</w:t>
      </w:r>
      <w:r w:rsidRPr="00A0550F">
        <w:rPr>
          <w:rStyle w:val="Hyperlink"/>
          <w:u w:val="none"/>
        </w:rPr>
        <w:t xml:space="preserve"> </w:t>
      </w:r>
      <w:r w:rsidRPr="00DC235C">
        <w:rPr>
          <w:rStyle w:val="Hyperlink"/>
          <w:color w:val="auto"/>
          <w:u w:val="none"/>
        </w:rPr>
        <w:t xml:space="preserve">protocol as defined in the ‘Fetch’ standard of </w:t>
      </w:r>
      <w:r w:rsidRPr="00CE5627">
        <w:t>WHATWG</w:t>
      </w:r>
      <w:r w:rsidRPr="00E62992">
        <w:rPr>
          <w:rStyle w:val="Hyperlink"/>
          <w:color w:val="auto"/>
          <w:u w:val="none"/>
        </w:rPr>
        <w:t xml:space="preserve">: </w:t>
      </w:r>
      <w:hyperlink r:id="rId11" w:history="1">
        <w:r w:rsidR="00E1457D" w:rsidRPr="009476CF">
          <w:rPr>
            <w:rStyle w:val="Hyperlink"/>
            <w:color w:val="0000FF"/>
          </w:rPr>
          <w:t>https://fetch.spec.whatwg.org/#cors-protocol</w:t>
        </w:r>
      </w:hyperlink>
      <w:r w:rsidR="009476CF">
        <w:rPr>
          <w:rStyle w:val="Hyperlink"/>
          <w:color w:val="auto"/>
          <w:u w:val="none"/>
        </w:rPr>
        <w:t>.</w:t>
      </w:r>
    </w:p>
    <w:p w14:paraId="24762A8C" w14:textId="7CC3B372" w:rsidR="00573214" w:rsidRDefault="00573214" w:rsidP="00A71DB0">
      <w:pPr>
        <w:pStyle w:val="EX"/>
        <w:rPr>
          <w:lang w:val="en-US"/>
        </w:rPr>
      </w:pPr>
      <w:r w:rsidRPr="009476CF">
        <w:rPr>
          <w:rStyle w:val="Hyperlink"/>
          <w:color w:val="auto"/>
          <w:u w:val="none"/>
        </w:rPr>
        <w:t>[11]</w:t>
      </w:r>
      <w:r w:rsidRPr="009476CF">
        <w:rPr>
          <w:rStyle w:val="Hyperlink"/>
          <w:color w:val="auto"/>
          <w:u w:val="none"/>
        </w:rPr>
        <w:tab/>
        <w:t xml:space="preserve">3GPP TS </w:t>
      </w:r>
      <w:r w:rsidR="00A71DB0" w:rsidRPr="009476CF">
        <w:rPr>
          <w:rStyle w:val="Hyperlink"/>
          <w:color w:val="auto"/>
          <w:u w:val="none"/>
        </w:rPr>
        <w:t>29.502:</w:t>
      </w:r>
      <w:r w:rsidR="00A71DB0" w:rsidRPr="009476CF">
        <w:rPr>
          <w:rStyle w:val="Hyperlink"/>
          <w:color w:val="auto"/>
        </w:rPr>
        <w:t xml:space="preserve"> </w:t>
      </w:r>
      <w:r w:rsidR="0068274E" w:rsidRPr="00CE5627">
        <w:rPr>
          <w:lang w:val="en-US"/>
        </w:rPr>
        <w:t xml:space="preserve">"5G System; </w:t>
      </w:r>
      <w:r w:rsidR="0068274E">
        <w:rPr>
          <w:lang w:val="en-US"/>
        </w:rPr>
        <w:t>Session Management</w:t>
      </w:r>
      <w:r w:rsidR="0068274E" w:rsidRPr="00CE5627">
        <w:rPr>
          <w:lang w:val="en-US"/>
        </w:rPr>
        <w:t xml:space="preserve"> Service</w:t>
      </w:r>
      <w:r w:rsidR="0068274E">
        <w:rPr>
          <w:lang w:val="en-US"/>
        </w:rPr>
        <w:t>s</w:t>
      </w:r>
      <w:r w:rsidR="0068274E" w:rsidRPr="00CE5627">
        <w:rPr>
          <w:lang w:val="en-US"/>
        </w:rPr>
        <w:t>; Stage 3".</w:t>
      </w:r>
    </w:p>
    <w:p w14:paraId="3F127FB2" w14:textId="29451A19" w:rsidR="00124C96" w:rsidRDefault="00124C96" w:rsidP="00124C96">
      <w:pPr>
        <w:pStyle w:val="EX"/>
        <w:rPr>
          <w:lang w:val="en-US"/>
        </w:rPr>
      </w:pPr>
      <w:r w:rsidRPr="00CE5627">
        <w:rPr>
          <w:lang w:val="en-US"/>
        </w:rPr>
        <w:t>[</w:t>
      </w:r>
      <w:r w:rsidR="003A2C92">
        <w:rPr>
          <w:lang w:val="en-US"/>
        </w:rPr>
        <w:t>12</w:t>
      </w:r>
      <w:r w:rsidRPr="00CE5627">
        <w:rPr>
          <w:lang w:val="en-US"/>
        </w:rPr>
        <w:t>]</w:t>
      </w:r>
      <w:r w:rsidRPr="00CE5627">
        <w:rPr>
          <w:lang w:val="en-US"/>
        </w:rPr>
        <w:tab/>
        <w:t>3GPP TS 29.571: "5G System; Common Data Types for Service Based Interfaces; Stage 3".</w:t>
      </w:r>
    </w:p>
    <w:p w14:paraId="64C1CCF3" w14:textId="0FB19E8C" w:rsidR="00152EB4" w:rsidRDefault="00152EB4" w:rsidP="00152EB4">
      <w:pPr>
        <w:pStyle w:val="EX"/>
        <w:rPr>
          <w:lang w:val="en-US"/>
        </w:rPr>
      </w:pPr>
      <w:r w:rsidRPr="00CE5627">
        <w:rPr>
          <w:lang w:val="en-US"/>
        </w:rPr>
        <w:t>[</w:t>
      </w:r>
      <w:r w:rsidR="003A2C92">
        <w:rPr>
          <w:lang w:val="en-US"/>
        </w:rPr>
        <w:t>13</w:t>
      </w:r>
      <w:r w:rsidRPr="00CE5627">
        <w:rPr>
          <w:lang w:val="en-US"/>
        </w:rPr>
        <w:t>]</w:t>
      </w:r>
      <w:r w:rsidRPr="00CE5627">
        <w:rPr>
          <w:lang w:val="en-US"/>
        </w:rPr>
        <w:tab/>
        <w:t>3GPP TS 26.512: “5G Media Streaming (5GMS); Protocols”.</w:t>
      </w:r>
    </w:p>
    <w:p w14:paraId="69DEFBCA" w14:textId="6A58C876" w:rsidR="004953CA" w:rsidRDefault="004953CA" w:rsidP="00152EB4">
      <w:pPr>
        <w:pStyle w:val="EX"/>
        <w:rPr>
          <w:lang w:val="en-US"/>
        </w:rPr>
      </w:pPr>
      <w:r w:rsidRPr="00CE5627">
        <w:rPr>
          <w:lang w:val="en-US"/>
        </w:rPr>
        <w:t>[</w:t>
      </w:r>
      <w:r w:rsidR="003A2C92">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5C38BCE4" w14:textId="6B0C7121" w:rsidR="003D7748" w:rsidRDefault="00F12080" w:rsidP="008866DC">
      <w:pPr>
        <w:pStyle w:val="EX"/>
        <w:rPr>
          <w:lang w:val="en-US"/>
        </w:rPr>
      </w:pPr>
      <w:r w:rsidRPr="00CE5627">
        <w:rPr>
          <w:lang w:val="en-US"/>
        </w:rPr>
        <w:t>[</w:t>
      </w:r>
      <w:r w:rsidR="003A2C92">
        <w:rPr>
          <w:lang w:val="en-US"/>
        </w:rPr>
        <w:t>15</w:t>
      </w:r>
      <w:r w:rsidRPr="00CE5627">
        <w:rPr>
          <w:lang w:val="en-US"/>
        </w:rPr>
        <w:t>]</w:t>
      </w:r>
      <w:r w:rsidRPr="00CE5627">
        <w:rPr>
          <w:lang w:val="en-US"/>
        </w:rPr>
        <w:tab/>
        <w:t>3GPP TS 29.572: "5G System; Location Management Services; Stage 3".</w:t>
      </w:r>
    </w:p>
    <w:p w14:paraId="7D6481B8" w14:textId="66759A72" w:rsidR="00E565BB" w:rsidRDefault="00E565BB" w:rsidP="00E565BB">
      <w:pPr>
        <w:pStyle w:val="EX"/>
        <w:rPr>
          <w:rStyle w:val="Hyperlink"/>
          <w:color w:val="0000FF"/>
        </w:rPr>
      </w:pPr>
      <w:r>
        <w:t>[</w:t>
      </w:r>
      <w:r w:rsidR="003A2C92">
        <w:t>16</w:t>
      </w:r>
      <w:r>
        <w:t>]</w:t>
      </w:r>
      <w: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12" w:history="1">
        <w:r w:rsidRPr="00586B6B">
          <w:rPr>
            <w:rStyle w:val="Hyperlink"/>
            <w:color w:val="0000FF"/>
          </w:rPr>
          <w:t>https://github.com/OAI/OpenAPI-Specification/blob/master/versions/3.0.0.md</w:t>
        </w:r>
      </w:hyperlink>
      <w:r>
        <w:rPr>
          <w:rStyle w:val="Hyperlink"/>
          <w:color w:val="0000FF"/>
        </w:rPr>
        <w:t>.</w:t>
      </w:r>
    </w:p>
    <w:p w14:paraId="24ACB616" w14:textId="484DDBAC" w:rsidR="00080512" w:rsidRPr="004D3578" w:rsidRDefault="00080512">
      <w:pPr>
        <w:pStyle w:val="Heading1"/>
      </w:pPr>
      <w:bookmarkStart w:id="24" w:name="definitions"/>
      <w:bookmarkStart w:id="25" w:name="_Toc95152497"/>
      <w:bookmarkStart w:id="26" w:name="_Toc95832414"/>
      <w:bookmarkEnd w:id="24"/>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25"/>
      <w:bookmarkEnd w:id="26"/>
    </w:p>
    <w:p w14:paraId="6CBABCF9" w14:textId="77777777" w:rsidR="00080512" w:rsidRPr="004D3578" w:rsidRDefault="00080512">
      <w:pPr>
        <w:pStyle w:val="Heading2"/>
      </w:pPr>
      <w:bookmarkStart w:id="27" w:name="_Toc95152498"/>
      <w:bookmarkStart w:id="28" w:name="_Toc95832415"/>
      <w:r w:rsidRPr="004D3578">
        <w:t>3.1</w:t>
      </w:r>
      <w:r w:rsidRPr="004D3578">
        <w:tab/>
      </w:r>
      <w:r w:rsidR="002B6339">
        <w:t>Terms</w:t>
      </w:r>
      <w:bookmarkEnd w:id="27"/>
      <w:bookmarkEnd w:id="28"/>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95152499"/>
      <w:bookmarkStart w:id="30" w:name="_Toc95832416"/>
      <w:r w:rsidRPr="004D3578">
        <w:t>3.2</w:t>
      </w:r>
      <w:r w:rsidRPr="004D3578">
        <w:tab/>
        <w:t>Symbols</w:t>
      </w:r>
      <w:bookmarkEnd w:id="29"/>
      <w:bookmarkEnd w:id="30"/>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31" w:name="_Toc95152500"/>
      <w:bookmarkStart w:id="32" w:name="_Toc95832417"/>
      <w:r w:rsidRPr="004D3578">
        <w:t>3.3</w:t>
      </w:r>
      <w:r w:rsidRPr="004D3578">
        <w:tab/>
        <w:t>Abbreviations</w:t>
      </w:r>
      <w:bookmarkEnd w:id="31"/>
      <w:bookmarkEnd w:id="32"/>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33" w:name="clause4"/>
      <w:bookmarkStart w:id="34" w:name="_Toc95152501"/>
      <w:bookmarkStart w:id="35" w:name="_Toc95832418"/>
      <w:bookmarkEnd w:id="33"/>
      <w:r>
        <w:t>4</w:t>
      </w:r>
      <w:r>
        <w:tab/>
        <w:t>Procedures for Data Collection and Reporting</w:t>
      </w:r>
      <w:bookmarkEnd w:id="34"/>
      <w:bookmarkEnd w:id="35"/>
    </w:p>
    <w:p w14:paraId="129F46AB" w14:textId="2DEF3A20" w:rsidR="00BB47BC" w:rsidRDefault="00BB47BC" w:rsidP="00BB47BC">
      <w:pPr>
        <w:pStyle w:val="Heading2"/>
      </w:pPr>
      <w:bookmarkStart w:id="36" w:name="_Toc95152502"/>
      <w:bookmarkStart w:id="37" w:name="_Toc95832419"/>
      <w:r>
        <w:t>4.1</w:t>
      </w:r>
      <w:r>
        <w:tab/>
        <w:t>General</w:t>
      </w:r>
      <w:bookmarkEnd w:id="36"/>
      <w:bookmarkEnd w:id="37"/>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38" w:name="_Toc95152503"/>
      <w:bookmarkStart w:id="39" w:name="_Toc95832420"/>
      <w:r>
        <w:t>4.2</w:t>
      </w:r>
      <w:r>
        <w:tab/>
        <w:t>Network-side procedures</w:t>
      </w:r>
      <w:bookmarkEnd w:id="38"/>
      <w:bookmarkEnd w:id="39"/>
    </w:p>
    <w:p w14:paraId="3D8F6B39" w14:textId="7B78C54D" w:rsidR="006B084C" w:rsidRDefault="006B084C" w:rsidP="00BB47BC">
      <w:pPr>
        <w:pStyle w:val="Heading3"/>
      </w:pPr>
      <w:bookmarkStart w:id="40" w:name="_Toc95152504"/>
      <w:bookmarkStart w:id="41" w:name="_Toc95832421"/>
      <w:r>
        <w:t>4.2.1</w:t>
      </w:r>
      <w:r>
        <w:tab/>
        <w:t>General</w:t>
      </w:r>
      <w:bookmarkEnd w:id="40"/>
      <w:bookmarkEnd w:id="41"/>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42" w:name="_Toc95152505"/>
      <w:bookmarkStart w:id="43" w:name="_Toc95832422"/>
      <w:r>
        <w:t>4.2.</w:t>
      </w:r>
      <w:r w:rsidR="006B084C">
        <w:t>2</w:t>
      </w:r>
      <w:r>
        <w:tab/>
        <w:t>Data Collection AF registration with NRF</w:t>
      </w:r>
      <w:bookmarkEnd w:id="42"/>
      <w:bookmarkEnd w:id="43"/>
    </w:p>
    <w:p w14:paraId="127137B5" w14:textId="553C54BD" w:rsidR="006B084C" w:rsidRPr="006B084C" w:rsidRDefault="006B084C" w:rsidP="006B084C">
      <w:r>
        <w:t xml:space="preserve">This clause specifies the use of the </w:t>
      </w:r>
      <w:proofErr w:type="spellStart"/>
      <w:r w:rsidRPr="00F35246">
        <w:rPr>
          <w:rStyle w:val="Code"/>
        </w:rPr>
        <w:t>Nnrf_NFManagement</w:t>
      </w:r>
      <w:proofErr w:type="spellEnd"/>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44" w:name="_Toc95152506"/>
      <w:bookmarkStart w:id="45" w:name="_Toc95832423"/>
      <w:r>
        <w:lastRenderedPageBreak/>
        <w:t>4.2.</w:t>
      </w:r>
      <w:r w:rsidR="006B084C">
        <w:t>3</w:t>
      </w:r>
      <w:r>
        <w:tab/>
        <w:t>Data collection and reporting provisioning</w:t>
      </w:r>
      <w:bookmarkEnd w:id="44"/>
      <w:bookmarkEnd w:id="45"/>
    </w:p>
    <w:p w14:paraId="3E1F5031" w14:textId="77777777" w:rsidR="008061FB" w:rsidRDefault="008061FB" w:rsidP="008061FB">
      <w:pPr>
        <w:pStyle w:val="Heading4"/>
      </w:pPr>
      <w:bookmarkStart w:id="46" w:name="_Toc95152507"/>
      <w:bookmarkStart w:id="47" w:name="_Toc95832424"/>
      <w:r>
        <w:t>4.2.3.1</w:t>
      </w:r>
      <w:r>
        <w:tab/>
        <w:t>General</w:t>
      </w:r>
      <w:bookmarkEnd w:id="46"/>
      <w:bookmarkEnd w:id="47"/>
    </w:p>
    <w:p w14:paraId="52543AD2" w14:textId="77777777" w:rsidR="008061FB" w:rsidRDefault="008061FB" w:rsidP="008061FB">
      <w:r>
        <w:t xml:space="preserve">An Application Service Provider, via its </w:t>
      </w:r>
      <w:proofErr w:type="spellStart"/>
      <w:r>
        <w:t>Provisioing</w:t>
      </w:r>
      <w:proofErr w:type="spellEnd"/>
      <w:r>
        <w:t xml:space="preserve">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48" w:name="_Toc95152508"/>
      <w:bookmarkStart w:id="49" w:name="_Toc95832425"/>
      <w:r>
        <w:t>4.2.3.2</w:t>
      </w:r>
      <w:r>
        <w:tab/>
        <w:t>Provisioning Session procedures</w:t>
      </w:r>
      <w:bookmarkEnd w:id="48"/>
      <w:bookmarkEnd w:id="49"/>
    </w:p>
    <w:p w14:paraId="48DA5302" w14:textId="77777777" w:rsidR="008061FB" w:rsidRDefault="008061FB" w:rsidP="008061FB">
      <w:pPr>
        <w:pStyle w:val="Heading5"/>
      </w:pPr>
      <w:bookmarkStart w:id="50" w:name="_Toc95152509"/>
      <w:bookmarkStart w:id="51" w:name="_Toc95832426"/>
      <w:r>
        <w:t>4.2.3.2.1</w:t>
      </w:r>
      <w:r>
        <w:tab/>
        <w:t>General</w:t>
      </w:r>
      <w:bookmarkEnd w:id="50"/>
      <w:bookmarkEnd w:id="51"/>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35366335" w14:textId="77777777" w:rsidR="008061FB" w:rsidRDefault="008061FB" w:rsidP="008061FB">
      <w:pPr>
        <w:pStyle w:val="Heading5"/>
      </w:pPr>
      <w:bookmarkStart w:id="52" w:name="_Toc95152510"/>
      <w:bookmarkStart w:id="53" w:name="_Toc95832427"/>
      <w:r>
        <w:t>4.2.3.2.2</w:t>
      </w:r>
      <w:r>
        <w:tab/>
        <w:t>Create Provisioning Session</w:t>
      </w:r>
      <w:bookmarkEnd w:id="52"/>
      <w:bookmarkEnd w:id="53"/>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16B2E647" w14:textId="77777777"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54" w:name="_Toc95152511"/>
      <w:bookmarkStart w:id="55" w:name="_Toc95832428"/>
      <w:r>
        <w:t>4.2.3.2.3</w:t>
      </w:r>
      <w:r>
        <w:tab/>
        <w:t>Retrieve Provisioning Session properties</w:t>
      </w:r>
      <w:bookmarkEnd w:id="54"/>
      <w:bookmarkEnd w:id="55"/>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56" w:name="_Toc95152512"/>
      <w:bookmarkStart w:id="57" w:name="_Toc95832429"/>
      <w:r>
        <w:t>4.2.3.2.4</w:t>
      </w:r>
      <w:r>
        <w:tab/>
        <w:t>Update Provisioning Session properties</w:t>
      </w:r>
      <w:bookmarkEnd w:id="56"/>
      <w:bookmarkEnd w:id="57"/>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58" w:name="_Toc95152513"/>
      <w:bookmarkStart w:id="59" w:name="_Toc95832430"/>
      <w:r>
        <w:t>4.2.3.2.5</w:t>
      </w:r>
      <w:r>
        <w:tab/>
        <w:t>Destroy Provisioning Session</w:t>
      </w:r>
      <w:bookmarkEnd w:id="58"/>
      <w:bookmarkEnd w:id="5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777777" w:rsidR="008061FB" w:rsidRDefault="008061FB" w:rsidP="008061FB">
      <w:pPr>
        <w:pStyle w:val="Heading4"/>
      </w:pPr>
      <w:bookmarkStart w:id="60" w:name="_Toc95152514"/>
      <w:bookmarkStart w:id="61" w:name="_Toc95832431"/>
      <w:r>
        <w:lastRenderedPageBreak/>
        <w:t>4.2.3.3</w:t>
      </w:r>
      <w:r>
        <w:tab/>
        <w:t>Data Reporting Provisioning procedures</w:t>
      </w:r>
      <w:bookmarkEnd w:id="60"/>
      <w:bookmarkEnd w:id="61"/>
    </w:p>
    <w:p w14:paraId="3792B1E8" w14:textId="77777777" w:rsidR="008061FB" w:rsidRPr="00692FA2" w:rsidRDefault="008061FB" w:rsidP="008061FB">
      <w:pPr>
        <w:pStyle w:val="Heading5"/>
      </w:pPr>
      <w:bookmarkStart w:id="62" w:name="_Toc95152515"/>
      <w:bookmarkStart w:id="63" w:name="_Toc95832432"/>
      <w:r>
        <w:t>4.2.3.3.1</w:t>
      </w:r>
      <w:r>
        <w:tab/>
        <w:t>General</w:t>
      </w:r>
      <w:bookmarkEnd w:id="62"/>
      <w:bookmarkEnd w:id="63"/>
    </w:p>
    <w:p w14:paraId="11BFCFED" w14:textId="77777777" w:rsidR="008061FB" w:rsidRDefault="008061FB" w:rsidP="008061FB">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Data Reporting </w:t>
      </w:r>
      <w:r w:rsidRPr="00745D86">
        <w:rPr>
          <w:i/>
          <w:iCs/>
        </w:rPr>
        <w:t>Provisio</w:t>
      </w:r>
      <w:r>
        <w:rPr>
          <w:i/>
          <w:iCs/>
        </w:rPr>
        <w:t>n</w:t>
      </w:r>
      <w:r w:rsidRPr="00745D86">
        <w:rPr>
          <w:i/>
          <w:iCs/>
        </w:rPr>
        <w:t>ing Sessions API</w:t>
      </w:r>
      <w:r>
        <w:t xml:space="preserve"> are provided under clause 6.3.</w:t>
      </w:r>
    </w:p>
    <w:p w14:paraId="069864E2" w14:textId="172EE522" w:rsidR="008061FB" w:rsidRDefault="008061FB" w:rsidP="008061FB">
      <w:pPr>
        <w:keepNext/>
        <w:keepLines/>
      </w:pPr>
      <w:r>
        <w:t xml:space="preserve">A given instance of a Data Reporting Configuration resource is identified by the </w:t>
      </w:r>
      <w:proofErr w:type="spellStart"/>
      <w:r>
        <w:rPr>
          <w:rStyle w:val="Code"/>
        </w:rPr>
        <w:t>data</w:t>
      </w:r>
      <w:r w:rsidRPr="00D41AA2">
        <w:rPr>
          <w:rStyle w:val="Code"/>
        </w:rPr>
        <w:t>ReportingConfiguration</w:t>
      </w:r>
      <w:r>
        <w:rPr>
          <w:rStyle w:val="Code"/>
        </w:rPr>
        <w:t>Type</w:t>
      </w:r>
      <w:proofErr w:type="spellEnd"/>
      <w:r w:rsidRPr="00675DCD">
        <w:rPr>
          <w:rStyle w:val="Code"/>
        </w:rPr>
        <w:t xml:space="preserve"> </w:t>
      </w:r>
      <w:r w:rsidRPr="00CA2B03">
        <w:rPr>
          <w:rStyle w:val="Code"/>
          <w:iCs/>
        </w:rPr>
        <w:t xml:space="preserve">and </w:t>
      </w:r>
      <w:proofErr w:type="spellStart"/>
      <w:r>
        <w:rPr>
          <w:rStyle w:val="Code"/>
        </w:rPr>
        <w:t>data</w:t>
      </w:r>
      <w:r w:rsidRPr="00D41AA2">
        <w:rPr>
          <w:rStyle w:val="Code"/>
        </w:rPr>
        <w:t>ReportingConfigurationId</w:t>
      </w:r>
      <w:proofErr w:type="spellEnd"/>
      <w:r w:rsidRPr="006A7B8F">
        <w:t xml:space="preserve"> propert</w:t>
      </w:r>
      <w:r>
        <w:t>ies</w:t>
      </w:r>
      <w:r w:rsidRPr="006A7B8F">
        <w:t xml:space="preserve"> of the </w:t>
      </w:r>
      <w:proofErr w:type="spellStart"/>
      <w:r>
        <w:rPr>
          <w:rStyle w:val="Code"/>
        </w:rPr>
        <w:t>Data</w:t>
      </w:r>
      <w:r w:rsidRPr="00D41AA2">
        <w:rPr>
          <w:rStyle w:val="Code"/>
        </w:rPr>
        <w:t>ReportingConfiguration</w:t>
      </w:r>
      <w:proofErr w:type="spellEnd"/>
      <w:r>
        <w:t xml:space="preserve"> resource, The properties of that resource, as described in the following sub-clauses, pertain to UE data collection and reporting by different Data Collection Clients to the Data Collection AF</w:t>
      </w:r>
      <w:r w:rsidR="001E4A13">
        <w:t>.</w:t>
      </w:r>
    </w:p>
    <w:p w14:paraId="1F62E4E8" w14:textId="77777777" w:rsidR="008061FB" w:rsidRDefault="008061FB" w:rsidP="008061FB">
      <w:pPr>
        <w:pStyle w:val="Heading5"/>
      </w:pPr>
      <w:bookmarkStart w:id="64" w:name="_Toc95152516"/>
      <w:bookmarkStart w:id="65" w:name="_Toc95832433"/>
      <w:r>
        <w:t>4.2.3.3.2</w:t>
      </w:r>
      <w:r>
        <w:tab/>
        <w:t>Data Reporting Configuration types</w:t>
      </w:r>
      <w:bookmarkEnd w:id="64"/>
      <w:bookmarkEnd w:id="65"/>
    </w:p>
    <w:p w14:paraId="2FF4519A" w14:textId="77777777" w:rsidR="008061FB" w:rsidRDefault="008061FB" w:rsidP="008061FB">
      <w:r>
        <w:t xml:space="preserve">The type of a Data Reporting Configuration resource is identified by the </w:t>
      </w:r>
      <w:proofErr w:type="spellStart"/>
      <w:r w:rsidRPr="0070246C">
        <w:rPr>
          <w:rStyle w:val="Codechar"/>
        </w:rPr>
        <w:t>dataCollectionClientType</w:t>
      </w:r>
      <w:proofErr w:type="spellEnd"/>
      <w:r>
        <w:t xml:space="preserve"> property of the </w:t>
      </w:r>
      <w:proofErr w:type="spellStart"/>
      <w:r w:rsidRPr="0070246C">
        <w:rPr>
          <w:rStyle w:val="Codechar"/>
        </w:rPr>
        <w:t>ProvisioningSession</w:t>
      </w:r>
      <w:proofErr w:type="spellEnd"/>
      <w:r>
        <w:t xml:space="preserve"> resource as specified in clause 6.2.3.</w:t>
      </w:r>
    </w:p>
    <w:p w14:paraId="4AEB5910" w14:textId="557B7E6A" w:rsidR="008061FB" w:rsidRDefault="008061FB" w:rsidP="008061FB">
      <w:pPr>
        <w:pStyle w:val="NO"/>
      </w:pPr>
      <w:r>
        <w:t>NOTE:</w:t>
      </w:r>
      <w:r>
        <w:tab/>
        <w:t xml:space="preserve">The </w:t>
      </w:r>
      <w:proofErr w:type="spellStart"/>
      <w:r w:rsidRPr="006B7798">
        <w:rPr>
          <w:rFonts w:ascii="Arial" w:hAnsi="Arial" w:cs="Arial"/>
          <w:i/>
          <w:iCs/>
          <w:sz w:val="18"/>
          <w:szCs w:val="18"/>
        </w:rPr>
        <w:t>dataCollectionClientType</w:t>
      </w:r>
      <w:proofErr w:type="spellEnd"/>
      <w:r w:rsidRPr="0070246C">
        <w:t xml:space="preserve"> </w:t>
      </w:r>
      <w:r>
        <w:t xml:space="preserve">property corresponds to the </w:t>
      </w:r>
      <w:r w:rsidRPr="0070246C">
        <w:rPr>
          <w:i/>
          <w:iCs/>
        </w:rPr>
        <w:t>Data collection client type</w:t>
      </w:r>
      <w:r>
        <w:t xml:space="preserve"> parameter in table 4.6.2-1 of TS 26.531 [7].</w:t>
      </w:r>
    </w:p>
    <w:p w14:paraId="41C485AB" w14:textId="77777777" w:rsidR="008061FB" w:rsidRDefault="008061FB" w:rsidP="008061FB">
      <w:pPr>
        <w:pStyle w:val="NO"/>
      </w:pPr>
      <w:r>
        <w:t xml:space="preserve">Editor’s Note: Define a common enumeration </w:t>
      </w:r>
      <w:proofErr w:type="spellStart"/>
      <w:r w:rsidRPr="0070246C">
        <w:rPr>
          <w:rStyle w:val="Codechar"/>
        </w:rPr>
        <w:t>DataCollectionClientType</w:t>
      </w:r>
      <w:proofErr w:type="spellEnd"/>
      <w:r>
        <w:t xml:space="preserve"> in clause 5.4.</w:t>
      </w:r>
    </w:p>
    <w:p w14:paraId="2B48B635" w14:textId="77777777" w:rsidR="008061FB" w:rsidRDefault="008061FB" w:rsidP="008061FB">
      <w:pPr>
        <w:pStyle w:val="Heading5"/>
      </w:pPr>
      <w:bookmarkStart w:id="66" w:name="_Toc95152517"/>
      <w:bookmarkStart w:id="67" w:name="_Toc95832434"/>
      <w:r>
        <w:t>4.2.3.3.3</w:t>
      </w:r>
      <w:r>
        <w:tab/>
        <w:t>Create Data Reporting Configuration</w:t>
      </w:r>
      <w:bookmarkEnd w:id="66"/>
      <w:bookmarkEnd w:id="67"/>
    </w:p>
    <w:p w14:paraId="1F82D4DD" w14:textId="77777777" w:rsidR="008061FB" w:rsidRDefault="008061FB" w:rsidP="008061FB">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proofErr w:type="spellStart"/>
      <w:r>
        <w:rPr>
          <w:rStyle w:val="Code"/>
        </w:rPr>
        <w:t>Data</w:t>
      </w:r>
      <w:r w:rsidRPr="00D41AA2">
        <w:rPr>
          <w:rStyle w:val="Code"/>
        </w:rPr>
        <w:t>ReportingConfiguration</w:t>
      </w:r>
      <w:proofErr w:type="spellEnd"/>
      <w:r>
        <w:t xml:space="preserve"> resource, as specified under clause 6.3</w:t>
      </w:r>
      <w:r w:rsidRPr="0035578A">
        <w:t>.</w:t>
      </w:r>
    </w:p>
    <w:p w14:paraId="792CF24E" w14:textId="77777777" w:rsidR="008061FB" w:rsidRDefault="008061FB" w:rsidP="008061FB">
      <w:pPr>
        <w:pStyle w:val="EditorsNote"/>
      </w:pPr>
      <w:r>
        <w:t>Editor’s Note: Describe key attributes of the Data Reporting Configuration resource here.</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7777777"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68" w:name="_Toc95152518"/>
      <w:bookmarkStart w:id="69" w:name="_Toc95832435"/>
      <w:r>
        <w:t>4.2.3.3.4</w:t>
      </w:r>
      <w:r>
        <w:tab/>
        <w:t>Retrieve Data Reporting Configuration</w:t>
      </w:r>
      <w:bookmarkEnd w:id="68"/>
      <w:bookmarkEnd w:id="69"/>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proofErr w:type="spellStart"/>
      <w:r>
        <w:rPr>
          <w:rStyle w:val="Code"/>
        </w:rPr>
        <w:t>Data</w:t>
      </w:r>
      <w:r w:rsidRPr="00E97EAC">
        <w:rPr>
          <w:rStyle w:val="Code"/>
        </w:rPr>
        <w:t>ReportingConfiguration</w:t>
      </w:r>
      <w:proofErr w:type="spellEnd"/>
      <w:r>
        <w:t xml:space="preserve"> resource shall be returned in the body of the HTTP response message.</w:t>
      </w:r>
    </w:p>
    <w:p w14:paraId="30AE8C4F" w14:textId="77777777"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33497C34" w14:textId="77777777" w:rsidR="008061FB" w:rsidRDefault="008061FB" w:rsidP="008061FB">
      <w:pPr>
        <w:pStyle w:val="Heading5"/>
      </w:pPr>
      <w:bookmarkStart w:id="70" w:name="_Toc95152519"/>
      <w:bookmarkStart w:id="71" w:name="_Toc95832436"/>
      <w:r>
        <w:t>4.2.3.3.5</w:t>
      </w:r>
      <w:r>
        <w:tab/>
        <w:t>Update Data Reporting Configuration</w:t>
      </w:r>
      <w:bookmarkEnd w:id="70"/>
      <w:bookmarkEnd w:id="71"/>
    </w:p>
    <w:p w14:paraId="252EB800" w14:textId="77777777" w:rsidR="008061FB" w:rsidRPr="0035578A" w:rsidRDefault="008061FB" w:rsidP="008061FB">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72" w:name="_Toc95152520"/>
      <w:bookmarkStart w:id="73" w:name="_Toc95832437"/>
      <w:r>
        <w:lastRenderedPageBreak/>
        <w:t>4.2.3.3.6</w:t>
      </w:r>
      <w:r>
        <w:tab/>
        <w:t>Destroy Data Reporting Configuration</w:t>
      </w:r>
      <w:bookmarkEnd w:id="72"/>
      <w:bookmarkEnd w:id="73"/>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DBA66D1" w14:textId="6330D601" w:rsidR="00BB47BC" w:rsidRDefault="00BB47BC" w:rsidP="00C704CD">
      <w:pPr>
        <w:pStyle w:val="Heading3"/>
        <w:ind w:left="1138" w:hanging="1138"/>
      </w:pPr>
      <w:bookmarkStart w:id="74" w:name="_Toc95152521"/>
      <w:bookmarkStart w:id="75" w:name="_Toc95832438"/>
      <w:r>
        <w:t>4.2.</w:t>
      </w:r>
      <w:r w:rsidR="006B084C">
        <w:t>4</w:t>
      </w:r>
      <w:r>
        <w:tab/>
      </w:r>
      <w:r w:rsidR="002E5FBF">
        <w:t>C</w:t>
      </w:r>
      <w:r>
        <w:t>onfiguration</w:t>
      </w:r>
      <w:r w:rsidR="002E5FBF">
        <w:t xml:space="preserve"> of Indirect Data </w:t>
      </w:r>
      <w:r w:rsidR="00D902DB">
        <w:t xml:space="preserve">Collection </w:t>
      </w:r>
      <w:r w:rsidR="002E5FBF">
        <w:t>Client</w:t>
      </w:r>
      <w:bookmarkEnd w:id="74"/>
      <w:bookmarkEnd w:id="75"/>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proofErr w:type="spellStart"/>
      <w:r>
        <w:rPr>
          <w:rStyle w:val="Code"/>
        </w:rPr>
        <w:t>Ndcaf_DataReporting</w:t>
      </w:r>
      <w:proofErr w:type="spellEnd"/>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proofErr w:type="spellStart"/>
      <w:r>
        <w:rPr>
          <w:rStyle w:val="Code"/>
        </w:rPr>
        <w:t>Ndcaf_DataReporting</w:t>
      </w:r>
      <w:proofErr w:type="spellEnd"/>
      <w:r>
        <w:t xml:space="preserve"> service, as described under clause 7.2.</w:t>
      </w:r>
    </w:p>
    <w:p w14:paraId="34831045" w14:textId="77777777"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0BF3D43F" w14:textId="12099ABF" w:rsidR="00D523E6" w:rsidRDefault="00D523E6" w:rsidP="00C704CD">
      <w:pPr>
        <w:pStyle w:val="Heading3"/>
        <w:ind w:left="1138" w:hanging="1138"/>
      </w:pPr>
      <w:bookmarkStart w:id="76" w:name="_Toc95152522"/>
      <w:bookmarkStart w:id="77" w:name="_Toc95832439"/>
      <w:r>
        <w:t>4.2.5</w:t>
      </w:r>
      <w:r>
        <w:tab/>
        <w:t>Configuration of Application Server</w:t>
      </w:r>
      <w:bookmarkEnd w:id="76"/>
      <w:bookmarkEnd w:id="77"/>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proofErr w:type="spellStart"/>
      <w:r>
        <w:rPr>
          <w:rStyle w:val="Code"/>
        </w:rPr>
        <w:t>Ndcaf_DataReporting</w:t>
      </w:r>
      <w:proofErr w:type="spellEnd"/>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proofErr w:type="spellStart"/>
      <w:r>
        <w:rPr>
          <w:rStyle w:val="Code"/>
        </w:rPr>
        <w:t>Ndcaf_DataReporting</w:t>
      </w:r>
      <w:proofErr w:type="spellEnd"/>
      <w:r>
        <w:t xml:space="preserve"> service, as described under clause 7.2.</w:t>
      </w:r>
    </w:p>
    <w:p w14:paraId="1CEC9649" w14:textId="77777777" w:rsidR="001E4A13" w:rsidRP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1AF26B7E" w14:textId="60D30B74" w:rsidR="00BB47BC" w:rsidRDefault="00BB47BC" w:rsidP="00C704CD">
      <w:pPr>
        <w:pStyle w:val="Heading3"/>
        <w:ind w:left="1138" w:hanging="1138"/>
      </w:pPr>
      <w:bookmarkStart w:id="78" w:name="_Toc95152523"/>
      <w:bookmarkStart w:id="79" w:name="_Toc95832440"/>
      <w:r>
        <w:t>4.2.</w:t>
      </w:r>
      <w:r w:rsidR="00B4619E">
        <w:t>6</w:t>
      </w:r>
      <w:r>
        <w:tab/>
        <w:t>Indirect data reporting</w:t>
      </w:r>
      <w:bookmarkEnd w:id="78"/>
      <w:bookmarkEnd w:id="79"/>
    </w:p>
    <w:p w14:paraId="694C5FC8" w14:textId="28F214E7" w:rsidR="00B4619E" w:rsidRPr="00B4619E" w:rsidRDefault="00F81FD6" w:rsidP="00C704CD">
      <w:pPr>
        <w:pStyle w:val="Heading3"/>
        <w:ind w:left="1138" w:hanging="1138"/>
      </w:pPr>
      <w:bookmarkStart w:id="80" w:name="_Toc95152524"/>
      <w:bookmarkStart w:id="81" w:name="_Toc95832441"/>
      <w:r>
        <w:t>4.2.7</w:t>
      </w:r>
      <w:r>
        <w:tab/>
        <w:t xml:space="preserve">Reporting by </w:t>
      </w:r>
      <w:r w:rsidR="000F6B90">
        <w:t>Application Server</w:t>
      </w:r>
      <w:bookmarkEnd w:id="80"/>
      <w:bookmarkEnd w:id="81"/>
    </w:p>
    <w:p w14:paraId="3864384F" w14:textId="57516568" w:rsidR="00BB47BC" w:rsidRDefault="00BB47BC" w:rsidP="00BB47BC">
      <w:pPr>
        <w:pStyle w:val="Heading3"/>
      </w:pPr>
      <w:bookmarkStart w:id="82" w:name="_Toc95152525"/>
      <w:bookmarkStart w:id="83" w:name="_Toc95832442"/>
      <w:r>
        <w:t>4.2.</w:t>
      </w:r>
      <w:r w:rsidR="000F6B90">
        <w:t>8</w:t>
      </w:r>
      <w:r>
        <w:tab/>
        <w:t xml:space="preserve">Event subscription, </w:t>
      </w:r>
      <w:proofErr w:type="gramStart"/>
      <w:r>
        <w:t>management</w:t>
      </w:r>
      <w:proofErr w:type="gramEnd"/>
      <w:r>
        <w:t xml:space="preserve"> and publication</w:t>
      </w:r>
      <w:bookmarkEnd w:id="82"/>
      <w:bookmarkEnd w:id="83"/>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5E4EE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84" w:name="_Toc95152526"/>
      <w:bookmarkStart w:id="85" w:name="_Toc95832443"/>
      <w:r>
        <w:lastRenderedPageBreak/>
        <w:t>4.3</w:t>
      </w:r>
      <w:r>
        <w:tab/>
        <w:t>UE-to-network procedures</w:t>
      </w:r>
      <w:bookmarkEnd w:id="84"/>
      <w:bookmarkEnd w:id="85"/>
    </w:p>
    <w:p w14:paraId="5B88BDBA" w14:textId="3AF85793" w:rsidR="00D30FB9" w:rsidRDefault="00BB47BC" w:rsidP="00BB47BC">
      <w:pPr>
        <w:pStyle w:val="Heading3"/>
      </w:pPr>
      <w:bookmarkStart w:id="86" w:name="_Toc95152527"/>
      <w:bookmarkStart w:id="87" w:name="_Toc95832444"/>
      <w:r>
        <w:t>4.3.1</w:t>
      </w:r>
      <w:r>
        <w:tab/>
      </w:r>
      <w:r w:rsidR="00D30FB9">
        <w:t>General</w:t>
      </w:r>
      <w:bookmarkEnd w:id="86"/>
      <w:bookmarkEnd w:id="87"/>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013721EF" w:rsidR="00BB47BC" w:rsidRDefault="00D30FB9" w:rsidP="000266C9">
      <w:pPr>
        <w:pStyle w:val="Heading3"/>
        <w:ind w:left="1138" w:hanging="1138"/>
      </w:pPr>
      <w:bookmarkStart w:id="88" w:name="_Toc95152528"/>
      <w:bookmarkStart w:id="89" w:name="_Toc95832445"/>
      <w:r>
        <w:t>4.3.2</w:t>
      </w:r>
      <w:r>
        <w:tab/>
      </w:r>
      <w:r w:rsidR="002E5FBF">
        <w:t>Configuration of Direct Data Reporting Client</w:t>
      </w:r>
      <w:bookmarkEnd w:id="88"/>
      <w:bookmarkEnd w:id="89"/>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proofErr w:type="spellStart"/>
      <w:r>
        <w:rPr>
          <w:rStyle w:val="Code"/>
        </w:rPr>
        <w:t>Ndcaf_DataReporting</w:t>
      </w:r>
      <w:proofErr w:type="spellEnd"/>
      <w:r>
        <w:t xml:space="preserve"> service across reference point R2.</w:t>
      </w:r>
    </w:p>
    <w:p w14:paraId="3BADC3E5" w14:textId="77777777" w:rsidR="007C453E" w:rsidRDefault="007C453E" w:rsidP="007C453E">
      <w:r>
        <w:t xml:space="preserve">The Direct Data Reporting Client shall obtain its configuration by invoking the </w:t>
      </w:r>
      <w:r w:rsidRPr="004878E0">
        <w:rPr>
          <w:i/>
          <w:iCs/>
        </w:rPr>
        <w:t>Data Collection and Reporting Configuration API</w:t>
      </w:r>
      <w:r>
        <w:t xml:space="preserve"> associated with the </w:t>
      </w:r>
      <w:proofErr w:type="spellStart"/>
      <w:r>
        <w:rPr>
          <w:rStyle w:val="Code"/>
        </w:rPr>
        <w:t>Ndcaf_DataReporting</w:t>
      </w:r>
      <w:proofErr w:type="spellEnd"/>
      <w:r>
        <w:t xml:space="preserve"> service, as described under clause 7.2.</w:t>
      </w:r>
    </w:p>
    <w:p w14:paraId="6C0A8079" w14:textId="77777777" w:rsidR="001E4A13" w:rsidRP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37F4987C" w14:textId="76190107" w:rsidR="00BB47BC" w:rsidRDefault="00BB47BC" w:rsidP="000266C9">
      <w:pPr>
        <w:pStyle w:val="Heading3"/>
        <w:ind w:left="1138" w:hanging="1138"/>
      </w:pPr>
      <w:bookmarkStart w:id="90" w:name="_Toc95152529"/>
      <w:bookmarkStart w:id="91" w:name="_Toc95832446"/>
      <w:r>
        <w:t>4.3.</w:t>
      </w:r>
      <w:r w:rsidR="00D30FB9">
        <w:t>3</w:t>
      </w:r>
      <w:r>
        <w:tab/>
        <w:t>Direct data reporting</w:t>
      </w:r>
      <w:bookmarkEnd w:id="90"/>
      <w:bookmarkEnd w:id="91"/>
    </w:p>
    <w:p w14:paraId="75952A0F" w14:textId="48BDD5C2" w:rsidR="001E4A13" w:rsidRP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proofErr w:type="spellStart"/>
      <w:r>
        <w:rPr>
          <w:rStyle w:val="Code"/>
        </w:rPr>
        <w:t>Ndcaf_DataReporting</w:t>
      </w:r>
      <w:proofErr w:type="spellEnd"/>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19230AF4" w14:textId="48794833" w:rsidR="00BB47BC" w:rsidRDefault="00BB47BC" w:rsidP="00BB47BC">
      <w:pPr>
        <w:pStyle w:val="Heading2"/>
      </w:pPr>
      <w:bookmarkStart w:id="92" w:name="_Toc95152530"/>
      <w:bookmarkStart w:id="93" w:name="_Toc95832447"/>
      <w:r>
        <w:t>4.4</w:t>
      </w:r>
      <w:r>
        <w:tab/>
        <w:t>UE-internal procedures</w:t>
      </w:r>
      <w:bookmarkEnd w:id="92"/>
      <w:bookmarkEnd w:id="93"/>
    </w:p>
    <w:p w14:paraId="6FD3B0DB" w14:textId="5ABAF420" w:rsidR="00337CE7" w:rsidRDefault="00337CE7" w:rsidP="00337CE7">
      <w:pPr>
        <w:pStyle w:val="Heading3"/>
      </w:pPr>
      <w:bookmarkStart w:id="94" w:name="_Toc95152531"/>
      <w:bookmarkStart w:id="95" w:name="_Toc95832448"/>
      <w:r>
        <w:t>4.</w:t>
      </w:r>
      <w:r w:rsidR="00992142">
        <w:t>4.1</w:t>
      </w:r>
      <w:r w:rsidR="00992142">
        <w:tab/>
        <w:t>General</w:t>
      </w:r>
      <w:bookmarkEnd w:id="94"/>
      <w:bookmarkEnd w:id="95"/>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96" w:name="_Toc95152532"/>
      <w:bookmarkStart w:id="97" w:name="_Toc95832449"/>
      <w:r>
        <w:lastRenderedPageBreak/>
        <w:t>5</w:t>
      </w:r>
      <w:r w:rsidR="005F5AC4" w:rsidRPr="004D3578">
        <w:tab/>
      </w:r>
      <w:r w:rsidR="00B76B87">
        <w:t xml:space="preserve">General Aspects of </w:t>
      </w:r>
      <w:r w:rsidR="004866B5">
        <w:t>APIs for Data Collection and Reporting</w:t>
      </w:r>
      <w:bookmarkEnd w:id="96"/>
      <w:bookmarkEnd w:id="97"/>
    </w:p>
    <w:p w14:paraId="72283BAA" w14:textId="4C10465B" w:rsidR="004B2C76" w:rsidRDefault="006B084C" w:rsidP="005F5AC4">
      <w:pPr>
        <w:pStyle w:val="Heading2"/>
      </w:pPr>
      <w:bookmarkStart w:id="98" w:name="_Toc95152533"/>
      <w:bookmarkStart w:id="99" w:name="_Toc95832450"/>
      <w:r>
        <w:t>5</w:t>
      </w:r>
      <w:r w:rsidR="005F5AC4">
        <w:t>.1</w:t>
      </w:r>
      <w:r w:rsidR="005F5AC4">
        <w:tab/>
      </w:r>
      <w:r w:rsidR="004B2C76">
        <w:t>Overview</w:t>
      </w:r>
      <w:bookmarkEnd w:id="98"/>
      <w:bookmarkEnd w:id="99"/>
    </w:p>
    <w:p w14:paraId="6C43A95D" w14:textId="78F34812" w:rsidR="005F5AC4" w:rsidRDefault="006B084C" w:rsidP="005F5AC4">
      <w:pPr>
        <w:pStyle w:val="Heading2"/>
      </w:pPr>
      <w:bookmarkStart w:id="100" w:name="_Toc95152534"/>
      <w:bookmarkStart w:id="101" w:name="_Toc95832451"/>
      <w:r>
        <w:t>5</w:t>
      </w:r>
      <w:r w:rsidR="004B2C76">
        <w:t>.2</w:t>
      </w:r>
      <w:r w:rsidR="004B2C76">
        <w:tab/>
      </w:r>
      <w:r w:rsidR="00DF386F">
        <w:t>HTTP resource URIs and paths</w:t>
      </w:r>
      <w:bookmarkEnd w:id="100"/>
      <w:bookmarkEnd w:id="101"/>
    </w:p>
    <w:p w14:paraId="7DDC443D" w14:textId="6080FE9C" w:rsidR="00DB4E6E" w:rsidRDefault="006B084C" w:rsidP="00DB4E6E">
      <w:pPr>
        <w:pStyle w:val="Heading2"/>
      </w:pPr>
      <w:bookmarkStart w:id="102" w:name="_Toc95152535"/>
      <w:bookmarkStart w:id="103" w:name="_Toc95832452"/>
      <w:r>
        <w:t>5</w:t>
      </w:r>
      <w:r w:rsidR="00DB4E6E">
        <w:t>.</w:t>
      </w:r>
      <w:r w:rsidR="004B2C76">
        <w:t>3</w:t>
      </w:r>
      <w:r w:rsidR="00DB4E6E">
        <w:tab/>
      </w:r>
      <w:r w:rsidR="0051409F">
        <w:t xml:space="preserve">Usage of </w:t>
      </w:r>
      <w:r w:rsidR="001C38BE">
        <w:t>HTTP</w:t>
      </w:r>
      <w:bookmarkEnd w:id="102"/>
      <w:bookmarkEnd w:id="103"/>
    </w:p>
    <w:p w14:paraId="371F8FBD" w14:textId="60DD270B" w:rsidR="006A164B" w:rsidRDefault="006B084C" w:rsidP="006A164B">
      <w:pPr>
        <w:pStyle w:val="Heading2"/>
      </w:pPr>
      <w:bookmarkStart w:id="104" w:name="_Toc95152536"/>
      <w:bookmarkStart w:id="105" w:name="_Toc95832453"/>
      <w:r>
        <w:t>5</w:t>
      </w:r>
      <w:r w:rsidR="005B73B0">
        <w:t>.</w:t>
      </w:r>
      <w:r w:rsidR="004B2C76">
        <w:t>4</w:t>
      </w:r>
      <w:r w:rsidR="005B73B0">
        <w:tab/>
      </w:r>
      <w:r w:rsidR="006A164B">
        <w:t>Common API data types</w:t>
      </w:r>
      <w:bookmarkEnd w:id="104"/>
      <w:bookmarkEnd w:id="105"/>
    </w:p>
    <w:p w14:paraId="232452D3" w14:textId="2BC9DAFB" w:rsidR="00573F9F" w:rsidRPr="00573F9F" w:rsidRDefault="006B084C" w:rsidP="00573F9F">
      <w:pPr>
        <w:pStyle w:val="Heading2"/>
      </w:pPr>
      <w:bookmarkStart w:id="106" w:name="_Toc95152537"/>
      <w:bookmarkStart w:id="107" w:name="_Toc95832454"/>
      <w:r>
        <w:t>5</w:t>
      </w:r>
      <w:r w:rsidR="00573F9F">
        <w:t>.</w:t>
      </w:r>
      <w:r w:rsidR="00597C3D">
        <w:t>5</w:t>
      </w:r>
      <w:r w:rsidR="00573F9F">
        <w:tab/>
      </w:r>
      <w:r w:rsidR="009E32A3">
        <w:t>Explanation of API data model notation</w:t>
      </w:r>
      <w:bookmarkEnd w:id="106"/>
      <w:bookmarkEnd w:id="107"/>
    </w:p>
    <w:p w14:paraId="7D89FB01" w14:textId="0F98BF56" w:rsidR="00080512" w:rsidRPr="004D3578" w:rsidRDefault="006B084C">
      <w:pPr>
        <w:pStyle w:val="Heading1"/>
      </w:pPr>
      <w:bookmarkStart w:id="108" w:name="_Toc95152538"/>
      <w:bookmarkStart w:id="109" w:name="_Toc95832455"/>
      <w:r>
        <w:t>6</w:t>
      </w:r>
      <w:r w:rsidR="00080512" w:rsidRPr="004D3578">
        <w:tab/>
      </w:r>
      <w:proofErr w:type="spellStart"/>
      <w:r>
        <w:t>Ndcaf_</w:t>
      </w:r>
      <w:r w:rsidR="00B83334">
        <w:t>Data</w:t>
      </w:r>
      <w:r>
        <w:t>ReportingProvisioning</w:t>
      </w:r>
      <w:proofErr w:type="spellEnd"/>
      <w:r>
        <w:t xml:space="preserve"> service</w:t>
      </w:r>
      <w:bookmarkEnd w:id="108"/>
      <w:bookmarkEnd w:id="109"/>
    </w:p>
    <w:p w14:paraId="74DB1572" w14:textId="02D07A75" w:rsidR="008F28B5" w:rsidRDefault="006B084C" w:rsidP="006B084C">
      <w:pPr>
        <w:pStyle w:val="Heading2"/>
      </w:pPr>
      <w:bookmarkStart w:id="110" w:name="_Toc95152539"/>
      <w:bookmarkStart w:id="111" w:name="_Toc95832456"/>
      <w:r>
        <w:t>6</w:t>
      </w:r>
      <w:r w:rsidR="007205AE">
        <w:t>.1</w:t>
      </w:r>
      <w:r w:rsidR="007E7A88">
        <w:tab/>
        <w:t>General</w:t>
      </w:r>
      <w:bookmarkEnd w:id="110"/>
      <w:bookmarkEnd w:id="111"/>
    </w:p>
    <w:p w14:paraId="4D906618" w14:textId="34C107FB" w:rsidR="00D30FB9" w:rsidRDefault="00D30FB9" w:rsidP="00C57271">
      <w:r>
        <w:t>This clause specifies the API used to provision data collection and reporting in the Data Collection AF.</w:t>
      </w:r>
    </w:p>
    <w:p w14:paraId="5A7F171D" w14:textId="59C894CC" w:rsidR="00942E32" w:rsidRDefault="006B084C" w:rsidP="00924B1A">
      <w:pPr>
        <w:pStyle w:val="Heading2"/>
      </w:pPr>
      <w:bookmarkStart w:id="112" w:name="_Toc95152540"/>
      <w:bookmarkStart w:id="113" w:name="_Toc95832457"/>
      <w:r>
        <w:t>6</w:t>
      </w:r>
      <w:r w:rsidR="007E7A88">
        <w:t>.2</w:t>
      </w:r>
      <w:r w:rsidR="00703B24">
        <w:tab/>
      </w:r>
      <w:r w:rsidR="004D645F">
        <w:t>Provisioning Sessions</w:t>
      </w:r>
      <w:r>
        <w:t xml:space="preserve"> API</w:t>
      </w:r>
      <w:bookmarkEnd w:id="112"/>
      <w:bookmarkEnd w:id="113"/>
    </w:p>
    <w:p w14:paraId="412621E3" w14:textId="6E79AA40" w:rsidR="00370ED0" w:rsidRDefault="006B084C" w:rsidP="0023029C">
      <w:pPr>
        <w:pStyle w:val="Heading3"/>
      </w:pPr>
      <w:bookmarkStart w:id="114" w:name="_Toc95152541"/>
      <w:bookmarkStart w:id="115" w:name="_Toc95832458"/>
      <w:r>
        <w:t>6</w:t>
      </w:r>
      <w:r w:rsidR="0023029C">
        <w:t>.2.1</w:t>
      </w:r>
      <w:r w:rsidR="0023029C">
        <w:tab/>
        <w:t>Overview</w:t>
      </w:r>
      <w:bookmarkEnd w:id="114"/>
      <w:bookmarkEnd w:id="115"/>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116" w:name="_Toc95152542"/>
      <w:bookmarkStart w:id="117" w:name="_Toc95832459"/>
      <w:r>
        <w:lastRenderedPageBreak/>
        <w:t>6</w:t>
      </w:r>
      <w:r w:rsidR="00492E6D">
        <w:t>.2.2</w:t>
      </w:r>
      <w:r w:rsidR="00492E6D">
        <w:tab/>
        <w:t>Resource structure</w:t>
      </w:r>
      <w:bookmarkEnd w:id="116"/>
      <w:bookmarkEnd w:id="117"/>
    </w:p>
    <w:p w14:paraId="55AD4EBF" w14:textId="1A3768ED" w:rsidR="00492E6D" w:rsidRDefault="006B084C" w:rsidP="00492E6D">
      <w:pPr>
        <w:pStyle w:val="Heading3"/>
      </w:pPr>
      <w:bookmarkStart w:id="118" w:name="_Toc95152543"/>
      <w:bookmarkStart w:id="119" w:name="_Toc95832460"/>
      <w:r>
        <w:t>6</w:t>
      </w:r>
      <w:r w:rsidR="00492E6D">
        <w:t>.2.3</w:t>
      </w:r>
      <w:r w:rsidR="00492E6D">
        <w:tab/>
        <w:t xml:space="preserve">Data </w:t>
      </w:r>
      <w:r w:rsidR="000B7FFE">
        <w:t>model</w:t>
      </w:r>
      <w:bookmarkEnd w:id="118"/>
      <w:bookmarkEnd w:id="119"/>
    </w:p>
    <w:p w14:paraId="0845E8E1" w14:textId="25734CF2" w:rsidR="001C4B61" w:rsidRDefault="006B084C" w:rsidP="001C4B61">
      <w:pPr>
        <w:pStyle w:val="Heading3"/>
      </w:pPr>
      <w:bookmarkStart w:id="120" w:name="_Toc95152544"/>
      <w:bookmarkStart w:id="121" w:name="_Toc95832461"/>
      <w:r>
        <w:t>6</w:t>
      </w:r>
      <w:r w:rsidR="00F94E1C">
        <w:t>.2.4</w:t>
      </w:r>
      <w:r w:rsidR="00F94E1C">
        <w:tab/>
        <w:t>Mediation by NEF</w:t>
      </w:r>
      <w:bookmarkEnd w:id="120"/>
      <w:bookmarkEnd w:id="121"/>
    </w:p>
    <w:p w14:paraId="01466FCD" w14:textId="175F908E" w:rsidR="00251755" w:rsidRDefault="0063795E" w:rsidP="0063795E">
      <w:pPr>
        <w:pStyle w:val="Heading2"/>
      </w:pPr>
      <w:bookmarkStart w:id="122" w:name="_Toc95152545"/>
      <w:bookmarkStart w:id="123" w:name="_Toc95832462"/>
      <w:r>
        <w:t>6.3</w:t>
      </w:r>
      <w:r>
        <w:tab/>
        <w:t>Data Reporting Provisioning API</w:t>
      </w:r>
      <w:bookmarkEnd w:id="122"/>
      <w:bookmarkEnd w:id="123"/>
    </w:p>
    <w:p w14:paraId="483966A3" w14:textId="72778662" w:rsidR="000B7FFE" w:rsidRDefault="000B7FFE" w:rsidP="000B7FFE">
      <w:pPr>
        <w:pStyle w:val="Heading3"/>
      </w:pPr>
      <w:bookmarkStart w:id="124" w:name="_Toc95152546"/>
      <w:bookmarkStart w:id="125" w:name="_Toc95832463"/>
      <w:r>
        <w:t>6.3.1</w:t>
      </w:r>
      <w:r>
        <w:tab/>
        <w:t>Overview</w:t>
      </w:r>
      <w:bookmarkEnd w:id="124"/>
      <w:bookmarkEnd w:id="125"/>
    </w:p>
    <w:p w14:paraId="6E6B49B8" w14:textId="740185E2" w:rsidR="000B7FFE" w:rsidRDefault="000B7FFE" w:rsidP="000B7FFE">
      <w:pPr>
        <w:pStyle w:val="Heading3"/>
      </w:pPr>
      <w:bookmarkStart w:id="126" w:name="_Toc95152547"/>
      <w:bookmarkStart w:id="127" w:name="_Toc95832464"/>
      <w:r>
        <w:t>6.3.2</w:t>
      </w:r>
      <w:r>
        <w:tab/>
      </w:r>
      <w:r w:rsidR="003A4CBC">
        <w:t>Resource structure</w:t>
      </w:r>
      <w:bookmarkEnd w:id="126"/>
      <w:bookmarkEnd w:id="127"/>
    </w:p>
    <w:p w14:paraId="797A2A95" w14:textId="15C75252" w:rsidR="000C15C6" w:rsidRDefault="006C3A49" w:rsidP="000C15C6">
      <w:pPr>
        <w:pStyle w:val="Heading3"/>
      </w:pPr>
      <w:bookmarkStart w:id="128" w:name="_Toc95152548"/>
      <w:bookmarkStart w:id="129" w:name="_Toc95832465"/>
      <w:r>
        <w:t>6.3.3</w:t>
      </w:r>
      <w:r>
        <w:tab/>
        <w:t>Data model</w:t>
      </w:r>
      <w:bookmarkEnd w:id="128"/>
      <w:bookmarkEnd w:id="129"/>
    </w:p>
    <w:p w14:paraId="54D87104" w14:textId="77777777" w:rsidR="001E4A13" w:rsidRPr="001E4A13" w:rsidRDefault="006C3A49" w:rsidP="001E4A13">
      <w:pPr>
        <w:pStyle w:val="Heading3"/>
      </w:pPr>
      <w:bookmarkStart w:id="130" w:name="_Toc95152549"/>
      <w:bookmarkStart w:id="131" w:name="_Toc95832466"/>
      <w:r>
        <w:t>6.3.4</w:t>
      </w:r>
      <w:r>
        <w:tab/>
        <w:t>Mediation by NEF</w:t>
      </w:r>
      <w:bookmarkEnd w:id="130"/>
      <w:bookmarkEnd w:id="131"/>
    </w:p>
    <w:p w14:paraId="3631AAA4" w14:textId="51F51619" w:rsidR="00D30FB9" w:rsidRDefault="00D30FB9" w:rsidP="00D30FB9">
      <w:pPr>
        <w:pStyle w:val="Heading1"/>
      </w:pPr>
      <w:bookmarkStart w:id="132" w:name="_Toc95152550"/>
      <w:bookmarkStart w:id="133" w:name="_Toc95832467"/>
      <w:r>
        <w:t>7</w:t>
      </w:r>
      <w:r>
        <w:tab/>
      </w:r>
      <w:proofErr w:type="spellStart"/>
      <w:r>
        <w:t>Ndcaf_</w:t>
      </w:r>
      <w:r w:rsidR="00B83334">
        <w:t>Data</w:t>
      </w:r>
      <w:r>
        <w:t>Reporting</w:t>
      </w:r>
      <w:proofErr w:type="spellEnd"/>
      <w:r>
        <w:t xml:space="preserve"> service</w:t>
      </w:r>
      <w:bookmarkEnd w:id="132"/>
      <w:bookmarkEnd w:id="133"/>
    </w:p>
    <w:p w14:paraId="08A9B738" w14:textId="6ECF1B02" w:rsidR="00D30FB9" w:rsidRDefault="00D30FB9" w:rsidP="00D964EA">
      <w:pPr>
        <w:pStyle w:val="Heading2"/>
      </w:pPr>
      <w:bookmarkStart w:id="134" w:name="_Toc95152551"/>
      <w:bookmarkStart w:id="135" w:name="_Toc95832468"/>
      <w:r>
        <w:t>7.1</w:t>
      </w:r>
      <w:r>
        <w:tab/>
        <w:t>General</w:t>
      </w:r>
      <w:bookmarkEnd w:id="134"/>
      <w:bookmarkEnd w:id="135"/>
    </w:p>
    <w:p w14:paraId="1A4C1650" w14:textId="7ECE04BD" w:rsidR="00D30FB9" w:rsidRPr="00D30FB9" w:rsidRDefault="00D30FB9" w:rsidP="00D30FB9">
      <w:r>
        <w:t>This clause specifies the API</w:t>
      </w:r>
      <w:r w:rsidR="00C2535B">
        <w:t>s</w:t>
      </w:r>
      <w:r>
        <w:t xml:space="preserve"> used by clients of the Data Collection AF to obtain a data collection and reporting configuration from</w:t>
      </w:r>
      <w:r w:rsidR="00651264">
        <w:t>.</w:t>
      </w:r>
      <w:r>
        <w:t xml:space="preserve"> 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pPr>
      <w:bookmarkStart w:id="136" w:name="_Toc95152552"/>
      <w:bookmarkStart w:id="137" w:name="_Toc95832469"/>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136"/>
      <w:bookmarkEnd w:id="137"/>
    </w:p>
    <w:p w14:paraId="65496DB9" w14:textId="4B758BF4" w:rsidR="007D6D45" w:rsidRPr="007D6D45" w:rsidRDefault="00D30FB9" w:rsidP="007D6D45">
      <w:pPr>
        <w:pStyle w:val="Heading3"/>
      </w:pPr>
      <w:bookmarkStart w:id="138" w:name="_Toc95152553"/>
      <w:bookmarkStart w:id="139" w:name="_Toc95832470"/>
      <w:r>
        <w:t>7</w:t>
      </w:r>
      <w:r w:rsidR="007D6D45">
        <w:t>.2.1</w:t>
      </w:r>
      <w:r w:rsidR="007D6D45">
        <w:tab/>
        <w:t>Overview</w:t>
      </w:r>
      <w:bookmarkEnd w:id="138"/>
      <w:bookmarkEnd w:id="139"/>
    </w:p>
    <w:p w14:paraId="1F458D32" w14:textId="5B890D55" w:rsidR="00D964EA" w:rsidRDefault="00ED0EE9" w:rsidP="00D964EA">
      <w:r>
        <w:t xml:space="preserve">This clause specifies the </w:t>
      </w:r>
      <w:r w:rsidR="007E784D">
        <w:t>configuration</w:t>
      </w:r>
      <w:r w:rsidR="00F638ED">
        <w:t xml:space="preserve"> API used by </w:t>
      </w:r>
      <w:r w:rsidR="00D65F11">
        <w:t>data collection clients</w:t>
      </w:r>
      <w:r w:rsidR="00D30FB9">
        <w:t xml:space="preserve"> </w:t>
      </w:r>
      <w:r w:rsidR="007E784D">
        <w:t xml:space="preserve">to obtain </w:t>
      </w:r>
      <w:r w:rsidR="003C7A22">
        <w:t xml:space="preserve">their </w:t>
      </w:r>
      <w:r w:rsidR="006C03FA">
        <w:t xml:space="preserve">data collection and reporting </w:t>
      </w:r>
      <w:r w:rsidR="006C03FA" w:rsidRPr="00C44458">
        <w:t>configuration</w:t>
      </w:r>
      <w:r w:rsidR="00941553">
        <w:t>s</w:t>
      </w:r>
      <w:r w:rsidR="006C03FA" w:rsidRPr="00C44458">
        <w:t xml:space="preserve"> from the Data Collection</w:t>
      </w:r>
      <w:r w:rsidR="00F60F0B">
        <w:t xml:space="preserve"> AF.</w:t>
      </w:r>
    </w:p>
    <w:p w14:paraId="224700F2" w14:textId="33D1527E" w:rsidR="007D6D45" w:rsidRDefault="00D30FB9" w:rsidP="007D6D45">
      <w:pPr>
        <w:pStyle w:val="Heading3"/>
      </w:pPr>
      <w:bookmarkStart w:id="140" w:name="_Toc95152554"/>
      <w:bookmarkStart w:id="141" w:name="_Toc95832471"/>
      <w:r>
        <w:t>7</w:t>
      </w:r>
      <w:r w:rsidR="007D6D45">
        <w:t>.2.2</w:t>
      </w:r>
      <w:r w:rsidR="007D6D45">
        <w:tab/>
        <w:t>Resource</w:t>
      </w:r>
      <w:r w:rsidR="00520FFC">
        <w:t>s</w:t>
      </w:r>
      <w:bookmarkEnd w:id="140"/>
      <w:bookmarkEnd w:id="141"/>
    </w:p>
    <w:p w14:paraId="076BB436" w14:textId="5D954ADC" w:rsidR="00EA42AE" w:rsidRDefault="00EA42AE" w:rsidP="00EA42AE">
      <w:pPr>
        <w:pStyle w:val="Heading4"/>
      </w:pPr>
      <w:bookmarkStart w:id="142" w:name="_Toc28012793"/>
      <w:bookmarkStart w:id="143" w:name="_Toc34266263"/>
      <w:bookmarkStart w:id="144" w:name="_Toc36102434"/>
      <w:bookmarkStart w:id="145" w:name="_Toc43563476"/>
      <w:bookmarkStart w:id="146" w:name="_Toc45134019"/>
      <w:bookmarkStart w:id="147" w:name="_Toc50031949"/>
      <w:bookmarkStart w:id="148" w:name="_Toc51762869"/>
      <w:bookmarkStart w:id="149" w:name="_Toc56640936"/>
      <w:bookmarkStart w:id="150" w:name="_Toc59017904"/>
      <w:bookmarkStart w:id="151" w:name="_Toc66231772"/>
      <w:bookmarkStart w:id="152" w:name="_Toc68168933"/>
      <w:bookmarkStart w:id="153" w:name="_Toc95152555"/>
      <w:bookmarkStart w:id="154" w:name="_Toc95832472"/>
      <w:r>
        <w:t>7.2.2.1</w:t>
      </w:r>
      <w:r>
        <w:tab/>
        <w:t>Resource Structure</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507D97D2" w14:textId="0EB75AE2" w:rsidR="00B40521" w:rsidRPr="00B40521" w:rsidRDefault="0064589D" w:rsidP="00C22CAB">
      <w:r>
        <w:t xml:space="preserve">Figure 7.2.2.1-1 depicts the URL path model for the Data Reporting Sessions resource collection and the Data Reporting Session resources of the </w:t>
      </w:r>
      <w:proofErr w:type="spellStart"/>
      <w:r w:rsidRPr="00C22CAB">
        <w:rPr>
          <w:rFonts w:ascii="Arial" w:hAnsi="Arial" w:cs="Arial"/>
          <w:i/>
          <w:iCs/>
          <w:sz w:val="18"/>
          <w:szCs w:val="18"/>
        </w:rPr>
        <w:t>Ndcaf_DataReporting</w:t>
      </w:r>
      <w:proofErr w:type="spellEnd"/>
      <w:r>
        <w:t xml:space="preserve"> service.</w:t>
      </w:r>
    </w:p>
    <w:p w14:paraId="49ED29C6" w14:textId="0D6F64DE" w:rsidR="00EA42AE" w:rsidRDefault="00EA42AE" w:rsidP="00607B5F">
      <w:pPr>
        <w:keepNext/>
        <w:spacing w:after="0"/>
      </w:pPr>
      <w:r>
        <w:rPr>
          <w:noProof/>
        </w:rPr>
        <mc:AlternateContent>
          <mc:Choice Requires="wpg">
            <w:drawing>
              <wp:anchor distT="0" distB="0" distL="114300" distR="114300" simplePos="0" relativeHeight="251657728" behindDoc="0" locked="0" layoutInCell="1" allowOverlap="1" wp14:anchorId="7E0886FC" wp14:editId="282F6FF4">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5B005DF8" w14:textId="77777777" w:rsidR="00EA42AE" w:rsidRPr="009432AB" w:rsidRDefault="00EA42AE" w:rsidP="00EA42AE">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0886FC" id="Group 8" o:spid="_x0000_s1026" style="position:absolute;margin-left:0;margin-top:.35pt;width:351.8pt;height:87.3pt;z-index:251657728;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5B005DF8" w14:textId="77777777" w:rsidR="00EA42AE" w:rsidRPr="009432AB" w:rsidRDefault="00EA42AE" w:rsidP="00EA42AE">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p>
    <w:p w14:paraId="1F2D586A" w14:textId="7ADC0C08" w:rsidR="00584CA2" w:rsidRPr="00586B6B" w:rsidRDefault="00584CA2" w:rsidP="007D28B5">
      <w:pPr>
        <w:pStyle w:val="TF"/>
        <w:spacing w:after="180"/>
      </w:pPr>
      <w:r w:rsidRPr="00586B6B">
        <w:t>Figure </w:t>
      </w:r>
      <w:r>
        <w:t>7.2.2.1</w:t>
      </w:r>
      <w:r w:rsidRPr="00586B6B">
        <w:noBreakHyphen/>
        <w:t xml:space="preserve">1: </w:t>
      </w:r>
      <w:r w:rsidR="00CC0D57">
        <w:t xml:space="preserve">URL path model </w:t>
      </w:r>
      <w:r w:rsidR="0011474F">
        <w:t>of</w:t>
      </w:r>
      <w:r w:rsidR="00CC0D57">
        <w:t xml:space="preserve"> Data Reporting Session</w:t>
      </w:r>
      <w:r w:rsidR="0011474F">
        <w:t xml:space="preserve"> related resources</w:t>
      </w:r>
    </w:p>
    <w:p w14:paraId="0F8BDB10" w14:textId="20740CDC" w:rsidR="0056280C" w:rsidRDefault="0056280C" w:rsidP="00DA4A27">
      <w:pPr>
        <w:keepNext/>
      </w:pPr>
      <w:r>
        <w:lastRenderedPageBreak/>
        <w:t>Table 7.2.2.1</w:t>
      </w:r>
      <w:r w:rsidR="00BA38E8">
        <w:t>-1 provides an overview of the resources and applicable HTTP methods.</w:t>
      </w:r>
    </w:p>
    <w:p w14:paraId="2A686693" w14:textId="10AC162E" w:rsidR="00EA42AE" w:rsidRDefault="00D04A2A" w:rsidP="00EA42AE">
      <w:pPr>
        <w:pStyle w:val="TH"/>
      </w:pPr>
      <w:r>
        <w:t>Table</w:t>
      </w:r>
      <w:r w:rsidR="00EA42AE">
        <w:t> 7.2.2.1-1: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9"/>
        <w:gridCol w:w="1818"/>
        <w:gridCol w:w="957"/>
        <w:gridCol w:w="2202"/>
      </w:tblGrid>
      <w:tr w:rsidR="00EA42AE" w:rsidRPr="00A95253" w14:paraId="060A2C21" w14:textId="77777777" w:rsidTr="00813B38">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233E07C" w14:textId="77777777" w:rsidR="00EA42AE" w:rsidRPr="00A95253" w:rsidRDefault="00EA42AE" w:rsidP="00813B38">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1B37A8AD" w14:textId="77777777" w:rsidR="00EA42AE" w:rsidRPr="00A95253" w:rsidDel="00FB62EB" w:rsidRDefault="00EA42AE" w:rsidP="00813B38">
            <w:pPr>
              <w:pStyle w:val="TAH"/>
            </w:pPr>
            <w:r w:rsidRPr="00A95253">
              <w:t>Operation name</w:t>
            </w:r>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EAE18" w14:textId="77777777" w:rsidR="00EA42AE" w:rsidRPr="00A95253" w:rsidRDefault="00EA42AE" w:rsidP="00813B38">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9B6E0" w14:textId="77777777" w:rsidR="00EA42AE" w:rsidRPr="00A95253" w:rsidRDefault="00EA42AE" w:rsidP="00813B38">
            <w:pPr>
              <w:pStyle w:val="TAH"/>
            </w:pPr>
            <w:r w:rsidRPr="00A95253">
              <w:t xml:space="preserve">Resource </w:t>
            </w:r>
            <w:r>
              <w:t>path suffix</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94EEC" w14:textId="77777777" w:rsidR="00EA42AE" w:rsidRPr="00A95253" w:rsidRDefault="00EA42AE" w:rsidP="00813B38">
            <w:pPr>
              <w:pStyle w:val="TAH"/>
            </w:pPr>
            <w:r w:rsidRPr="00A95253">
              <w:t>HTTP method</w:t>
            </w:r>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57945" w14:textId="77777777" w:rsidR="00EA42AE" w:rsidRPr="00A95253" w:rsidRDefault="00EA42AE" w:rsidP="00813B38">
            <w:pPr>
              <w:pStyle w:val="TAH"/>
            </w:pPr>
            <w:r w:rsidRPr="00A95253">
              <w:t>Description</w:t>
            </w:r>
          </w:p>
        </w:tc>
      </w:tr>
      <w:tr w:rsidR="00EA42AE" w14:paraId="62B6725D" w14:textId="77777777" w:rsidTr="00813B38">
        <w:trPr>
          <w:jc w:val="center"/>
        </w:trPr>
        <w:tc>
          <w:tcPr>
            <w:tcW w:w="970" w:type="pct"/>
            <w:vMerge w:val="restart"/>
            <w:tcBorders>
              <w:top w:val="single" w:sz="4" w:space="0" w:color="auto"/>
              <w:left w:val="single" w:sz="4" w:space="0" w:color="auto"/>
              <w:right w:val="single" w:sz="4" w:space="0" w:color="auto"/>
            </w:tcBorders>
          </w:tcPr>
          <w:p w14:paraId="4F4B9C5E" w14:textId="77777777" w:rsidR="00EA42AE" w:rsidRPr="00046375" w:rsidRDefault="00EA42AE" w:rsidP="00813B38">
            <w:pPr>
              <w:pStyle w:val="TAL"/>
              <w:rPr>
                <w:rStyle w:val="Code"/>
              </w:rPr>
            </w:pPr>
            <w:proofErr w:type="spellStart"/>
            <w:r w:rsidRPr="00046375">
              <w:rPr>
                <w:rStyle w:val="Code"/>
              </w:rPr>
              <w:t>Ndcaf_DataReporting</w:t>
            </w:r>
            <w:proofErr w:type="spellEnd"/>
          </w:p>
        </w:tc>
        <w:tc>
          <w:tcPr>
            <w:tcW w:w="751" w:type="pct"/>
            <w:tcBorders>
              <w:top w:val="single" w:sz="4" w:space="0" w:color="auto"/>
              <w:left w:val="single" w:sz="4" w:space="0" w:color="auto"/>
              <w:bottom w:val="single" w:sz="4" w:space="0" w:color="auto"/>
              <w:right w:val="single" w:sz="4" w:space="0" w:color="auto"/>
            </w:tcBorders>
          </w:tcPr>
          <w:p w14:paraId="22BAACB3" w14:textId="77777777" w:rsidR="00EA42AE" w:rsidDel="00FB62EB" w:rsidRDefault="00EA42AE" w:rsidP="00813B38">
            <w:pPr>
              <w:pStyle w:val="TAL"/>
            </w:pPr>
            <w:proofErr w:type="spellStart"/>
            <w:r w:rsidRPr="00046375">
              <w:rPr>
                <w:rStyle w:val="Code"/>
              </w:rPr>
              <w:t>CreateSession</w:t>
            </w:r>
            <w:proofErr w:type="spellEnd"/>
          </w:p>
        </w:tc>
        <w:tc>
          <w:tcPr>
            <w:tcW w:w="695" w:type="pct"/>
            <w:tcBorders>
              <w:top w:val="single" w:sz="4" w:space="0" w:color="auto"/>
              <w:left w:val="single" w:sz="4" w:space="0" w:color="auto"/>
              <w:bottom w:val="single" w:sz="4" w:space="0" w:color="auto"/>
              <w:right w:val="single" w:sz="4" w:space="0" w:color="auto"/>
            </w:tcBorders>
            <w:hideMark/>
          </w:tcPr>
          <w:p w14:paraId="6E800DBD" w14:textId="77777777" w:rsidR="00EA42AE" w:rsidRDefault="00EA42AE" w:rsidP="00813B38">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419C0D23" w14:textId="77777777" w:rsidR="00EA42AE" w:rsidRDefault="00EA42AE" w:rsidP="00813B38">
            <w:pPr>
              <w:pStyle w:val="TAL"/>
            </w:pPr>
            <w:r>
              <w:t>/sessions</w:t>
            </w:r>
          </w:p>
        </w:tc>
        <w:tc>
          <w:tcPr>
            <w:tcW w:w="497" w:type="pct"/>
            <w:tcBorders>
              <w:top w:val="single" w:sz="4" w:space="0" w:color="auto"/>
              <w:left w:val="single" w:sz="4" w:space="0" w:color="auto"/>
              <w:bottom w:val="single" w:sz="4" w:space="0" w:color="auto"/>
              <w:right w:val="single" w:sz="4" w:space="0" w:color="auto"/>
            </w:tcBorders>
            <w:hideMark/>
          </w:tcPr>
          <w:p w14:paraId="1AB0CCC3" w14:textId="77777777" w:rsidR="00EA42AE" w:rsidRPr="00797358" w:rsidRDefault="00EA42AE" w:rsidP="00813B38">
            <w:pPr>
              <w:pStyle w:val="TAL"/>
              <w:rPr>
                <w:rStyle w:val="HTTPMethod"/>
              </w:rPr>
            </w:pPr>
            <w:r w:rsidRPr="00797358">
              <w:rPr>
                <w:rStyle w:val="HTTPMethod"/>
              </w:rPr>
              <w:t>POST</w:t>
            </w:r>
          </w:p>
        </w:tc>
        <w:tc>
          <w:tcPr>
            <w:tcW w:w="1143" w:type="pct"/>
            <w:tcBorders>
              <w:top w:val="single" w:sz="4" w:space="0" w:color="auto"/>
              <w:left w:val="single" w:sz="4" w:space="0" w:color="auto"/>
              <w:bottom w:val="single" w:sz="4" w:space="0" w:color="auto"/>
              <w:right w:val="single" w:sz="4" w:space="0" w:color="auto"/>
            </w:tcBorders>
            <w:hideMark/>
          </w:tcPr>
          <w:p w14:paraId="0BAC0E8A" w14:textId="77777777" w:rsidR="00EA42AE" w:rsidRDefault="00EA42AE" w:rsidP="00813B38">
            <w:pPr>
              <w:pStyle w:val="TAL"/>
            </w:pPr>
            <w:r>
              <w:t>Data collection client establishes a UE data reporting session with the Data Collection AF, providing information about what UE data it can report, and is provided with a configuration in response.</w:t>
            </w:r>
          </w:p>
        </w:tc>
      </w:tr>
      <w:tr w:rsidR="00EA42AE" w14:paraId="0587D897" w14:textId="77777777" w:rsidTr="00813B38">
        <w:trPr>
          <w:trHeight w:val="631"/>
          <w:jc w:val="center"/>
        </w:trPr>
        <w:tc>
          <w:tcPr>
            <w:tcW w:w="970" w:type="pct"/>
            <w:vMerge/>
            <w:tcBorders>
              <w:left w:val="single" w:sz="4" w:space="0" w:color="auto"/>
              <w:right w:val="single" w:sz="4" w:space="0" w:color="auto"/>
            </w:tcBorders>
          </w:tcPr>
          <w:p w14:paraId="0C4E3666" w14:textId="77777777" w:rsidR="00EA42AE" w:rsidRPr="00046375" w:rsidRDefault="00EA42AE" w:rsidP="00813B38">
            <w:pPr>
              <w:pStyle w:val="TAL"/>
              <w:rPr>
                <w:rStyle w:val="Code"/>
              </w:rPr>
            </w:pPr>
          </w:p>
        </w:tc>
        <w:tc>
          <w:tcPr>
            <w:tcW w:w="751" w:type="pct"/>
            <w:tcBorders>
              <w:top w:val="single" w:sz="4" w:space="0" w:color="auto"/>
              <w:left w:val="single" w:sz="4" w:space="0" w:color="auto"/>
              <w:right w:val="single" w:sz="4" w:space="0" w:color="auto"/>
            </w:tcBorders>
          </w:tcPr>
          <w:p w14:paraId="2F89AE03" w14:textId="77777777" w:rsidR="00EA42AE" w:rsidDel="00AB5317" w:rsidRDefault="00EA42AE" w:rsidP="00813B38">
            <w:pPr>
              <w:pStyle w:val="TAL"/>
            </w:pPr>
            <w:proofErr w:type="spellStart"/>
            <w:r>
              <w:rPr>
                <w:rStyle w:val="Code"/>
              </w:rPr>
              <w:t>Retrieve</w:t>
            </w:r>
            <w:r w:rsidRPr="00046375">
              <w:rPr>
                <w:rStyle w:val="Code"/>
              </w:rPr>
              <w:t>Session</w:t>
            </w:r>
            <w:proofErr w:type="spellEnd"/>
          </w:p>
        </w:tc>
        <w:tc>
          <w:tcPr>
            <w:tcW w:w="695" w:type="pct"/>
            <w:vMerge w:val="restart"/>
            <w:tcBorders>
              <w:top w:val="single" w:sz="4" w:space="0" w:color="auto"/>
              <w:left w:val="single" w:sz="4" w:space="0" w:color="auto"/>
              <w:right w:val="single" w:sz="4" w:space="0" w:color="auto"/>
            </w:tcBorders>
          </w:tcPr>
          <w:p w14:paraId="4FE58374" w14:textId="77777777" w:rsidR="00EA42AE" w:rsidRDefault="00EA42AE" w:rsidP="00813B38">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32F0D53B" w14:textId="77777777" w:rsidR="00EA42AE" w:rsidRDefault="00EA42AE" w:rsidP="00813B38">
            <w:pPr>
              <w:pStyle w:val="TAL"/>
            </w:pPr>
            <w:r>
              <w:t>/sessions/{</w:t>
            </w:r>
            <w:proofErr w:type="spellStart"/>
            <w:r>
              <w:t>sessionId</w:t>
            </w:r>
            <w:proofErr w:type="spellEnd"/>
            <w:r>
              <w:t>}</w:t>
            </w:r>
          </w:p>
        </w:tc>
        <w:tc>
          <w:tcPr>
            <w:tcW w:w="497" w:type="pct"/>
            <w:tcBorders>
              <w:top w:val="single" w:sz="4" w:space="0" w:color="auto"/>
              <w:left w:val="single" w:sz="4" w:space="0" w:color="auto"/>
              <w:right w:val="single" w:sz="4" w:space="0" w:color="auto"/>
            </w:tcBorders>
          </w:tcPr>
          <w:p w14:paraId="5C30F4F9" w14:textId="77777777" w:rsidR="00EA42AE" w:rsidRPr="00797358" w:rsidRDefault="00EA42AE" w:rsidP="00813B38">
            <w:pPr>
              <w:pStyle w:val="TAL"/>
              <w:rPr>
                <w:rStyle w:val="HTTPMethod"/>
              </w:rPr>
            </w:pPr>
            <w:r w:rsidRPr="00797358">
              <w:rPr>
                <w:rStyle w:val="HTTPMethod"/>
              </w:rPr>
              <w:t>GET</w:t>
            </w:r>
          </w:p>
        </w:tc>
        <w:tc>
          <w:tcPr>
            <w:tcW w:w="1143" w:type="pct"/>
            <w:tcBorders>
              <w:top w:val="single" w:sz="4" w:space="0" w:color="auto"/>
              <w:left w:val="single" w:sz="4" w:space="0" w:color="auto"/>
              <w:right w:val="single" w:sz="4" w:space="0" w:color="auto"/>
            </w:tcBorders>
          </w:tcPr>
          <w:p w14:paraId="5D32EBAB" w14:textId="77777777" w:rsidR="00EA42AE" w:rsidRDefault="00EA42AE" w:rsidP="00813B38">
            <w:pPr>
              <w:pStyle w:val="TAL"/>
            </w:pPr>
            <w:proofErr w:type="spellStart"/>
            <w:r>
              <w:t>Retreives</w:t>
            </w:r>
            <w:proofErr w:type="spellEnd"/>
            <w:r>
              <w:t xml:space="preserve"> a Data Reporting Session resource from the Data Collection AF.</w:t>
            </w:r>
          </w:p>
        </w:tc>
      </w:tr>
      <w:tr w:rsidR="00EA42AE" w14:paraId="2706D32D" w14:textId="77777777" w:rsidTr="00813B38">
        <w:trPr>
          <w:jc w:val="center"/>
        </w:trPr>
        <w:tc>
          <w:tcPr>
            <w:tcW w:w="970" w:type="pct"/>
            <w:vMerge/>
            <w:tcBorders>
              <w:left w:val="single" w:sz="4" w:space="0" w:color="auto"/>
              <w:right w:val="single" w:sz="4" w:space="0" w:color="auto"/>
            </w:tcBorders>
          </w:tcPr>
          <w:p w14:paraId="478CC7AF" w14:textId="77777777" w:rsidR="00EA42AE" w:rsidRPr="00046375" w:rsidRDefault="00EA42AE" w:rsidP="00813B38">
            <w:pPr>
              <w:pStyle w:val="TAL"/>
              <w:rPr>
                <w:rStyle w:val="Code"/>
              </w:rPr>
            </w:pPr>
          </w:p>
        </w:tc>
        <w:tc>
          <w:tcPr>
            <w:tcW w:w="751" w:type="pct"/>
            <w:tcBorders>
              <w:left w:val="single" w:sz="4" w:space="0" w:color="auto"/>
              <w:right w:val="single" w:sz="4" w:space="0" w:color="auto"/>
            </w:tcBorders>
          </w:tcPr>
          <w:p w14:paraId="7ED57291" w14:textId="77777777" w:rsidR="00EA42AE" w:rsidRPr="00046375" w:rsidRDefault="00EA42AE" w:rsidP="00813B38">
            <w:pPr>
              <w:pStyle w:val="TAL"/>
              <w:rPr>
                <w:rStyle w:val="Code"/>
              </w:rPr>
            </w:pPr>
            <w:proofErr w:type="spellStart"/>
            <w:r>
              <w:rPr>
                <w:rStyle w:val="Code"/>
              </w:rPr>
              <w:t>Update</w:t>
            </w:r>
            <w:r w:rsidRPr="00046375">
              <w:rPr>
                <w:rStyle w:val="Code"/>
              </w:rPr>
              <w:t>Session</w:t>
            </w:r>
            <w:proofErr w:type="spellEnd"/>
          </w:p>
        </w:tc>
        <w:tc>
          <w:tcPr>
            <w:tcW w:w="497" w:type="pct"/>
            <w:vMerge/>
            <w:tcBorders>
              <w:left w:val="single" w:sz="4" w:space="0" w:color="auto"/>
              <w:right w:val="single" w:sz="4" w:space="0" w:color="auto"/>
            </w:tcBorders>
          </w:tcPr>
          <w:p w14:paraId="5D991764" w14:textId="77777777" w:rsidR="00EA42AE" w:rsidRDefault="00EA42AE" w:rsidP="00813B38">
            <w:pPr>
              <w:pStyle w:val="TAL"/>
            </w:pPr>
          </w:p>
        </w:tc>
        <w:tc>
          <w:tcPr>
            <w:tcW w:w="944" w:type="pct"/>
            <w:vMerge/>
            <w:tcBorders>
              <w:left w:val="single" w:sz="4" w:space="0" w:color="auto"/>
              <w:right w:val="single" w:sz="4" w:space="0" w:color="auto"/>
            </w:tcBorders>
          </w:tcPr>
          <w:p w14:paraId="552334C3" w14:textId="77777777" w:rsidR="00EA42AE" w:rsidRDefault="00EA42AE" w:rsidP="00813B38">
            <w:pPr>
              <w:pStyle w:val="TAL"/>
            </w:pPr>
          </w:p>
        </w:tc>
        <w:tc>
          <w:tcPr>
            <w:tcW w:w="497" w:type="pct"/>
            <w:tcBorders>
              <w:top w:val="single" w:sz="4" w:space="0" w:color="auto"/>
              <w:left w:val="single" w:sz="4" w:space="0" w:color="auto"/>
              <w:bottom w:val="single" w:sz="4" w:space="0" w:color="auto"/>
              <w:right w:val="single" w:sz="4" w:space="0" w:color="auto"/>
            </w:tcBorders>
          </w:tcPr>
          <w:p w14:paraId="42AC0A16" w14:textId="77777777" w:rsidR="00EA42AE" w:rsidRPr="00797358" w:rsidRDefault="00EA42AE" w:rsidP="00813B38">
            <w:pPr>
              <w:pStyle w:val="TAL"/>
              <w:rPr>
                <w:rStyle w:val="HTTPMethod"/>
              </w:rPr>
            </w:pPr>
            <w:r w:rsidRPr="00797358">
              <w:rPr>
                <w:rStyle w:val="HTTPMethod"/>
              </w:rPr>
              <w:t>PUT</w:t>
            </w:r>
          </w:p>
        </w:tc>
        <w:tc>
          <w:tcPr>
            <w:tcW w:w="1341" w:type="pct"/>
            <w:tcBorders>
              <w:top w:val="single" w:sz="4" w:space="0" w:color="auto"/>
              <w:left w:val="single" w:sz="4" w:space="0" w:color="auto"/>
              <w:bottom w:val="single" w:sz="4" w:space="0" w:color="auto"/>
              <w:right w:val="single" w:sz="4" w:space="0" w:color="auto"/>
            </w:tcBorders>
          </w:tcPr>
          <w:p w14:paraId="5D0BC163" w14:textId="77777777" w:rsidR="00EA42AE" w:rsidRDefault="00EA42AE" w:rsidP="00813B38">
            <w:pPr>
              <w:pStyle w:val="TAL"/>
            </w:pPr>
            <w:r>
              <w:t>Modifies an existing Data Reporting Session resource .</w:t>
            </w:r>
          </w:p>
        </w:tc>
      </w:tr>
      <w:tr w:rsidR="00EA42AE" w14:paraId="6979B0DC" w14:textId="77777777" w:rsidTr="00813B38">
        <w:trPr>
          <w:jc w:val="center"/>
        </w:trPr>
        <w:tc>
          <w:tcPr>
            <w:tcW w:w="970" w:type="pct"/>
            <w:vMerge/>
            <w:tcBorders>
              <w:left w:val="single" w:sz="4" w:space="0" w:color="auto"/>
              <w:bottom w:val="single" w:sz="4" w:space="0" w:color="auto"/>
              <w:right w:val="single" w:sz="4" w:space="0" w:color="auto"/>
            </w:tcBorders>
          </w:tcPr>
          <w:p w14:paraId="4BE02184" w14:textId="77777777" w:rsidR="00EA42AE" w:rsidRPr="00046375" w:rsidRDefault="00EA42AE" w:rsidP="00813B38">
            <w:pPr>
              <w:pStyle w:val="TAL"/>
              <w:rPr>
                <w:rStyle w:val="Code"/>
              </w:rPr>
            </w:pPr>
          </w:p>
        </w:tc>
        <w:tc>
          <w:tcPr>
            <w:tcW w:w="751" w:type="pct"/>
            <w:tcBorders>
              <w:left w:val="single" w:sz="4" w:space="0" w:color="auto"/>
              <w:bottom w:val="single" w:sz="4" w:space="0" w:color="auto"/>
              <w:right w:val="single" w:sz="4" w:space="0" w:color="auto"/>
            </w:tcBorders>
          </w:tcPr>
          <w:p w14:paraId="70729952" w14:textId="77777777" w:rsidR="00EA42AE" w:rsidRPr="00046375" w:rsidRDefault="00EA42AE" w:rsidP="00813B38">
            <w:pPr>
              <w:pStyle w:val="TAL"/>
              <w:rPr>
                <w:rStyle w:val="Code"/>
              </w:rPr>
            </w:pPr>
            <w:proofErr w:type="spellStart"/>
            <w:r>
              <w:rPr>
                <w:rStyle w:val="Code"/>
              </w:rPr>
              <w:t>Destroy</w:t>
            </w:r>
            <w:r w:rsidRPr="00046375">
              <w:rPr>
                <w:rStyle w:val="Code"/>
              </w:rPr>
              <w:t>Session</w:t>
            </w:r>
            <w:proofErr w:type="spellEnd"/>
          </w:p>
        </w:tc>
        <w:tc>
          <w:tcPr>
            <w:tcW w:w="695" w:type="pct"/>
            <w:vMerge/>
            <w:tcBorders>
              <w:left w:val="single" w:sz="4" w:space="0" w:color="auto"/>
              <w:bottom w:val="single" w:sz="4" w:space="0" w:color="auto"/>
              <w:right w:val="single" w:sz="4" w:space="0" w:color="auto"/>
            </w:tcBorders>
          </w:tcPr>
          <w:p w14:paraId="7770CCDB" w14:textId="77777777" w:rsidR="00EA42AE" w:rsidRDefault="00EA42AE" w:rsidP="00813B38">
            <w:pPr>
              <w:pStyle w:val="TAL"/>
            </w:pPr>
          </w:p>
        </w:tc>
        <w:tc>
          <w:tcPr>
            <w:tcW w:w="944" w:type="pct"/>
            <w:vMerge/>
            <w:tcBorders>
              <w:left w:val="single" w:sz="4" w:space="0" w:color="auto"/>
              <w:bottom w:val="single" w:sz="4" w:space="0" w:color="auto"/>
              <w:right w:val="single" w:sz="4" w:space="0" w:color="auto"/>
            </w:tcBorders>
          </w:tcPr>
          <w:p w14:paraId="3D6FE751" w14:textId="77777777" w:rsidR="00EA42AE" w:rsidRDefault="00EA42AE" w:rsidP="00813B38">
            <w:pPr>
              <w:pStyle w:val="TAL"/>
            </w:pPr>
          </w:p>
        </w:tc>
        <w:tc>
          <w:tcPr>
            <w:tcW w:w="497" w:type="pct"/>
            <w:tcBorders>
              <w:top w:val="single" w:sz="4" w:space="0" w:color="auto"/>
              <w:left w:val="single" w:sz="4" w:space="0" w:color="auto"/>
              <w:bottom w:val="single" w:sz="4" w:space="0" w:color="auto"/>
              <w:right w:val="single" w:sz="4" w:space="0" w:color="auto"/>
            </w:tcBorders>
          </w:tcPr>
          <w:p w14:paraId="0909EEB6" w14:textId="77777777" w:rsidR="00EA42AE" w:rsidRPr="00797358" w:rsidRDefault="00EA42AE" w:rsidP="00813B38">
            <w:pPr>
              <w:pStyle w:val="TAL"/>
              <w:rPr>
                <w:rStyle w:val="HTTPMethod"/>
              </w:rPr>
            </w:pPr>
            <w:r w:rsidRPr="00797358">
              <w:rPr>
                <w:rStyle w:val="HTTPMethod"/>
              </w:rPr>
              <w:t>DELETE</w:t>
            </w:r>
          </w:p>
        </w:tc>
        <w:tc>
          <w:tcPr>
            <w:tcW w:w="1143" w:type="pct"/>
            <w:tcBorders>
              <w:top w:val="single" w:sz="4" w:space="0" w:color="auto"/>
              <w:left w:val="single" w:sz="4" w:space="0" w:color="auto"/>
              <w:bottom w:val="single" w:sz="4" w:space="0" w:color="auto"/>
              <w:right w:val="single" w:sz="4" w:space="0" w:color="auto"/>
            </w:tcBorders>
          </w:tcPr>
          <w:p w14:paraId="5D177F40" w14:textId="77777777" w:rsidR="00EA42AE" w:rsidRDefault="00EA42AE" w:rsidP="00813B38">
            <w:pPr>
              <w:pStyle w:val="TAL"/>
            </w:pPr>
            <w:r>
              <w:t>Destroys a Data Reporting Session resource.</w:t>
            </w:r>
          </w:p>
        </w:tc>
      </w:tr>
    </w:tbl>
    <w:p w14:paraId="7C82D65D" w14:textId="77777777" w:rsidR="00EA42AE" w:rsidRDefault="00EA42AE" w:rsidP="00EA42AE">
      <w:pPr>
        <w:pStyle w:val="TAN"/>
        <w:keepNext w:val="0"/>
      </w:pPr>
    </w:p>
    <w:p w14:paraId="4266A3F2" w14:textId="6CD7C60E" w:rsidR="00EA42AE" w:rsidRDefault="00EA42AE" w:rsidP="00EA42AE">
      <w:pPr>
        <w:pStyle w:val="Heading4"/>
      </w:pPr>
      <w:bookmarkStart w:id="155" w:name="_Toc28012794"/>
      <w:bookmarkStart w:id="156" w:name="_Toc34266264"/>
      <w:bookmarkStart w:id="157" w:name="_Toc36102435"/>
      <w:bookmarkStart w:id="158" w:name="_Toc43563477"/>
      <w:bookmarkStart w:id="159" w:name="_Toc45134020"/>
      <w:bookmarkStart w:id="160" w:name="_Toc50031950"/>
      <w:bookmarkStart w:id="161" w:name="_Toc51762870"/>
      <w:bookmarkStart w:id="162" w:name="_Toc56640937"/>
      <w:bookmarkStart w:id="163" w:name="_Toc59017905"/>
      <w:bookmarkStart w:id="164" w:name="_Toc66231773"/>
      <w:bookmarkStart w:id="165" w:name="_Toc68168934"/>
      <w:bookmarkStart w:id="166" w:name="_Toc95152556"/>
      <w:bookmarkStart w:id="167" w:name="_Toc95832473"/>
      <w:r>
        <w:t>7.2.2.2</w:t>
      </w:r>
      <w:r>
        <w:tab/>
      </w:r>
      <w:bookmarkEnd w:id="155"/>
      <w:bookmarkEnd w:id="156"/>
      <w:bookmarkEnd w:id="157"/>
      <w:bookmarkEnd w:id="158"/>
      <w:bookmarkEnd w:id="159"/>
      <w:bookmarkEnd w:id="160"/>
      <w:bookmarkEnd w:id="161"/>
      <w:bookmarkEnd w:id="162"/>
      <w:bookmarkEnd w:id="163"/>
      <w:bookmarkEnd w:id="164"/>
      <w:bookmarkEnd w:id="165"/>
      <w:r>
        <w:t>Data Reporting Sessions resource collection</w:t>
      </w:r>
      <w:bookmarkEnd w:id="166"/>
      <w:bookmarkEnd w:id="167"/>
    </w:p>
    <w:p w14:paraId="76AC65FC" w14:textId="6D2BFED0" w:rsidR="00EA42AE" w:rsidRDefault="00EA42AE" w:rsidP="00EA42AE">
      <w:pPr>
        <w:pStyle w:val="Heading5"/>
      </w:pPr>
      <w:bookmarkStart w:id="168" w:name="_Toc28012795"/>
      <w:bookmarkStart w:id="169" w:name="_Toc34266265"/>
      <w:bookmarkStart w:id="170" w:name="_Toc36102436"/>
      <w:bookmarkStart w:id="171" w:name="_Toc43563478"/>
      <w:bookmarkStart w:id="172" w:name="_Toc45134021"/>
      <w:bookmarkStart w:id="173" w:name="_Toc50031951"/>
      <w:bookmarkStart w:id="174" w:name="_Toc51762871"/>
      <w:bookmarkStart w:id="175" w:name="_Toc56640938"/>
      <w:bookmarkStart w:id="176" w:name="_Toc59017906"/>
      <w:bookmarkStart w:id="177" w:name="_Toc66231774"/>
      <w:bookmarkStart w:id="178" w:name="_Toc68168935"/>
      <w:bookmarkStart w:id="179" w:name="_Toc95152557"/>
      <w:bookmarkStart w:id="180" w:name="_Toc95832474"/>
      <w:r>
        <w:t>7.2.2.2.1</w:t>
      </w:r>
      <w:r>
        <w:tab/>
        <w:t>Description</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4ED1640A" w14:textId="77777777" w:rsidR="00EA42AE" w:rsidRDefault="00EA42AE" w:rsidP="00EA42AE">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51F7B843" w14:textId="138206E3" w:rsidR="00EA42AE" w:rsidRDefault="00EA42AE" w:rsidP="00EA42AE">
      <w:pPr>
        <w:pStyle w:val="Heading5"/>
      </w:pPr>
      <w:bookmarkStart w:id="181" w:name="_Toc28012796"/>
      <w:bookmarkStart w:id="182" w:name="_Toc34266266"/>
      <w:bookmarkStart w:id="183" w:name="_Toc36102437"/>
      <w:bookmarkStart w:id="184" w:name="_Toc43563479"/>
      <w:bookmarkStart w:id="185" w:name="_Toc45134022"/>
      <w:bookmarkStart w:id="186" w:name="_Toc50031952"/>
      <w:bookmarkStart w:id="187" w:name="_Toc51762872"/>
      <w:bookmarkStart w:id="188" w:name="_Toc56640939"/>
      <w:bookmarkStart w:id="189" w:name="_Toc59017907"/>
      <w:bookmarkStart w:id="190" w:name="_Toc66231775"/>
      <w:bookmarkStart w:id="191" w:name="_Toc68168936"/>
      <w:bookmarkStart w:id="192" w:name="_Toc95152558"/>
      <w:bookmarkStart w:id="193" w:name="_Toc95832475"/>
      <w:r>
        <w:t>7.2.2.2.2</w:t>
      </w:r>
      <w:r>
        <w:tab/>
        <w:t>Resource definition</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2764BA02" w14:textId="77777777" w:rsidR="00EA42AE" w:rsidRDefault="00EA42AE" w:rsidP="00EA42AE">
      <w:pPr>
        <w:keepNext/>
      </w:pPr>
      <w:r>
        <w:t xml:space="preserve">Resource URL: </w:t>
      </w:r>
      <w:r>
        <w:rPr>
          <w:b/>
        </w:rPr>
        <w:t>{</w:t>
      </w:r>
      <w:proofErr w:type="spellStart"/>
      <w:r>
        <w:rPr>
          <w:b/>
        </w:rPr>
        <w:t>apiRoot</w:t>
      </w:r>
      <w:proofErr w:type="spellEnd"/>
      <w:r>
        <w:rPr>
          <w:b/>
        </w:rPr>
        <w:t>}/</w:t>
      </w:r>
      <w:proofErr w:type="spellStart"/>
      <w:r>
        <w:rPr>
          <w:b/>
        </w:rPr>
        <w:t>ndcaf_data</w:t>
      </w:r>
      <w:proofErr w:type="spellEnd"/>
      <w:r>
        <w:rPr>
          <w:b/>
        </w:rPr>
        <w:t>-reporting/v1/sessions</w:t>
      </w:r>
    </w:p>
    <w:p w14:paraId="5E40A622" w14:textId="0AD2AA10" w:rsidR="00EA42AE" w:rsidRDefault="00EA42AE" w:rsidP="00EA42AE">
      <w:pPr>
        <w:keepNext/>
        <w:rPr>
          <w:rFonts w:ascii="Arial" w:hAnsi="Arial" w:cs="Arial"/>
        </w:rPr>
      </w:pPr>
      <w:r>
        <w:t xml:space="preserve">This resource shall support the resource URL variables defined </w:t>
      </w:r>
      <w:r w:rsidR="00756E46">
        <w:t>in table</w:t>
      </w:r>
      <w:r>
        <w:t> 7.2.2.2.2-1</w:t>
      </w:r>
      <w:r>
        <w:rPr>
          <w:rFonts w:ascii="Arial" w:hAnsi="Arial" w:cs="Arial"/>
        </w:rPr>
        <w:t>.</w:t>
      </w:r>
    </w:p>
    <w:p w14:paraId="71324429" w14:textId="616790A8"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14:paraId="46616E4D"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77777777" w:rsidR="00EA42AE" w:rsidRDefault="00EA42AE"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77777777" w:rsidR="00EA42AE" w:rsidRDefault="00EA42AE"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77777777" w:rsidR="00EA42AE" w:rsidRDefault="00EA42AE" w:rsidP="00813B38">
            <w:pPr>
              <w:pStyle w:val="TAH"/>
            </w:pPr>
            <w:r>
              <w:t>Definition</w:t>
            </w:r>
          </w:p>
        </w:tc>
      </w:tr>
      <w:tr w:rsidR="00EA42AE" w14:paraId="58697D6B"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2D1485B" w14:textId="77777777" w:rsidR="00EA42AE" w:rsidRDefault="00EA42AE" w:rsidP="00813B38">
            <w:pPr>
              <w:pStyle w:val="TAL"/>
            </w:pPr>
            <w:proofErr w:type="spellStart"/>
            <w:r>
              <w:t>apiRoot</w:t>
            </w:r>
            <w:proofErr w:type="spellEnd"/>
          </w:p>
        </w:tc>
        <w:tc>
          <w:tcPr>
            <w:tcW w:w="636" w:type="pct"/>
            <w:tcBorders>
              <w:top w:val="single" w:sz="6" w:space="0" w:color="000000"/>
              <w:left w:val="single" w:sz="6" w:space="0" w:color="000000"/>
              <w:bottom w:val="single" w:sz="6" w:space="0" w:color="000000"/>
              <w:right w:val="single" w:sz="6" w:space="0" w:color="000000"/>
            </w:tcBorders>
          </w:tcPr>
          <w:p w14:paraId="51D1905E" w14:textId="77777777" w:rsidR="00EA42AE" w:rsidRPr="00797358" w:rsidRDefault="00EA42AE" w:rsidP="00813B38">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77777777" w:rsidR="00EA42AE" w:rsidRDefault="00EA42AE" w:rsidP="00813B38">
            <w:pPr>
              <w:pStyle w:val="TAL"/>
            </w:pPr>
            <w:r>
              <w:t>Fully-Qualified Doman Name of the Data Collection AF and path prefix.</w:t>
            </w:r>
          </w:p>
        </w:tc>
      </w:tr>
    </w:tbl>
    <w:p w14:paraId="61FD4C9C" w14:textId="77777777" w:rsidR="00EA42AE" w:rsidRDefault="00EA42AE" w:rsidP="00EA42AE">
      <w:pPr>
        <w:pStyle w:val="TAN"/>
        <w:keepNext w:val="0"/>
      </w:pPr>
    </w:p>
    <w:p w14:paraId="4D70D53D" w14:textId="69EFF1DF" w:rsidR="00EA42AE" w:rsidRDefault="00EA42AE" w:rsidP="00EA42AE">
      <w:pPr>
        <w:pStyle w:val="Heading5"/>
      </w:pPr>
      <w:bookmarkStart w:id="194" w:name="_Toc28012797"/>
      <w:bookmarkStart w:id="195" w:name="_Toc34266267"/>
      <w:bookmarkStart w:id="196" w:name="_Toc36102438"/>
      <w:bookmarkStart w:id="197" w:name="_Toc43563480"/>
      <w:bookmarkStart w:id="198" w:name="_Toc45134023"/>
      <w:bookmarkStart w:id="199" w:name="_Toc50031953"/>
      <w:bookmarkStart w:id="200" w:name="_Toc51762873"/>
      <w:bookmarkStart w:id="201" w:name="_Toc56640940"/>
      <w:bookmarkStart w:id="202" w:name="_Toc59017908"/>
      <w:bookmarkStart w:id="203" w:name="_Toc66231776"/>
      <w:bookmarkStart w:id="204" w:name="_Toc68168937"/>
      <w:bookmarkStart w:id="205" w:name="_Toc95152559"/>
      <w:bookmarkStart w:id="206" w:name="_Toc95832476"/>
      <w:r>
        <w:t>7.2.2.2.3</w:t>
      </w:r>
      <w:r>
        <w:tab/>
        <w:t>Resource Standard Methods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7CB15375" w14:textId="68E7D703" w:rsidR="00EA42AE" w:rsidRDefault="00EA42AE" w:rsidP="00EA42AE">
      <w:pPr>
        <w:pStyle w:val="Heading6"/>
      </w:pPr>
      <w:bookmarkStart w:id="207" w:name="_Toc28012798"/>
      <w:bookmarkStart w:id="208" w:name="_Toc34266268"/>
      <w:bookmarkStart w:id="209" w:name="_Toc36102439"/>
      <w:bookmarkStart w:id="210" w:name="_Toc43563481"/>
      <w:bookmarkStart w:id="211" w:name="_Toc45134024"/>
      <w:bookmarkStart w:id="212" w:name="_Toc50031954"/>
      <w:bookmarkStart w:id="213" w:name="_Toc51762874"/>
      <w:bookmarkStart w:id="214" w:name="_Toc56640941"/>
      <w:bookmarkStart w:id="215" w:name="_Toc59017909"/>
      <w:bookmarkStart w:id="216" w:name="_Toc66231777"/>
      <w:bookmarkStart w:id="217" w:name="_Toc68168938"/>
      <w:bookmarkStart w:id="218" w:name="_Toc95152560"/>
      <w:bookmarkStart w:id="219" w:name="_Toc95832477"/>
      <w:r>
        <w:t>7.2.2.2.3.1</w:t>
      </w:r>
      <w:r>
        <w:tab/>
      </w:r>
      <w:proofErr w:type="spellStart"/>
      <w:r w:rsidRPr="002D7A98">
        <w:t>Ndcaf_DataReporting</w:t>
      </w:r>
      <w:r>
        <w:t>_CreateSession</w:t>
      </w:r>
      <w:proofErr w:type="spellEnd"/>
      <w:r>
        <w:t xml:space="preserve"> operation using</w:t>
      </w:r>
      <w:r w:rsidRPr="002D7A98">
        <w:t xml:space="preserve"> </w:t>
      </w:r>
      <w:r>
        <w:t>POST</w:t>
      </w:r>
      <w:bookmarkEnd w:id="207"/>
      <w:bookmarkEnd w:id="208"/>
      <w:bookmarkEnd w:id="209"/>
      <w:bookmarkEnd w:id="210"/>
      <w:bookmarkEnd w:id="211"/>
      <w:bookmarkEnd w:id="212"/>
      <w:bookmarkEnd w:id="213"/>
      <w:bookmarkEnd w:id="214"/>
      <w:bookmarkEnd w:id="215"/>
      <w:bookmarkEnd w:id="216"/>
      <w:bookmarkEnd w:id="217"/>
      <w:r>
        <w:t xml:space="preserve"> method</w:t>
      </w:r>
      <w:bookmarkEnd w:id="218"/>
      <w:bookmarkEnd w:id="219"/>
    </w:p>
    <w:p w14:paraId="39DBA897" w14:textId="7B19EC3A" w:rsidR="00EA42AE" w:rsidRDefault="00EA42AE" w:rsidP="00DA4A27">
      <w:pPr>
        <w:keepNext/>
      </w:pPr>
      <w:r>
        <w:t xml:space="preserve">This method shall support the URL query parameters specified </w:t>
      </w:r>
      <w:r w:rsidR="00756E46">
        <w:t>in table</w:t>
      </w:r>
      <w:r>
        <w:t> 7.2.2.2.3.1-1.</w:t>
      </w:r>
    </w:p>
    <w:p w14:paraId="3ADF70B6" w14:textId="5ACF4CF6"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14:paraId="60DD468F"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77777777" w:rsidR="00EA42AE" w:rsidRDefault="00EA42AE"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77777777" w:rsidR="00EA42AE" w:rsidRDefault="00EA42AE"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77777777" w:rsidR="00EA42AE" w:rsidRDefault="00EA42AE"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77777777" w:rsidR="00EA42AE" w:rsidRDefault="00EA42AE"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7777777" w:rsidR="00EA42AE" w:rsidRDefault="00EA42AE" w:rsidP="00813B38">
            <w:pPr>
              <w:pStyle w:val="TAH"/>
            </w:pPr>
            <w:r>
              <w:t>Description</w:t>
            </w:r>
          </w:p>
        </w:tc>
      </w:tr>
      <w:tr w:rsidR="00EA42AE" w14:paraId="6630F32B"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E8B677" w14:textId="77777777" w:rsidR="00EA42AE" w:rsidRDefault="00EA42AE"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31ACB6E4" w14:textId="77777777" w:rsidR="00EA42AE" w:rsidRDefault="00EA42AE"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9F1237E" w14:textId="77777777" w:rsidR="00EA42AE" w:rsidRDefault="00EA42AE"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42EB6A5F" w14:textId="77777777" w:rsidR="00EA42AE" w:rsidRDefault="00EA42AE"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77777777" w:rsidR="00EA42AE" w:rsidRDefault="00EA42AE" w:rsidP="00813B38">
            <w:pPr>
              <w:pStyle w:val="TAL"/>
            </w:pPr>
          </w:p>
        </w:tc>
      </w:tr>
    </w:tbl>
    <w:p w14:paraId="7EEDAA5C" w14:textId="77777777" w:rsidR="00EA42AE" w:rsidRDefault="00EA42AE" w:rsidP="00EA42AE">
      <w:pPr>
        <w:pStyle w:val="TAN"/>
      </w:pPr>
    </w:p>
    <w:p w14:paraId="7EAD8148" w14:textId="50A860DA" w:rsidR="00EA42AE" w:rsidRDefault="00EA42AE" w:rsidP="00EA42AE">
      <w:r>
        <w:t xml:space="preserve">This method shall support the request data structures specified </w:t>
      </w:r>
      <w:r w:rsidR="00756E46">
        <w:t>in table</w:t>
      </w:r>
      <w:r>
        <w:t xml:space="preserve"> 7.2.2.2.3.1-2 and the response data structures and response codes specified </w:t>
      </w:r>
      <w:r w:rsidR="00756E46">
        <w:t>in table</w:t>
      </w:r>
      <w:r>
        <w:t> 7.2.2.2.3.1-4.</w:t>
      </w:r>
    </w:p>
    <w:p w14:paraId="61459CB8" w14:textId="3EB142FF" w:rsidR="00EA42AE" w:rsidRDefault="00D04A2A" w:rsidP="00EA42AE">
      <w:pPr>
        <w:pStyle w:val="TH"/>
        <w:overflowPunct w:val="0"/>
        <w:autoSpaceDE w:val="0"/>
        <w:autoSpaceDN w:val="0"/>
        <w:adjustRightInd w:val="0"/>
        <w:textAlignment w:val="baseline"/>
        <w:rPr>
          <w:rFonts w:eastAsia="MS Mincho"/>
        </w:rPr>
      </w:pPr>
      <w:r>
        <w:rPr>
          <w:rFonts w:eastAsia="MS Mincho"/>
        </w:rPr>
        <w:lastRenderedPageBreak/>
        <w:t>Table</w:t>
      </w:r>
      <w:r w:rsidR="00EA42AE">
        <w:rPr>
          <w:rFonts w:eastAsia="MS Mincho"/>
        </w:rPr>
        <w:t> 7.2.2.2.3.1-2: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14:paraId="0C2F2FD6" w14:textId="77777777" w:rsidTr="00813B3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77777777" w:rsidR="00EA42AE" w:rsidRDefault="00EA42AE" w:rsidP="00813B38">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777777" w:rsidR="00EA42AE" w:rsidRDefault="00EA42AE" w:rsidP="00813B38">
            <w:pPr>
              <w:pStyle w:val="TAH"/>
            </w:pPr>
            <w:r>
              <w:t>Description</w:t>
            </w:r>
          </w:p>
        </w:tc>
      </w:tr>
      <w:tr w:rsidR="00EA42AE" w14:paraId="5AF3F774" w14:textId="77777777" w:rsidTr="00813B38">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094AE436" w14:textId="77777777" w:rsidR="00EA42AE" w:rsidRPr="006F6A85" w:rsidRDefault="00EA42AE" w:rsidP="00813B38">
            <w:pPr>
              <w:pStyle w:val="TAL"/>
              <w:rPr>
                <w:rStyle w:val="Code"/>
              </w:rPr>
            </w:pPr>
            <w:proofErr w:type="spellStart"/>
            <w:r w:rsidRPr="006F6A85">
              <w:rPr>
                <w:rStyle w:val="Code"/>
              </w:rPr>
              <w:t>Data</w:t>
            </w:r>
            <w:r>
              <w:rPr>
                <w:rStyle w:val="Code"/>
              </w:rPr>
              <w:t>Reporting</w:t>
            </w:r>
            <w:r w:rsidRPr="006F6A85">
              <w:rPr>
                <w:rStyle w:val="Code"/>
              </w:rPr>
              <w:t>Session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9219953" w14:textId="77777777" w:rsidR="00EA42AE" w:rsidRDefault="00EA42AE"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3903D759" w14:textId="77777777" w:rsidR="00EA42AE" w:rsidRDefault="00EA42AE" w:rsidP="00813B38">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7777777" w:rsidR="00EA42AE" w:rsidRDefault="00EA42AE" w:rsidP="00813B38">
            <w:pPr>
              <w:pStyle w:val="TAL"/>
            </w:pPr>
            <w:r>
              <w:t>Data supplied by the data collection client to enable creation of a new Data Reporting Session at the Data Collection AF.</w:t>
            </w:r>
          </w:p>
        </w:tc>
      </w:tr>
    </w:tbl>
    <w:p w14:paraId="5C6911E1" w14:textId="77777777" w:rsidR="00EA42AE" w:rsidRDefault="00EA42AE" w:rsidP="00EA42AE">
      <w:pPr>
        <w:pStyle w:val="TAN"/>
      </w:pPr>
    </w:p>
    <w:p w14:paraId="45DFBE6D" w14:textId="657CE14B" w:rsidR="00EA42AE" w:rsidRDefault="00D04A2A" w:rsidP="00EA42AE">
      <w:pPr>
        <w:pStyle w:val="TH"/>
      </w:pPr>
      <w:r>
        <w:t>Table</w:t>
      </w:r>
      <w:r w:rsidR="00EA42AE">
        <w:rPr>
          <w:noProof/>
        </w:rPr>
        <w:t> </w:t>
      </w:r>
      <w:r w:rsidR="00EA42AE">
        <w:rPr>
          <w:rFonts w:eastAsia="MS Mincho"/>
        </w:rPr>
        <w:t>7.2.2.2.3.1</w:t>
      </w:r>
      <w:r w:rsidR="00EA42AE">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14:paraId="46424443" w14:textId="77777777" w:rsidTr="00813B3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77777777" w:rsidR="00EA42AE" w:rsidRDefault="00EA42AE"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77777777" w:rsidR="00EA42AE" w:rsidRDefault="00EA42AE"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77777777" w:rsidR="00EA42AE" w:rsidRDefault="00EA42AE"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77777777" w:rsidR="00EA42AE" w:rsidRDefault="00EA42AE"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77777777" w:rsidR="00EA42AE" w:rsidRDefault="00EA42AE" w:rsidP="00813B38">
            <w:pPr>
              <w:pStyle w:val="TAH"/>
            </w:pPr>
            <w:r>
              <w:t>Description</w:t>
            </w:r>
          </w:p>
        </w:tc>
      </w:tr>
      <w:tr w:rsidR="00EA42AE" w14:paraId="119E1775" w14:textId="77777777" w:rsidTr="00813B38">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77777777" w:rsidR="00EA42AE" w:rsidRPr="008B760F" w:rsidRDefault="00EA42AE"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895041C"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77CB8182" w14:textId="77777777" w:rsidR="00EA42AE" w:rsidRDefault="00EA42AE"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534422D" w14:textId="77777777" w:rsidR="00EA42AE" w:rsidRDefault="00EA42AE"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777777" w:rsidR="00EA42AE" w:rsidRDefault="00EA42AE" w:rsidP="00813B38">
            <w:pPr>
              <w:pStyle w:val="TAL"/>
            </w:pPr>
            <w:r>
              <w:t>For authentication of the data collection client. (NOTE 1)</w:t>
            </w:r>
          </w:p>
        </w:tc>
      </w:tr>
      <w:tr w:rsidR="00EA42AE" w14:paraId="1129F180" w14:textId="77777777" w:rsidTr="00813B38">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77777777" w:rsidR="00EA42AE" w:rsidRPr="008B760F" w:rsidRDefault="00EA42AE"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2A638651"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724AA5E" w14:textId="77777777" w:rsidR="00EA42AE" w:rsidRDefault="00EA42AE"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64A8A2ED" w14:textId="77777777" w:rsidR="00EA42AE" w:rsidRDefault="00EA42AE"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77777777" w:rsidR="00EA42AE" w:rsidRDefault="00EA42AE" w:rsidP="00813B38">
            <w:pPr>
              <w:pStyle w:val="TAL"/>
            </w:pPr>
            <w:r>
              <w:t>Indicates the origin of the requester. (NOTE 2)</w:t>
            </w:r>
          </w:p>
        </w:tc>
      </w:tr>
      <w:tr w:rsidR="00EA42AE" w14:paraId="4EEA0008"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112264CA" w14:textId="41815E9C" w:rsidR="00EA42AE" w:rsidRDefault="00EA42AE" w:rsidP="00813B38">
            <w:pPr>
              <w:pStyle w:val="TAL"/>
            </w:pPr>
            <w:r>
              <w:t>NOTE 1:</w:t>
            </w:r>
            <w:r>
              <w:tab/>
              <w:t>If OAuth2.0 authorization is used the value would be “Bearer” followed by a string representing the token, see section 2.1 of RFC 6750 [</w:t>
            </w:r>
            <w:r w:rsidR="00666A89">
              <w:t>8</w:t>
            </w:r>
            <w:r>
              <w:t>].</w:t>
            </w:r>
          </w:p>
          <w:p w14:paraId="6F815014" w14:textId="77777777" w:rsidR="00EA42AE" w:rsidRDefault="00EA42AE" w:rsidP="00813B38">
            <w:pPr>
              <w:pStyle w:val="TAL"/>
            </w:pPr>
            <w:r>
              <w:t>NOTE 2:</w:t>
            </w:r>
            <w:r>
              <w:tab/>
              <w:t>The Origin header is always supplied if the data collection client is deployed in a web browser.</w:t>
            </w:r>
          </w:p>
        </w:tc>
      </w:tr>
    </w:tbl>
    <w:p w14:paraId="02101AFC" w14:textId="77777777" w:rsidR="00EA42AE" w:rsidRPr="00CF6195" w:rsidRDefault="00EA42AE" w:rsidP="00EA42AE">
      <w:pPr>
        <w:pStyle w:val="TAN"/>
        <w:keepNext w:val="0"/>
        <w:rPr>
          <w:lang w:val="es-ES"/>
        </w:rPr>
      </w:pPr>
    </w:p>
    <w:p w14:paraId="3EE7F47D" w14:textId="48A5E7AB"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14:paraId="3BDFBA69" w14:textId="77777777" w:rsidTr="00813B38">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7777777" w:rsidR="00EA42AE" w:rsidRDefault="00EA42AE" w:rsidP="00813B38">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77777777" w:rsidR="00EA42AE" w:rsidRDefault="00EA42AE"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77777777" w:rsidR="00EA42AE" w:rsidRDefault="00EA42AE" w:rsidP="00813B38">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77777777" w:rsidR="00EA42AE" w:rsidRDefault="00EA42AE" w:rsidP="00813B38">
            <w:pPr>
              <w:pStyle w:val="TAH"/>
            </w:pPr>
            <w:r>
              <w:t>Response</w:t>
            </w:r>
          </w:p>
          <w:p w14:paraId="0AE5427F" w14:textId="77777777" w:rsidR="00EA42AE" w:rsidRDefault="00EA42AE" w:rsidP="00813B38">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77777777" w:rsidR="00EA42AE" w:rsidRDefault="00EA42AE" w:rsidP="00813B38">
            <w:pPr>
              <w:pStyle w:val="TAH"/>
            </w:pPr>
            <w:r>
              <w:t>Description</w:t>
            </w:r>
          </w:p>
        </w:tc>
      </w:tr>
      <w:tr w:rsidR="00EA42AE" w14:paraId="029FFDAE" w14:textId="77777777" w:rsidTr="00813B38">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10FF27B0" w14:textId="77777777" w:rsidR="00EA42AE" w:rsidRPr="008B760F" w:rsidRDefault="00EA42AE" w:rsidP="00813B38">
            <w:pPr>
              <w:pStyle w:val="TAL"/>
              <w:rPr>
                <w:rStyle w:val="Code"/>
              </w:rPr>
            </w:pPr>
            <w:proofErr w:type="spellStart"/>
            <w:r w:rsidRPr="008B760F">
              <w:rPr>
                <w:rStyle w:val="Code"/>
              </w:rPr>
              <w:t>Data</w:t>
            </w:r>
            <w:r>
              <w:rPr>
                <w:rStyle w:val="Code"/>
              </w:rPr>
              <w:t>Reporting</w:t>
            </w:r>
            <w:r w:rsidRPr="008B760F">
              <w:rPr>
                <w:rStyle w:val="Code"/>
              </w:rPr>
              <w:t>Session</w:t>
            </w:r>
            <w:proofErr w:type="spellEnd"/>
          </w:p>
        </w:tc>
        <w:tc>
          <w:tcPr>
            <w:tcW w:w="150" w:type="pct"/>
            <w:tcBorders>
              <w:top w:val="single" w:sz="4" w:space="0" w:color="auto"/>
              <w:left w:val="single" w:sz="6" w:space="0" w:color="000000"/>
              <w:bottom w:val="single" w:sz="6" w:space="0" w:color="000000"/>
              <w:right w:val="single" w:sz="6" w:space="0" w:color="000000"/>
            </w:tcBorders>
            <w:hideMark/>
          </w:tcPr>
          <w:p w14:paraId="27A240BD" w14:textId="77777777" w:rsidR="00EA42AE" w:rsidRDefault="00EA42AE" w:rsidP="00813B38">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169A562C" w14:textId="77777777" w:rsidR="00EA42AE" w:rsidRDefault="00EA42AE" w:rsidP="00813B38">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39E8A2B6" w14:textId="77777777" w:rsidR="00EA42AE" w:rsidRDefault="00EA42AE" w:rsidP="00813B38">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CB6F9F5" w14:textId="77777777" w:rsidR="00EA42AE" w:rsidRDefault="00EA42AE" w:rsidP="00813B38">
            <w:pPr>
              <w:pStyle w:val="TAL"/>
            </w:pPr>
            <w:r>
              <w:t>The creation of a Data Reporting Session is confirmed and configuration data for the data collection client for the session is provided by the Data Collection AF.</w:t>
            </w:r>
          </w:p>
        </w:tc>
      </w:tr>
      <w:tr w:rsidR="00EA42AE" w14:paraId="29F68564" w14:textId="77777777" w:rsidTr="00813B38">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0E9C20BC" w:rsidR="00EA42AE" w:rsidRDefault="00EA42AE" w:rsidP="00813B38">
            <w:pPr>
              <w:pStyle w:val="TAN"/>
              <w:rPr>
                <w:noProof/>
              </w:rPr>
            </w:pPr>
            <w:r>
              <w:t>NOTE:</w:t>
            </w:r>
            <w:r>
              <w:rPr>
                <w:noProof/>
              </w:rPr>
              <w:tab/>
              <w:t xml:space="preserve">The mandatory </w:t>
            </w:r>
            <w:r>
              <w:t xml:space="preserve">HTTP error status codes for the POST method listed </w:t>
            </w:r>
            <w:r w:rsidR="00756E46">
              <w:t>in table</w:t>
            </w:r>
            <w:r>
              <w:t> 5.2.7.1-1 of 3GPP TS 29.500 [</w:t>
            </w:r>
            <w:r w:rsidR="00F94805">
              <w:t>9</w:t>
            </w:r>
            <w:r>
              <w:t>] also apply.</w:t>
            </w:r>
          </w:p>
        </w:tc>
      </w:tr>
    </w:tbl>
    <w:p w14:paraId="716809B8" w14:textId="77777777" w:rsidR="00EA42AE" w:rsidRDefault="00EA42AE" w:rsidP="00EA42AE">
      <w:pPr>
        <w:pStyle w:val="TAN"/>
        <w:keepNext w:val="0"/>
      </w:pPr>
    </w:p>
    <w:p w14:paraId="3F49C11E" w14:textId="464EFA00" w:rsidR="00EA42AE" w:rsidRDefault="00D04A2A" w:rsidP="00EA42AE">
      <w:pPr>
        <w:pStyle w:val="TH"/>
      </w:pPr>
      <w:r>
        <w:t>Table</w:t>
      </w:r>
      <w:r w:rsidR="00EA42AE">
        <w:rPr>
          <w:noProof/>
        </w:rPr>
        <w:t> </w:t>
      </w:r>
      <w:r w:rsidR="00EA42AE">
        <w:rPr>
          <w:rFonts w:eastAsia="MS Mincho"/>
        </w:rPr>
        <w:t>7.2.2.2.3.1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14:paraId="5167750F" w14:textId="77777777" w:rsidTr="00813B38">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77777777" w:rsidR="00EA42AE" w:rsidRDefault="00EA42AE"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77777777" w:rsidR="00EA42AE" w:rsidRDefault="00EA42AE" w:rsidP="00813B38">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77777777" w:rsidR="00EA42AE" w:rsidRDefault="00EA42AE" w:rsidP="00813B38">
            <w:pPr>
              <w:pStyle w:val="TAH"/>
            </w:pPr>
            <w:r>
              <w:t>Description</w:t>
            </w:r>
          </w:p>
        </w:tc>
      </w:tr>
      <w:tr w:rsidR="00EA42AE" w14:paraId="4FDF3A4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77777777" w:rsidR="00EA42AE" w:rsidRPr="008B760F" w:rsidRDefault="00EA42AE" w:rsidP="00813B38">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45F6C2C2"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69A6EDC" w14:textId="77777777" w:rsidR="00EA42AE" w:rsidRPr="00797358" w:rsidRDefault="00EA42AE" w:rsidP="00813B38">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0D9BB45C" w14:textId="77777777" w:rsidR="00EA42AE" w:rsidRPr="00797358" w:rsidRDefault="00EA42AE" w:rsidP="00813B38">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77777777" w:rsidR="00EA42AE" w:rsidRDefault="00EA42AE" w:rsidP="00813B38">
            <w:pPr>
              <w:pStyle w:val="TAL"/>
            </w:pPr>
            <w:r>
              <w:t>The URL of the newly created resource at the Data Collection AF, according to the structure: {</w:t>
            </w:r>
            <w:proofErr w:type="spellStart"/>
            <w:r>
              <w:t>apiRoot</w:t>
            </w:r>
            <w:proofErr w:type="spellEnd"/>
            <w:r>
              <w:t>}/</w:t>
            </w:r>
            <w:proofErr w:type="spellStart"/>
            <w:r>
              <w:t>ndcaf-datareporting</w:t>
            </w:r>
            <w:proofErr w:type="spellEnd"/>
            <w:r>
              <w:t>/v1/sessions/{</w:t>
            </w:r>
            <w:proofErr w:type="spellStart"/>
            <w:r>
              <w:t>sessionId</w:t>
            </w:r>
            <w:proofErr w:type="spellEnd"/>
            <w:r>
              <w:t>}</w:t>
            </w:r>
          </w:p>
        </w:tc>
      </w:tr>
      <w:tr w:rsidR="00EA42AE" w14:paraId="575E706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77777777" w:rsidR="00EA42AE" w:rsidRPr="008B760F" w:rsidRDefault="00EA42AE" w:rsidP="00813B38">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5707F553"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75B67C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8A89249"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45679B9A"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tc>
      </w:tr>
      <w:tr w:rsidR="00EA42AE" w14:paraId="4F19A960"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77777777" w:rsidR="00EA42AE" w:rsidRPr="008B760F" w:rsidRDefault="00EA42AE" w:rsidP="00813B38">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27FB463A"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DC1F65C"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51518B7"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748A538C"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9557942" w14:textId="77777777" w:rsidR="00EA42AE" w:rsidRDefault="00EA42AE" w:rsidP="00813B38">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A42AE" w14:paraId="35033B51"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7777777" w:rsidR="00EA42AE" w:rsidRPr="008B760F" w:rsidRDefault="00EA42AE" w:rsidP="00813B38">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224D21C0"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414882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2B761D6"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692EBB2D"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4FDBB32" w14:textId="77777777" w:rsidR="00EA42AE" w:rsidRDefault="00EA42AE" w:rsidP="00813B38">
            <w:pPr>
              <w:pStyle w:val="TALcontinuation"/>
            </w:pPr>
            <w:r>
              <w:t xml:space="preserve">Valid values: </w:t>
            </w:r>
            <w:r w:rsidRPr="00AC2BE4">
              <w:rPr>
                <w:rStyle w:val="Code"/>
              </w:rPr>
              <w:t>Location</w:t>
            </w:r>
          </w:p>
        </w:tc>
      </w:tr>
    </w:tbl>
    <w:p w14:paraId="58075735" w14:textId="77777777" w:rsidR="00EA42AE" w:rsidRDefault="00EA42AE" w:rsidP="00EA42AE">
      <w:pPr>
        <w:pStyle w:val="TAN"/>
      </w:pPr>
    </w:p>
    <w:p w14:paraId="493D5824" w14:textId="671B83EF" w:rsidR="00EA42AE" w:rsidRDefault="00EA42AE" w:rsidP="00EA42AE">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01E4A239" w14:textId="38327EAF" w:rsidR="00497ED4" w:rsidRDefault="00497ED4" w:rsidP="00497ED4">
      <w:pPr>
        <w:pStyle w:val="Heading4"/>
      </w:pPr>
      <w:bookmarkStart w:id="220" w:name="_Toc95152561"/>
      <w:bookmarkStart w:id="221" w:name="_Toc95832478"/>
      <w:r>
        <w:lastRenderedPageBreak/>
        <w:t>7.2.2.3</w:t>
      </w:r>
      <w:r>
        <w:tab/>
        <w:t>Data Reporting Session resource</w:t>
      </w:r>
      <w:bookmarkEnd w:id="220"/>
      <w:bookmarkEnd w:id="221"/>
    </w:p>
    <w:p w14:paraId="3B30212D" w14:textId="7A8AA593" w:rsidR="00497ED4" w:rsidRDefault="00497ED4" w:rsidP="00497ED4">
      <w:pPr>
        <w:pStyle w:val="Heading5"/>
      </w:pPr>
      <w:bookmarkStart w:id="222" w:name="_Toc95152562"/>
      <w:bookmarkStart w:id="223" w:name="_Toc95832479"/>
      <w:r>
        <w:t>7.2.2.3.1</w:t>
      </w:r>
      <w:r>
        <w:tab/>
        <w:t>Description</w:t>
      </w:r>
      <w:bookmarkEnd w:id="222"/>
      <w:bookmarkEnd w:id="223"/>
    </w:p>
    <w:p w14:paraId="25A1682E" w14:textId="16211075" w:rsidR="00497ED4" w:rsidRDefault="00497ED4" w:rsidP="00DA4A27">
      <w:pPr>
        <w:keepNext/>
      </w:pPr>
      <w:r>
        <w:t>The Data Reporting Session resource represents a single session within the collection of Data Reporting Sessions at a given Data Collection AF.</w:t>
      </w:r>
    </w:p>
    <w:p w14:paraId="4ADE87E3" w14:textId="77777777" w:rsidR="000C1F2F" w:rsidRDefault="000C1F2F" w:rsidP="000C1F2F">
      <w:pPr>
        <w:pStyle w:val="Heading5"/>
      </w:pPr>
      <w:bookmarkStart w:id="224" w:name="_Toc28012802"/>
      <w:bookmarkStart w:id="225" w:name="_Toc34266272"/>
      <w:bookmarkStart w:id="226" w:name="_Toc36102443"/>
      <w:bookmarkStart w:id="227" w:name="_Toc43563485"/>
      <w:bookmarkStart w:id="228" w:name="_Toc45134028"/>
      <w:bookmarkStart w:id="229" w:name="_Toc50031958"/>
      <w:bookmarkStart w:id="230" w:name="_Toc51762878"/>
      <w:bookmarkStart w:id="231" w:name="_Toc56640945"/>
      <w:bookmarkStart w:id="232" w:name="_Toc59017913"/>
      <w:bookmarkStart w:id="233" w:name="_Toc66231781"/>
      <w:bookmarkStart w:id="234" w:name="_Toc68168942"/>
      <w:bookmarkStart w:id="235" w:name="_Toc95152563"/>
      <w:bookmarkStart w:id="236" w:name="_Toc95832480"/>
      <w:bookmarkStart w:id="237" w:name="_Toc28012803"/>
      <w:bookmarkStart w:id="238" w:name="_Toc34266273"/>
      <w:bookmarkStart w:id="239" w:name="_Toc36102444"/>
      <w:bookmarkStart w:id="240" w:name="_Toc43563486"/>
      <w:bookmarkStart w:id="241" w:name="_Toc45134029"/>
      <w:r>
        <w:t>7.2.2.3.2</w:t>
      </w:r>
      <w:r>
        <w:tab/>
        <w:t>Resource definition</w:t>
      </w:r>
      <w:bookmarkEnd w:id="224"/>
      <w:bookmarkEnd w:id="225"/>
      <w:bookmarkEnd w:id="226"/>
      <w:bookmarkEnd w:id="227"/>
      <w:bookmarkEnd w:id="228"/>
      <w:bookmarkEnd w:id="229"/>
      <w:bookmarkEnd w:id="230"/>
      <w:bookmarkEnd w:id="231"/>
      <w:bookmarkEnd w:id="232"/>
      <w:bookmarkEnd w:id="233"/>
      <w:bookmarkEnd w:id="234"/>
      <w:bookmarkEnd w:id="235"/>
      <w:bookmarkEnd w:id="236"/>
    </w:p>
    <w:p w14:paraId="560FE089" w14:textId="77777777" w:rsidR="000C1F2F" w:rsidRDefault="000C1F2F" w:rsidP="000C1F2F">
      <w:pPr>
        <w:keepNext/>
      </w:pPr>
      <w:r>
        <w:t xml:space="preserve">Resource URL: </w:t>
      </w:r>
      <w:r w:rsidRPr="009F2BE9">
        <w:rPr>
          <w:b/>
          <w:bCs/>
        </w:rPr>
        <w:t>{</w:t>
      </w:r>
      <w:proofErr w:type="spellStart"/>
      <w:r w:rsidRPr="009F2BE9">
        <w:rPr>
          <w:b/>
          <w:bCs/>
        </w:rPr>
        <w:t>apiRoot</w:t>
      </w:r>
      <w:proofErr w:type="spellEnd"/>
      <w:r w:rsidRPr="009F2BE9">
        <w:rPr>
          <w:b/>
          <w:bCs/>
        </w:rPr>
        <w:t>}/</w:t>
      </w:r>
      <w:proofErr w:type="spellStart"/>
      <w:r w:rsidRPr="009F2BE9">
        <w:rPr>
          <w:b/>
          <w:bCs/>
        </w:rPr>
        <w:t>nnwdaf-eventssubscription</w:t>
      </w:r>
      <w:proofErr w:type="spellEnd"/>
      <w:r w:rsidRPr="009F2BE9">
        <w:rPr>
          <w:b/>
          <w:bCs/>
        </w:rPr>
        <w:t>/v1/sessions/{</w:t>
      </w:r>
      <w:proofErr w:type="spellStart"/>
      <w:r w:rsidRPr="009F2BE9">
        <w:rPr>
          <w:b/>
          <w:bCs/>
        </w:rPr>
        <w:t>sessionionId</w:t>
      </w:r>
      <w:proofErr w:type="spellEnd"/>
      <w:r w:rsidRPr="009F2BE9">
        <w:rPr>
          <w:b/>
          <w:bCs/>
        </w:rPr>
        <w:t>}</w:t>
      </w:r>
    </w:p>
    <w:p w14:paraId="3A25D624" w14:textId="21058649" w:rsidR="000C1F2F" w:rsidRDefault="000C1F2F" w:rsidP="000C1F2F">
      <w:pPr>
        <w:keepNext/>
      </w:pPr>
      <w:r>
        <w:t xml:space="preserve">This resource shall support the resource URI variables defined </w:t>
      </w:r>
      <w:r w:rsidR="00756E46">
        <w:t>in table</w:t>
      </w:r>
      <w:r>
        <w:t> 7.2.2.3.2-1</w:t>
      </w:r>
      <w:r>
        <w:rPr>
          <w:rFonts w:ascii="Arial" w:hAnsi="Arial" w:cs="Arial"/>
        </w:rPr>
        <w:t>.</w:t>
      </w:r>
    </w:p>
    <w:p w14:paraId="5894EBE8" w14:textId="6E49EE64" w:rsidR="000C1F2F" w:rsidRDefault="00D04A2A" w:rsidP="000C1F2F">
      <w:pPr>
        <w:pStyle w:val="TH"/>
      </w:pPr>
      <w:r>
        <w:t>Table</w:t>
      </w:r>
      <w:r w:rsidR="000C1F2F">
        <w:t> 7.2.2.3.2-1: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14:paraId="1DFA5ECB"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77777777" w:rsidR="000C1F2F" w:rsidRDefault="000C1F2F" w:rsidP="00813B38">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77777777" w:rsidR="000C1F2F" w:rsidRDefault="000C1F2F" w:rsidP="00813B38">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77777777" w:rsidR="000C1F2F" w:rsidRDefault="000C1F2F" w:rsidP="00813B38">
            <w:pPr>
              <w:pStyle w:val="TAH"/>
            </w:pPr>
            <w:r>
              <w:t>Definition</w:t>
            </w:r>
          </w:p>
        </w:tc>
      </w:tr>
      <w:tr w:rsidR="000C1F2F" w14:paraId="2177581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29135ACE" w14:textId="77777777" w:rsidR="000C1F2F" w:rsidRPr="00502CD2" w:rsidRDefault="000C1F2F" w:rsidP="00813B38">
            <w:pPr>
              <w:pStyle w:val="TAL"/>
              <w:rPr>
                <w:rStyle w:val="Codechar"/>
              </w:rPr>
            </w:pPr>
            <w:proofErr w:type="spellStart"/>
            <w:r w:rsidRPr="00502CD2">
              <w:rPr>
                <w:rStyle w:val="Codechar"/>
              </w:rPr>
              <w:t>apiRoot</w:t>
            </w:r>
            <w:proofErr w:type="spellEnd"/>
          </w:p>
        </w:tc>
        <w:tc>
          <w:tcPr>
            <w:tcW w:w="846" w:type="pct"/>
            <w:tcBorders>
              <w:top w:val="single" w:sz="6" w:space="0" w:color="000000"/>
              <w:left w:val="single" w:sz="6" w:space="0" w:color="000000"/>
              <w:bottom w:val="single" w:sz="6" w:space="0" w:color="000000"/>
              <w:right w:val="single" w:sz="6" w:space="0" w:color="000000"/>
            </w:tcBorders>
          </w:tcPr>
          <w:p w14:paraId="668F4822" w14:textId="77777777" w:rsidR="000C1F2F" w:rsidRPr="00502CD2" w:rsidRDefault="000C1F2F" w:rsidP="00813B38">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77777777" w:rsidR="000C1F2F" w:rsidRDefault="000C1F2F" w:rsidP="00813B38">
            <w:pPr>
              <w:pStyle w:val="TAL"/>
            </w:pPr>
            <w:r>
              <w:t>See clause</w:t>
            </w:r>
            <w:r>
              <w:rPr>
                <w:lang w:val="en-US" w:eastAsia="zh-CN"/>
              </w:rPr>
              <w:t> </w:t>
            </w:r>
            <w:r>
              <w:t>7.2.2.2.2</w:t>
            </w:r>
          </w:p>
        </w:tc>
      </w:tr>
      <w:tr w:rsidR="000C1F2F" w14:paraId="5A09BBA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tcPr>
          <w:p w14:paraId="7A7C0B80" w14:textId="77777777" w:rsidR="000C1F2F" w:rsidRPr="00502CD2" w:rsidRDefault="000C1F2F" w:rsidP="00813B38">
            <w:pPr>
              <w:pStyle w:val="TAL"/>
              <w:rPr>
                <w:rStyle w:val="Codechar"/>
              </w:rPr>
            </w:pPr>
            <w:proofErr w:type="spellStart"/>
            <w:r w:rsidRPr="00502CD2">
              <w:rPr>
                <w:rStyle w:val="Codechar"/>
              </w:rPr>
              <w:t>sessionId</w:t>
            </w:r>
            <w:proofErr w:type="spellEnd"/>
          </w:p>
        </w:tc>
        <w:tc>
          <w:tcPr>
            <w:tcW w:w="846" w:type="pct"/>
            <w:tcBorders>
              <w:top w:val="single" w:sz="6" w:space="0" w:color="000000"/>
              <w:left w:val="single" w:sz="6" w:space="0" w:color="000000"/>
              <w:bottom w:val="single" w:sz="6" w:space="0" w:color="000000"/>
              <w:right w:val="single" w:sz="6" w:space="0" w:color="000000"/>
            </w:tcBorders>
          </w:tcPr>
          <w:p w14:paraId="03D22BD5" w14:textId="77777777" w:rsidR="000C1F2F" w:rsidRPr="00502CD2" w:rsidRDefault="000C1F2F" w:rsidP="00813B38">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77777777" w:rsidR="000C1F2F" w:rsidRDefault="000C1F2F" w:rsidP="00813B38">
            <w:pPr>
              <w:pStyle w:val="TAL"/>
            </w:pPr>
            <w:r>
              <w:rPr>
                <w:rFonts w:eastAsia="Batang"/>
              </w:rPr>
              <w:t xml:space="preserve">Identifies a session to the </w:t>
            </w:r>
            <w:proofErr w:type="spellStart"/>
            <w:r w:rsidRPr="00E4622C">
              <w:rPr>
                <w:rFonts w:eastAsia="Batang"/>
              </w:rPr>
              <w:t>Ndcaf_DataReporting_Sessions</w:t>
            </w:r>
            <w:proofErr w:type="spellEnd"/>
            <w:r w:rsidRPr="00E4622C">
              <w:rPr>
                <w:rFonts w:eastAsia="Batang"/>
              </w:rPr>
              <w:t xml:space="preserve"> </w:t>
            </w:r>
            <w:r>
              <w:rPr>
                <w:rFonts w:eastAsia="Batang"/>
              </w:rPr>
              <w:t>Service</w:t>
            </w:r>
          </w:p>
        </w:tc>
      </w:tr>
    </w:tbl>
    <w:p w14:paraId="4271BED4" w14:textId="77777777" w:rsidR="000C1F2F" w:rsidRDefault="000C1F2F" w:rsidP="000C1F2F">
      <w:pPr>
        <w:pStyle w:val="TAN"/>
        <w:keepNext w:val="0"/>
      </w:pPr>
    </w:p>
    <w:p w14:paraId="20B2A2D5" w14:textId="4EE99CD0" w:rsidR="000C1F2F" w:rsidRDefault="000C1F2F" w:rsidP="000C1F2F">
      <w:pPr>
        <w:pStyle w:val="Heading5"/>
      </w:pPr>
      <w:bookmarkStart w:id="242" w:name="_Toc50031959"/>
      <w:bookmarkStart w:id="243" w:name="_Toc51762879"/>
      <w:bookmarkStart w:id="244" w:name="_Toc56640946"/>
      <w:bookmarkStart w:id="245" w:name="_Toc59017914"/>
      <w:bookmarkStart w:id="246" w:name="_Toc66231782"/>
      <w:bookmarkStart w:id="247" w:name="_Toc68168943"/>
      <w:bookmarkStart w:id="248" w:name="_Toc95152564"/>
      <w:bookmarkStart w:id="249" w:name="_Toc95832481"/>
      <w:r>
        <w:t>7.2.2.3.3</w:t>
      </w:r>
      <w:r>
        <w:tab/>
        <w:t>Resource standard methods</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001D9ABA" w14:textId="77777777" w:rsidR="000C1F2F" w:rsidRDefault="000C1F2F" w:rsidP="000C1F2F">
      <w:pPr>
        <w:pStyle w:val="Heading6"/>
      </w:pPr>
      <w:bookmarkStart w:id="250" w:name="_Toc95152565"/>
      <w:bookmarkStart w:id="251" w:name="_Toc95832482"/>
      <w:bookmarkStart w:id="252" w:name="_Toc50031960"/>
      <w:bookmarkStart w:id="253" w:name="_Toc51762880"/>
      <w:bookmarkStart w:id="254" w:name="_Toc56640947"/>
      <w:bookmarkStart w:id="255" w:name="_Toc59017915"/>
      <w:bookmarkStart w:id="256" w:name="_Toc66231783"/>
      <w:bookmarkStart w:id="257" w:name="_Toc68168944"/>
      <w:r>
        <w:t>7.2.2.3.3.1</w:t>
      </w:r>
      <w:r>
        <w:tab/>
      </w:r>
      <w:proofErr w:type="spellStart"/>
      <w:r w:rsidRPr="00353C6B">
        <w:t>Ndcaf_DataReporting</w:t>
      </w:r>
      <w:r>
        <w:t>_RetrieveSession</w:t>
      </w:r>
      <w:proofErr w:type="spellEnd"/>
      <w:r>
        <w:t xml:space="preserve"> operation using</w:t>
      </w:r>
      <w:r w:rsidRPr="00353C6B">
        <w:t xml:space="preserve"> </w:t>
      </w:r>
      <w:r>
        <w:t>GET method</w:t>
      </w:r>
      <w:bookmarkEnd w:id="250"/>
      <w:bookmarkEnd w:id="251"/>
    </w:p>
    <w:p w14:paraId="0AC580C7" w14:textId="77777777" w:rsidR="000C1F2F" w:rsidRPr="00871628" w:rsidRDefault="000C1F2F" w:rsidP="000C1F2F">
      <w:pPr>
        <w:pStyle w:val="EditorsNote"/>
      </w:pPr>
      <w:r>
        <w:t>Editor’s Note: To be added.</w:t>
      </w:r>
    </w:p>
    <w:p w14:paraId="55EA1667" w14:textId="77777777" w:rsidR="000C1F2F" w:rsidRDefault="000C1F2F" w:rsidP="000C1F2F">
      <w:pPr>
        <w:pStyle w:val="Heading6"/>
      </w:pPr>
      <w:bookmarkStart w:id="258" w:name="_Toc50031961"/>
      <w:bookmarkStart w:id="259" w:name="_Toc51762881"/>
      <w:bookmarkStart w:id="260" w:name="_Toc56640948"/>
      <w:bookmarkStart w:id="261" w:name="_Toc59017916"/>
      <w:bookmarkStart w:id="262" w:name="_Toc66231784"/>
      <w:bookmarkStart w:id="263" w:name="_Toc68168945"/>
      <w:bookmarkStart w:id="264" w:name="_Toc95152566"/>
      <w:bookmarkStart w:id="265" w:name="_Toc95832483"/>
      <w:r>
        <w:t>7.2.2.3.3.2</w:t>
      </w:r>
      <w:r>
        <w:tab/>
      </w:r>
      <w:proofErr w:type="spellStart"/>
      <w:r w:rsidRPr="00353C6B">
        <w:t>Ndcaf_DataReporting</w:t>
      </w:r>
      <w:r>
        <w:t>_UpdateSession</w:t>
      </w:r>
      <w:proofErr w:type="spellEnd"/>
      <w:r>
        <w:t xml:space="preserve"> operation using</w:t>
      </w:r>
      <w:r w:rsidRPr="00353C6B">
        <w:t xml:space="preserve"> </w:t>
      </w:r>
      <w:r>
        <w:t>PUT</w:t>
      </w:r>
      <w:bookmarkEnd w:id="258"/>
      <w:bookmarkEnd w:id="259"/>
      <w:bookmarkEnd w:id="260"/>
      <w:bookmarkEnd w:id="261"/>
      <w:bookmarkEnd w:id="262"/>
      <w:bookmarkEnd w:id="263"/>
      <w:r>
        <w:t xml:space="preserve"> method</w:t>
      </w:r>
      <w:bookmarkEnd w:id="264"/>
      <w:bookmarkEnd w:id="265"/>
    </w:p>
    <w:p w14:paraId="106A59E8" w14:textId="0DDB5100" w:rsidR="000C1F2F" w:rsidRDefault="000C1F2F" w:rsidP="000C1F2F">
      <w:pPr>
        <w:keepNext/>
        <w:rPr>
          <w:rFonts w:eastAsia="DengXian"/>
        </w:rPr>
      </w:pPr>
      <w:r>
        <w:rPr>
          <w:rFonts w:eastAsia="DengXian"/>
        </w:rPr>
        <w:t xml:space="preserve">This method shall support the URL query parameters specified </w:t>
      </w:r>
      <w:r w:rsidR="00756E46">
        <w:rPr>
          <w:rFonts w:eastAsia="DengXian"/>
        </w:rPr>
        <w:t>in table</w:t>
      </w:r>
      <w:r>
        <w:rPr>
          <w:rFonts w:eastAsia="DengXian"/>
        </w:rPr>
        <w:t> 7.2.2.3.3.2-1.</w:t>
      </w:r>
    </w:p>
    <w:p w14:paraId="5B07E46F" w14:textId="32B56A6D" w:rsidR="000C1F2F" w:rsidRDefault="00D04A2A" w:rsidP="000C1F2F">
      <w:pPr>
        <w:pStyle w:val="TH"/>
        <w:rPr>
          <w:rFonts w:cs="Arial"/>
        </w:rPr>
      </w:pPr>
      <w:r>
        <w:t>Table</w:t>
      </w:r>
      <w:r w:rsidR="000C1F2F">
        <w:t> 7.2.2.3.3.2-1: URL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4C5AD826"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77777777" w:rsidR="000C1F2F" w:rsidRDefault="000C1F2F" w:rsidP="00813B3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77777777" w:rsidR="000C1F2F" w:rsidRDefault="000C1F2F"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77777777" w:rsidR="000C1F2F" w:rsidRDefault="000C1F2F"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77777777" w:rsidR="000C1F2F" w:rsidRDefault="000C1F2F"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77777777" w:rsidR="000C1F2F" w:rsidRDefault="000C1F2F" w:rsidP="00813B38">
            <w:pPr>
              <w:pStyle w:val="TAH"/>
            </w:pPr>
            <w:r>
              <w:t>Description</w:t>
            </w:r>
          </w:p>
        </w:tc>
      </w:tr>
      <w:tr w:rsidR="000C1F2F" w14:paraId="358C54DF"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230AC3" w14:textId="77777777" w:rsidR="000C1F2F" w:rsidRDefault="000C1F2F"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5F60B653" w14:textId="77777777" w:rsidR="000C1F2F" w:rsidRDefault="000C1F2F"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1C3F860A" w14:textId="77777777" w:rsidR="000C1F2F" w:rsidRDefault="000C1F2F"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4C05F916" w14:textId="77777777" w:rsidR="000C1F2F" w:rsidRDefault="000C1F2F" w:rsidP="00813B3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77777777" w:rsidR="000C1F2F" w:rsidRDefault="000C1F2F" w:rsidP="00813B38">
            <w:pPr>
              <w:pStyle w:val="TAL"/>
            </w:pPr>
          </w:p>
        </w:tc>
      </w:tr>
    </w:tbl>
    <w:p w14:paraId="63A0C208" w14:textId="77777777" w:rsidR="000C1F2F" w:rsidRDefault="000C1F2F" w:rsidP="000C1F2F">
      <w:pPr>
        <w:pStyle w:val="TAN"/>
        <w:keepNext w:val="0"/>
        <w:rPr>
          <w:rFonts w:eastAsia="DengXian"/>
        </w:rPr>
      </w:pPr>
    </w:p>
    <w:p w14:paraId="294090A3" w14:textId="20538B99" w:rsidR="000C1F2F" w:rsidRDefault="000C1F2F" w:rsidP="000C1F2F">
      <w:pPr>
        <w:keepNext/>
        <w:rPr>
          <w:rFonts w:eastAsia="DengXian"/>
        </w:rPr>
      </w:pPr>
      <w:r>
        <w:rPr>
          <w:rFonts w:eastAsia="DengXian"/>
        </w:rPr>
        <w:t xml:space="preserve">This method shall support the request data structures specified </w:t>
      </w:r>
      <w:r w:rsidR="00756E46">
        <w:rPr>
          <w:rFonts w:eastAsia="DengXian"/>
        </w:rPr>
        <w:t>in table</w:t>
      </w:r>
      <w:r>
        <w:rPr>
          <w:rFonts w:eastAsia="DengXian"/>
        </w:rPr>
        <w:t xml:space="preserve"> 7.2.2.3.3.2-2 and the response data structures and response codes specified </w:t>
      </w:r>
      <w:r w:rsidR="00756E46">
        <w:rPr>
          <w:rFonts w:eastAsia="DengXian"/>
        </w:rPr>
        <w:t>in table</w:t>
      </w:r>
      <w:r>
        <w:rPr>
          <w:rFonts w:eastAsia="DengXian"/>
        </w:rPr>
        <w:t> 7.2.2.3.3.2-4.</w:t>
      </w:r>
    </w:p>
    <w:p w14:paraId="2CF98DFD" w14:textId="3F88C614" w:rsidR="000C1F2F" w:rsidRDefault="00D04A2A" w:rsidP="000C1F2F">
      <w:pPr>
        <w:pStyle w:val="TH"/>
      </w:pPr>
      <w:r>
        <w:t>Table</w:t>
      </w:r>
      <w:r w:rsidR="000C1F2F">
        <w:t> 7.2.2.3.3.2-2: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0C1F2F" w14:paraId="4C897549" w14:textId="77777777" w:rsidTr="00813B38">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77777777" w:rsidR="000C1F2F" w:rsidRDefault="000C1F2F" w:rsidP="00813B38">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77777777" w:rsidR="000C1F2F" w:rsidRDefault="000C1F2F" w:rsidP="00813B38">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77777777" w:rsidR="000C1F2F" w:rsidRDefault="000C1F2F" w:rsidP="00813B38">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7777777" w:rsidR="000C1F2F" w:rsidRDefault="000C1F2F" w:rsidP="00813B38">
            <w:pPr>
              <w:pStyle w:val="TAH"/>
            </w:pPr>
            <w:r>
              <w:t>Description</w:t>
            </w:r>
          </w:p>
        </w:tc>
      </w:tr>
      <w:tr w:rsidR="000C1F2F" w14:paraId="646F77D6" w14:textId="77777777" w:rsidTr="00813B38">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506555EC" w14:textId="77777777" w:rsidR="000C1F2F" w:rsidRPr="00AB5317" w:rsidRDefault="000C1F2F" w:rsidP="00813B38">
            <w:pPr>
              <w:pStyle w:val="TAL"/>
              <w:rPr>
                <w:rStyle w:val="Code"/>
              </w:rPr>
            </w:pPr>
            <w:proofErr w:type="spellStart"/>
            <w:r w:rsidRPr="00AB5317">
              <w:rPr>
                <w:rStyle w:val="Code"/>
              </w:rPr>
              <w:t>Data</w:t>
            </w:r>
            <w:r>
              <w:rPr>
                <w:rStyle w:val="Code"/>
              </w:rPr>
              <w:t>Reporting</w:t>
            </w:r>
            <w:r w:rsidRPr="00AB5317">
              <w:rPr>
                <w:rStyle w:val="Code"/>
              </w:rPr>
              <w:t>Session</w:t>
            </w:r>
            <w:proofErr w:type="spellEnd"/>
          </w:p>
        </w:tc>
        <w:tc>
          <w:tcPr>
            <w:tcW w:w="445" w:type="dxa"/>
            <w:tcBorders>
              <w:top w:val="single" w:sz="4" w:space="0" w:color="auto"/>
              <w:left w:val="single" w:sz="6" w:space="0" w:color="000000"/>
              <w:bottom w:val="single" w:sz="6" w:space="0" w:color="000000"/>
              <w:right w:val="single" w:sz="6" w:space="0" w:color="000000"/>
            </w:tcBorders>
            <w:hideMark/>
          </w:tcPr>
          <w:p w14:paraId="5A9E27DC" w14:textId="77777777" w:rsidR="000C1F2F" w:rsidRDefault="000C1F2F" w:rsidP="00813B38">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06BF6B2" w14:textId="77777777" w:rsidR="000C1F2F" w:rsidRDefault="000C1F2F" w:rsidP="00813B38">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48E3C0FD" w14:textId="77777777" w:rsidR="000C1F2F" w:rsidRDefault="000C1F2F" w:rsidP="00813B38">
            <w:pPr>
              <w:pStyle w:val="TAL"/>
            </w:pPr>
            <w:r>
              <w:t>Parameters to replace data collection client provided configuration data for a Data Reporting Session resource.</w:t>
            </w:r>
          </w:p>
        </w:tc>
      </w:tr>
    </w:tbl>
    <w:p w14:paraId="23552E73" w14:textId="77777777" w:rsidR="000C1F2F" w:rsidRPr="009432AB" w:rsidRDefault="000C1F2F" w:rsidP="000C1F2F">
      <w:pPr>
        <w:pStyle w:val="TAN"/>
        <w:keepNext w:val="0"/>
        <w:rPr>
          <w:lang w:val="es-ES"/>
        </w:rPr>
      </w:pPr>
    </w:p>
    <w:p w14:paraId="15E3C639" w14:textId="5D3BCF47" w:rsidR="000C1F2F" w:rsidRDefault="00D04A2A" w:rsidP="000C1F2F">
      <w:pPr>
        <w:pStyle w:val="TH"/>
      </w:pPr>
      <w:r>
        <w:t>Table</w:t>
      </w:r>
      <w:r w:rsidR="000C1F2F">
        <w:rPr>
          <w:noProof/>
        </w:rPr>
        <w:t> </w:t>
      </w:r>
      <w:r w:rsidR="000C1F2F">
        <w:rPr>
          <w:rFonts w:eastAsia="MS Mincho"/>
        </w:rPr>
        <w:t>7.2.2.3.3.2</w:t>
      </w:r>
      <w:r w:rsidR="000C1F2F">
        <w:t xml:space="preserve">-3: Headers supported for PUT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14:paraId="77C23F8D" w14:textId="77777777" w:rsidTr="00813B38">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77777777" w:rsidR="000C1F2F" w:rsidRDefault="000C1F2F" w:rsidP="00813B38">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77777777" w:rsidR="000C1F2F" w:rsidRDefault="000C1F2F" w:rsidP="00813B3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77777777" w:rsidR="000C1F2F" w:rsidRDefault="000C1F2F" w:rsidP="00813B3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77777777" w:rsidR="000C1F2F" w:rsidRDefault="000C1F2F" w:rsidP="00813B38">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77777777" w:rsidR="000C1F2F" w:rsidRDefault="000C1F2F" w:rsidP="00813B38">
            <w:pPr>
              <w:pStyle w:val="TAH"/>
            </w:pPr>
            <w:r>
              <w:t>Description</w:t>
            </w:r>
          </w:p>
        </w:tc>
      </w:tr>
      <w:tr w:rsidR="000C1F2F" w14:paraId="588B8B68" w14:textId="77777777" w:rsidTr="00813B38">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77777777" w:rsidR="000C1F2F" w:rsidRPr="008B760F" w:rsidRDefault="000C1F2F" w:rsidP="00813B38">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7E88158" w14:textId="77777777" w:rsidR="000C1F2F" w:rsidRPr="008B760F" w:rsidRDefault="000C1F2F" w:rsidP="00813B38">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DB70EAC" w14:textId="77777777" w:rsidR="000C1F2F" w:rsidRDefault="000C1F2F" w:rsidP="00813B38">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2BAA025" w14:textId="77777777" w:rsidR="000C1F2F" w:rsidRDefault="000C1F2F" w:rsidP="00813B38">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77777777" w:rsidR="000C1F2F" w:rsidRDefault="000C1F2F" w:rsidP="00813B38">
            <w:pPr>
              <w:pStyle w:val="TAL"/>
            </w:pPr>
            <w:r>
              <w:t>For authentication of the data collection client. NOTE1</w:t>
            </w:r>
          </w:p>
        </w:tc>
      </w:tr>
      <w:tr w:rsidR="000C1F2F" w14:paraId="45517C8F" w14:textId="77777777" w:rsidTr="00813B38">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77777777" w:rsidR="000C1F2F" w:rsidRPr="008B760F" w:rsidRDefault="000C1F2F" w:rsidP="00813B38">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C05883C" w14:textId="77777777" w:rsidR="000C1F2F" w:rsidRPr="008B760F" w:rsidRDefault="000C1F2F" w:rsidP="00813B38">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2B48579D" w14:textId="77777777" w:rsidR="000C1F2F" w:rsidRDefault="000C1F2F" w:rsidP="00813B38">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155F895" w14:textId="77777777" w:rsidR="000C1F2F" w:rsidRDefault="000C1F2F" w:rsidP="00813B38">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77777777" w:rsidR="000C1F2F" w:rsidRDefault="000C1F2F" w:rsidP="00813B38">
            <w:pPr>
              <w:pStyle w:val="TAL"/>
            </w:pPr>
            <w:r>
              <w:t>Indicates the origin of the requester. NOTE2</w:t>
            </w:r>
          </w:p>
        </w:tc>
      </w:tr>
      <w:tr w:rsidR="000C1F2F" w14:paraId="2F9B237F"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62245E0D" w14:textId="6A9C7FE6" w:rsidR="000C1F2F" w:rsidRDefault="000C1F2F" w:rsidP="00813B38">
            <w:pPr>
              <w:pStyle w:val="TAL"/>
            </w:pPr>
            <w:r>
              <w:t>NOTE 1:</w:t>
            </w:r>
            <w:r>
              <w:tab/>
              <w:t>If OAuth2.0 authorization is used the value would be “Bearer” followed by a string representing the token, see section 2.1 RFC 6750 [</w:t>
            </w:r>
            <w:r w:rsidR="00AD768A">
              <w:t>8</w:t>
            </w:r>
            <w:r>
              <w:t>].</w:t>
            </w:r>
          </w:p>
          <w:p w14:paraId="28390C57" w14:textId="77777777" w:rsidR="000C1F2F" w:rsidRDefault="000C1F2F" w:rsidP="00813B38">
            <w:pPr>
              <w:pStyle w:val="TAL"/>
            </w:pPr>
            <w:r>
              <w:t>NOTE 2:</w:t>
            </w:r>
            <w:r>
              <w:tab/>
              <w:t>The Origin header is always supplied if the data collection client is deployed in a Web Browser.</w:t>
            </w:r>
          </w:p>
        </w:tc>
      </w:tr>
    </w:tbl>
    <w:p w14:paraId="6DAD9A52" w14:textId="77777777" w:rsidR="000C1F2F" w:rsidRDefault="000C1F2F" w:rsidP="000C1F2F">
      <w:pPr>
        <w:pStyle w:val="TAN"/>
        <w:keepNext w:val="0"/>
        <w:rPr>
          <w:rFonts w:eastAsia="DengXian"/>
        </w:rPr>
      </w:pPr>
    </w:p>
    <w:p w14:paraId="38063E2A" w14:textId="3D45FA0A" w:rsidR="000C1F2F" w:rsidRDefault="00D04A2A" w:rsidP="000C1F2F">
      <w:pPr>
        <w:pStyle w:val="TH"/>
      </w:pPr>
      <w:r>
        <w:lastRenderedPageBreak/>
        <w:t>Table</w:t>
      </w:r>
      <w:r w:rsidR="000C1F2F">
        <w:t> 7.2.2.3.3.2-4: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0C1F2F" w14:paraId="397D089B" w14:textId="77777777" w:rsidTr="00813B38">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28BAD31" w14:textId="77777777" w:rsidR="000C1F2F" w:rsidRDefault="000C1F2F" w:rsidP="00813B38">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3802C23" w14:textId="77777777" w:rsidR="000C1F2F" w:rsidRDefault="000C1F2F" w:rsidP="00813B38">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29ED72" w14:textId="77777777" w:rsidR="000C1F2F" w:rsidRDefault="000C1F2F" w:rsidP="00813B38">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E86E0C3" w14:textId="77777777" w:rsidR="000C1F2F" w:rsidRDefault="000C1F2F" w:rsidP="00813B38">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7699B71" w14:textId="77777777" w:rsidR="000C1F2F" w:rsidRDefault="000C1F2F" w:rsidP="00813B38">
            <w:pPr>
              <w:pStyle w:val="TAH"/>
            </w:pPr>
            <w:r>
              <w:t>Description</w:t>
            </w:r>
          </w:p>
        </w:tc>
      </w:tr>
      <w:tr w:rsidR="000C1F2F" w14:paraId="71615DDF"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hideMark/>
          </w:tcPr>
          <w:p w14:paraId="0CBFF1E3" w14:textId="77777777" w:rsidR="000C1F2F" w:rsidRPr="00F76803" w:rsidRDefault="000C1F2F" w:rsidP="00813B38">
            <w:pPr>
              <w:pStyle w:val="TAL"/>
              <w:rPr>
                <w:rStyle w:val="Code"/>
              </w:rPr>
            </w:pPr>
            <w:proofErr w:type="spellStart"/>
            <w:r w:rsidRPr="00F76803">
              <w:rPr>
                <w:rStyle w:val="Code"/>
              </w:rPr>
              <w:t>Data</w:t>
            </w:r>
            <w:r>
              <w:rPr>
                <w:rStyle w:val="Code"/>
              </w:rPr>
              <w:t>Reporting</w:t>
            </w:r>
            <w:r w:rsidRPr="00F76803">
              <w:rPr>
                <w:rStyle w:val="Code"/>
              </w:rPr>
              <w:t>Session</w:t>
            </w:r>
            <w:proofErr w:type="spellEnd"/>
          </w:p>
        </w:tc>
        <w:tc>
          <w:tcPr>
            <w:tcW w:w="164" w:type="pct"/>
            <w:tcBorders>
              <w:top w:val="single" w:sz="4" w:space="0" w:color="auto"/>
              <w:left w:val="single" w:sz="6" w:space="0" w:color="000000"/>
              <w:bottom w:val="single" w:sz="4" w:space="0" w:color="auto"/>
              <w:right w:val="single" w:sz="6" w:space="0" w:color="000000"/>
            </w:tcBorders>
            <w:hideMark/>
          </w:tcPr>
          <w:p w14:paraId="3AAF4132" w14:textId="77777777" w:rsidR="000C1F2F" w:rsidRDefault="000C1F2F" w:rsidP="00813B38">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7064E9B0" w14:textId="77777777" w:rsidR="000C1F2F" w:rsidRDefault="000C1F2F" w:rsidP="00813B38">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6A65EC90" w14:textId="77777777" w:rsidR="000C1F2F" w:rsidRDefault="000C1F2F" w:rsidP="00813B38">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331323E" w14:textId="77777777" w:rsidR="000C1F2F" w:rsidRDefault="000C1F2F" w:rsidP="00813B38">
            <w:pPr>
              <w:pStyle w:val="TAL"/>
            </w:pPr>
            <w:r>
              <w:t>The Data Reporting Session resource was modified successfully by configuration data provided by the data collection client.</w:t>
            </w:r>
          </w:p>
        </w:tc>
      </w:tr>
      <w:tr w:rsidR="000C1F2F" w14:paraId="3BAD6406"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3F5B1CB0" w14:textId="77777777" w:rsidR="000C1F2F" w:rsidRPr="00F76803" w:rsidRDefault="000C1F2F" w:rsidP="00813B38">
            <w:pPr>
              <w:pStyle w:val="TAL"/>
              <w:rPr>
                <w:rStyle w:val="Code"/>
                <w:rFonts w:eastAsia="DengXian"/>
              </w:rPr>
            </w:pPr>
            <w:proofErr w:type="spellStart"/>
            <w:r w:rsidRPr="00F76803">
              <w:rPr>
                <w:rStyle w:val="Code"/>
              </w:rPr>
              <w:t>ProblemDetails</w:t>
            </w:r>
            <w:proofErr w:type="spellEnd"/>
          </w:p>
        </w:tc>
        <w:tc>
          <w:tcPr>
            <w:tcW w:w="164" w:type="pct"/>
            <w:tcBorders>
              <w:top w:val="single" w:sz="4" w:space="0" w:color="auto"/>
              <w:left w:val="single" w:sz="6" w:space="0" w:color="000000"/>
              <w:bottom w:val="single" w:sz="4" w:space="0" w:color="auto"/>
              <w:right w:val="single" w:sz="6" w:space="0" w:color="000000"/>
            </w:tcBorders>
          </w:tcPr>
          <w:p w14:paraId="25685C56"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FAB2543"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53C142E5" w14:textId="77777777" w:rsidR="000C1F2F" w:rsidRDefault="000C1F2F" w:rsidP="00813B38">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83036F0" w14:textId="77777777" w:rsidR="000C1F2F" w:rsidRDefault="000C1F2F" w:rsidP="00813B38">
            <w:pPr>
              <w:pStyle w:val="TAL"/>
            </w:pPr>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2CB876AC" w14:textId="76A08EE0" w:rsidR="000C1F2F" w:rsidRDefault="000C1F2F" w:rsidP="00813B38">
            <w:pPr>
              <w:pStyle w:val="TAL"/>
            </w:pPr>
            <w:r>
              <w:t xml:space="preserve">Applicable if the feature </w:t>
            </w:r>
            <w:r>
              <w:rPr>
                <w:lang w:eastAsia="zh-CN"/>
              </w:rPr>
              <w:t>"</w:t>
            </w:r>
            <w:r>
              <w:rPr>
                <w:rFonts w:cs="Arial"/>
                <w:szCs w:val="18"/>
              </w:rPr>
              <w:t>ES3XX" (Extended Support of HTTP 307/308 redirection as defined in TS 29.502 [</w:t>
            </w:r>
            <w:r w:rsidR="00573214">
              <w:rPr>
                <w:rFonts w:cs="Arial"/>
                <w:szCs w:val="18"/>
              </w:rPr>
              <w:t>11</w:t>
            </w:r>
            <w:r>
              <w:rPr>
                <w:rFonts w:cs="Arial"/>
                <w:szCs w:val="18"/>
              </w:rPr>
              <w:t xml:space="preserve">]) </w:t>
            </w:r>
            <w:r>
              <w:t xml:space="preserve">is supported. </w:t>
            </w:r>
          </w:p>
        </w:tc>
      </w:tr>
      <w:tr w:rsidR="000C1F2F" w14:paraId="56755F68"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05E31539" w14:textId="77777777" w:rsidR="000C1F2F" w:rsidRPr="00F76803" w:rsidRDefault="000C1F2F" w:rsidP="00813B38">
            <w:pPr>
              <w:pStyle w:val="TAL"/>
              <w:rPr>
                <w:rStyle w:val="Code"/>
                <w:rFonts w:eastAsia="DengXian"/>
              </w:rPr>
            </w:pPr>
            <w:proofErr w:type="spellStart"/>
            <w:r w:rsidRPr="00F76803">
              <w:rPr>
                <w:rStyle w:val="Code"/>
              </w:rPr>
              <w:t>ProblemDetails</w:t>
            </w:r>
            <w:proofErr w:type="spellEnd"/>
          </w:p>
        </w:tc>
        <w:tc>
          <w:tcPr>
            <w:tcW w:w="164" w:type="pct"/>
            <w:tcBorders>
              <w:top w:val="single" w:sz="4" w:space="0" w:color="auto"/>
              <w:left w:val="single" w:sz="6" w:space="0" w:color="000000"/>
              <w:bottom w:val="single" w:sz="4" w:space="0" w:color="auto"/>
              <w:right w:val="single" w:sz="6" w:space="0" w:color="000000"/>
            </w:tcBorders>
          </w:tcPr>
          <w:p w14:paraId="73B1D36B"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0808940E"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4C248B04" w14:textId="77777777" w:rsidR="000C1F2F" w:rsidRDefault="000C1F2F" w:rsidP="00813B38">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0F5FF8E" w14:textId="77777777" w:rsidR="000C1F2F" w:rsidRDefault="000C1F2F" w:rsidP="00813B38">
            <w:pPr>
              <w:pStyle w:val="TAL"/>
            </w:pPr>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6859C206" w14:textId="77777777" w:rsidR="000C1F2F" w:rsidRDefault="000C1F2F" w:rsidP="00813B38">
            <w:pPr>
              <w:pStyle w:val="TAL"/>
            </w:pPr>
            <w:r>
              <w:t xml:space="preserve">Applicable if the feature </w:t>
            </w:r>
            <w:r>
              <w:rPr>
                <w:lang w:eastAsia="zh-CN"/>
              </w:rPr>
              <w:t>"</w:t>
            </w:r>
            <w:r>
              <w:rPr>
                <w:rFonts w:cs="Arial"/>
                <w:szCs w:val="18"/>
              </w:rPr>
              <w:t>ES3XX"</w:t>
            </w:r>
            <w:r>
              <w:t xml:space="preserve"> is supported.</w:t>
            </w:r>
          </w:p>
        </w:tc>
      </w:tr>
      <w:tr w:rsidR="000C1F2F" w14:paraId="66754FCE"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6FDA02F4" w14:textId="77777777" w:rsidR="000C1F2F" w:rsidRPr="00F76803" w:rsidRDefault="000C1F2F" w:rsidP="00813B38">
            <w:pPr>
              <w:pStyle w:val="TAL"/>
              <w:rPr>
                <w:rStyle w:val="Code"/>
                <w:rFonts w:eastAsia="DengXian"/>
              </w:rPr>
            </w:pPr>
            <w:proofErr w:type="spellStart"/>
            <w:r w:rsidRPr="00F76803">
              <w:rPr>
                <w:rStyle w:val="Code"/>
              </w:rPr>
              <w:t>ProblemDetails</w:t>
            </w:r>
            <w:proofErr w:type="spellEnd"/>
          </w:p>
        </w:tc>
        <w:tc>
          <w:tcPr>
            <w:tcW w:w="164" w:type="pct"/>
            <w:tcBorders>
              <w:top w:val="single" w:sz="4" w:space="0" w:color="auto"/>
              <w:left w:val="single" w:sz="6" w:space="0" w:color="000000"/>
              <w:bottom w:val="single" w:sz="4" w:space="0" w:color="auto"/>
              <w:right w:val="single" w:sz="6" w:space="0" w:color="000000"/>
            </w:tcBorders>
          </w:tcPr>
          <w:p w14:paraId="19B0333E"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17AA9AE2"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7047CEA" w14:textId="77777777" w:rsidR="000C1F2F" w:rsidRDefault="000C1F2F" w:rsidP="00813B38">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5238C1F2" w14:textId="77777777" w:rsidR="000C1F2F" w:rsidRDefault="000C1F2F" w:rsidP="00813B38">
            <w:pPr>
              <w:pStyle w:val="TAL"/>
            </w:pPr>
            <w:r>
              <w:t>This Data Reporting Session resource does not exist. (NOTE 2)</w:t>
            </w:r>
          </w:p>
        </w:tc>
      </w:tr>
      <w:tr w:rsidR="000C1F2F" w14:paraId="0435325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43492FB0" w:rsidR="000C1F2F" w:rsidRDefault="000C1F2F" w:rsidP="00813B38">
            <w:pPr>
              <w:pStyle w:val="TAN"/>
            </w:pPr>
            <w:r>
              <w:t>NOTE 1:</w:t>
            </w:r>
            <w:r>
              <w:tab/>
              <w:t xml:space="preserve">The mandatory HTTP error status codes for the PUT method listed </w:t>
            </w:r>
            <w:r w:rsidR="00756E46">
              <w:t>in table</w:t>
            </w:r>
            <w:r>
              <w:t> 5.2.7.1-1 of 3GPP TS 29.500 [</w:t>
            </w:r>
            <w:r w:rsidR="000279A3">
              <w:t>9</w:t>
            </w:r>
            <w:r>
              <w:t>] also apply.</w:t>
            </w:r>
          </w:p>
          <w:p w14:paraId="7A8966AF" w14:textId="77777777" w:rsidR="000C1F2F" w:rsidRDefault="000C1F2F" w:rsidP="00813B38">
            <w:pPr>
              <w:pStyle w:val="TAN"/>
            </w:pPr>
            <w:r>
              <w:t>NOTE 2:</w:t>
            </w:r>
            <w:r>
              <w:tab/>
              <w:t>Failure cases are described in subclause 7.2.4.</w:t>
            </w:r>
          </w:p>
        </w:tc>
      </w:tr>
    </w:tbl>
    <w:p w14:paraId="07D95408" w14:textId="77777777" w:rsidR="000C1F2F" w:rsidRPr="009432AB" w:rsidRDefault="000C1F2F" w:rsidP="000C1F2F">
      <w:pPr>
        <w:pStyle w:val="TAN"/>
        <w:keepNext w:val="0"/>
        <w:rPr>
          <w:lang w:val="es-ES"/>
        </w:rPr>
      </w:pPr>
    </w:p>
    <w:p w14:paraId="37796643" w14:textId="3838F95E" w:rsidR="000C1F2F" w:rsidRDefault="00D04A2A" w:rsidP="000C1F2F">
      <w:pPr>
        <w:pStyle w:val="TH"/>
      </w:pPr>
      <w:r>
        <w:t>Table</w:t>
      </w:r>
      <w:r w:rsidR="000C1F2F">
        <w:t> 7.2.2.3.3.2-5: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0C1F2F" w14:paraId="2892C353"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754EA63" w14:textId="77777777" w:rsidR="000C1F2F" w:rsidRDefault="000C1F2F" w:rsidP="00813B38">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FB0ADD6" w14:textId="77777777" w:rsidR="000C1F2F" w:rsidRDefault="000C1F2F" w:rsidP="00813B38">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809A45C"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F3516A" w14:textId="77777777" w:rsidR="000C1F2F" w:rsidRDefault="000C1F2F" w:rsidP="00813B38">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58709E1" w14:textId="77777777" w:rsidR="000C1F2F" w:rsidRDefault="000C1F2F" w:rsidP="00813B38">
            <w:pPr>
              <w:pStyle w:val="TAH"/>
            </w:pPr>
            <w:r>
              <w:t>Description</w:t>
            </w:r>
          </w:p>
        </w:tc>
      </w:tr>
      <w:tr w:rsidR="000C1F2F" w14:paraId="4B91550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5BFEAD" w14:textId="77777777" w:rsidR="000C1F2F" w:rsidRPr="00F76803" w:rsidRDefault="000C1F2F" w:rsidP="00813B38">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145FD2D"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50E8861"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992D3B2"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D02112" w14:textId="5EB4B2ED" w:rsidR="000C1F2F" w:rsidRDefault="000C1F2F" w:rsidP="00813B38">
            <w:pPr>
              <w:pStyle w:val="TAL"/>
              <w:rPr>
                <w:lang w:eastAsia="fr-FR"/>
              </w:rPr>
            </w:pPr>
            <w:r>
              <w:t>Part of CORS [</w:t>
            </w:r>
            <w:r w:rsidR="00D2461B">
              <w:t>10</w:t>
            </w:r>
            <w:r>
              <w:t xml:space="preserve">]. Supplied if the request included the </w:t>
            </w:r>
            <w:r w:rsidRPr="005F5121">
              <w:rPr>
                <w:rStyle w:val="HTTPHeader"/>
              </w:rPr>
              <w:t>Origin</w:t>
            </w:r>
            <w:r>
              <w:t xml:space="preserve"> header.</w:t>
            </w:r>
          </w:p>
        </w:tc>
      </w:tr>
      <w:tr w:rsidR="000C1F2F" w14:paraId="011634E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77777777" w:rsidR="000C1F2F" w:rsidRPr="00F76803" w:rsidRDefault="000C1F2F" w:rsidP="00813B38">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67A1F0EC"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AA480F9"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3F4B83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FBB62F2" w:rsidR="000C1F2F" w:rsidRDefault="000C1F2F" w:rsidP="00813B38">
            <w:pPr>
              <w:pStyle w:val="TAL"/>
            </w:pPr>
            <w:r>
              <w:t>Part of CORS [</w:t>
            </w:r>
            <w:r w:rsidR="00D2461B">
              <w:t>10</w:t>
            </w:r>
            <w:r>
              <w:t xml:space="preserve">]. Supplied if the request included the </w:t>
            </w:r>
            <w:r w:rsidRPr="005F5121">
              <w:rPr>
                <w:rStyle w:val="HTTPHeader"/>
              </w:rPr>
              <w:t>Origin</w:t>
            </w:r>
            <w:r>
              <w:t xml:space="preserve"> header.</w:t>
            </w:r>
          </w:p>
          <w:p w14:paraId="5C854E35" w14:textId="77777777" w:rsidR="000C1F2F" w:rsidRDefault="000C1F2F" w:rsidP="00813B38">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0C1F2F" w14:paraId="0742578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77777777" w:rsidR="000C1F2F" w:rsidRPr="00F76803" w:rsidRDefault="000C1F2F" w:rsidP="00813B38">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2873DA"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72F1620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14BE0E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05B41688" w:rsidR="000C1F2F" w:rsidRDefault="000C1F2F" w:rsidP="00813B38">
            <w:pPr>
              <w:pStyle w:val="TAL"/>
            </w:pPr>
            <w:r>
              <w:t>Part of CORS [</w:t>
            </w:r>
            <w:r w:rsidR="00D2461B">
              <w:t>10</w:t>
            </w:r>
            <w:r>
              <w:t>]. Supplied if the request included the Origin header.</w:t>
            </w:r>
          </w:p>
          <w:p w14:paraId="7959DB63" w14:textId="77777777" w:rsidR="000C1F2F" w:rsidRDefault="000C1F2F" w:rsidP="00813B38">
            <w:pPr>
              <w:pStyle w:val="TALcontinuation"/>
              <w:rPr>
                <w:lang w:eastAsia="fr-FR"/>
              </w:rPr>
            </w:pPr>
            <w:r>
              <w:t xml:space="preserve">Valid values: </w:t>
            </w:r>
            <w:r w:rsidRPr="005F5121">
              <w:rPr>
                <w:rStyle w:val="Code"/>
              </w:rPr>
              <w:t>Location</w:t>
            </w:r>
            <w:r>
              <w:t>.</w:t>
            </w:r>
          </w:p>
        </w:tc>
      </w:tr>
    </w:tbl>
    <w:p w14:paraId="1724CBE8" w14:textId="77777777" w:rsidR="000C1F2F" w:rsidRDefault="000C1F2F" w:rsidP="000C1F2F">
      <w:pPr>
        <w:pStyle w:val="TAN"/>
        <w:rPr>
          <w:noProof/>
        </w:rPr>
      </w:pPr>
    </w:p>
    <w:p w14:paraId="79AF5267" w14:textId="6BE413A9" w:rsidR="000C1F2F" w:rsidRDefault="00D04A2A" w:rsidP="000C1F2F">
      <w:pPr>
        <w:pStyle w:val="TH"/>
      </w:pPr>
      <w:r>
        <w:t>Table</w:t>
      </w:r>
      <w:r w:rsidR="000C1F2F">
        <w:t> 7.2.2.3.3.2-6: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0C1F2F" w14:paraId="64C0D18D"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77777777" w:rsidR="000C1F2F" w:rsidRDefault="000C1F2F" w:rsidP="00813B38">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77777777" w:rsidR="000C1F2F" w:rsidRDefault="000C1F2F" w:rsidP="00813B38">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77777777" w:rsidR="000C1F2F" w:rsidRDefault="000C1F2F" w:rsidP="00813B38">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77777777" w:rsidR="000C1F2F" w:rsidRDefault="000C1F2F" w:rsidP="00813B38">
            <w:pPr>
              <w:pStyle w:val="TAH"/>
            </w:pPr>
            <w:r>
              <w:t>Description</w:t>
            </w:r>
          </w:p>
        </w:tc>
      </w:tr>
      <w:tr w:rsidR="000C1F2F" w14:paraId="16D7DEE2"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77777777" w:rsidR="000C1F2F" w:rsidRPr="00F76803" w:rsidRDefault="000C1F2F" w:rsidP="00813B38">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6BDDDFFC"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9E6A9C1" w14:textId="77777777" w:rsidR="000C1F2F" w:rsidRDefault="000C1F2F" w:rsidP="00813B3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10B1778" w14:textId="77777777" w:rsidR="000C1F2F" w:rsidRDefault="000C1F2F" w:rsidP="00813B38">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77777777" w:rsidR="000C1F2F" w:rsidRDefault="000C1F2F" w:rsidP="00813B38">
            <w:pPr>
              <w:pStyle w:val="TAL"/>
            </w:pPr>
            <w:r>
              <w:t>An alternative URL of the resource located in another Data Collection AF (service) instance.</w:t>
            </w:r>
          </w:p>
        </w:tc>
      </w:tr>
      <w:tr w:rsidR="000C1F2F" w14:paraId="5D2CDFE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77777777" w:rsidR="000C1F2F" w:rsidRPr="002A552E" w:rsidRDefault="000C1F2F" w:rsidP="00813B38">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5DFDB76"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07F3317C" w14:textId="77777777" w:rsidR="000C1F2F" w:rsidRDefault="000C1F2F" w:rsidP="00813B3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BE1FF1" w14:textId="77777777" w:rsidR="000C1F2F" w:rsidRDefault="000C1F2F" w:rsidP="00813B38">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77777777" w:rsidR="000C1F2F" w:rsidRDefault="000C1F2F" w:rsidP="00813B38">
            <w:pPr>
              <w:pStyle w:val="TAL"/>
            </w:pPr>
            <w:r>
              <w:rPr>
                <w:lang w:eastAsia="fr-FR"/>
              </w:rPr>
              <w:t>Identifier of the target NF (service) instance towards which the request is redirected</w:t>
            </w:r>
          </w:p>
        </w:tc>
      </w:tr>
      <w:tr w:rsidR="000C1F2F" w14:paraId="2EC6239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77777777" w:rsidR="000C1F2F" w:rsidRPr="00F76803" w:rsidRDefault="000C1F2F" w:rsidP="00813B38">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1A41BB64"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6BE9E0D"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257CD"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0D67B5FD" w:rsidR="000C1F2F" w:rsidRDefault="000C1F2F" w:rsidP="00813B38">
            <w:pPr>
              <w:pStyle w:val="TAL"/>
              <w:rPr>
                <w:lang w:eastAsia="fr-FR"/>
              </w:rPr>
            </w:pPr>
            <w:r>
              <w:t>Part of CORS [</w:t>
            </w:r>
            <w:r w:rsidR="007C5075">
              <w:t>10</w:t>
            </w:r>
            <w:r>
              <w:t xml:space="preserve">]. Supplied if the request included the </w:t>
            </w:r>
            <w:r w:rsidRPr="005F5121">
              <w:rPr>
                <w:rStyle w:val="HTTPHeader"/>
              </w:rPr>
              <w:t>Origin</w:t>
            </w:r>
            <w:r>
              <w:t xml:space="preserve"> header.</w:t>
            </w:r>
          </w:p>
        </w:tc>
      </w:tr>
      <w:tr w:rsidR="000C1F2F" w14:paraId="608C2BD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77777777" w:rsidR="000C1F2F" w:rsidRPr="00F76803" w:rsidRDefault="000C1F2F" w:rsidP="00813B38">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627F6464"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4C3B3C9A"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790BC7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26C333D9" w:rsidR="000C1F2F" w:rsidRDefault="000C1F2F" w:rsidP="00813B38">
            <w:pPr>
              <w:pStyle w:val="TAL"/>
            </w:pPr>
            <w:r>
              <w:t>Part of CORS [</w:t>
            </w:r>
            <w:r w:rsidR="007C5075">
              <w:t>10</w:t>
            </w:r>
            <w:r>
              <w:t xml:space="preserve">]. Supplied if the request included the </w:t>
            </w:r>
            <w:r w:rsidRPr="005F5121">
              <w:rPr>
                <w:rStyle w:val="HTTPHeader"/>
              </w:rPr>
              <w:t>Origin</w:t>
            </w:r>
            <w:r>
              <w:t xml:space="preserve"> header. </w:t>
            </w:r>
          </w:p>
          <w:p w14:paraId="3B7DB4C1" w14:textId="77777777" w:rsidR="000C1F2F" w:rsidRDefault="000C1F2F" w:rsidP="00813B38">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0C1F2F" w14:paraId="7977CC70" w14:textId="77777777" w:rsidTr="00813B38">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77777777" w:rsidR="000C1F2F" w:rsidRPr="00F76803" w:rsidRDefault="000C1F2F" w:rsidP="00813B38">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4C6F8B7"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10408297"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5DE82F2"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0AB5B6CE" w:rsidR="000C1F2F" w:rsidRDefault="000C1F2F" w:rsidP="00813B38">
            <w:pPr>
              <w:pStyle w:val="TAL"/>
            </w:pPr>
            <w:r>
              <w:t>Part of CORS [</w:t>
            </w:r>
            <w:r w:rsidR="007C5075">
              <w:t>10</w:t>
            </w:r>
            <w:r>
              <w:t xml:space="preserve">]. Supplied if the request included the </w:t>
            </w:r>
            <w:r w:rsidRPr="005F5121">
              <w:rPr>
                <w:rStyle w:val="HTTPHeader"/>
              </w:rPr>
              <w:t>Origin</w:t>
            </w:r>
            <w:r>
              <w:t xml:space="preserve"> header.</w:t>
            </w:r>
          </w:p>
          <w:p w14:paraId="31432F3C" w14:textId="77777777" w:rsidR="000C1F2F" w:rsidRDefault="000C1F2F" w:rsidP="00813B38">
            <w:pPr>
              <w:pStyle w:val="TALcontinuation"/>
              <w:rPr>
                <w:lang w:eastAsia="fr-FR"/>
              </w:rPr>
            </w:pPr>
            <w:r>
              <w:t xml:space="preserve">Valid values: </w:t>
            </w:r>
            <w:r w:rsidRPr="005F5121">
              <w:rPr>
                <w:rStyle w:val="Code"/>
              </w:rPr>
              <w:t>Location</w:t>
            </w:r>
          </w:p>
        </w:tc>
      </w:tr>
    </w:tbl>
    <w:p w14:paraId="03EAD502" w14:textId="77777777" w:rsidR="000C1F2F" w:rsidRDefault="000C1F2F" w:rsidP="000C1F2F">
      <w:pPr>
        <w:pStyle w:val="TAN"/>
        <w:keepNext w:val="0"/>
      </w:pPr>
    </w:p>
    <w:p w14:paraId="62FA6BFD" w14:textId="5EEC1822" w:rsidR="000C1F2F" w:rsidRDefault="000C1F2F" w:rsidP="000C1F2F">
      <w:pPr>
        <w:pStyle w:val="Heading6"/>
      </w:pPr>
      <w:bookmarkStart w:id="266" w:name="_Toc95152567"/>
      <w:bookmarkStart w:id="267" w:name="_Toc95832484"/>
      <w:r>
        <w:lastRenderedPageBreak/>
        <w:t>7.2.2.3.3.1</w:t>
      </w:r>
      <w:r>
        <w:tab/>
      </w:r>
      <w:proofErr w:type="spellStart"/>
      <w:r w:rsidRPr="00353C6B">
        <w:t>Ndcaf_DataReporting</w:t>
      </w:r>
      <w:r>
        <w:t>_DestroySession</w:t>
      </w:r>
      <w:proofErr w:type="spellEnd"/>
      <w:r>
        <w:t xml:space="preserve"> operation using</w:t>
      </w:r>
      <w:r w:rsidRPr="00353C6B">
        <w:t xml:space="preserve"> </w:t>
      </w:r>
      <w:r>
        <w:t>DELETE</w:t>
      </w:r>
      <w:bookmarkEnd w:id="252"/>
      <w:bookmarkEnd w:id="253"/>
      <w:bookmarkEnd w:id="254"/>
      <w:bookmarkEnd w:id="255"/>
      <w:bookmarkEnd w:id="256"/>
      <w:bookmarkEnd w:id="257"/>
      <w:r>
        <w:t xml:space="preserve"> method</w:t>
      </w:r>
      <w:bookmarkEnd w:id="266"/>
      <w:bookmarkEnd w:id="267"/>
    </w:p>
    <w:p w14:paraId="3C0DC6F1" w14:textId="1CDFEB74" w:rsidR="000C1F2F" w:rsidRDefault="000C1F2F" w:rsidP="000C1F2F">
      <w:pPr>
        <w:keepNext/>
      </w:pPr>
      <w:r>
        <w:t xml:space="preserve">This method shall support the URL query parameters specified </w:t>
      </w:r>
      <w:r w:rsidR="00756E46">
        <w:t>in table</w:t>
      </w:r>
      <w:r>
        <w:t> 7.2.2.3.3.1-1.</w:t>
      </w:r>
    </w:p>
    <w:p w14:paraId="7795D2F4" w14:textId="54BA35FB" w:rsidR="000C1F2F" w:rsidRDefault="00D04A2A" w:rsidP="000C1F2F">
      <w:pPr>
        <w:pStyle w:val="TH"/>
      </w:pPr>
      <w:r>
        <w:t>Table</w:t>
      </w:r>
      <w:r w:rsidR="000C1F2F">
        <w:t> 7.2.2.3.3.1-1: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3ADB0904"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77777777" w:rsidR="000C1F2F" w:rsidRDefault="000C1F2F" w:rsidP="00813B3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7777777" w:rsidR="000C1F2F" w:rsidRDefault="000C1F2F"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77777777" w:rsidR="000C1F2F" w:rsidRDefault="000C1F2F"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77777777" w:rsidR="000C1F2F" w:rsidRDefault="000C1F2F"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77777777" w:rsidR="000C1F2F" w:rsidRDefault="000C1F2F" w:rsidP="00813B38">
            <w:pPr>
              <w:pStyle w:val="TAH"/>
            </w:pPr>
            <w:r>
              <w:t>Description</w:t>
            </w:r>
          </w:p>
        </w:tc>
      </w:tr>
      <w:tr w:rsidR="000C1F2F" w14:paraId="01B86297"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F5AF86" w14:textId="77777777" w:rsidR="000C1F2F" w:rsidRDefault="000C1F2F"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0F5B960D" w14:textId="77777777" w:rsidR="000C1F2F" w:rsidRDefault="000C1F2F"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79839A1" w14:textId="77777777" w:rsidR="000C1F2F" w:rsidRDefault="000C1F2F"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35E7A537" w14:textId="77777777" w:rsidR="000C1F2F" w:rsidRDefault="000C1F2F"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77777777" w:rsidR="000C1F2F" w:rsidRDefault="000C1F2F" w:rsidP="00813B38">
            <w:pPr>
              <w:pStyle w:val="TAL"/>
            </w:pPr>
          </w:p>
        </w:tc>
      </w:tr>
    </w:tbl>
    <w:p w14:paraId="19AAFCDF" w14:textId="77777777" w:rsidR="000C1F2F" w:rsidRDefault="000C1F2F" w:rsidP="000C1F2F">
      <w:pPr>
        <w:pStyle w:val="TAN"/>
        <w:keepNext w:val="0"/>
      </w:pPr>
    </w:p>
    <w:p w14:paraId="4FB3AB77" w14:textId="50676CE6" w:rsidR="000C1F2F" w:rsidRDefault="000C1F2F" w:rsidP="000C1F2F">
      <w:pPr>
        <w:keepNext/>
      </w:pPr>
      <w:r>
        <w:t xml:space="preserve">This method shall support the request data structures specified </w:t>
      </w:r>
      <w:r w:rsidR="00756E46">
        <w:t>in table</w:t>
      </w:r>
      <w:r>
        <w:t xml:space="preserve"> 7.2.2.3.3.1-2 and the response data structures and response codes specified </w:t>
      </w:r>
      <w:r w:rsidR="00756E46">
        <w:t>in table</w:t>
      </w:r>
      <w:r>
        <w:t> 7.2.2.3.3.1-4.</w:t>
      </w:r>
    </w:p>
    <w:p w14:paraId="3AC5C468" w14:textId="378C4E9D" w:rsidR="000C1F2F" w:rsidRDefault="00D04A2A" w:rsidP="000C1F2F">
      <w:pPr>
        <w:pStyle w:val="TH"/>
      </w:pPr>
      <w:r>
        <w:t>Table</w:t>
      </w:r>
      <w:r w:rsidR="000C1F2F">
        <w:t> 7.2.2.3.3.1-2: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14:paraId="30853CBD" w14:textId="77777777" w:rsidTr="00813B38">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77777777" w:rsidR="000C1F2F" w:rsidRDefault="000C1F2F" w:rsidP="00813B38">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77777777" w:rsidR="000C1F2F" w:rsidRDefault="000C1F2F" w:rsidP="00813B38">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7777777" w:rsidR="000C1F2F" w:rsidRDefault="000C1F2F" w:rsidP="00813B38">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77777777" w:rsidR="000C1F2F" w:rsidRDefault="000C1F2F" w:rsidP="00813B38">
            <w:pPr>
              <w:pStyle w:val="TAH"/>
            </w:pPr>
            <w:r>
              <w:t>Description</w:t>
            </w:r>
          </w:p>
        </w:tc>
      </w:tr>
      <w:tr w:rsidR="000C1F2F" w14:paraId="35A284BA" w14:textId="77777777" w:rsidTr="00813B38">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0277F415" w14:textId="77777777" w:rsidR="000C1F2F" w:rsidRDefault="000C1F2F" w:rsidP="00813B38">
            <w:pPr>
              <w:pStyle w:val="TAL"/>
            </w:pPr>
          </w:p>
        </w:tc>
        <w:tc>
          <w:tcPr>
            <w:tcW w:w="418" w:type="dxa"/>
            <w:tcBorders>
              <w:top w:val="single" w:sz="4" w:space="0" w:color="auto"/>
              <w:left w:val="single" w:sz="6" w:space="0" w:color="000000"/>
              <w:bottom w:val="single" w:sz="6" w:space="0" w:color="000000"/>
              <w:right w:val="single" w:sz="6" w:space="0" w:color="000000"/>
            </w:tcBorders>
          </w:tcPr>
          <w:p w14:paraId="4EDB7FCD" w14:textId="77777777" w:rsidR="000C1F2F" w:rsidRDefault="000C1F2F" w:rsidP="00813B38">
            <w:pPr>
              <w:pStyle w:val="TAC"/>
            </w:pPr>
          </w:p>
        </w:tc>
        <w:tc>
          <w:tcPr>
            <w:tcW w:w="1247" w:type="dxa"/>
            <w:tcBorders>
              <w:top w:val="single" w:sz="4" w:space="0" w:color="auto"/>
              <w:left w:val="single" w:sz="6" w:space="0" w:color="000000"/>
              <w:bottom w:val="single" w:sz="6" w:space="0" w:color="000000"/>
              <w:right w:val="single" w:sz="6" w:space="0" w:color="000000"/>
            </w:tcBorders>
          </w:tcPr>
          <w:p w14:paraId="55C2C1D3" w14:textId="77777777" w:rsidR="000C1F2F" w:rsidRDefault="000C1F2F" w:rsidP="00813B38">
            <w:pPr>
              <w:pStyle w:val="TAL"/>
            </w:pPr>
          </w:p>
        </w:tc>
        <w:tc>
          <w:tcPr>
            <w:tcW w:w="6281" w:type="dxa"/>
            <w:tcBorders>
              <w:top w:val="single" w:sz="4" w:space="0" w:color="auto"/>
              <w:left w:val="single" w:sz="6" w:space="0" w:color="000000"/>
              <w:bottom w:val="single" w:sz="6" w:space="0" w:color="000000"/>
              <w:right w:val="single" w:sz="6" w:space="0" w:color="000000"/>
            </w:tcBorders>
          </w:tcPr>
          <w:p w14:paraId="2B92B124" w14:textId="77777777" w:rsidR="000C1F2F" w:rsidRDefault="000C1F2F" w:rsidP="00813B38">
            <w:pPr>
              <w:pStyle w:val="TAL"/>
            </w:pPr>
          </w:p>
        </w:tc>
      </w:tr>
    </w:tbl>
    <w:p w14:paraId="36CA9476" w14:textId="77777777" w:rsidR="000C1F2F" w:rsidRPr="009432AB" w:rsidRDefault="000C1F2F" w:rsidP="000C1F2F">
      <w:pPr>
        <w:pStyle w:val="TAN"/>
        <w:keepNext w:val="0"/>
        <w:rPr>
          <w:lang w:val="es-ES"/>
        </w:rPr>
      </w:pPr>
    </w:p>
    <w:p w14:paraId="14AE31E3" w14:textId="41CC27E7" w:rsidR="000C1F2F" w:rsidRDefault="00D04A2A" w:rsidP="000C1F2F">
      <w:pPr>
        <w:pStyle w:val="TH"/>
      </w:pPr>
      <w:r>
        <w:t>Table</w:t>
      </w:r>
      <w:r w:rsidR="000C1F2F">
        <w:rPr>
          <w:noProof/>
        </w:rPr>
        <w:t> </w:t>
      </w:r>
      <w:r w:rsidR="000C1F2F">
        <w:rPr>
          <w:rFonts w:eastAsia="MS Mincho"/>
        </w:rPr>
        <w:t>7.2.2.3.3.1</w:t>
      </w:r>
      <w:r w:rsidR="000C1F2F">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14:paraId="497C45D5" w14:textId="77777777" w:rsidTr="00813B3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7777777" w:rsidR="000C1F2F" w:rsidRDefault="000C1F2F"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77777777" w:rsidR="000C1F2F" w:rsidRDefault="000C1F2F"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77777777" w:rsidR="000C1F2F" w:rsidRDefault="000C1F2F"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77777777" w:rsidR="000C1F2F" w:rsidRDefault="000C1F2F" w:rsidP="00813B38">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77777777" w:rsidR="000C1F2F" w:rsidRDefault="000C1F2F" w:rsidP="00813B38">
            <w:pPr>
              <w:pStyle w:val="TAH"/>
            </w:pPr>
            <w:r>
              <w:t>Description</w:t>
            </w:r>
          </w:p>
        </w:tc>
      </w:tr>
      <w:tr w:rsidR="000C1F2F" w14:paraId="6224470D" w14:textId="77777777" w:rsidTr="00813B38">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77777777" w:rsidR="000C1F2F" w:rsidRPr="008B760F" w:rsidRDefault="000C1F2F"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B3C9DFA"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F853D43" w14:textId="77777777" w:rsidR="000C1F2F" w:rsidRDefault="000C1F2F"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58C0B15" w14:textId="77777777" w:rsidR="000C1F2F" w:rsidRDefault="000C1F2F" w:rsidP="00813B38">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77777777" w:rsidR="000C1F2F" w:rsidRDefault="000C1F2F" w:rsidP="00813B38">
            <w:pPr>
              <w:pStyle w:val="TAL"/>
            </w:pPr>
            <w:r>
              <w:t>For authentication of the data collection client. (NOTE 1)</w:t>
            </w:r>
          </w:p>
        </w:tc>
      </w:tr>
      <w:tr w:rsidR="000C1F2F" w14:paraId="0F9F8FCD" w14:textId="77777777" w:rsidTr="00813B38">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77777777" w:rsidR="000C1F2F" w:rsidRPr="008B760F" w:rsidRDefault="000C1F2F"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742104EB"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31C69F36" w14:textId="77777777" w:rsidR="000C1F2F" w:rsidRDefault="000C1F2F" w:rsidP="00813B3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D6AD90" w14:textId="77777777" w:rsidR="000C1F2F" w:rsidRDefault="000C1F2F" w:rsidP="00813B38">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77777777" w:rsidR="000C1F2F" w:rsidRDefault="000C1F2F" w:rsidP="00813B38">
            <w:pPr>
              <w:pStyle w:val="TAL"/>
            </w:pPr>
            <w:r>
              <w:t>Indicates the origin of the requester. (NOTE 2)</w:t>
            </w:r>
          </w:p>
        </w:tc>
      </w:tr>
      <w:tr w:rsidR="000C1F2F" w14:paraId="776CE600"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775C573A" w14:textId="1587B86E" w:rsidR="000C1F2F" w:rsidRDefault="000C1F2F" w:rsidP="00813B38">
            <w:pPr>
              <w:pStyle w:val="TAL"/>
            </w:pPr>
            <w:r>
              <w:t>NOTE 1:</w:t>
            </w:r>
            <w:r>
              <w:tab/>
              <w:t>If OAuth2.0 authorization is used the value would be “Bearer” followed by a string representing the token, see section 2.1 of RFC 6750 [</w:t>
            </w:r>
            <w:r w:rsidR="00DC317B">
              <w:t>8</w:t>
            </w:r>
            <w:r>
              <w:t>].</w:t>
            </w:r>
          </w:p>
          <w:p w14:paraId="2C8B4F45" w14:textId="77777777" w:rsidR="000C1F2F" w:rsidRDefault="000C1F2F" w:rsidP="00813B38">
            <w:pPr>
              <w:pStyle w:val="TAL"/>
            </w:pPr>
            <w:r>
              <w:t>NOTE 2:</w:t>
            </w:r>
            <w:r>
              <w:tab/>
              <w:t>The Origin header is always supplied if the data collection client is deployed in a web browser.</w:t>
            </w:r>
          </w:p>
        </w:tc>
      </w:tr>
    </w:tbl>
    <w:p w14:paraId="27C08955" w14:textId="77777777" w:rsidR="000C1F2F" w:rsidRDefault="000C1F2F" w:rsidP="000C1F2F">
      <w:pPr>
        <w:pStyle w:val="TAN"/>
        <w:keepNext w:val="0"/>
      </w:pPr>
    </w:p>
    <w:p w14:paraId="20615B1F" w14:textId="0053333C" w:rsidR="000C1F2F" w:rsidRDefault="00D04A2A" w:rsidP="000C1F2F">
      <w:pPr>
        <w:pStyle w:val="TH"/>
      </w:pPr>
      <w:r>
        <w:t>Table</w:t>
      </w:r>
      <w:r w:rsidR="000C1F2F">
        <w:t> 7.2.2.3.3.1-4: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14:paraId="08BD141E" w14:textId="77777777" w:rsidTr="00813B38">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7777777" w:rsidR="000C1F2F" w:rsidRDefault="000C1F2F" w:rsidP="00813B3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7777777" w:rsidR="000C1F2F" w:rsidRDefault="000C1F2F" w:rsidP="00813B3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77777777" w:rsidR="000C1F2F" w:rsidRDefault="000C1F2F" w:rsidP="00813B3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77777777" w:rsidR="000C1F2F" w:rsidRDefault="000C1F2F" w:rsidP="00813B38">
            <w:pPr>
              <w:pStyle w:val="TAH"/>
            </w:pPr>
            <w:r>
              <w:t>Response</w:t>
            </w:r>
          </w:p>
          <w:p w14:paraId="22B6E719" w14:textId="77777777" w:rsidR="000C1F2F" w:rsidRDefault="000C1F2F" w:rsidP="00813B38">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77777777" w:rsidR="000C1F2F" w:rsidRDefault="000C1F2F" w:rsidP="00813B38">
            <w:pPr>
              <w:pStyle w:val="TAH"/>
            </w:pPr>
            <w:r>
              <w:t>Description</w:t>
            </w:r>
          </w:p>
        </w:tc>
      </w:tr>
      <w:tr w:rsidR="000C1F2F" w14:paraId="55EF39EB"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hideMark/>
          </w:tcPr>
          <w:p w14:paraId="58B984C2" w14:textId="77777777" w:rsidR="000C1F2F" w:rsidRDefault="000C1F2F" w:rsidP="00813B38">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026F9B7" w14:textId="77777777" w:rsidR="000C1F2F" w:rsidRDefault="000C1F2F" w:rsidP="00813B38">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77777777" w:rsidR="000C1F2F" w:rsidRDefault="000C1F2F" w:rsidP="00813B38">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77777777" w:rsidR="000C1F2F" w:rsidRDefault="000C1F2F" w:rsidP="00813B38">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230019EC" w14:textId="77777777" w:rsidR="000C1F2F" w:rsidRDefault="000C1F2F" w:rsidP="00813B38">
            <w:pPr>
              <w:pStyle w:val="TAL"/>
            </w:pPr>
            <w:r>
              <w:t xml:space="preserve">Successful case: The Data Reporting Session resource matching the </w:t>
            </w:r>
            <w:proofErr w:type="spellStart"/>
            <w:r>
              <w:t>sessionId</w:t>
            </w:r>
            <w:proofErr w:type="spellEnd"/>
            <w:r>
              <w:t xml:space="preserve"> was destroyed at the Data Collection AF.</w:t>
            </w:r>
          </w:p>
        </w:tc>
      </w:tr>
      <w:tr w:rsidR="000C1F2F" w14:paraId="0297F9C7"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558DC0C7" w14:textId="77777777" w:rsidR="000C1F2F" w:rsidRPr="00F76803" w:rsidRDefault="000C1F2F" w:rsidP="00813B38">
            <w:pPr>
              <w:pStyle w:val="TAL"/>
              <w:rPr>
                <w:rStyle w:val="Code"/>
              </w:rPr>
            </w:pPr>
            <w:proofErr w:type="spellStart"/>
            <w:r w:rsidRPr="00F76803">
              <w:rPr>
                <w:rStyle w:val="Code"/>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3A2970B4"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2D57E22"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354C8E7" w14:textId="77777777" w:rsidR="000C1F2F" w:rsidRDefault="000C1F2F" w:rsidP="00813B38">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6AC04A2" w14:textId="77777777" w:rsidR="000C1F2F" w:rsidRDefault="000C1F2F" w:rsidP="00813B38">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03A95F7" w14:textId="434269BA" w:rsidR="000C1F2F" w:rsidRDefault="000C1F2F" w:rsidP="00813B38">
            <w:pPr>
              <w:pStyle w:val="TALcontinuation"/>
            </w:pPr>
            <w:r>
              <w:t xml:space="preserve">Applicable if the feature </w:t>
            </w:r>
            <w:r>
              <w:rPr>
                <w:lang w:eastAsia="zh-CN"/>
              </w:rPr>
              <w:t>"</w:t>
            </w:r>
            <w:r>
              <w:rPr>
                <w:rFonts w:cs="Arial"/>
                <w:szCs w:val="18"/>
              </w:rPr>
              <w:t xml:space="preserve">ES3XX" </w:t>
            </w:r>
            <w:r w:rsidR="00984D36">
              <w:rPr>
                <w:rFonts w:cs="Arial"/>
                <w:szCs w:val="18"/>
              </w:rPr>
              <w:t xml:space="preserve">as defined </w:t>
            </w:r>
            <w:r w:rsidR="005B3F42">
              <w:rPr>
                <w:rFonts w:cs="Arial"/>
                <w:szCs w:val="18"/>
              </w:rPr>
              <w:t>in TS 29.502 [11</w:t>
            </w:r>
            <w:r w:rsidR="00004DA3">
              <w:rPr>
                <w:rFonts w:cs="Arial"/>
                <w:szCs w:val="18"/>
              </w:rPr>
              <w:t xml:space="preserve">] </w:t>
            </w:r>
            <w:r>
              <w:t>is supported.</w:t>
            </w:r>
          </w:p>
        </w:tc>
      </w:tr>
      <w:tr w:rsidR="000C1F2F" w14:paraId="2E7AFC5E"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1B5600FE" w14:textId="77777777" w:rsidR="000C1F2F" w:rsidRPr="00F76803" w:rsidRDefault="000C1F2F" w:rsidP="00813B38">
            <w:pPr>
              <w:pStyle w:val="TAL"/>
              <w:rPr>
                <w:rStyle w:val="Code"/>
              </w:rPr>
            </w:pPr>
            <w:proofErr w:type="spellStart"/>
            <w:r w:rsidRPr="00F76803">
              <w:rPr>
                <w:rStyle w:val="Code"/>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D70BE8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494E7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C548294" w14:textId="77777777" w:rsidR="000C1F2F" w:rsidRDefault="000C1F2F" w:rsidP="00813B38">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21221CBE" w14:textId="77777777" w:rsidR="000C1F2F" w:rsidRDefault="000C1F2F" w:rsidP="00813B38">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4B5689C" w14:textId="77777777" w:rsidR="000C1F2F" w:rsidRDefault="000C1F2F" w:rsidP="00813B38">
            <w:pPr>
              <w:pStyle w:val="TALcontinuation"/>
            </w:pPr>
            <w:r>
              <w:t xml:space="preserve">Applicable if the feature </w:t>
            </w:r>
            <w:r>
              <w:rPr>
                <w:lang w:eastAsia="zh-CN"/>
              </w:rPr>
              <w:t>"</w:t>
            </w:r>
            <w:r>
              <w:rPr>
                <w:rFonts w:cs="Arial"/>
                <w:szCs w:val="18"/>
              </w:rPr>
              <w:t>ES3XX"</w:t>
            </w:r>
            <w:r>
              <w:t xml:space="preserve"> is supported.</w:t>
            </w:r>
          </w:p>
        </w:tc>
      </w:tr>
      <w:tr w:rsidR="000C1F2F" w14:paraId="6D4A3802"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3F3077DE" w14:textId="77777777" w:rsidR="000C1F2F" w:rsidRPr="00F76803" w:rsidRDefault="000C1F2F" w:rsidP="00813B38">
            <w:pPr>
              <w:pStyle w:val="TAL"/>
              <w:rPr>
                <w:rStyle w:val="Code"/>
              </w:rPr>
            </w:pPr>
            <w:proofErr w:type="spellStart"/>
            <w:r w:rsidRPr="00F76803">
              <w:rPr>
                <w:rStyle w:val="Code"/>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17351B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011EF8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B1F1464" w14:textId="77777777" w:rsidR="000C1F2F" w:rsidRDefault="000C1F2F" w:rsidP="00813B38">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025E0DF6" w14:textId="77777777" w:rsidR="000C1F2F" w:rsidRDefault="000C1F2F" w:rsidP="00813B38">
            <w:pPr>
              <w:pStyle w:val="TAL"/>
            </w:pPr>
            <w:r>
              <w:t>The Data Reporting Session resource does not exist. (NOTE 2)</w:t>
            </w:r>
          </w:p>
        </w:tc>
      </w:tr>
      <w:tr w:rsidR="000C1F2F" w14:paraId="71DC34B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3C69434" w:rsidR="000C1F2F" w:rsidRDefault="000C1F2F" w:rsidP="00813B38">
            <w:pPr>
              <w:pStyle w:val="TAN"/>
            </w:pPr>
            <w:r>
              <w:t>NOTE 1:</w:t>
            </w:r>
            <w:r>
              <w:tab/>
              <w:t xml:space="preserve">The mandatory HTTP error status codes for the DELETE method listed </w:t>
            </w:r>
            <w:r w:rsidR="00756E46">
              <w:t>in table</w:t>
            </w:r>
            <w:r>
              <w:t> 5.2.7.1-1 of 3GPP TS 29.500 [</w:t>
            </w:r>
            <w:r w:rsidR="00DF63B5">
              <w:t>9</w:t>
            </w:r>
            <w:r>
              <w:t>] also apply.</w:t>
            </w:r>
          </w:p>
          <w:p w14:paraId="485EA491" w14:textId="77777777" w:rsidR="000C1F2F" w:rsidRDefault="000C1F2F" w:rsidP="00813B38">
            <w:pPr>
              <w:pStyle w:val="TAN"/>
            </w:pPr>
            <w:r>
              <w:t>NOTE 2:</w:t>
            </w:r>
            <w:r>
              <w:tab/>
              <w:t>Failure cases are described in subclause 7.2.4.</w:t>
            </w:r>
          </w:p>
        </w:tc>
      </w:tr>
    </w:tbl>
    <w:p w14:paraId="27DFAC8C" w14:textId="77777777" w:rsidR="000C1F2F" w:rsidRDefault="000C1F2F" w:rsidP="000C1F2F">
      <w:pPr>
        <w:pStyle w:val="TAN"/>
        <w:keepNext w:val="0"/>
        <w:rPr>
          <w:noProof/>
        </w:rPr>
      </w:pPr>
    </w:p>
    <w:p w14:paraId="4AEB3CC4" w14:textId="04C6B015" w:rsidR="000C1F2F" w:rsidRDefault="00D04A2A" w:rsidP="000C1F2F">
      <w:pPr>
        <w:pStyle w:val="TH"/>
      </w:pPr>
      <w:r>
        <w:t>Table</w:t>
      </w:r>
      <w:r w:rsidR="000C1F2F">
        <w:t> 7.2.2.3.3.1-5: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14:paraId="5F4128F0"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77777777" w:rsidR="000C1F2F" w:rsidRDefault="000C1F2F" w:rsidP="00813B38">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77777777" w:rsidR="000C1F2F" w:rsidRDefault="000C1F2F" w:rsidP="00813B38">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77777777" w:rsidR="000C1F2F" w:rsidRDefault="000C1F2F" w:rsidP="00813B38">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77777777" w:rsidR="000C1F2F" w:rsidRDefault="000C1F2F" w:rsidP="00813B38">
            <w:pPr>
              <w:pStyle w:val="TAH"/>
            </w:pPr>
            <w:r>
              <w:t>Description</w:t>
            </w:r>
          </w:p>
        </w:tc>
      </w:tr>
      <w:tr w:rsidR="000C1F2F" w14:paraId="3B5C45D6"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757F506"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045FD3E8"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6B510DF9"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F65F287" w:rsidR="000C1F2F" w:rsidRDefault="000C1F2F" w:rsidP="00813B38">
            <w:pPr>
              <w:pStyle w:val="TAL"/>
              <w:rPr>
                <w:lang w:eastAsia="fr-FR"/>
              </w:rPr>
            </w:pPr>
            <w:r>
              <w:t>Part of CORS [</w:t>
            </w:r>
            <w:r w:rsidR="00DF63B5">
              <w:t>10</w:t>
            </w:r>
            <w:r>
              <w:t xml:space="preserve">]. Supplied if the request included the </w:t>
            </w:r>
            <w:r w:rsidRPr="00E758CD">
              <w:rPr>
                <w:rStyle w:val="HTTPHeader"/>
              </w:rPr>
              <w:t>Origin</w:t>
            </w:r>
            <w:r>
              <w:t xml:space="preserve"> header.</w:t>
            </w:r>
          </w:p>
        </w:tc>
      </w:tr>
      <w:tr w:rsidR="000C1F2F" w14:paraId="0AA5B880"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59FEDA35"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105FBF9"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7DA03554"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8B4357C"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32553A2E"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0C1F2F" w14:paraId="7E4ACB6F"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0E59DAE"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3DEE543"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490E3F5D"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1D88238E"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4FB8C4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166B6068" w14:textId="77777777" w:rsidR="000C1F2F" w:rsidRDefault="000C1F2F" w:rsidP="000C1F2F">
      <w:pPr>
        <w:pStyle w:val="TAN"/>
        <w:keepNext w:val="0"/>
      </w:pPr>
    </w:p>
    <w:p w14:paraId="305E2BA8" w14:textId="0815F836" w:rsidR="000C1F2F" w:rsidRDefault="00D04A2A" w:rsidP="000C1F2F">
      <w:pPr>
        <w:pStyle w:val="TH"/>
      </w:pPr>
      <w:r>
        <w:lastRenderedPageBreak/>
        <w:t>Table</w:t>
      </w:r>
      <w:r w:rsidR="000C1F2F">
        <w:t> 7.2.2.3.3.1-6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14:paraId="506CB4A2"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77777777" w:rsidR="000C1F2F" w:rsidRDefault="000C1F2F" w:rsidP="00813B38">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77777777" w:rsidR="000C1F2F" w:rsidRDefault="000C1F2F" w:rsidP="00813B38">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77777777" w:rsidR="000C1F2F" w:rsidRDefault="000C1F2F" w:rsidP="00813B38">
            <w:pPr>
              <w:pStyle w:val="TAH"/>
            </w:pPr>
            <w:r>
              <w:t>Description</w:t>
            </w:r>
          </w:p>
        </w:tc>
      </w:tr>
      <w:tr w:rsidR="000C1F2F" w14:paraId="4BC25BBE"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77777777" w:rsidR="000C1F2F" w:rsidRPr="00F76803" w:rsidRDefault="000C1F2F" w:rsidP="00813B38">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2DA12077"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9673931" w14:textId="77777777" w:rsidR="000C1F2F" w:rsidRDefault="000C1F2F" w:rsidP="00813B3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809DCFA" w14:textId="77777777" w:rsidR="000C1F2F" w:rsidRDefault="000C1F2F" w:rsidP="00813B38">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77777777" w:rsidR="000C1F2F" w:rsidRDefault="000C1F2F" w:rsidP="00813B38">
            <w:pPr>
              <w:pStyle w:val="TAL"/>
            </w:pPr>
            <w:r>
              <w:t>An alternative URL of the resource located in another Data Collection AF (service) instance.</w:t>
            </w:r>
          </w:p>
        </w:tc>
      </w:tr>
      <w:tr w:rsidR="000C1F2F" w14:paraId="2FF26FF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77777777" w:rsidR="000C1F2F" w:rsidRPr="002A552E" w:rsidRDefault="000C1F2F" w:rsidP="00813B38">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BA90FFC"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FD7340E" w14:textId="77777777" w:rsidR="000C1F2F" w:rsidRDefault="000C1F2F" w:rsidP="00813B3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DF4BA28" w14:textId="77777777" w:rsidR="000C1F2F" w:rsidRDefault="000C1F2F" w:rsidP="00813B38">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77777777" w:rsidR="000C1F2F" w:rsidRDefault="000C1F2F" w:rsidP="00813B38">
            <w:pPr>
              <w:pStyle w:val="TAL"/>
            </w:pPr>
            <w:r>
              <w:rPr>
                <w:lang w:eastAsia="fr-FR"/>
              </w:rPr>
              <w:t>Identifier of the target NF (service) instance towards which the request is redirected</w:t>
            </w:r>
          </w:p>
        </w:tc>
      </w:tr>
      <w:tr w:rsidR="000C1F2F" w14:paraId="78DB319D"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28E137E"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0F8E9E59"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D5D7114"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5FDB730C" w:rsidR="000C1F2F" w:rsidRDefault="000C1F2F" w:rsidP="00813B38">
            <w:pPr>
              <w:pStyle w:val="TAL"/>
              <w:rPr>
                <w:lang w:eastAsia="fr-FR"/>
              </w:rPr>
            </w:pPr>
            <w:r>
              <w:t>Part of CORS [</w:t>
            </w:r>
            <w:r w:rsidR="00472A10">
              <w:t>10</w:t>
            </w:r>
            <w:r>
              <w:t xml:space="preserve">].Supplied if the request included the </w:t>
            </w:r>
            <w:r w:rsidRPr="00E758CD">
              <w:rPr>
                <w:rStyle w:val="HTTPHeader"/>
              </w:rPr>
              <w:t>Origin</w:t>
            </w:r>
            <w:r>
              <w:t xml:space="preserve"> header.</w:t>
            </w:r>
          </w:p>
        </w:tc>
      </w:tr>
      <w:tr w:rsidR="000C1F2F" w14:paraId="0CBA9B9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9ED9702"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AC6FCF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EE4913C"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2660AD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29D6F11"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0C1F2F" w14:paraId="3F8AC35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4A47223"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3BB573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50EDE02"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6EFA7EC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792A3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01B5AB77" w14:textId="77777777" w:rsidR="000C1F2F" w:rsidRPr="00EA42AE" w:rsidRDefault="000C1F2F" w:rsidP="00DA4A27">
      <w:pPr>
        <w:pStyle w:val="TAN"/>
        <w:keepNext w:val="0"/>
      </w:pPr>
    </w:p>
    <w:p w14:paraId="3B526CDD" w14:textId="032FEE32" w:rsidR="007D6D45" w:rsidRDefault="00D30FB9" w:rsidP="007D6D45">
      <w:pPr>
        <w:pStyle w:val="Heading3"/>
      </w:pPr>
      <w:bookmarkStart w:id="268" w:name="_Toc95152568"/>
      <w:bookmarkStart w:id="269" w:name="_Toc95832485"/>
      <w:r>
        <w:t>7</w:t>
      </w:r>
      <w:r w:rsidR="007D6D45">
        <w:t>.2.3</w:t>
      </w:r>
      <w:r w:rsidR="007D6D45">
        <w:tab/>
        <w:t>Data Model</w:t>
      </w:r>
      <w:bookmarkEnd w:id="268"/>
      <w:bookmarkEnd w:id="269"/>
    </w:p>
    <w:p w14:paraId="4F3EE61D" w14:textId="09F3C274" w:rsidR="006E7CD6" w:rsidRDefault="006E7CD6" w:rsidP="006E7CD6">
      <w:pPr>
        <w:pStyle w:val="Heading4"/>
      </w:pPr>
      <w:bookmarkStart w:id="270" w:name="_Toc28012812"/>
      <w:bookmarkStart w:id="271" w:name="_Toc34266282"/>
      <w:bookmarkStart w:id="272" w:name="_Toc36102453"/>
      <w:bookmarkStart w:id="273" w:name="_Toc43563495"/>
      <w:bookmarkStart w:id="274" w:name="_Toc45134038"/>
      <w:bookmarkStart w:id="275" w:name="_Toc50031970"/>
      <w:bookmarkStart w:id="276" w:name="_Toc51762890"/>
      <w:bookmarkStart w:id="277" w:name="_Toc56640957"/>
      <w:bookmarkStart w:id="278" w:name="_Toc59017925"/>
      <w:bookmarkStart w:id="279" w:name="_Toc66231793"/>
      <w:bookmarkStart w:id="280" w:name="_Toc68168954"/>
      <w:bookmarkStart w:id="281" w:name="_Toc95152569"/>
      <w:bookmarkStart w:id="282" w:name="_Toc95832486"/>
      <w:r>
        <w:t>7.2.3.1</w:t>
      </w:r>
      <w:r>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3B0ECEE9" w14:textId="214B9F11" w:rsidR="006E7CD6" w:rsidRDefault="00D04A2A" w:rsidP="006E7CD6">
      <w:pPr>
        <w:keepNext/>
      </w:pPr>
      <w:r>
        <w:t>Table</w:t>
      </w:r>
      <w:r w:rsidR="006E7CD6">
        <w:t xml:space="preserve"> 7.2.3.1-1 specifies the data types used by the </w:t>
      </w:r>
      <w:proofErr w:type="spellStart"/>
      <w:r w:rsidR="006E7CD6" w:rsidRPr="000874B2">
        <w:rPr>
          <w:rStyle w:val="Code"/>
        </w:rPr>
        <w:t>Ndcaf_DataReporting_</w:t>
      </w:r>
      <w:r w:rsidR="006E7CD6">
        <w:rPr>
          <w:rStyle w:val="Code"/>
        </w:rPr>
        <w:t>Create</w:t>
      </w:r>
      <w:r w:rsidR="006E7CD6" w:rsidRPr="000874B2">
        <w:rPr>
          <w:rStyle w:val="Code"/>
        </w:rPr>
        <w:t>Session</w:t>
      </w:r>
      <w:proofErr w:type="spellEnd"/>
      <w:r w:rsidR="006E7CD6">
        <w:t xml:space="preserve">, </w:t>
      </w:r>
      <w:r w:rsidR="006E7CD6" w:rsidRPr="000874B2">
        <w:rPr>
          <w:rStyle w:val="Code"/>
        </w:rPr>
        <w:t>Ndcaf_</w:t>
      </w:r>
      <w:proofErr w:type="spellStart"/>
      <w:r w:rsidR="006E7CD6" w:rsidRPr="000874B2">
        <w:rPr>
          <w:rStyle w:val="Code"/>
        </w:rPr>
        <w:t>DataReporting</w:t>
      </w:r>
      <w:proofErr w:type="spellEnd"/>
      <w:r w:rsidR="006E7CD6" w:rsidRPr="000874B2">
        <w:rPr>
          <w:rStyle w:val="Code"/>
        </w:rPr>
        <w:t>_</w:t>
      </w:r>
      <w:r w:rsidR="006E7CD6">
        <w:rPr>
          <w:rStyle w:val="Code"/>
        </w:rPr>
        <w:t>‌</w:t>
      </w:r>
      <w:proofErr w:type="spellStart"/>
      <w:r w:rsidR="006E7CD6">
        <w:rPr>
          <w:rStyle w:val="Code"/>
        </w:rPr>
        <w:t>Retrieve‌</w:t>
      </w:r>
      <w:r w:rsidR="006E7CD6" w:rsidRPr="000874B2">
        <w:rPr>
          <w:rStyle w:val="Code"/>
        </w:rPr>
        <w:t>Session</w:t>
      </w:r>
      <w:proofErr w:type="spellEnd"/>
      <w:r w:rsidR="006E7CD6">
        <w:rPr>
          <w:rStyle w:val="Code"/>
        </w:rPr>
        <w:t xml:space="preserve">, </w:t>
      </w:r>
      <w:proofErr w:type="spellStart"/>
      <w:r w:rsidR="006E7CD6" w:rsidRPr="000874B2">
        <w:rPr>
          <w:rStyle w:val="Code"/>
        </w:rPr>
        <w:t>Ndcaf_DataReporting_</w:t>
      </w:r>
      <w:r w:rsidR="006E7CD6">
        <w:rPr>
          <w:rStyle w:val="Code"/>
        </w:rPr>
        <w:t>Update</w:t>
      </w:r>
      <w:r w:rsidR="006E7CD6" w:rsidRPr="000874B2">
        <w:rPr>
          <w:rStyle w:val="Code"/>
        </w:rPr>
        <w:t>Session</w:t>
      </w:r>
      <w:proofErr w:type="spellEnd"/>
      <w:r w:rsidR="006E7CD6">
        <w:t xml:space="preserve"> and </w:t>
      </w:r>
      <w:proofErr w:type="spellStart"/>
      <w:r w:rsidR="006E7CD6" w:rsidRPr="000874B2">
        <w:rPr>
          <w:rStyle w:val="Code"/>
        </w:rPr>
        <w:t>Ndcaf_DataReporting_</w:t>
      </w:r>
      <w:r w:rsidR="006E7CD6">
        <w:rPr>
          <w:rStyle w:val="Code"/>
        </w:rPr>
        <w:t>Destroy</w:t>
      </w:r>
      <w:r w:rsidR="006E7CD6" w:rsidRPr="000874B2">
        <w:rPr>
          <w:rStyle w:val="Code"/>
        </w:rPr>
        <w:t>Session</w:t>
      </w:r>
      <w:proofErr w:type="spellEnd"/>
      <w:r w:rsidR="006E7CD6">
        <w:t xml:space="preserve"> operations.</w:t>
      </w:r>
    </w:p>
    <w:p w14:paraId="42249B75" w14:textId="4D1D0EB8"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7.2.3.1-1: Data types specific to </w:t>
      </w:r>
      <w:proofErr w:type="spellStart"/>
      <w:r w:rsidR="006E7CD6">
        <w:rPr>
          <w:rFonts w:eastAsia="MS Mincho"/>
        </w:rPr>
        <w:t>Ndcaf_DataReporting_CreateSession</w:t>
      </w:r>
      <w:proofErr w:type="spellEnd"/>
      <w:r w:rsidR="006E7CD6">
        <w:rPr>
          <w:rFonts w:eastAsia="MS Mincho"/>
        </w:rPr>
        <w:t xml:space="preserve">, </w:t>
      </w:r>
      <w:proofErr w:type="spellStart"/>
      <w:r w:rsidR="006E7CD6">
        <w:rPr>
          <w:rFonts w:eastAsia="MS Mincho"/>
        </w:rPr>
        <w:t>Ndcaf_DataReporting_RetrieveSession</w:t>
      </w:r>
      <w:proofErr w:type="spellEnd"/>
      <w:r w:rsidR="006E7CD6">
        <w:rPr>
          <w:rFonts w:eastAsia="MS Mincho"/>
        </w:rPr>
        <w:t xml:space="preserve">, </w:t>
      </w:r>
      <w:proofErr w:type="spellStart"/>
      <w:r w:rsidR="006E7CD6">
        <w:rPr>
          <w:rFonts w:eastAsia="MS Mincho"/>
        </w:rPr>
        <w:t>Ndcaf_DataReporting_UpdateSession</w:t>
      </w:r>
      <w:proofErr w:type="spellEnd"/>
      <w:r w:rsidR="006E7CD6">
        <w:rPr>
          <w:rFonts w:eastAsia="MS Mincho"/>
        </w:rPr>
        <w:t xml:space="preserve"> and </w:t>
      </w:r>
      <w:proofErr w:type="spellStart"/>
      <w:r w:rsidR="006E7CD6">
        <w:rPr>
          <w:rFonts w:eastAsia="MS Mincho"/>
        </w:rPr>
        <w:t>Ndcaf_DataReporting_DestroySession</w:t>
      </w:r>
      <w:proofErr w:type="spellEnd"/>
      <w:r w:rsidR="006E7CD6">
        <w:rPr>
          <w:rFonts w:eastAsia="MS Mincho"/>
        </w:rPr>
        <w:t xml:space="preserve"> operations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14:paraId="5E0941BA"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77777777" w:rsidR="006E7CD6" w:rsidRDefault="006E7CD6" w:rsidP="00813B38">
            <w:pPr>
              <w:pStyle w:val="TAH"/>
            </w:pPr>
            <w:r>
              <w:t>Data type</w:t>
            </w:r>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77777777" w:rsidR="006E7CD6" w:rsidRDefault="006E7CD6" w:rsidP="00813B38">
            <w:pPr>
              <w:pStyle w:val="TAH"/>
            </w:pPr>
            <w:r>
              <w:t>Clause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77777777" w:rsidR="006E7CD6" w:rsidRDefault="006E7CD6" w:rsidP="00813B38">
            <w:pPr>
              <w:pStyle w:val="TAH"/>
            </w:pPr>
            <w:r>
              <w:t>Description</w:t>
            </w:r>
          </w:p>
        </w:tc>
      </w:tr>
      <w:tr w:rsidR="006E7CD6" w14:paraId="5F3C37C7"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tcPr>
          <w:p w14:paraId="242B6F96" w14:textId="77777777" w:rsidR="006E7CD6" w:rsidRPr="00797358" w:rsidRDefault="006E7CD6" w:rsidP="00813B38">
            <w:pPr>
              <w:pStyle w:val="TAL"/>
              <w:rPr>
                <w:rStyle w:val="Code"/>
              </w:rPr>
            </w:pPr>
            <w:proofErr w:type="spellStart"/>
            <w:r w:rsidRPr="00797358">
              <w:rPr>
                <w:rStyle w:val="Code"/>
              </w:rPr>
              <w:t>Data</w:t>
            </w:r>
            <w:r>
              <w:rPr>
                <w:rStyle w:val="Code"/>
              </w:rPr>
              <w:t>Reporting</w:t>
            </w:r>
            <w:r w:rsidRPr="00797358">
              <w:rPr>
                <w:rStyle w:val="Code"/>
              </w:rPr>
              <w:t>Session</w:t>
            </w:r>
            <w:proofErr w:type="spellEnd"/>
          </w:p>
        </w:tc>
        <w:tc>
          <w:tcPr>
            <w:tcW w:w="1294" w:type="dxa"/>
            <w:tcBorders>
              <w:top w:val="single" w:sz="4" w:space="0" w:color="auto"/>
              <w:left w:val="single" w:sz="4" w:space="0" w:color="auto"/>
              <w:bottom w:val="single" w:sz="4" w:space="0" w:color="auto"/>
              <w:right w:val="single" w:sz="4" w:space="0" w:color="auto"/>
            </w:tcBorders>
          </w:tcPr>
          <w:p w14:paraId="3164A05D" w14:textId="77777777" w:rsidR="006E7CD6" w:rsidRDefault="006E7CD6" w:rsidP="00813B38">
            <w:pPr>
              <w:pStyle w:val="TAL"/>
              <w:rPr>
                <w:lang w:eastAsia="zh-CN"/>
              </w:rPr>
            </w:pPr>
            <w:r>
              <w:rPr>
                <w:lang w:eastAsia="zh-CN"/>
              </w:rPr>
              <w:t>7.2.3.2.1</w:t>
            </w:r>
          </w:p>
        </w:tc>
        <w:tc>
          <w:tcPr>
            <w:tcW w:w="3549" w:type="dxa"/>
            <w:tcBorders>
              <w:top w:val="single" w:sz="4" w:space="0" w:color="auto"/>
              <w:left w:val="single" w:sz="4" w:space="0" w:color="auto"/>
              <w:bottom w:val="single" w:sz="4" w:space="0" w:color="auto"/>
              <w:right w:val="single" w:sz="4" w:space="0" w:color="auto"/>
            </w:tcBorders>
          </w:tcPr>
          <w:p w14:paraId="7C68E593" w14:textId="77777777" w:rsidR="006E7CD6" w:rsidRDefault="006E7CD6" w:rsidP="00813B38">
            <w:pPr>
              <w:pStyle w:val="TAL"/>
              <w:rPr>
                <w:lang w:eastAsia="zh-CN"/>
              </w:rPr>
            </w:pPr>
            <w:r>
              <w:rPr>
                <w:lang w:eastAsia="zh-CN"/>
              </w:rPr>
              <w:t xml:space="preserve">Configuration by the </w:t>
            </w:r>
            <w:r>
              <w:t xml:space="preserve">Data Collection AF </w:t>
            </w:r>
            <w:r>
              <w:rPr>
                <w:lang w:eastAsia="zh-CN"/>
              </w:rPr>
              <w:t>of the data collection client, specifying the data to be reported.</w:t>
            </w:r>
          </w:p>
        </w:tc>
      </w:tr>
    </w:tbl>
    <w:p w14:paraId="2434C568" w14:textId="77777777" w:rsidR="006E7CD6" w:rsidRDefault="006E7CD6" w:rsidP="006E7CD6">
      <w:pPr>
        <w:pStyle w:val="TAN"/>
        <w:keepNext w:val="0"/>
      </w:pPr>
    </w:p>
    <w:p w14:paraId="1785E0C7" w14:textId="69ED4647" w:rsidR="006E7CD6" w:rsidRDefault="00D04A2A" w:rsidP="006E7CD6">
      <w:pPr>
        <w:keepNext/>
      </w:pPr>
      <w:r>
        <w:t>Table</w:t>
      </w:r>
      <w:r w:rsidR="006E7CD6">
        <w:t xml:space="preserve"> 7.2.3.1-2 specifies data types re-used from other specifications by the </w:t>
      </w:r>
      <w:proofErr w:type="spellStart"/>
      <w:r w:rsidR="006E7CD6" w:rsidRPr="00D8130A">
        <w:rPr>
          <w:rStyle w:val="Code"/>
        </w:rPr>
        <w:t>Ndcaf_DataReporting_CreateSessions</w:t>
      </w:r>
      <w:proofErr w:type="spellEnd"/>
      <w:r w:rsidR="006E7CD6" w:rsidRPr="00D8130A">
        <w:t xml:space="preserve">, </w:t>
      </w:r>
      <w:proofErr w:type="spellStart"/>
      <w:r w:rsidR="006E7CD6" w:rsidRPr="00D8130A">
        <w:rPr>
          <w:rStyle w:val="Code"/>
        </w:rPr>
        <w:t>Ndcaf_DataReporting_RetrieveSession</w:t>
      </w:r>
      <w:proofErr w:type="spellEnd"/>
      <w:r w:rsidR="006E7CD6" w:rsidRPr="00D8130A">
        <w:t xml:space="preserve">, </w:t>
      </w:r>
      <w:proofErr w:type="spellStart"/>
      <w:r w:rsidR="006E7CD6" w:rsidRPr="00D8130A">
        <w:rPr>
          <w:rStyle w:val="Code"/>
        </w:rPr>
        <w:t>Ndcaf_DataReporting_UpdateSession</w:t>
      </w:r>
      <w:proofErr w:type="spellEnd"/>
      <w:r w:rsidR="006E7CD6" w:rsidRPr="00D8130A">
        <w:t xml:space="preserve"> and </w:t>
      </w:r>
      <w:r w:rsidR="006E7CD6" w:rsidRPr="00D8130A">
        <w:rPr>
          <w:rStyle w:val="Code"/>
        </w:rPr>
        <w:t>Ndcaf_</w:t>
      </w:r>
      <w:proofErr w:type="spellStart"/>
      <w:r w:rsidR="006E7CD6" w:rsidRPr="00D8130A">
        <w:rPr>
          <w:rStyle w:val="Code"/>
        </w:rPr>
        <w:t>DataReporting</w:t>
      </w:r>
      <w:proofErr w:type="spellEnd"/>
      <w:r w:rsidR="006E7CD6" w:rsidRPr="00D8130A">
        <w:rPr>
          <w:rStyle w:val="Code"/>
        </w:rPr>
        <w:t>_</w:t>
      </w:r>
      <w:r w:rsidR="006E7CD6">
        <w:rPr>
          <w:rStyle w:val="Code"/>
        </w:rPr>
        <w:t>‌</w:t>
      </w:r>
      <w:proofErr w:type="spellStart"/>
      <w:r w:rsidR="006E7CD6" w:rsidRPr="00D8130A">
        <w:rPr>
          <w:rStyle w:val="Code"/>
        </w:rPr>
        <w:t>Destroy</w:t>
      </w:r>
      <w:r w:rsidR="006E7CD6">
        <w:rPr>
          <w:rStyle w:val="Code"/>
        </w:rPr>
        <w:t>‌</w:t>
      </w:r>
      <w:r w:rsidR="006E7CD6" w:rsidRPr="00D8130A">
        <w:rPr>
          <w:rStyle w:val="Code"/>
        </w:rPr>
        <w:t>Session</w:t>
      </w:r>
      <w:proofErr w:type="spellEnd"/>
      <w:r w:rsidR="006E7CD6" w:rsidRPr="00D8130A">
        <w:t xml:space="preserve"> operations</w:t>
      </w:r>
      <w:r w:rsidR="006E7CD6">
        <w:t xml:space="preserve">, including a reference to their respective specifications. </w:t>
      </w:r>
    </w:p>
    <w:p w14:paraId="060CFC67" w14:textId="061ABF24"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7.2.3.1-2: Externally defined data types used by </w:t>
      </w:r>
      <w:r w:rsidR="006E7CD6" w:rsidRPr="00687134">
        <w:rPr>
          <w:rFonts w:eastAsia="MS Mincho"/>
        </w:rPr>
        <w:t xml:space="preserve"> </w:t>
      </w:r>
      <w:proofErr w:type="spellStart"/>
      <w:r w:rsidR="006E7CD6">
        <w:rPr>
          <w:rFonts w:eastAsia="MS Mincho"/>
        </w:rPr>
        <w:t>Ndcaf_DataReporting_CreateSession</w:t>
      </w:r>
      <w:proofErr w:type="spellEnd"/>
      <w:r w:rsidR="006E7CD6">
        <w:rPr>
          <w:rFonts w:eastAsia="MS Mincho"/>
        </w:rPr>
        <w:t xml:space="preserve">, </w:t>
      </w:r>
      <w:proofErr w:type="spellStart"/>
      <w:r w:rsidR="006E7CD6">
        <w:rPr>
          <w:rFonts w:eastAsia="MS Mincho"/>
        </w:rPr>
        <w:t>Ndcaf_DataReporting_RetrieveSession</w:t>
      </w:r>
      <w:proofErr w:type="spellEnd"/>
      <w:r w:rsidR="006E7CD6">
        <w:rPr>
          <w:rFonts w:eastAsia="MS Mincho"/>
        </w:rPr>
        <w:t xml:space="preserve">, </w:t>
      </w:r>
      <w:proofErr w:type="spellStart"/>
      <w:r w:rsidR="006E7CD6">
        <w:rPr>
          <w:rFonts w:eastAsia="MS Mincho"/>
        </w:rPr>
        <w:t>Ndcaf_DataReporting_UpdateSession</w:t>
      </w:r>
      <w:proofErr w:type="spellEnd"/>
      <w:r w:rsidR="006E7CD6">
        <w:rPr>
          <w:rFonts w:eastAsia="MS Mincho"/>
        </w:rPr>
        <w:t xml:space="preserve"> and </w:t>
      </w:r>
      <w:proofErr w:type="spellStart"/>
      <w:r w:rsidR="006E7CD6">
        <w:rPr>
          <w:rFonts w:eastAsia="MS Mincho"/>
        </w:rPr>
        <w:t>Ndcaf_DataReporting_DestroySession</w:t>
      </w:r>
      <w:proofErr w:type="spellEnd"/>
      <w:r w:rsidR="006E7CD6">
        <w:rPr>
          <w:rFonts w:eastAsia="MS Mincho"/>
        </w:rPr>
        <w:t xml:space="preserv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14:paraId="262C391E"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77777777" w:rsidR="006E7CD6" w:rsidRDefault="006E7CD6" w:rsidP="00813B38">
            <w:pPr>
              <w:pStyle w:val="TAH"/>
            </w:pPr>
            <w:r>
              <w:t>Data type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77777777" w:rsidR="006E7CD6" w:rsidRDefault="006E7CD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77777777" w:rsidR="006E7CD6" w:rsidRDefault="006E7CD6" w:rsidP="00813B38">
            <w:pPr>
              <w:pStyle w:val="TAH"/>
            </w:pPr>
            <w:r>
              <w:t>Reference</w:t>
            </w:r>
          </w:p>
        </w:tc>
      </w:tr>
      <w:tr w:rsidR="006E7CD6" w14:paraId="255B4301"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099805E0" w14:textId="77777777" w:rsidR="006E7CD6" w:rsidRPr="00FA3678" w:rsidRDefault="006E7CD6" w:rsidP="00813B38">
            <w:pPr>
              <w:pStyle w:val="TAL"/>
              <w:rPr>
                <w:rStyle w:val="Code"/>
              </w:rPr>
            </w:pPr>
            <w:proofErr w:type="spellStart"/>
            <w:r w:rsidRPr="00FA3678">
              <w:rPr>
                <w:rStyle w:val="Code"/>
              </w:rPr>
              <w:t>ApplicationId</w:t>
            </w:r>
            <w:proofErr w:type="spellEnd"/>
          </w:p>
        </w:tc>
        <w:tc>
          <w:tcPr>
            <w:tcW w:w="3260" w:type="dxa"/>
            <w:tcBorders>
              <w:top w:val="single" w:sz="4" w:space="0" w:color="auto"/>
              <w:left w:val="single" w:sz="4" w:space="0" w:color="auto"/>
              <w:bottom w:val="single" w:sz="4" w:space="0" w:color="auto"/>
              <w:right w:val="single" w:sz="4" w:space="0" w:color="auto"/>
            </w:tcBorders>
          </w:tcPr>
          <w:p w14:paraId="28260AEA" w14:textId="77777777" w:rsidR="006E7CD6" w:rsidRDefault="006E7CD6" w:rsidP="00813B38">
            <w:pPr>
              <w:pStyle w:val="TAL"/>
            </w:pPr>
            <w:r>
              <w:rPr>
                <w:rFonts w:cs="Arial"/>
                <w:szCs w:val="18"/>
                <w:lang w:eastAsia="zh-CN"/>
              </w:rPr>
              <w:t>Identifies the reporting application.</w:t>
            </w:r>
          </w:p>
        </w:tc>
        <w:tc>
          <w:tcPr>
            <w:tcW w:w="1843" w:type="dxa"/>
            <w:vMerge w:val="restart"/>
            <w:tcBorders>
              <w:top w:val="single" w:sz="4" w:space="0" w:color="auto"/>
              <w:left w:val="single" w:sz="4" w:space="0" w:color="auto"/>
              <w:right w:val="single" w:sz="4" w:space="0" w:color="auto"/>
            </w:tcBorders>
          </w:tcPr>
          <w:p w14:paraId="567D70BF" w14:textId="6CF76009" w:rsidR="006E7CD6" w:rsidRDefault="006E7CD6" w:rsidP="00813B38">
            <w:pPr>
              <w:pStyle w:val="TAL"/>
              <w:rPr>
                <w:rFonts w:cs="Arial"/>
                <w:szCs w:val="18"/>
                <w:lang w:eastAsia="zh-CN"/>
              </w:rPr>
            </w:pPr>
            <w:r>
              <w:rPr>
                <w:rFonts w:cs="Arial"/>
              </w:rPr>
              <w:t>3GPP TS 29.571 [</w:t>
            </w:r>
            <w:r w:rsidR="003A2C92">
              <w:rPr>
                <w:rFonts w:cs="Arial"/>
              </w:rPr>
              <w:t>12</w:t>
            </w:r>
            <w:r>
              <w:rPr>
                <w:rFonts w:cs="Arial"/>
              </w:rPr>
              <w:t>]</w:t>
            </w:r>
          </w:p>
        </w:tc>
      </w:tr>
      <w:tr w:rsidR="006E7CD6" w14:paraId="69B8B3FB"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9263B41" w14:textId="77777777" w:rsidR="006E7CD6" w:rsidRPr="00FA3678" w:rsidRDefault="006E7CD6" w:rsidP="00813B38">
            <w:pPr>
              <w:pStyle w:val="TAL"/>
              <w:rPr>
                <w:rStyle w:val="Code"/>
              </w:rPr>
            </w:pPr>
            <w:proofErr w:type="spellStart"/>
            <w:r w:rsidRPr="00FA3678">
              <w:rPr>
                <w:rStyle w:val="Code"/>
              </w:rPr>
              <w:t>DateTime</w:t>
            </w:r>
            <w:proofErr w:type="spellEnd"/>
          </w:p>
        </w:tc>
        <w:tc>
          <w:tcPr>
            <w:tcW w:w="3260" w:type="dxa"/>
            <w:tcBorders>
              <w:top w:val="single" w:sz="4" w:space="0" w:color="auto"/>
              <w:left w:val="single" w:sz="4" w:space="0" w:color="auto"/>
              <w:bottom w:val="single" w:sz="4" w:space="0" w:color="auto"/>
              <w:right w:val="single" w:sz="4" w:space="0" w:color="auto"/>
            </w:tcBorders>
          </w:tcPr>
          <w:p w14:paraId="0ABC07CE" w14:textId="77777777" w:rsidR="006E7CD6" w:rsidRDefault="006E7CD6" w:rsidP="00813B38">
            <w:pPr>
              <w:pStyle w:val="TAL"/>
            </w:pPr>
          </w:p>
        </w:tc>
        <w:tc>
          <w:tcPr>
            <w:tcW w:w="1843" w:type="dxa"/>
            <w:vMerge/>
            <w:tcBorders>
              <w:left w:val="single" w:sz="4" w:space="0" w:color="auto"/>
              <w:right w:val="single" w:sz="4" w:space="0" w:color="auto"/>
            </w:tcBorders>
          </w:tcPr>
          <w:p w14:paraId="6A841F7B" w14:textId="77777777" w:rsidR="006E7CD6" w:rsidRDefault="006E7CD6" w:rsidP="00813B38">
            <w:pPr>
              <w:pStyle w:val="TAL"/>
            </w:pPr>
          </w:p>
        </w:tc>
      </w:tr>
      <w:tr w:rsidR="006E7CD6" w14:paraId="6F2A4C39"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DDD9F83" w14:textId="77777777" w:rsidR="006E7CD6" w:rsidRPr="00FA3678" w:rsidRDefault="006E7CD6" w:rsidP="00813B38">
            <w:pPr>
              <w:pStyle w:val="TAL"/>
              <w:rPr>
                <w:rStyle w:val="Code"/>
              </w:rPr>
            </w:pPr>
            <w:proofErr w:type="spellStart"/>
            <w:r w:rsidRPr="00FA3678">
              <w:rPr>
                <w:rStyle w:val="Code"/>
              </w:rPr>
              <w:t>DurationSec</w:t>
            </w:r>
            <w:proofErr w:type="spellEnd"/>
          </w:p>
        </w:tc>
        <w:tc>
          <w:tcPr>
            <w:tcW w:w="3260" w:type="dxa"/>
            <w:tcBorders>
              <w:top w:val="single" w:sz="4" w:space="0" w:color="auto"/>
              <w:left w:val="single" w:sz="4" w:space="0" w:color="auto"/>
              <w:bottom w:val="single" w:sz="4" w:space="0" w:color="auto"/>
              <w:right w:val="single" w:sz="4" w:space="0" w:color="auto"/>
            </w:tcBorders>
          </w:tcPr>
          <w:p w14:paraId="6A3D640A" w14:textId="77777777" w:rsidR="006E7CD6" w:rsidRDefault="006E7CD6" w:rsidP="00813B38">
            <w:pPr>
              <w:pStyle w:val="TAL"/>
            </w:pPr>
          </w:p>
        </w:tc>
        <w:tc>
          <w:tcPr>
            <w:tcW w:w="1843" w:type="dxa"/>
            <w:vMerge/>
            <w:tcBorders>
              <w:left w:val="single" w:sz="4" w:space="0" w:color="auto"/>
              <w:right w:val="single" w:sz="4" w:space="0" w:color="auto"/>
            </w:tcBorders>
          </w:tcPr>
          <w:p w14:paraId="5033D2C9" w14:textId="77777777" w:rsidR="006E7CD6" w:rsidRDefault="006E7CD6" w:rsidP="00813B38">
            <w:pPr>
              <w:pStyle w:val="TAL"/>
            </w:pPr>
          </w:p>
        </w:tc>
      </w:tr>
      <w:tr w:rsidR="006E7CD6" w14:paraId="770AFB52"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4BB136E" w14:textId="77777777" w:rsidR="006E7CD6" w:rsidRPr="00FA3678" w:rsidRDefault="006E7CD6" w:rsidP="00813B38">
            <w:pPr>
              <w:pStyle w:val="TAL"/>
              <w:rPr>
                <w:rStyle w:val="Code"/>
              </w:rPr>
            </w:pPr>
            <w:r w:rsidRPr="00FA3678">
              <w:rPr>
                <w:rStyle w:val="Code"/>
              </w:rPr>
              <w:t>Double</w:t>
            </w:r>
          </w:p>
        </w:tc>
        <w:tc>
          <w:tcPr>
            <w:tcW w:w="3260" w:type="dxa"/>
            <w:tcBorders>
              <w:top w:val="single" w:sz="4" w:space="0" w:color="auto"/>
              <w:left w:val="single" w:sz="4" w:space="0" w:color="auto"/>
              <w:bottom w:val="single" w:sz="4" w:space="0" w:color="auto"/>
              <w:right w:val="single" w:sz="4" w:space="0" w:color="auto"/>
            </w:tcBorders>
          </w:tcPr>
          <w:p w14:paraId="57E52C04" w14:textId="77777777" w:rsidR="006E7CD6" w:rsidRDefault="006E7CD6" w:rsidP="00813B38">
            <w:pPr>
              <w:pStyle w:val="TAL"/>
            </w:pPr>
          </w:p>
        </w:tc>
        <w:tc>
          <w:tcPr>
            <w:tcW w:w="1843" w:type="dxa"/>
            <w:vMerge/>
            <w:tcBorders>
              <w:left w:val="single" w:sz="4" w:space="0" w:color="auto"/>
              <w:right w:val="single" w:sz="4" w:space="0" w:color="auto"/>
            </w:tcBorders>
          </w:tcPr>
          <w:p w14:paraId="0DD6731E" w14:textId="77777777" w:rsidR="006E7CD6" w:rsidRDefault="006E7CD6" w:rsidP="00813B38">
            <w:pPr>
              <w:pStyle w:val="TAL"/>
            </w:pPr>
          </w:p>
        </w:tc>
      </w:tr>
      <w:tr w:rsidR="006E7CD6" w14:paraId="42F8458A"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B58662E" w14:textId="77777777" w:rsidR="006E7CD6" w:rsidRPr="00FA3678" w:rsidRDefault="006E7CD6" w:rsidP="00813B38">
            <w:pPr>
              <w:pStyle w:val="TAL"/>
              <w:rPr>
                <w:rStyle w:val="Code"/>
              </w:rPr>
            </w:pPr>
            <w:r w:rsidRPr="00FA3678">
              <w:rPr>
                <w:rStyle w:val="Code"/>
              </w:rPr>
              <w:t>Float</w:t>
            </w:r>
          </w:p>
        </w:tc>
        <w:tc>
          <w:tcPr>
            <w:tcW w:w="3260" w:type="dxa"/>
            <w:tcBorders>
              <w:top w:val="single" w:sz="4" w:space="0" w:color="auto"/>
              <w:left w:val="single" w:sz="4" w:space="0" w:color="auto"/>
              <w:bottom w:val="single" w:sz="4" w:space="0" w:color="auto"/>
              <w:right w:val="single" w:sz="4" w:space="0" w:color="auto"/>
            </w:tcBorders>
          </w:tcPr>
          <w:p w14:paraId="0954FA69" w14:textId="77777777" w:rsidR="006E7CD6" w:rsidRDefault="006E7CD6" w:rsidP="00813B38">
            <w:pPr>
              <w:pStyle w:val="TAL"/>
            </w:pPr>
          </w:p>
        </w:tc>
        <w:tc>
          <w:tcPr>
            <w:tcW w:w="1843" w:type="dxa"/>
            <w:vMerge/>
            <w:tcBorders>
              <w:left w:val="single" w:sz="4" w:space="0" w:color="auto"/>
              <w:right w:val="single" w:sz="4" w:space="0" w:color="auto"/>
            </w:tcBorders>
          </w:tcPr>
          <w:p w14:paraId="1C173FD3" w14:textId="77777777" w:rsidR="006E7CD6" w:rsidRDefault="006E7CD6" w:rsidP="00813B38">
            <w:pPr>
              <w:pStyle w:val="TAL"/>
            </w:pPr>
          </w:p>
        </w:tc>
      </w:tr>
      <w:tr w:rsidR="006E7CD6" w14:paraId="22903374"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9908856" w14:textId="77777777" w:rsidR="006E7CD6" w:rsidRPr="00FA3678" w:rsidRDefault="006E7CD6" w:rsidP="00813B38">
            <w:pPr>
              <w:pStyle w:val="TAL"/>
              <w:rPr>
                <w:rStyle w:val="Code"/>
              </w:rPr>
            </w:pPr>
            <w:r w:rsidRPr="00FA3678">
              <w:rPr>
                <w:rStyle w:val="Code"/>
              </w:rPr>
              <w:t>Int32</w:t>
            </w:r>
          </w:p>
        </w:tc>
        <w:tc>
          <w:tcPr>
            <w:tcW w:w="3260" w:type="dxa"/>
            <w:tcBorders>
              <w:top w:val="single" w:sz="4" w:space="0" w:color="auto"/>
              <w:left w:val="single" w:sz="4" w:space="0" w:color="auto"/>
              <w:bottom w:val="single" w:sz="4" w:space="0" w:color="auto"/>
              <w:right w:val="single" w:sz="4" w:space="0" w:color="auto"/>
            </w:tcBorders>
          </w:tcPr>
          <w:p w14:paraId="48CB36D7" w14:textId="77777777" w:rsidR="006E7CD6" w:rsidRDefault="006E7CD6" w:rsidP="00813B38">
            <w:pPr>
              <w:pStyle w:val="TAL"/>
            </w:pPr>
          </w:p>
        </w:tc>
        <w:tc>
          <w:tcPr>
            <w:tcW w:w="1843" w:type="dxa"/>
            <w:vMerge/>
            <w:tcBorders>
              <w:left w:val="single" w:sz="4" w:space="0" w:color="auto"/>
              <w:right w:val="single" w:sz="4" w:space="0" w:color="auto"/>
            </w:tcBorders>
          </w:tcPr>
          <w:p w14:paraId="3703A9A7" w14:textId="77777777" w:rsidR="006E7CD6" w:rsidRDefault="006E7CD6" w:rsidP="00813B38">
            <w:pPr>
              <w:pStyle w:val="TAL"/>
            </w:pPr>
          </w:p>
        </w:tc>
      </w:tr>
      <w:tr w:rsidR="006E7CD6" w14:paraId="47E99BE7"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11129D12" w14:textId="77777777" w:rsidR="006E7CD6" w:rsidRPr="00FA3678" w:rsidRDefault="006E7CD6" w:rsidP="00813B38">
            <w:pPr>
              <w:pStyle w:val="TAL"/>
              <w:rPr>
                <w:rStyle w:val="Code"/>
              </w:rPr>
            </w:pPr>
            <w:r w:rsidRPr="00FA3678">
              <w:rPr>
                <w:rStyle w:val="Code"/>
              </w:rPr>
              <w:t>Int64</w:t>
            </w:r>
          </w:p>
        </w:tc>
        <w:tc>
          <w:tcPr>
            <w:tcW w:w="3260" w:type="dxa"/>
            <w:tcBorders>
              <w:top w:val="single" w:sz="4" w:space="0" w:color="auto"/>
              <w:left w:val="single" w:sz="4" w:space="0" w:color="auto"/>
              <w:bottom w:val="single" w:sz="4" w:space="0" w:color="auto"/>
              <w:right w:val="single" w:sz="4" w:space="0" w:color="auto"/>
            </w:tcBorders>
          </w:tcPr>
          <w:p w14:paraId="12206A4C" w14:textId="77777777" w:rsidR="006E7CD6" w:rsidRDefault="006E7CD6" w:rsidP="00813B38">
            <w:pPr>
              <w:pStyle w:val="TAL"/>
            </w:pPr>
          </w:p>
        </w:tc>
        <w:tc>
          <w:tcPr>
            <w:tcW w:w="1843" w:type="dxa"/>
            <w:vMerge/>
            <w:tcBorders>
              <w:left w:val="single" w:sz="4" w:space="0" w:color="auto"/>
              <w:right w:val="single" w:sz="4" w:space="0" w:color="auto"/>
            </w:tcBorders>
          </w:tcPr>
          <w:p w14:paraId="009AA647" w14:textId="77777777" w:rsidR="006E7CD6" w:rsidRDefault="006E7CD6" w:rsidP="00813B38">
            <w:pPr>
              <w:pStyle w:val="TAL"/>
            </w:pPr>
          </w:p>
        </w:tc>
      </w:tr>
      <w:tr w:rsidR="006E7CD6" w14:paraId="463F1F2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80EC9E7" w14:textId="77777777" w:rsidR="006E7CD6" w:rsidRPr="00FA3678" w:rsidRDefault="006E7CD6" w:rsidP="00813B38">
            <w:pPr>
              <w:pStyle w:val="TAL"/>
              <w:rPr>
                <w:rStyle w:val="Code"/>
              </w:rPr>
            </w:pPr>
            <w:r w:rsidRPr="00FA3678">
              <w:rPr>
                <w:rStyle w:val="Code"/>
              </w:rPr>
              <w:t>Uint16</w:t>
            </w:r>
          </w:p>
        </w:tc>
        <w:tc>
          <w:tcPr>
            <w:tcW w:w="3260" w:type="dxa"/>
            <w:tcBorders>
              <w:top w:val="single" w:sz="4" w:space="0" w:color="auto"/>
              <w:left w:val="single" w:sz="4" w:space="0" w:color="auto"/>
              <w:bottom w:val="single" w:sz="4" w:space="0" w:color="auto"/>
              <w:right w:val="single" w:sz="4" w:space="0" w:color="auto"/>
            </w:tcBorders>
          </w:tcPr>
          <w:p w14:paraId="1A64982F" w14:textId="77777777" w:rsidR="006E7CD6" w:rsidRDefault="006E7CD6" w:rsidP="00813B38">
            <w:pPr>
              <w:pStyle w:val="TAL"/>
            </w:pPr>
          </w:p>
        </w:tc>
        <w:tc>
          <w:tcPr>
            <w:tcW w:w="1843" w:type="dxa"/>
            <w:vMerge/>
            <w:tcBorders>
              <w:left w:val="single" w:sz="4" w:space="0" w:color="auto"/>
              <w:right w:val="single" w:sz="4" w:space="0" w:color="auto"/>
            </w:tcBorders>
          </w:tcPr>
          <w:p w14:paraId="202F00D1" w14:textId="77777777" w:rsidR="006E7CD6" w:rsidRDefault="006E7CD6" w:rsidP="00813B38">
            <w:pPr>
              <w:pStyle w:val="TAL"/>
            </w:pPr>
          </w:p>
        </w:tc>
      </w:tr>
      <w:tr w:rsidR="006E7CD6" w14:paraId="45786F98"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E9BE599" w14:textId="77777777" w:rsidR="006E7CD6" w:rsidRPr="00FA3678" w:rsidRDefault="006E7CD6" w:rsidP="00813B38">
            <w:pPr>
              <w:pStyle w:val="TAL"/>
              <w:rPr>
                <w:rStyle w:val="Code"/>
              </w:rPr>
            </w:pPr>
            <w:r w:rsidRPr="00FA3678">
              <w:rPr>
                <w:rStyle w:val="Code"/>
              </w:rPr>
              <w:t>Uint32</w:t>
            </w:r>
          </w:p>
        </w:tc>
        <w:tc>
          <w:tcPr>
            <w:tcW w:w="3260" w:type="dxa"/>
            <w:tcBorders>
              <w:top w:val="single" w:sz="4" w:space="0" w:color="auto"/>
              <w:left w:val="single" w:sz="4" w:space="0" w:color="auto"/>
              <w:bottom w:val="single" w:sz="4" w:space="0" w:color="auto"/>
              <w:right w:val="single" w:sz="4" w:space="0" w:color="auto"/>
            </w:tcBorders>
          </w:tcPr>
          <w:p w14:paraId="3DC42022" w14:textId="77777777" w:rsidR="006E7CD6" w:rsidRDefault="006E7CD6" w:rsidP="00813B38">
            <w:pPr>
              <w:pStyle w:val="TAL"/>
            </w:pPr>
          </w:p>
        </w:tc>
        <w:tc>
          <w:tcPr>
            <w:tcW w:w="1843" w:type="dxa"/>
            <w:vMerge/>
            <w:tcBorders>
              <w:left w:val="single" w:sz="4" w:space="0" w:color="auto"/>
              <w:right w:val="single" w:sz="4" w:space="0" w:color="auto"/>
            </w:tcBorders>
          </w:tcPr>
          <w:p w14:paraId="28119471" w14:textId="77777777" w:rsidR="006E7CD6" w:rsidRDefault="006E7CD6" w:rsidP="00813B38">
            <w:pPr>
              <w:pStyle w:val="TAL"/>
            </w:pPr>
          </w:p>
        </w:tc>
      </w:tr>
      <w:tr w:rsidR="006E7CD6" w14:paraId="27461F90"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85DEB11" w14:textId="77777777" w:rsidR="006E7CD6" w:rsidRPr="00FA3678" w:rsidRDefault="006E7CD6" w:rsidP="00813B38">
            <w:pPr>
              <w:pStyle w:val="TAL"/>
              <w:rPr>
                <w:rStyle w:val="Code"/>
              </w:rPr>
            </w:pPr>
            <w:r w:rsidRPr="00FA3678">
              <w:rPr>
                <w:rStyle w:val="Code"/>
              </w:rPr>
              <w:t>Uint64</w:t>
            </w:r>
          </w:p>
        </w:tc>
        <w:tc>
          <w:tcPr>
            <w:tcW w:w="3260" w:type="dxa"/>
            <w:tcBorders>
              <w:top w:val="single" w:sz="4" w:space="0" w:color="auto"/>
              <w:left w:val="single" w:sz="4" w:space="0" w:color="auto"/>
              <w:bottom w:val="single" w:sz="4" w:space="0" w:color="auto"/>
              <w:right w:val="single" w:sz="4" w:space="0" w:color="auto"/>
            </w:tcBorders>
          </w:tcPr>
          <w:p w14:paraId="060FC4A5" w14:textId="77777777" w:rsidR="006E7CD6" w:rsidRDefault="006E7CD6" w:rsidP="00813B38">
            <w:pPr>
              <w:pStyle w:val="TAL"/>
            </w:pPr>
          </w:p>
        </w:tc>
        <w:tc>
          <w:tcPr>
            <w:tcW w:w="1843" w:type="dxa"/>
            <w:vMerge/>
            <w:tcBorders>
              <w:left w:val="single" w:sz="4" w:space="0" w:color="auto"/>
              <w:right w:val="single" w:sz="4" w:space="0" w:color="auto"/>
            </w:tcBorders>
          </w:tcPr>
          <w:p w14:paraId="25F79CC6" w14:textId="77777777" w:rsidR="006E7CD6" w:rsidRDefault="006E7CD6" w:rsidP="00813B38">
            <w:pPr>
              <w:pStyle w:val="TAL"/>
            </w:pPr>
          </w:p>
        </w:tc>
      </w:tr>
      <w:tr w:rsidR="006E7CD6" w14:paraId="371CC4D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835A3AA" w14:textId="77777777" w:rsidR="006E7CD6" w:rsidRPr="00FA3678" w:rsidRDefault="006E7CD6" w:rsidP="00813B38">
            <w:pPr>
              <w:pStyle w:val="TAL"/>
              <w:rPr>
                <w:rStyle w:val="Code"/>
              </w:rPr>
            </w:pPr>
            <w:proofErr w:type="spellStart"/>
            <w:r w:rsidRPr="00FA3678">
              <w:rPr>
                <w:rStyle w:val="Code"/>
              </w:rPr>
              <w:t>Uinteger</w:t>
            </w:r>
            <w:proofErr w:type="spellEnd"/>
          </w:p>
        </w:tc>
        <w:tc>
          <w:tcPr>
            <w:tcW w:w="3260" w:type="dxa"/>
            <w:tcBorders>
              <w:top w:val="single" w:sz="4" w:space="0" w:color="auto"/>
              <w:left w:val="single" w:sz="4" w:space="0" w:color="auto"/>
              <w:bottom w:val="single" w:sz="4" w:space="0" w:color="auto"/>
              <w:right w:val="single" w:sz="4" w:space="0" w:color="auto"/>
            </w:tcBorders>
          </w:tcPr>
          <w:p w14:paraId="4CD48E1E" w14:textId="77777777" w:rsidR="006E7CD6" w:rsidRDefault="006E7CD6" w:rsidP="00813B38">
            <w:pPr>
              <w:pStyle w:val="TAL"/>
            </w:pPr>
          </w:p>
        </w:tc>
        <w:tc>
          <w:tcPr>
            <w:tcW w:w="1843" w:type="dxa"/>
            <w:vMerge/>
            <w:tcBorders>
              <w:left w:val="single" w:sz="4" w:space="0" w:color="auto"/>
              <w:bottom w:val="single" w:sz="4" w:space="0" w:color="auto"/>
              <w:right w:val="single" w:sz="4" w:space="0" w:color="auto"/>
            </w:tcBorders>
          </w:tcPr>
          <w:p w14:paraId="115CFB2E" w14:textId="77777777" w:rsidR="006E7CD6" w:rsidRDefault="006E7CD6" w:rsidP="00813B38">
            <w:pPr>
              <w:pStyle w:val="TAL"/>
            </w:pPr>
          </w:p>
        </w:tc>
      </w:tr>
    </w:tbl>
    <w:p w14:paraId="65B9321E" w14:textId="77777777" w:rsidR="006E7CD6" w:rsidRDefault="006E7CD6" w:rsidP="006E7CD6">
      <w:pPr>
        <w:pStyle w:val="TAN"/>
        <w:keepNext w:val="0"/>
      </w:pPr>
    </w:p>
    <w:p w14:paraId="0CC48EF4" w14:textId="276B8067" w:rsidR="006E7CD6" w:rsidRDefault="006E7CD6" w:rsidP="006E7CD6">
      <w:pPr>
        <w:pStyle w:val="Heading4"/>
      </w:pPr>
      <w:bookmarkStart w:id="283" w:name="_Toc28012813"/>
      <w:bookmarkStart w:id="284" w:name="_Toc34266283"/>
      <w:bookmarkStart w:id="285" w:name="_Toc36102454"/>
      <w:bookmarkStart w:id="286" w:name="_Toc43563496"/>
      <w:bookmarkStart w:id="287" w:name="_Toc45134039"/>
      <w:bookmarkStart w:id="288" w:name="_Toc50031971"/>
      <w:bookmarkStart w:id="289" w:name="_Toc51762891"/>
      <w:bookmarkStart w:id="290" w:name="_Toc56640958"/>
      <w:bookmarkStart w:id="291" w:name="_Toc59017926"/>
      <w:bookmarkStart w:id="292" w:name="_Toc66231794"/>
      <w:bookmarkStart w:id="293" w:name="_Toc68168955"/>
      <w:bookmarkStart w:id="294" w:name="_Toc95152570"/>
      <w:bookmarkStart w:id="295" w:name="_Toc95832487"/>
      <w:r>
        <w:lastRenderedPageBreak/>
        <w:t>7.2.3.2</w:t>
      </w:r>
      <w:r>
        <w:tab/>
        <w:t>Structured data types</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6BACE940" w14:textId="77777777" w:rsidR="006E7CD6" w:rsidRDefault="006E7CD6" w:rsidP="006E7CD6">
      <w:pPr>
        <w:pStyle w:val="Heading5"/>
      </w:pPr>
      <w:bookmarkStart w:id="296" w:name="_Toc95152571"/>
      <w:bookmarkStart w:id="297" w:name="_Toc95832488"/>
      <w:bookmarkStart w:id="298" w:name="_Toc28012815"/>
      <w:bookmarkStart w:id="299" w:name="_Toc34266285"/>
      <w:bookmarkStart w:id="300" w:name="_Toc36102456"/>
      <w:bookmarkStart w:id="301" w:name="_Toc43563498"/>
      <w:bookmarkStart w:id="302" w:name="_Toc45134041"/>
      <w:bookmarkStart w:id="303" w:name="_Toc50031973"/>
      <w:bookmarkStart w:id="304" w:name="_Toc51762893"/>
      <w:bookmarkStart w:id="305" w:name="_Toc56640960"/>
      <w:bookmarkStart w:id="306" w:name="_Toc59017928"/>
      <w:bookmarkStart w:id="307" w:name="_Toc66231796"/>
      <w:bookmarkStart w:id="308" w:name="_Toc68168957"/>
      <w:bookmarkStart w:id="309" w:name="_Toc28012816"/>
      <w:bookmarkStart w:id="310" w:name="_Toc34266286"/>
      <w:bookmarkStart w:id="311" w:name="_Toc36102457"/>
      <w:bookmarkStart w:id="312" w:name="_Toc43563499"/>
      <w:bookmarkStart w:id="313" w:name="_Toc45134042"/>
      <w:bookmarkStart w:id="314" w:name="_Toc50031974"/>
      <w:bookmarkStart w:id="315" w:name="_Toc51762894"/>
      <w:bookmarkStart w:id="316" w:name="_Toc56640961"/>
      <w:bookmarkStart w:id="317" w:name="_Toc59017929"/>
      <w:bookmarkStart w:id="318" w:name="_Toc66231797"/>
      <w:bookmarkStart w:id="319" w:name="_Toc68168958"/>
      <w:r>
        <w:t>7.2.3.2.1</w:t>
      </w:r>
      <w:r>
        <w:tab/>
      </w:r>
      <w:proofErr w:type="spellStart"/>
      <w:r w:rsidRPr="00E30AD4">
        <w:t>Data</w:t>
      </w:r>
      <w:r>
        <w:t>Reporting</w:t>
      </w:r>
      <w:r w:rsidRPr="00E30AD4">
        <w:t>Sessio</w:t>
      </w:r>
      <w:r>
        <w:t>n</w:t>
      </w:r>
      <w:proofErr w:type="spellEnd"/>
      <w:r>
        <w:t xml:space="preserve"> resource type</w:t>
      </w:r>
      <w:bookmarkEnd w:id="296"/>
      <w:bookmarkEnd w:id="297"/>
    </w:p>
    <w:p w14:paraId="637D2872" w14:textId="2C27FE2C"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7.2.3.2.1-1: Definition of </w:t>
      </w:r>
      <w:proofErr w:type="spellStart"/>
      <w:r w:rsidR="006E7CD6" w:rsidRPr="00E30AD4">
        <w:rPr>
          <w:rFonts w:eastAsia="MS Mincho"/>
        </w:rPr>
        <w:t>Data</w:t>
      </w:r>
      <w:r w:rsidR="006E7CD6">
        <w:rPr>
          <w:rFonts w:eastAsia="MS Mincho"/>
        </w:rPr>
        <w:t>ReportingSession</w:t>
      </w:r>
      <w:proofErr w:type="spellEnd"/>
      <w:r w:rsidR="006E7CD6">
        <w:rPr>
          <w:rFonts w:eastAsia="MS Mincho"/>
        </w:rPr>
        <w:t xml:space="preserve">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2"/>
        <w:gridCol w:w="1700"/>
        <w:gridCol w:w="1274"/>
        <w:gridCol w:w="1417"/>
        <w:gridCol w:w="3404"/>
      </w:tblGrid>
      <w:tr w:rsidR="006E7CD6" w14:paraId="1DCBC66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77777777" w:rsidR="006E7CD6" w:rsidRDefault="006E7CD6" w:rsidP="00813B38">
            <w:pPr>
              <w:pStyle w:val="TAH"/>
            </w:pPr>
            <w:r>
              <w:t>Property name</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77777777" w:rsidR="006E7CD6" w:rsidRDefault="006E7CD6" w:rsidP="00813B38">
            <w:pPr>
              <w:pStyle w:val="TAH"/>
            </w:pPr>
            <w:r>
              <w:t>Data type</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77777777" w:rsidR="006E7CD6" w:rsidRDefault="006E7CD6" w:rsidP="00813B38">
            <w:pPr>
              <w:pStyle w:val="TAH"/>
            </w:pPr>
            <w:r>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A4B5E0" w14:textId="77777777" w:rsidR="006E7CD6" w:rsidRDefault="006E7CD6" w:rsidP="00813B38">
            <w:pPr>
              <w:pStyle w:val="TAH"/>
              <w:rPr>
                <w:rFonts w:cs="Arial"/>
                <w:szCs w:val="18"/>
              </w:rPr>
            </w:pPr>
            <w:r>
              <w:rPr>
                <w:rFonts w:cs="Arial"/>
                <w:szCs w:val="18"/>
              </w:rPr>
              <w:t>Usage</w:t>
            </w:r>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77777777" w:rsidR="006E7CD6" w:rsidRDefault="006E7CD6" w:rsidP="00813B38">
            <w:pPr>
              <w:pStyle w:val="TAH"/>
              <w:rPr>
                <w:rFonts w:cs="Arial"/>
                <w:szCs w:val="18"/>
              </w:rPr>
            </w:pPr>
            <w:r>
              <w:rPr>
                <w:rFonts w:cs="Arial"/>
                <w:szCs w:val="18"/>
              </w:rPr>
              <w:t>Description</w:t>
            </w:r>
          </w:p>
        </w:tc>
      </w:tr>
      <w:tr w:rsidR="006E7CD6" w14:paraId="66EFD8C3"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2D877466" w14:textId="77777777" w:rsidR="006E7CD6" w:rsidRPr="00497923" w:rsidRDefault="006E7CD6" w:rsidP="00813B38">
            <w:pPr>
              <w:pStyle w:val="TAL"/>
              <w:rPr>
                <w:rStyle w:val="Code"/>
              </w:rPr>
            </w:pPr>
            <w:proofErr w:type="spellStart"/>
            <w:r w:rsidRPr="00497923">
              <w:rPr>
                <w:rStyle w:val="Code"/>
              </w:rPr>
              <w:t>sessionId</w:t>
            </w:r>
            <w:proofErr w:type="spellEnd"/>
          </w:p>
        </w:tc>
        <w:tc>
          <w:tcPr>
            <w:tcW w:w="882" w:type="pct"/>
            <w:tcBorders>
              <w:top w:val="single" w:sz="4" w:space="0" w:color="auto"/>
              <w:left w:val="single" w:sz="4" w:space="0" w:color="auto"/>
              <w:bottom w:val="single" w:sz="4" w:space="0" w:color="auto"/>
              <w:right w:val="single" w:sz="4" w:space="0" w:color="auto"/>
            </w:tcBorders>
          </w:tcPr>
          <w:p w14:paraId="4089471E" w14:textId="77777777" w:rsidR="006E7CD6" w:rsidRPr="00497923" w:rsidRDefault="006E7CD6" w:rsidP="00813B38">
            <w:pPr>
              <w:pStyle w:val="TAL"/>
              <w:rPr>
                <w:rStyle w:val="Code"/>
              </w:rPr>
            </w:pPr>
            <w:r w:rsidRPr="00497923">
              <w:rPr>
                <w:rStyle w:val="Code"/>
              </w:rPr>
              <w:t>string</w:t>
            </w:r>
          </w:p>
        </w:tc>
        <w:tc>
          <w:tcPr>
            <w:tcW w:w="661" w:type="pct"/>
            <w:tcBorders>
              <w:top w:val="single" w:sz="4" w:space="0" w:color="auto"/>
              <w:left w:val="single" w:sz="4" w:space="0" w:color="auto"/>
              <w:bottom w:val="single" w:sz="4" w:space="0" w:color="auto"/>
              <w:right w:val="single" w:sz="4" w:space="0" w:color="auto"/>
            </w:tcBorders>
          </w:tcPr>
          <w:p w14:paraId="6D7A3079"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03A2855A" w14:textId="77777777" w:rsidR="006E7CD6" w:rsidRDefault="006E7CD6" w:rsidP="00813B38">
            <w:pPr>
              <w:pStyle w:val="TAC"/>
            </w:pPr>
            <w:r>
              <w:t>C: RO</w:t>
            </w:r>
            <w:r>
              <w:br/>
              <w:t>R: RO</w:t>
            </w:r>
            <w:r>
              <w:br/>
              <w:t>U: RO</w:t>
            </w:r>
          </w:p>
        </w:tc>
        <w:tc>
          <w:tcPr>
            <w:tcW w:w="1766" w:type="pct"/>
            <w:tcBorders>
              <w:top w:val="single" w:sz="4" w:space="0" w:color="auto"/>
              <w:left w:val="single" w:sz="4" w:space="0" w:color="auto"/>
              <w:bottom w:val="single" w:sz="4" w:space="0" w:color="auto"/>
              <w:right w:val="single" w:sz="4" w:space="0" w:color="auto"/>
            </w:tcBorders>
          </w:tcPr>
          <w:p w14:paraId="0CE276AF" w14:textId="77777777" w:rsidR="006E7CD6" w:rsidRDefault="006E7CD6" w:rsidP="00813B38">
            <w:pPr>
              <w:pStyle w:val="TAL"/>
              <w:rPr>
                <w:rFonts w:cs="Arial"/>
                <w:szCs w:val="18"/>
              </w:rPr>
            </w:pPr>
            <w:r>
              <w:t>Unique identifier for this Data Reporting Session assigned by the Data Collection AF.</w:t>
            </w:r>
          </w:p>
        </w:tc>
      </w:tr>
      <w:tr w:rsidR="006E7CD6" w14:paraId="63CEDFC7"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1A5B8BBB" w14:textId="77777777" w:rsidR="006E7CD6" w:rsidRPr="00503FFA" w:rsidRDefault="006E7CD6" w:rsidP="00813B38">
            <w:pPr>
              <w:pStyle w:val="TAL"/>
              <w:rPr>
                <w:rStyle w:val="Code"/>
              </w:rPr>
            </w:pPr>
            <w:proofErr w:type="spellStart"/>
            <w:r w:rsidRPr="00503FFA">
              <w:rPr>
                <w:rStyle w:val="Code"/>
              </w:rPr>
              <w:t>externalApplicationId</w:t>
            </w:r>
            <w:proofErr w:type="spellEnd"/>
          </w:p>
        </w:tc>
        <w:tc>
          <w:tcPr>
            <w:tcW w:w="882" w:type="pct"/>
            <w:tcBorders>
              <w:top w:val="single" w:sz="4" w:space="0" w:color="auto"/>
              <w:left w:val="single" w:sz="4" w:space="0" w:color="auto"/>
              <w:bottom w:val="single" w:sz="4" w:space="0" w:color="auto"/>
              <w:right w:val="single" w:sz="4" w:space="0" w:color="auto"/>
            </w:tcBorders>
          </w:tcPr>
          <w:p w14:paraId="450C4512" w14:textId="77777777" w:rsidR="006E7CD6" w:rsidRPr="00503FFA" w:rsidRDefault="006E7CD6" w:rsidP="00813B38">
            <w:pPr>
              <w:pStyle w:val="TAL"/>
              <w:rPr>
                <w:rStyle w:val="Code"/>
              </w:rPr>
            </w:pPr>
            <w:proofErr w:type="spellStart"/>
            <w:r w:rsidRPr="00503FFA">
              <w:rPr>
                <w:rStyle w:val="Code"/>
              </w:rPr>
              <w:t>ApplicationID</w:t>
            </w:r>
            <w:proofErr w:type="spellEnd"/>
          </w:p>
        </w:tc>
        <w:tc>
          <w:tcPr>
            <w:tcW w:w="661" w:type="pct"/>
            <w:tcBorders>
              <w:top w:val="single" w:sz="4" w:space="0" w:color="auto"/>
              <w:left w:val="single" w:sz="4" w:space="0" w:color="auto"/>
              <w:bottom w:val="single" w:sz="4" w:space="0" w:color="auto"/>
              <w:right w:val="single" w:sz="4" w:space="0" w:color="auto"/>
            </w:tcBorders>
          </w:tcPr>
          <w:p w14:paraId="02C2AFF7"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01E543D7" w14:textId="77777777" w:rsidR="006E7CD6" w:rsidRDefault="006E7CD6" w:rsidP="00813B38">
            <w:pPr>
              <w:pStyle w:val="TAC"/>
            </w:pPr>
            <w:r>
              <w:t>C: RW</w:t>
            </w:r>
            <w:r>
              <w:br/>
              <w:t>R: RO</w:t>
            </w:r>
            <w:r>
              <w:br/>
              <w:t>U: RW</w:t>
            </w:r>
          </w:p>
        </w:tc>
        <w:tc>
          <w:tcPr>
            <w:tcW w:w="1766" w:type="pct"/>
            <w:tcBorders>
              <w:top w:val="single" w:sz="4" w:space="0" w:color="auto"/>
              <w:left w:val="single" w:sz="4" w:space="0" w:color="auto"/>
              <w:bottom w:val="single" w:sz="4" w:space="0" w:color="auto"/>
              <w:right w:val="single" w:sz="4" w:space="0" w:color="auto"/>
            </w:tcBorders>
          </w:tcPr>
          <w:p w14:paraId="53684FEC" w14:textId="77777777" w:rsidR="006E7CD6" w:rsidRDefault="006E7CD6" w:rsidP="00813B38">
            <w:pPr>
              <w:pStyle w:val="TAL"/>
              <w:rPr>
                <w:rFonts w:cs="Arial"/>
                <w:szCs w:val="18"/>
              </w:rPr>
            </w:pPr>
            <w:r>
              <w:t>The external application identifier, nominated by the data collection client, to which this Data Reporting Session pertains.</w:t>
            </w:r>
          </w:p>
        </w:tc>
      </w:tr>
      <w:tr w:rsidR="006E7CD6" w14:paraId="4C36A4B3"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126BBFB2" w14:textId="77777777" w:rsidR="006E7CD6" w:rsidRPr="00503FFA" w:rsidRDefault="006E7CD6" w:rsidP="00813B38">
            <w:pPr>
              <w:pStyle w:val="TAL"/>
              <w:rPr>
                <w:rStyle w:val="Code"/>
              </w:rPr>
            </w:pPr>
            <w:proofErr w:type="spellStart"/>
            <w:r w:rsidRPr="00503FFA">
              <w:rPr>
                <w:rStyle w:val="Code"/>
              </w:rPr>
              <w:t>supportedDomain</w:t>
            </w:r>
            <w:r>
              <w:rPr>
                <w:rStyle w:val="Code"/>
              </w:rPr>
              <w:t>s</w:t>
            </w:r>
            <w:proofErr w:type="spellEnd"/>
          </w:p>
        </w:tc>
        <w:tc>
          <w:tcPr>
            <w:tcW w:w="882" w:type="pct"/>
            <w:tcBorders>
              <w:top w:val="single" w:sz="4" w:space="0" w:color="auto"/>
              <w:left w:val="single" w:sz="4" w:space="0" w:color="auto"/>
              <w:bottom w:val="single" w:sz="4" w:space="0" w:color="auto"/>
              <w:right w:val="single" w:sz="4" w:space="0" w:color="auto"/>
            </w:tcBorders>
          </w:tcPr>
          <w:p w14:paraId="4AA5C071" w14:textId="77777777" w:rsidR="006E7CD6" w:rsidRPr="00503FFA" w:rsidRDefault="006E7CD6" w:rsidP="00813B38">
            <w:pPr>
              <w:pStyle w:val="TAL"/>
              <w:rPr>
                <w:rStyle w:val="Code"/>
              </w:rPr>
            </w:pPr>
            <w:r w:rsidRPr="00503FFA">
              <w:rPr>
                <w:rStyle w:val="Code"/>
              </w:rPr>
              <w:t>array(</w:t>
            </w:r>
            <w:proofErr w:type="spellStart"/>
            <w:r w:rsidRPr="00503FFA">
              <w:rPr>
                <w:rStyle w:val="Code"/>
              </w:rPr>
              <w:t>DataDomain</w:t>
            </w:r>
            <w:proofErr w:type="spellEnd"/>
            <w:r w:rsidRPr="00503FFA">
              <w:rPr>
                <w:rStyle w:val="Code"/>
              </w:rPr>
              <w:t>)</w:t>
            </w:r>
          </w:p>
        </w:tc>
        <w:tc>
          <w:tcPr>
            <w:tcW w:w="661" w:type="pct"/>
            <w:tcBorders>
              <w:top w:val="single" w:sz="4" w:space="0" w:color="auto"/>
              <w:left w:val="single" w:sz="4" w:space="0" w:color="auto"/>
              <w:bottom w:val="single" w:sz="4" w:space="0" w:color="auto"/>
              <w:right w:val="single" w:sz="4" w:space="0" w:color="auto"/>
            </w:tcBorders>
          </w:tcPr>
          <w:p w14:paraId="53D49268"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1D017414" w14:textId="77777777" w:rsidR="006E7CD6" w:rsidRDefault="006E7CD6" w:rsidP="00813B38">
            <w:pPr>
              <w:pStyle w:val="TAC"/>
            </w:pPr>
            <w:r>
              <w:t>C: RW</w:t>
            </w:r>
            <w:r>
              <w:br/>
              <w:t>R: RO</w:t>
            </w:r>
            <w:r>
              <w:br/>
              <w:t>U: RW</w:t>
            </w:r>
          </w:p>
        </w:tc>
        <w:tc>
          <w:tcPr>
            <w:tcW w:w="1766" w:type="pct"/>
            <w:tcBorders>
              <w:top w:val="single" w:sz="4" w:space="0" w:color="auto"/>
              <w:left w:val="single" w:sz="4" w:space="0" w:color="auto"/>
              <w:bottom w:val="single" w:sz="4" w:space="0" w:color="auto"/>
              <w:right w:val="single" w:sz="4" w:space="0" w:color="auto"/>
            </w:tcBorders>
          </w:tcPr>
          <w:p w14:paraId="5BCEE401" w14:textId="77777777" w:rsidR="006E7CD6" w:rsidRDefault="006E7CD6" w:rsidP="00813B38">
            <w:pPr>
              <w:pStyle w:val="TAL"/>
            </w:pPr>
            <w:r>
              <w:t>Set of domains for which the data collection client declares that it is able to report UE data. (See clause 7.2.3.3.1).</w:t>
            </w:r>
          </w:p>
          <w:p w14:paraId="2B0DD1CE" w14:textId="77777777" w:rsidR="006E7CD6" w:rsidRDefault="006E7CD6" w:rsidP="00813B38">
            <w:pPr>
              <w:pStyle w:val="TALcontinuation"/>
              <w:rPr>
                <w:rFonts w:cs="Arial"/>
                <w:szCs w:val="18"/>
              </w:rPr>
            </w:pPr>
            <w:r>
              <w:t>An empty array indicates that no UE data can currently be reported.</w:t>
            </w:r>
          </w:p>
        </w:tc>
      </w:tr>
      <w:tr w:rsidR="006E7CD6" w14:paraId="33405F9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67595133" w14:textId="77777777" w:rsidR="006E7CD6" w:rsidRPr="00497923" w:rsidRDefault="006E7CD6" w:rsidP="00813B38">
            <w:pPr>
              <w:pStyle w:val="TAL"/>
              <w:rPr>
                <w:rStyle w:val="Code"/>
              </w:rPr>
            </w:pPr>
            <w:proofErr w:type="spellStart"/>
            <w:r w:rsidRPr="00497923">
              <w:rPr>
                <w:rStyle w:val="Code"/>
              </w:rPr>
              <w:t>reportForDomains</w:t>
            </w:r>
            <w:proofErr w:type="spellEnd"/>
          </w:p>
        </w:tc>
        <w:tc>
          <w:tcPr>
            <w:tcW w:w="882" w:type="pct"/>
            <w:tcBorders>
              <w:top w:val="single" w:sz="4" w:space="0" w:color="auto"/>
              <w:left w:val="single" w:sz="4" w:space="0" w:color="auto"/>
              <w:bottom w:val="single" w:sz="4" w:space="0" w:color="auto"/>
              <w:right w:val="single" w:sz="4" w:space="0" w:color="auto"/>
            </w:tcBorders>
          </w:tcPr>
          <w:p w14:paraId="688CFA20" w14:textId="77777777" w:rsidR="006E7CD6" w:rsidRPr="00497923" w:rsidRDefault="006E7CD6" w:rsidP="00813B38">
            <w:pPr>
              <w:pStyle w:val="TAL"/>
              <w:rPr>
                <w:rStyle w:val="Code"/>
              </w:rPr>
            </w:pPr>
            <w:r w:rsidRPr="00497923">
              <w:rPr>
                <w:rStyle w:val="Code"/>
              </w:rPr>
              <w:t>array(</w:t>
            </w:r>
            <w:proofErr w:type="spellStart"/>
            <w:r w:rsidRPr="00497923">
              <w:rPr>
                <w:rStyle w:val="Code"/>
              </w:rPr>
              <w:t>DataDomain</w:t>
            </w:r>
            <w:proofErr w:type="spellEnd"/>
            <w:r w:rsidRPr="00497923">
              <w:rPr>
                <w:rStyle w:val="Code"/>
              </w:rPr>
              <w:t>)</w:t>
            </w:r>
          </w:p>
        </w:tc>
        <w:tc>
          <w:tcPr>
            <w:tcW w:w="661" w:type="pct"/>
            <w:tcBorders>
              <w:top w:val="single" w:sz="4" w:space="0" w:color="auto"/>
              <w:left w:val="single" w:sz="4" w:space="0" w:color="auto"/>
              <w:bottom w:val="single" w:sz="4" w:space="0" w:color="auto"/>
              <w:right w:val="single" w:sz="4" w:space="0" w:color="auto"/>
            </w:tcBorders>
          </w:tcPr>
          <w:p w14:paraId="03648D59" w14:textId="77777777" w:rsidR="006E7CD6" w:rsidRDefault="006E7CD6" w:rsidP="00813B38">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438F3C24" w14:textId="77777777" w:rsidR="006E7CD6" w:rsidRDefault="006E7CD6" w:rsidP="00813B38">
            <w:pPr>
              <w:pStyle w:val="TAC"/>
            </w:pPr>
            <w:r>
              <w:t>C: RO</w:t>
            </w:r>
            <w:r>
              <w:br/>
              <w:t>R: RO</w:t>
            </w:r>
            <w:r>
              <w:br/>
              <w:t>U: RO</w:t>
            </w:r>
          </w:p>
        </w:tc>
        <w:tc>
          <w:tcPr>
            <w:tcW w:w="1766" w:type="pct"/>
            <w:tcBorders>
              <w:top w:val="single" w:sz="4" w:space="0" w:color="auto"/>
              <w:left w:val="single" w:sz="4" w:space="0" w:color="auto"/>
              <w:bottom w:val="single" w:sz="4" w:space="0" w:color="auto"/>
              <w:right w:val="single" w:sz="4" w:space="0" w:color="auto"/>
            </w:tcBorders>
          </w:tcPr>
          <w:p w14:paraId="6902FC61" w14:textId="77777777" w:rsidR="006E7CD6" w:rsidRDefault="006E7CD6" w:rsidP="00813B38">
            <w:pPr>
              <w:pStyle w:val="TAL"/>
            </w:pPr>
            <w:r>
              <w:t xml:space="preserve">Subset of </w:t>
            </w:r>
            <w:proofErr w:type="spellStart"/>
            <w:r w:rsidRPr="006B5E64">
              <w:rPr>
                <w:rStyle w:val="Codechar"/>
              </w:rPr>
              <w:t>supportedDomains</w:t>
            </w:r>
            <w:proofErr w:type="spellEnd"/>
            <w:r>
              <w:t xml:space="preserve"> above for which the data collection client is requested to report UE data.</w:t>
            </w:r>
          </w:p>
          <w:p w14:paraId="32990422" w14:textId="77777777" w:rsidR="006E7CD6" w:rsidRDefault="006E7CD6" w:rsidP="00813B38">
            <w:pPr>
              <w:pStyle w:val="TALcontinuation"/>
              <w:rPr>
                <w:rFonts w:cs="Arial"/>
                <w:szCs w:val="18"/>
              </w:rPr>
            </w:pPr>
            <w:r>
              <w:t>If the Data Collection AF signals an empty array, no UE data should be reported.</w:t>
            </w:r>
          </w:p>
        </w:tc>
      </w:tr>
      <w:tr w:rsidR="006E7CD6" w14:paraId="15DE630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47A042DA" w14:textId="77777777" w:rsidR="006E7CD6" w:rsidRPr="00497923" w:rsidRDefault="006E7CD6" w:rsidP="00813B38">
            <w:pPr>
              <w:pStyle w:val="TAL"/>
              <w:rPr>
                <w:rStyle w:val="Code"/>
              </w:rPr>
            </w:pPr>
            <w:proofErr w:type="spellStart"/>
            <w:r w:rsidRPr="00497923">
              <w:rPr>
                <w:rStyle w:val="Code"/>
              </w:rPr>
              <w:t>report</w:t>
            </w:r>
            <w:r>
              <w:rPr>
                <w:rStyle w:val="Code"/>
              </w:rPr>
              <w:t>ing</w:t>
            </w:r>
            <w:r w:rsidRPr="00497923">
              <w:rPr>
                <w:rStyle w:val="Code"/>
              </w:rPr>
              <w:t>Condition</w:t>
            </w:r>
            <w:proofErr w:type="spellEnd"/>
          </w:p>
        </w:tc>
        <w:tc>
          <w:tcPr>
            <w:tcW w:w="882" w:type="pct"/>
            <w:tcBorders>
              <w:top w:val="single" w:sz="4" w:space="0" w:color="auto"/>
              <w:left w:val="single" w:sz="4" w:space="0" w:color="auto"/>
              <w:bottom w:val="single" w:sz="4" w:space="0" w:color="auto"/>
              <w:right w:val="single" w:sz="4" w:space="0" w:color="auto"/>
            </w:tcBorders>
          </w:tcPr>
          <w:p w14:paraId="6A318FF7" w14:textId="77777777" w:rsidR="006E7CD6" w:rsidRPr="00497923" w:rsidRDefault="006E7CD6" w:rsidP="00813B38">
            <w:pPr>
              <w:pStyle w:val="TAL"/>
              <w:rPr>
                <w:rStyle w:val="Code"/>
              </w:rPr>
            </w:pPr>
            <w:proofErr w:type="spellStart"/>
            <w:r w:rsidRPr="00497923">
              <w:rPr>
                <w:rStyle w:val="Code"/>
                <w:rFonts w:eastAsia="DengXian"/>
              </w:rPr>
              <w:t>ReportCondition</w:t>
            </w:r>
            <w:proofErr w:type="spellEnd"/>
          </w:p>
        </w:tc>
        <w:tc>
          <w:tcPr>
            <w:tcW w:w="661" w:type="pct"/>
            <w:tcBorders>
              <w:top w:val="single" w:sz="4" w:space="0" w:color="auto"/>
              <w:left w:val="single" w:sz="4" w:space="0" w:color="auto"/>
              <w:bottom w:val="single" w:sz="4" w:space="0" w:color="auto"/>
              <w:right w:val="single" w:sz="4" w:space="0" w:color="auto"/>
            </w:tcBorders>
          </w:tcPr>
          <w:p w14:paraId="0A6CF0B8" w14:textId="77777777" w:rsidR="006E7CD6" w:rsidRDefault="006E7CD6" w:rsidP="00813B38">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105B6B3C" w14:textId="77777777" w:rsidR="006E7CD6" w:rsidRDefault="006E7CD6" w:rsidP="00813B38">
            <w:pPr>
              <w:pStyle w:val="TAC"/>
            </w:pPr>
            <w:r>
              <w:t>C: —</w:t>
            </w:r>
          </w:p>
          <w:p w14:paraId="1E2D8C9B" w14:textId="77777777" w:rsidR="006E7CD6" w:rsidRDefault="006E7CD6" w:rsidP="00813B38">
            <w:pPr>
              <w:pStyle w:val="TAC"/>
            </w:pPr>
            <w:r>
              <w:t>R: RO</w:t>
            </w:r>
          </w:p>
          <w:p w14:paraId="5477C570" w14:textId="77777777" w:rsidR="006E7CD6" w:rsidRDefault="006E7CD6" w:rsidP="00813B38">
            <w:pPr>
              <w:pStyle w:val="TAC"/>
            </w:pPr>
            <w:r>
              <w:t>U: RO</w:t>
            </w:r>
          </w:p>
        </w:tc>
        <w:tc>
          <w:tcPr>
            <w:tcW w:w="1766" w:type="pct"/>
            <w:tcBorders>
              <w:top w:val="single" w:sz="4" w:space="0" w:color="auto"/>
              <w:left w:val="single" w:sz="4" w:space="0" w:color="auto"/>
              <w:bottom w:val="single" w:sz="4" w:space="0" w:color="auto"/>
              <w:right w:val="single" w:sz="4" w:space="0" w:color="auto"/>
            </w:tcBorders>
          </w:tcPr>
          <w:p w14:paraId="11DE3D32" w14:textId="77777777" w:rsidR="006E7CD6" w:rsidRDefault="006E7CD6" w:rsidP="00813B38">
            <w:pPr>
              <w:pStyle w:val="TAL"/>
            </w:pPr>
            <w:r>
              <w:t>The condition for reporting, signalled by the Data Collection AF. (See clause 7.2.3.2.2.)</w:t>
            </w:r>
          </w:p>
        </w:tc>
      </w:tr>
    </w:tbl>
    <w:p w14:paraId="0F8A08C5" w14:textId="77777777" w:rsidR="006E7CD6" w:rsidRDefault="006E7CD6" w:rsidP="006E7CD6">
      <w:pPr>
        <w:pStyle w:val="TAN"/>
        <w:keepNext w:val="0"/>
      </w:pPr>
    </w:p>
    <w:p w14:paraId="3D7F1F65" w14:textId="77777777" w:rsidR="006E7CD6" w:rsidRPr="0093427F" w:rsidRDefault="006E7CD6" w:rsidP="006E7CD6">
      <w:pPr>
        <w:pStyle w:val="Heading5"/>
      </w:pPr>
      <w:bookmarkStart w:id="320" w:name="_Toc95152572"/>
      <w:bookmarkStart w:id="321" w:name="_Toc95832489"/>
      <w:bookmarkStart w:id="322" w:name="_Toc28012834"/>
      <w:bookmarkStart w:id="323" w:name="_Toc34266316"/>
      <w:bookmarkStart w:id="324" w:name="_Toc36102487"/>
      <w:bookmarkStart w:id="325" w:name="_Toc43563531"/>
      <w:bookmarkStart w:id="326" w:name="_Toc45134074"/>
      <w:bookmarkStart w:id="327" w:name="_Toc50032006"/>
      <w:bookmarkStart w:id="328" w:name="_Toc51762926"/>
      <w:bookmarkStart w:id="329" w:name="_Toc56640994"/>
      <w:bookmarkStart w:id="330" w:name="_Toc59017962"/>
      <w:bookmarkStart w:id="331" w:name="_Toc66231830"/>
      <w:bookmarkStart w:id="332" w:name="_Toc68168991"/>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t>7.2.3.2.2</w:t>
      </w:r>
      <w:r>
        <w:tab/>
      </w:r>
      <w:proofErr w:type="spellStart"/>
      <w:r>
        <w:t>ReportCondition</w:t>
      </w:r>
      <w:proofErr w:type="spellEnd"/>
      <w:r>
        <w:t xml:space="preserve"> type</w:t>
      </w:r>
      <w:bookmarkEnd w:id="320"/>
      <w:bookmarkEnd w:id="321"/>
    </w:p>
    <w:p w14:paraId="50E43783" w14:textId="05B00531"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7.2.3.2.2-1: Definition of </w:t>
      </w:r>
      <w:proofErr w:type="spellStart"/>
      <w:r w:rsidR="006E7CD6">
        <w:rPr>
          <w:rFonts w:eastAsia="MS Mincho"/>
        </w:rPr>
        <w:t>ReportCondition</w:t>
      </w:r>
      <w:proofErr w:type="spellEnd"/>
      <w:r w:rsidR="006E7CD6">
        <w:rPr>
          <w:rFonts w:eastAsia="MS Mincho"/>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6"/>
        <w:gridCol w:w="1832"/>
        <w:gridCol w:w="426"/>
        <w:gridCol w:w="1135"/>
        <w:gridCol w:w="4532"/>
      </w:tblGrid>
      <w:tr w:rsidR="006E7CD6" w14:paraId="75B76BFF"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77777777" w:rsidR="006E7CD6" w:rsidRDefault="006E7CD6" w:rsidP="00813B38">
            <w:pPr>
              <w:pStyle w:val="TAH"/>
            </w:pPr>
            <w:r>
              <w:t>Property name</w:t>
            </w:r>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77777777" w:rsidR="006E7CD6" w:rsidRDefault="006E7CD6" w:rsidP="00813B38">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77777777" w:rsidR="006E7CD6" w:rsidRDefault="006E7CD6"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77777777" w:rsidR="006E7CD6" w:rsidRDefault="006E7CD6" w:rsidP="00813B38">
            <w:pPr>
              <w:pStyle w:val="TAH"/>
            </w:pPr>
            <w:r>
              <w:t>Cardinality</w:t>
            </w:r>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77777777" w:rsidR="006E7CD6" w:rsidRDefault="006E7CD6" w:rsidP="00813B38">
            <w:pPr>
              <w:pStyle w:val="TAH"/>
              <w:rPr>
                <w:rFonts w:cs="Arial"/>
                <w:szCs w:val="18"/>
              </w:rPr>
            </w:pPr>
            <w:r>
              <w:rPr>
                <w:rFonts w:cs="Arial"/>
                <w:szCs w:val="18"/>
              </w:rPr>
              <w:t>Description</w:t>
            </w:r>
          </w:p>
        </w:tc>
      </w:tr>
      <w:tr w:rsidR="006E7CD6" w14:paraId="33103FBA"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18B714CB" w14:textId="77777777" w:rsidR="006E7CD6" w:rsidRPr="00497923" w:rsidRDefault="006E7CD6" w:rsidP="00813B38">
            <w:pPr>
              <w:pStyle w:val="TAL"/>
              <w:rPr>
                <w:rStyle w:val="Code"/>
              </w:rPr>
            </w:pPr>
            <w:r w:rsidRPr="00497923">
              <w:rPr>
                <w:rStyle w:val="Code"/>
              </w:rPr>
              <w:t>type</w:t>
            </w:r>
          </w:p>
        </w:tc>
        <w:tc>
          <w:tcPr>
            <w:tcW w:w="951" w:type="pct"/>
            <w:tcBorders>
              <w:top w:val="single" w:sz="4" w:space="0" w:color="auto"/>
              <w:left w:val="single" w:sz="4" w:space="0" w:color="auto"/>
              <w:bottom w:val="single" w:sz="4" w:space="0" w:color="auto"/>
              <w:right w:val="single" w:sz="4" w:space="0" w:color="auto"/>
            </w:tcBorders>
          </w:tcPr>
          <w:p w14:paraId="42A56CAA" w14:textId="77777777" w:rsidR="006E7CD6" w:rsidRPr="00497923" w:rsidRDefault="006E7CD6" w:rsidP="00813B38">
            <w:pPr>
              <w:pStyle w:val="TAL"/>
              <w:rPr>
                <w:rStyle w:val="Code"/>
              </w:rPr>
            </w:pPr>
            <w:proofErr w:type="spellStart"/>
            <w:r w:rsidRPr="00497923">
              <w:rPr>
                <w:rStyle w:val="Code"/>
              </w:rPr>
              <w:t>ConditionType</w:t>
            </w:r>
            <w:proofErr w:type="spellEnd"/>
          </w:p>
        </w:tc>
        <w:tc>
          <w:tcPr>
            <w:tcW w:w="221" w:type="pct"/>
            <w:tcBorders>
              <w:top w:val="single" w:sz="4" w:space="0" w:color="auto"/>
              <w:left w:val="single" w:sz="4" w:space="0" w:color="auto"/>
              <w:bottom w:val="single" w:sz="4" w:space="0" w:color="auto"/>
              <w:right w:val="single" w:sz="4" w:space="0" w:color="auto"/>
            </w:tcBorders>
          </w:tcPr>
          <w:p w14:paraId="5F468315" w14:textId="77777777" w:rsidR="006E7CD6" w:rsidRDefault="006E7CD6" w:rsidP="00813B38">
            <w:pPr>
              <w:pStyle w:val="TAC"/>
            </w:pPr>
            <w:r>
              <w:t>M</w:t>
            </w:r>
          </w:p>
        </w:tc>
        <w:tc>
          <w:tcPr>
            <w:tcW w:w="589" w:type="pct"/>
            <w:tcBorders>
              <w:top w:val="single" w:sz="4" w:space="0" w:color="auto"/>
              <w:left w:val="single" w:sz="4" w:space="0" w:color="auto"/>
              <w:bottom w:val="single" w:sz="4" w:space="0" w:color="auto"/>
              <w:right w:val="single" w:sz="4" w:space="0" w:color="auto"/>
            </w:tcBorders>
          </w:tcPr>
          <w:p w14:paraId="2F1FA7DA" w14:textId="77777777" w:rsidR="006E7CD6" w:rsidRDefault="006E7CD6" w:rsidP="00813B38">
            <w:pPr>
              <w:pStyle w:val="TAC"/>
            </w:pPr>
            <w:r>
              <w:t>1</w:t>
            </w:r>
          </w:p>
        </w:tc>
        <w:tc>
          <w:tcPr>
            <w:tcW w:w="2353" w:type="pct"/>
            <w:tcBorders>
              <w:top w:val="single" w:sz="4" w:space="0" w:color="auto"/>
              <w:left w:val="single" w:sz="4" w:space="0" w:color="auto"/>
              <w:bottom w:val="single" w:sz="4" w:space="0" w:color="auto"/>
              <w:right w:val="single" w:sz="4" w:space="0" w:color="auto"/>
            </w:tcBorders>
          </w:tcPr>
          <w:p w14:paraId="6C772D42" w14:textId="061D482F" w:rsidR="006E7CD6" w:rsidRDefault="006E7CD6" w:rsidP="00813B38">
            <w:pPr>
              <w:pStyle w:val="TAL"/>
              <w:rPr>
                <w:rFonts w:cs="Arial"/>
                <w:szCs w:val="18"/>
              </w:rPr>
            </w:pPr>
            <w:r>
              <w:t xml:space="preserve">Type of condition, see </w:t>
            </w:r>
            <w:r w:rsidR="0032089D">
              <w:t xml:space="preserve">clause </w:t>
            </w:r>
            <w:r>
              <w:t>7.2.3.3.2</w:t>
            </w:r>
          </w:p>
        </w:tc>
      </w:tr>
      <w:tr w:rsidR="006E7CD6" w14:paraId="6C31E9A2"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11699B10" w14:textId="77777777" w:rsidR="006E7CD6" w:rsidRPr="00497923" w:rsidRDefault="006E7CD6" w:rsidP="00813B38">
            <w:pPr>
              <w:pStyle w:val="TAL"/>
              <w:rPr>
                <w:rStyle w:val="Code"/>
              </w:rPr>
            </w:pPr>
            <w:proofErr w:type="spellStart"/>
            <w:r w:rsidRPr="00497923">
              <w:rPr>
                <w:rStyle w:val="Code"/>
              </w:rPr>
              <w:t>intervalLength</w:t>
            </w:r>
            <w:proofErr w:type="spellEnd"/>
          </w:p>
        </w:tc>
        <w:tc>
          <w:tcPr>
            <w:tcW w:w="951" w:type="pct"/>
            <w:tcBorders>
              <w:top w:val="single" w:sz="4" w:space="0" w:color="auto"/>
              <w:left w:val="single" w:sz="4" w:space="0" w:color="auto"/>
              <w:bottom w:val="single" w:sz="4" w:space="0" w:color="auto"/>
              <w:right w:val="single" w:sz="4" w:space="0" w:color="auto"/>
            </w:tcBorders>
          </w:tcPr>
          <w:p w14:paraId="1B6E7C26" w14:textId="77777777" w:rsidR="006E7CD6" w:rsidRPr="00497923" w:rsidRDefault="006E7CD6" w:rsidP="00813B38">
            <w:pPr>
              <w:pStyle w:val="TAL"/>
              <w:rPr>
                <w:rStyle w:val="Code"/>
              </w:rPr>
            </w:pPr>
            <w:proofErr w:type="spellStart"/>
            <w:r w:rsidRPr="00497923">
              <w:rPr>
                <w:rStyle w:val="Code"/>
                <w:rFonts w:eastAsia="DengXian"/>
              </w:rPr>
              <w:t>DurationSec</w:t>
            </w:r>
            <w:proofErr w:type="spellEnd"/>
          </w:p>
        </w:tc>
        <w:tc>
          <w:tcPr>
            <w:tcW w:w="221" w:type="pct"/>
            <w:tcBorders>
              <w:top w:val="single" w:sz="4" w:space="0" w:color="auto"/>
              <w:left w:val="single" w:sz="4" w:space="0" w:color="auto"/>
              <w:bottom w:val="single" w:sz="4" w:space="0" w:color="auto"/>
              <w:right w:val="single" w:sz="4" w:space="0" w:color="auto"/>
            </w:tcBorders>
          </w:tcPr>
          <w:p w14:paraId="789D6E48"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A9CAE00"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77CC1AED" w14:textId="77777777" w:rsidR="006E7CD6" w:rsidRDefault="006E7CD6" w:rsidP="00813B38">
            <w:pPr>
              <w:pStyle w:val="TAL"/>
            </w:pPr>
            <w:r>
              <w:t xml:space="preserve">Only applicable when type is </w:t>
            </w:r>
            <w:r w:rsidRPr="000952D2">
              <w:rPr>
                <w:rStyle w:val="Code"/>
              </w:rPr>
              <w:t>INTERVAL</w:t>
            </w:r>
            <w:r>
              <w:t>. (NOTE 1)</w:t>
            </w:r>
          </w:p>
        </w:tc>
      </w:tr>
      <w:tr w:rsidR="006E7CD6" w14:paraId="7D8E28D7"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51DCEFA6" w14:textId="77777777" w:rsidR="006E7CD6" w:rsidRPr="00497923" w:rsidRDefault="006E7CD6" w:rsidP="00813B38">
            <w:pPr>
              <w:pStyle w:val="TAL"/>
              <w:rPr>
                <w:rStyle w:val="Code"/>
              </w:rPr>
            </w:pPr>
            <w:r w:rsidRPr="00497923">
              <w:rPr>
                <w:rStyle w:val="Code"/>
              </w:rPr>
              <w:t>threshold</w:t>
            </w:r>
          </w:p>
        </w:tc>
        <w:tc>
          <w:tcPr>
            <w:tcW w:w="951" w:type="pct"/>
            <w:tcBorders>
              <w:top w:val="single" w:sz="4" w:space="0" w:color="auto"/>
              <w:left w:val="single" w:sz="4" w:space="0" w:color="auto"/>
              <w:bottom w:val="single" w:sz="4" w:space="0" w:color="auto"/>
              <w:right w:val="single" w:sz="4" w:space="0" w:color="auto"/>
            </w:tcBorders>
          </w:tcPr>
          <w:p w14:paraId="23E2A0A1" w14:textId="77777777" w:rsidR="006E7CD6" w:rsidRPr="00497923" w:rsidRDefault="006E7CD6" w:rsidP="00813B38">
            <w:pPr>
              <w:pStyle w:val="TAL"/>
              <w:rPr>
                <w:rStyle w:val="Code"/>
              </w:rPr>
            </w:pPr>
            <w:r w:rsidRPr="00497923">
              <w:rPr>
                <w:rStyle w:val="Code"/>
                <w:rFonts w:eastAsia="DengXian"/>
              </w:rPr>
              <w:t>Double, Float, Int32, Int64, Uint16, Uint32, Uint64</w:t>
            </w:r>
            <w:r w:rsidRPr="00EF32D5">
              <w:rPr>
                <w:rFonts w:eastAsia="DengXian"/>
              </w:rPr>
              <w:t xml:space="preserve">, or </w:t>
            </w:r>
            <w:proofErr w:type="spellStart"/>
            <w:r w:rsidRPr="00497923">
              <w:rPr>
                <w:rStyle w:val="Code"/>
                <w:rFonts w:eastAsia="DengXian"/>
              </w:rPr>
              <w:t>Uinteger</w:t>
            </w:r>
            <w:proofErr w:type="spellEnd"/>
          </w:p>
        </w:tc>
        <w:tc>
          <w:tcPr>
            <w:tcW w:w="221" w:type="pct"/>
            <w:tcBorders>
              <w:top w:val="single" w:sz="4" w:space="0" w:color="auto"/>
              <w:left w:val="single" w:sz="4" w:space="0" w:color="auto"/>
              <w:bottom w:val="single" w:sz="4" w:space="0" w:color="auto"/>
              <w:right w:val="single" w:sz="4" w:space="0" w:color="auto"/>
            </w:tcBorders>
          </w:tcPr>
          <w:p w14:paraId="4838F47D"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C083B7F"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72DF5A0A" w14:textId="77777777" w:rsidR="006E7CD6" w:rsidRDefault="006E7CD6" w:rsidP="00813B38">
            <w:pPr>
              <w:pStyle w:val="TAL"/>
            </w:pPr>
            <w:r>
              <w:t xml:space="preserve">Only applicable when type is </w:t>
            </w:r>
            <w:r w:rsidRPr="000952D2">
              <w:rPr>
                <w:rStyle w:val="Code"/>
              </w:rPr>
              <w:t>THRESHOLD</w:t>
            </w:r>
            <w:r>
              <w:t>. (NOTE 1)</w:t>
            </w:r>
          </w:p>
        </w:tc>
      </w:tr>
      <w:tr w:rsidR="006E7CD6" w14:paraId="00AECDE4"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51C1C002" w14:textId="77777777" w:rsidR="006E7CD6" w:rsidRPr="00497923" w:rsidRDefault="006E7CD6" w:rsidP="00813B38">
            <w:pPr>
              <w:pStyle w:val="TAL"/>
              <w:rPr>
                <w:rStyle w:val="Code"/>
              </w:rPr>
            </w:pPr>
            <w:r w:rsidRPr="00497923">
              <w:rPr>
                <w:rStyle w:val="Code"/>
              </w:rPr>
              <w:t>parameter</w:t>
            </w:r>
          </w:p>
        </w:tc>
        <w:tc>
          <w:tcPr>
            <w:tcW w:w="951" w:type="pct"/>
            <w:tcBorders>
              <w:top w:val="single" w:sz="4" w:space="0" w:color="auto"/>
              <w:left w:val="single" w:sz="4" w:space="0" w:color="auto"/>
              <w:bottom w:val="single" w:sz="4" w:space="0" w:color="auto"/>
              <w:right w:val="single" w:sz="4" w:space="0" w:color="auto"/>
            </w:tcBorders>
          </w:tcPr>
          <w:p w14:paraId="10EFE8F7" w14:textId="77777777" w:rsidR="006E7CD6" w:rsidRPr="00497923" w:rsidRDefault="006E7CD6" w:rsidP="00813B38">
            <w:pPr>
              <w:pStyle w:val="TAL"/>
              <w:rPr>
                <w:rStyle w:val="Code"/>
              </w:rPr>
            </w:pPr>
            <w:r w:rsidRPr="00497923">
              <w:rPr>
                <w:rStyle w:val="Code"/>
                <w:rFonts w:eastAsia="DengXian"/>
              </w:rPr>
              <w:t>string</w:t>
            </w:r>
          </w:p>
        </w:tc>
        <w:tc>
          <w:tcPr>
            <w:tcW w:w="221" w:type="pct"/>
            <w:tcBorders>
              <w:top w:val="single" w:sz="4" w:space="0" w:color="auto"/>
              <w:left w:val="single" w:sz="4" w:space="0" w:color="auto"/>
              <w:bottom w:val="single" w:sz="4" w:space="0" w:color="auto"/>
              <w:right w:val="single" w:sz="4" w:space="0" w:color="auto"/>
            </w:tcBorders>
          </w:tcPr>
          <w:p w14:paraId="5EC91635"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6365DE39"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560B0AEB" w14:textId="77777777" w:rsidR="006E7CD6" w:rsidRDefault="006E7CD6" w:rsidP="00813B38">
            <w:pPr>
              <w:pStyle w:val="TAL"/>
            </w:pPr>
            <w:r>
              <w:t xml:space="preserve">Only applicable when type is </w:t>
            </w:r>
            <w:r w:rsidRPr="000952D2">
              <w:rPr>
                <w:rStyle w:val="Code"/>
              </w:rPr>
              <w:t>THRESHOLD</w:t>
            </w:r>
            <w:r>
              <w:t>. (NOTE 1)</w:t>
            </w:r>
          </w:p>
        </w:tc>
      </w:tr>
      <w:tr w:rsidR="006E7CD6" w14:paraId="6149F86B"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4D1D4240" w14:textId="77777777" w:rsidR="006E7CD6" w:rsidRPr="00497923" w:rsidRDefault="006E7CD6" w:rsidP="00813B38">
            <w:pPr>
              <w:pStyle w:val="TAL"/>
              <w:rPr>
                <w:rStyle w:val="Code"/>
              </w:rPr>
            </w:pPr>
            <w:proofErr w:type="spellStart"/>
            <w:r w:rsidRPr="00497923">
              <w:rPr>
                <w:rStyle w:val="Code"/>
              </w:rPr>
              <w:t>reportWhenBelow</w:t>
            </w:r>
            <w:proofErr w:type="spellEnd"/>
          </w:p>
        </w:tc>
        <w:tc>
          <w:tcPr>
            <w:tcW w:w="951" w:type="pct"/>
            <w:tcBorders>
              <w:top w:val="single" w:sz="4" w:space="0" w:color="auto"/>
              <w:left w:val="single" w:sz="4" w:space="0" w:color="auto"/>
              <w:bottom w:val="single" w:sz="4" w:space="0" w:color="auto"/>
              <w:right w:val="single" w:sz="4" w:space="0" w:color="auto"/>
            </w:tcBorders>
          </w:tcPr>
          <w:p w14:paraId="76836159" w14:textId="77777777" w:rsidR="006E7CD6" w:rsidRPr="00497923" w:rsidRDefault="006E7CD6" w:rsidP="00813B38">
            <w:pPr>
              <w:pStyle w:val="TAL"/>
              <w:rPr>
                <w:rStyle w:val="Code"/>
              </w:rPr>
            </w:pPr>
            <w:proofErr w:type="spellStart"/>
            <w:r w:rsidRPr="00497923">
              <w:rPr>
                <w:rStyle w:val="Code"/>
                <w:rFonts w:eastAsia="DengXia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293A7F4E"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432A36F"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65B4B9D4" w14:textId="77777777" w:rsidR="006E7CD6" w:rsidRDefault="006E7CD6" w:rsidP="00813B38">
            <w:pPr>
              <w:pStyle w:val="TAL"/>
            </w:pPr>
            <w:r>
              <w:t xml:space="preserve">Only applicable when type is </w:t>
            </w:r>
            <w:r w:rsidRPr="000952D2">
              <w:rPr>
                <w:rStyle w:val="Code"/>
              </w:rPr>
              <w:t>THRESHOLD</w:t>
            </w:r>
            <w:r>
              <w:t>. (NOTE 1)</w:t>
            </w:r>
          </w:p>
        </w:tc>
      </w:tr>
      <w:tr w:rsidR="006E7CD6" w14:paraId="5FCC4435"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6DCC0B1E" w14:textId="77777777" w:rsidR="006E7CD6" w:rsidRPr="00497923" w:rsidRDefault="006E7CD6" w:rsidP="00813B38">
            <w:pPr>
              <w:pStyle w:val="TAL"/>
              <w:rPr>
                <w:rStyle w:val="Code"/>
              </w:rPr>
            </w:pPr>
            <w:r w:rsidRPr="00497923">
              <w:rPr>
                <w:rStyle w:val="Code"/>
              </w:rPr>
              <w:t>event</w:t>
            </w:r>
          </w:p>
        </w:tc>
        <w:tc>
          <w:tcPr>
            <w:tcW w:w="951" w:type="pct"/>
            <w:tcBorders>
              <w:top w:val="single" w:sz="4" w:space="0" w:color="auto"/>
              <w:left w:val="single" w:sz="4" w:space="0" w:color="auto"/>
              <w:bottom w:val="single" w:sz="4" w:space="0" w:color="auto"/>
              <w:right w:val="single" w:sz="4" w:space="0" w:color="auto"/>
            </w:tcBorders>
          </w:tcPr>
          <w:p w14:paraId="47D36D77" w14:textId="77777777" w:rsidR="006E7CD6" w:rsidRPr="00497923" w:rsidRDefault="006E7CD6" w:rsidP="00813B38">
            <w:pPr>
              <w:pStyle w:val="TAL"/>
              <w:rPr>
                <w:rStyle w:val="Code"/>
              </w:rPr>
            </w:pPr>
            <w:r w:rsidRPr="00497923">
              <w:rPr>
                <w:rStyle w:val="Code"/>
                <w:rFonts w:eastAsia="DengXian"/>
              </w:rPr>
              <w:t>Event</w:t>
            </w:r>
          </w:p>
        </w:tc>
        <w:tc>
          <w:tcPr>
            <w:tcW w:w="221" w:type="pct"/>
            <w:tcBorders>
              <w:top w:val="single" w:sz="4" w:space="0" w:color="auto"/>
              <w:left w:val="single" w:sz="4" w:space="0" w:color="auto"/>
              <w:bottom w:val="single" w:sz="4" w:space="0" w:color="auto"/>
              <w:right w:val="single" w:sz="4" w:space="0" w:color="auto"/>
            </w:tcBorders>
          </w:tcPr>
          <w:p w14:paraId="151B59E8"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5554CD6E"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3159DEFC" w14:textId="77777777" w:rsidR="006E7CD6" w:rsidRDefault="006E7CD6" w:rsidP="00813B38">
            <w:pPr>
              <w:pStyle w:val="TAL"/>
            </w:pPr>
            <w:r>
              <w:t xml:space="preserve">Only applicable when type is </w:t>
            </w:r>
            <w:r w:rsidRPr="000952D2">
              <w:rPr>
                <w:rStyle w:val="Code"/>
              </w:rPr>
              <w:t>EVENT</w:t>
            </w:r>
            <w:r>
              <w:t>. (NOTE 2)</w:t>
            </w:r>
          </w:p>
        </w:tc>
      </w:tr>
      <w:tr w:rsidR="006E7CD6" w14:paraId="1CB056C4" w14:textId="77777777" w:rsidTr="00813B3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A619D37" w14:textId="26008371" w:rsidR="006E7CD6" w:rsidRDefault="006E7CD6" w:rsidP="00813B38">
            <w:pPr>
              <w:pStyle w:val="TAL"/>
            </w:pPr>
            <w:r>
              <w:t>NOTE 1:</w:t>
            </w:r>
            <w:r>
              <w:tab/>
              <w:t xml:space="preserve">See clause 7.2.3.3.2 and </w:t>
            </w:r>
            <w:r w:rsidR="00F03C83">
              <w:t>t</w:t>
            </w:r>
            <w:r w:rsidR="00D04A2A">
              <w:t>able</w:t>
            </w:r>
            <w:r>
              <w:t> 7.2.3.1-2.</w:t>
            </w:r>
          </w:p>
          <w:p w14:paraId="4DD91967" w14:textId="77777777" w:rsidR="006E7CD6" w:rsidRDefault="006E7CD6" w:rsidP="00813B38">
            <w:pPr>
              <w:pStyle w:val="TAL"/>
            </w:pPr>
            <w:r>
              <w:t>NOTE 2:</w:t>
            </w:r>
            <w:r>
              <w:tab/>
              <w:t>See clauses 7.2.3.3.2 and 7.2.3.3.3.</w:t>
            </w:r>
          </w:p>
        </w:tc>
      </w:tr>
    </w:tbl>
    <w:p w14:paraId="33FD6895" w14:textId="77777777" w:rsidR="006E7CD6" w:rsidRPr="009432AB" w:rsidRDefault="006E7CD6" w:rsidP="006E7CD6">
      <w:pPr>
        <w:pStyle w:val="TAN"/>
        <w:keepNext w:val="0"/>
        <w:rPr>
          <w:lang w:val="es-ES"/>
        </w:rPr>
      </w:pPr>
    </w:p>
    <w:p w14:paraId="1BA1EBA1" w14:textId="3477846A" w:rsidR="006E7CD6" w:rsidRDefault="006E7CD6" w:rsidP="006E7CD6">
      <w:pPr>
        <w:pStyle w:val="Heading4"/>
        <w:rPr>
          <w:lang w:val="en-US"/>
        </w:rPr>
      </w:pPr>
      <w:bookmarkStart w:id="333" w:name="_Toc95152573"/>
      <w:bookmarkStart w:id="334" w:name="_Toc95832490"/>
      <w:r>
        <w:t>7.2.3.3</w:t>
      </w:r>
      <w:r>
        <w:tab/>
        <w:t>Simple data types and enumerations</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2DD94E9D" w14:textId="4E2027EB" w:rsidR="006E7CD6" w:rsidRDefault="006E7CD6" w:rsidP="006E7CD6">
      <w:pPr>
        <w:pStyle w:val="Heading5"/>
      </w:pPr>
      <w:bookmarkStart w:id="335" w:name="_Toc28012837"/>
      <w:bookmarkStart w:id="336" w:name="_Toc34266319"/>
      <w:bookmarkStart w:id="337" w:name="_Toc36102490"/>
      <w:bookmarkStart w:id="338" w:name="_Toc43563534"/>
      <w:bookmarkStart w:id="339" w:name="_Toc45134077"/>
      <w:bookmarkStart w:id="340" w:name="_Toc50032009"/>
      <w:bookmarkStart w:id="341" w:name="_Toc51762929"/>
      <w:bookmarkStart w:id="342" w:name="_Toc56640997"/>
      <w:bookmarkStart w:id="343" w:name="_Toc59017965"/>
      <w:bookmarkStart w:id="344" w:name="_Toc66231833"/>
      <w:bookmarkStart w:id="345" w:name="_Toc68168994"/>
      <w:bookmarkStart w:id="346" w:name="_Toc95152574"/>
      <w:bookmarkStart w:id="347" w:name="_Toc95832491"/>
      <w:r>
        <w:t>7.2.3.3.1</w:t>
      </w:r>
      <w:r>
        <w:tab/>
      </w:r>
      <w:bookmarkEnd w:id="335"/>
      <w:bookmarkEnd w:id="336"/>
      <w:bookmarkEnd w:id="337"/>
      <w:bookmarkEnd w:id="338"/>
      <w:bookmarkEnd w:id="339"/>
      <w:bookmarkEnd w:id="340"/>
      <w:bookmarkEnd w:id="341"/>
      <w:bookmarkEnd w:id="342"/>
      <w:bookmarkEnd w:id="343"/>
      <w:bookmarkEnd w:id="344"/>
      <w:bookmarkEnd w:id="345"/>
      <w:proofErr w:type="spellStart"/>
      <w:r>
        <w:t>DataDomain</w:t>
      </w:r>
      <w:proofErr w:type="spellEnd"/>
      <w:r>
        <w:t xml:space="preserve"> enumeration</w:t>
      </w:r>
      <w:bookmarkEnd w:id="346"/>
      <w:bookmarkEnd w:id="347"/>
    </w:p>
    <w:p w14:paraId="04A9AFAF" w14:textId="43E5C049"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7.2.3.3.1-1: </w:t>
      </w:r>
      <w:proofErr w:type="spellStart"/>
      <w:r w:rsidR="006E7CD6">
        <w:rPr>
          <w:rFonts w:eastAsia="MS Mincho"/>
        </w:rPr>
        <w:t>DataDomain</w:t>
      </w:r>
      <w:proofErr w:type="spellEnd"/>
      <w:r w:rsidR="006E7CD6">
        <w:rPr>
          <w:rFonts w:eastAsia="MS Mincho"/>
        </w:rPr>
        <w:t xml:space="preserve"> enumeration</w:t>
      </w:r>
    </w:p>
    <w:tbl>
      <w:tblPr>
        <w:tblW w:w="0" w:type="auto"/>
        <w:jc w:val="center"/>
        <w:tblCellMar>
          <w:left w:w="0" w:type="dxa"/>
          <w:right w:w="0" w:type="dxa"/>
        </w:tblCellMar>
        <w:tblLook w:val="04A0" w:firstRow="1" w:lastRow="0" w:firstColumn="1" w:lastColumn="0" w:noHBand="0" w:noVBand="1"/>
      </w:tblPr>
      <w:tblGrid>
        <w:gridCol w:w="2337"/>
        <w:gridCol w:w="3972"/>
        <w:gridCol w:w="3312"/>
      </w:tblGrid>
      <w:tr w:rsidR="006E7CD6" w14:paraId="0728D80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58D75" w14:textId="77777777" w:rsidR="006E7CD6" w:rsidRDefault="006E7CD6" w:rsidP="00813B38">
            <w:pPr>
              <w:pStyle w:val="TAH"/>
            </w:pPr>
            <w:r>
              <w:t>Enumeration value</w:t>
            </w:r>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0CD3F" w14:textId="77777777" w:rsidR="006E7CD6" w:rsidRDefault="006E7CD6" w:rsidP="00813B38">
            <w:pPr>
              <w:pStyle w:val="TAH"/>
            </w:pPr>
            <w:r>
              <w:t>Description</w:t>
            </w:r>
          </w:p>
        </w:tc>
        <w:tc>
          <w:tcPr>
            <w:tcW w:w="0" w:type="auto"/>
            <w:tcBorders>
              <w:top w:val="single" w:sz="8" w:space="0" w:color="auto"/>
              <w:left w:val="nil"/>
              <w:bottom w:val="single" w:sz="8" w:space="0" w:color="auto"/>
              <w:right w:val="single" w:sz="8" w:space="0" w:color="auto"/>
            </w:tcBorders>
            <w:shd w:val="clear" w:color="auto" w:fill="C0C0C0"/>
          </w:tcPr>
          <w:p w14:paraId="025EBA97" w14:textId="592BAA4E" w:rsidR="006E7CD6" w:rsidRDefault="006E7CD6" w:rsidP="00813B38">
            <w:pPr>
              <w:pStyle w:val="TAH"/>
            </w:pPr>
            <w:r>
              <w:t>Applicability</w:t>
            </w:r>
            <w:r w:rsidR="00DA4A27">
              <w:br/>
            </w:r>
            <w:r>
              <w:t xml:space="preserve">(refer to </w:t>
            </w:r>
            <w:r w:rsidR="00D04A2A">
              <w:t>Table</w:t>
            </w:r>
            <w:r>
              <w:t xml:space="preserve"> </w:t>
            </w:r>
            <w:r w:rsidRPr="00FA6CD4">
              <w:t>7.3.3.2.1-1</w:t>
            </w:r>
            <w:r>
              <w:t>)</w:t>
            </w:r>
          </w:p>
        </w:tc>
      </w:tr>
      <w:tr w:rsidR="006E7CD6" w14:paraId="192AF8D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1541" w14:textId="77777777" w:rsidR="006E7CD6" w:rsidRPr="00497923" w:rsidRDefault="006E7CD6" w:rsidP="00813B38">
            <w:pPr>
              <w:pStyle w:val="TAL"/>
              <w:rPr>
                <w:rStyle w:val="Code"/>
              </w:rPr>
            </w:pPr>
            <w:r w:rsidRPr="00497923">
              <w:rPr>
                <w:rStyle w:val="Code"/>
              </w:rPr>
              <w:t>SERVICE_EXPERIENCE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3C7D" w14:textId="77777777" w:rsidR="006E7CD6" w:rsidRDefault="006E7CD6" w:rsidP="00813B38">
            <w:pPr>
              <w:pStyle w:val="TAL"/>
              <w:rPr>
                <w:lang w:eastAsia="zh-CN"/>
              </w:rPr>
            </w:pPr>
            <w:r>
              <w:rPr>
                <w:lang w:eastAsia="zh-CN"/>
              </w:rPr>
              <w:t>Service Experience related data.</w:t>
            </w:r>
          </w:p>
        </w:tc>
        <w:tc>
          <w:tcPr>
            <w:tcW w:w="0" w:type="auto"/>
            <w:tcBorders>
              <w:top w:val="single" w:sz="8" w:space="0" w:color="auto"/>
              <w:left w:val="nil"/>
              <w:bottom w:val="single" w:sz="8" w:space="0" w:color="auto"/>
              <w:right w:val="single" w:sz="8" w:space="0" w:color="auto"/>
            </w:tcBorders>
          </w:tcPr>
          <w:p w14:paraId="4F7D68D1" w14:textId="77777777" w:rsidR="006E7CD6" w:rsidRPr="00DA4A27" w:rsidRDefault="006E7CD6" w:rsidP="00813B38">
            <w:pPr>
              <w:pStyle w:val="TAL"/>
              <w:rPr>
                <w:rStyle w:val="Code"/>
              </w:rPr>
            </w:pPr>
            <w:proofErr w:type="spellStart"/>
            <w:r w:rsidRPr="00DA4A27">
              <w:rPr>
                <w:rStyle w:val="Code"/>
              </w:rPr>
              <w:t>serviceExperienceRecords</w:t>
            </w:r>
            <w:proofErr w:type="spellEnd"/>
          </w:p>
        </w:tc>
      </w:tr>
      <w:tr w:rsidR="006E7CD6" w14:paraId="501950B9"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55718" w14:textId="77777777" w:rsidR="006E7CD6" w:rsidRPr="00497923" w:rsidRDefault="006E7CD6" w:rsidP="00813B38">
            <w:pPr>
              <w:pStyle w:val="TAL"/>
              <w:rPr>
                <w:rStyle w:val="Code"/>
              </w:rPr>
            </w:pPr>
            <w:r>
              <w:rPr>
                <w:rStyle w:val="Code"/>
              </w:rPr>
              <w:t>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6B210B" w14:textId="77777777" w:rsidR="006E7CD6" w:rsidRDefault="006E7CD6" w:rsidP="00813B38">
            <w:pPr>
              <w:pStyle w:val="TAL"/>
              <w:rPr>
                <w:lang w:eastAsia="zh-CN"/>
              </w:rPr>
            </w:pPr>
            <w:r>
              <w:rPr>
                <w:lang w:eastAsia="zh-CN"/>
              </w:rPr>
              <w:t>Location data.</w:t>
            </w:r>
          </w:p>
        </w:tc>
        <w:tc>
          <w:tcPr>
            <w:tcW w:w="0" w:type="auto"/>
            <w:tcBorders>
              <w:top w:val="single" w:sz="8" w:space="0" w:color="auto"/>
              <w:left w:val="nil"/>
              <w:bottom w:val="single" w:sz="8" w:space="0" w:color="auto"/>
              <w:right w:val="single" w:sz="8" w:space="0" w:color="auto"/>
            </w:tcBorders>
          </w:tcPr>
          <w:p w14:paraId="61DF56FF" w14:textId="77777777" w:rsidR="006E7CD6" w:rsidRPr="00DA4A27" w:rsidRDefault="006E7CD6" w:rsidP="00813B38">
            <w:pPr>
              <w:pStyle w:val="TAL"/>
              <w:rPr>
                <w:rStyle w:val="Code"/>
              </w:rPr>
            </w:pPr>
            <w:proofErr w:type="spellStart"/>
            <w:r w:rsidRPr="00DA4A27">
              <w:rPr>
                <w:rStyle w:val="Code"/>
              </w:rPr>
              <w:t>locationRecords</w:t>
            </w:r>
            <w:proofErr w:type="spellEnd"/>
          </w:p>
        </w:tc>
      </w:tr>
      <w:tr w:rsidR="006E7CD6" w14:paraId="76AC933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AAC1C" w14:textId="77777777" w:rsidR="006E7CD6" w:rsidRPr="00497923" w:rsidRDefault="006E7CD6" w:rsidP="00813B38">
            <w:pPr>
              <w:pStyle w:val="TAL"/>
              <w:rPr>
                <w:rStyle w:val="Code"/>
              </w:rPr>
            </w:pPr>
            <w:r>
              <w:rPr>
                <w:rStyle w:val="Code"/>
              </w:rPr>
              <w:t>COMMUNICATION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E9A562" w14:textId="77777777" w:rsidR="006E7CD6" w:rsidRDefault="006E7CD6" w:rsidP="00813B38">
            <w:pPr>
              <w:pStyle w:val="TAL"/>
              <w:rPr>
                <w:lang w:eastAsia="zh-CN"/>
              </w:rPr>
            </w:pPr>
            <w:r>
              <w:rPr>
                <w:lang w:eastAsia="zh-CN"/>
              </w:rPr>
              <w:t>Communication data.</w:t>
            </w:r>
          </w:p>
        </w:tc>
        <w:tc>
          <w:tcPr>
            <w:tcW w:w="0" w:type="auto"/>
            <w:tcBorders>
              <w:top w:val="single" w:sz="8" w:space="0" w:color="auto"/>
              <w:left w:val="nil"/>
              <w:bottom w:val="single" w:sz="8" w:space="0" w:color="auto"/>
              <w:right w:val="single" w:sz="8" w:space="0" w:color="auto"/>
            </w:tcBorders>
          </w:tcPr>
          <w:p w14:paraId="757A7A23" w14:textId="77777777" w:rsidR="006E7CD6" w:rsidRPr="00DA4A27" w:rsidRDefault="006E7CD6" w:rsidP="00813B38">
            <w:pPr>
              <w:pStyle w:val="TAL"/>
              <w:rPr>
                <w:rStyle w:val="Code"/>
              </w:rPr>
            </w:pPr>
            <w:proofErr w:type="spellStart"/>
            <w:r w:rsidRPr="00DA4A27">
              <w:rPr>
                <w:rStyle w:val="Code"/>
              </w:rPr>
              <w:t>communicationRecords</w:t>
            </w:r>
            <w:proofErr w:type="spellEnd"/>
          </w:p>
        </w:tc>
      </w:tr>
      <w:tr w:rsidR="006E7CD6" w14:paraId="4EBE4A70"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752F" w14:textId="77777777" w:rsidR="006E7CD6" w:rsidRPr="00497923" w:rsidRDefault="006E7CD6" w:rsidP="00813B38">
            <w:pPr>
              <w:pStyle w:val="TAL"/>
              <w:rPr>
                <w:rStyle w:val="Code"/>
              </w:rPr>
            </w:pPr>
            <w:r>
              <w:rPr>
                <w:rStyle w:val="Code"/>
              </w:rPr>
              <w:t>PERFORMANCE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66CF" w14:textId="77777777" w:rsidR="006E7CD6" w:rsidRDefault="006E7CD6" w:rsidP="00813B38">
            <w:pPr>
              <w:pStyle w:val="TAL"/>
              <w:rPr>
                <w:lang w:eastAsia="zh-CN"/>
              </w:rPr>
            </w:pPr>
            <w:r>
              <w:rPr>
                <w:lang w:eastAsia="zh-CN"/>
              </w:rPr>
              <w:t>Performance data.</w:t>
            </w:r>
          </w:p>
        </w:tc>
        <w:tc>
          <w:tcPr>
            <w:tcW w:w="0" w:type="auto"/>
            <w:tcBorders>
              <w:top w:val="single" w:sz="8" w:space="0" w:color="auto"/>
              <w:left w:val="nil"/>
              <w:bottom w:val="single" w:sz="8" w:space="0" w:color="auto"/>
              <w:right w:val="single" w:sz="8" w:space="0" w:color="auto"/>
            </w:tcBorders>
          </w:tcPr>
          <w:p w14:paraId="31421221" w14:textId="77777777" w:rsidR="006E7CD6" w:rsidRPr="00DA4A27" w:rsidRDefault="006E7CD6" w:rsidP="00813B38">
            <w:pPr>
              <w:pStyle w:val="TAL"/>
              <w:rPr>
                <w:rStyle w:val="Code"/>
              </w:rPr>
            </w:pPr>
            <w:proofErr w:type="spellStart"/>
            <w:r w:rsidRPr="00DA4A27">
              <w:rPr>
                <w:rStyle w:val="Code"/>
              </w:rPr>
              <w:t>performanceDataRecords</w:t>
            </w:r>
            <w:proofErr w:type="spellEnd"/>
          </w:p>
        </w:tc>
      </w:tr>
      <w:tr w:rsidR="00CC603D" w14:paraId="4F21539F"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917DF" w14:textId="7B8FD66E" w:rsidR="00CC603D" w:rsidRDefault="009A623C" w:rsidP="00813B38">
            <w:pPr>
              <w:pStyle w:val="TAL"/>
              <w:rPr>
                <w:rStyle w:val="Code"/>
              </w:rPr>
            </w:pPr>
            <w:r>
              <w:rPr>
                <w:rStyle w:val="Code"/>
              </w:rPr>
              <w:t>APPLICATION_SPECIFIC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F5AA6B" w14:textId="5DA67BA8" w:rsidR="00CC603D" w:rsidRDefault="003A1789" w:rsidP="00813B38">
            <w:pPr>
              <w:pStyle w:val="TAL"/>
              <w:rPr>
                <w:lang w:eastAsia="zh-CN"/>
              </w:rPr>
            </w:pPr>
            <w:r>
              <w:rPr>
                <w:lang w:eastAsia="zh-CN"/>
              </w:rPr>
              <w:t xml:space="preserve">Combination of </w:t>
            </w:r>
            <w:proofErr w:type="spellStart"/>
            <w:r w:rsidR="002B64CC">
              <w:rPr>
                <w:lang w:eastAsia="zh-CN"/>
              </w:rPr>
              <w:t>QoE</w:t>
            </w:r>
            <w:proofErr w:type="spellEnd"/>
            <w:r w:rsidR="002B64CC">
              <w:rPr>
                <w:lang w:eastAsia="zh-CN"/>
              </w:rPr>
              <w:t xml:space="preserve"> </w:t>
            </w:r>
            <w:r w:rsidR="00411C2C">
              <w:rPr>
                <w:lang w:eastAsia="zh-CN"/>
              </w:rPr>
              <w:t>metrics</w:t>
            </w:r>
            <w:r w:rsidR="0009628A">
              <w:rPr>
                <w:lang w:eastAsia="zh-CN"/>
              </w:rPr>
              <w:t xml:space="preserve"> and</w:t>
            </w:r>
            <w:r w:rsidR="00411C2C">
              <w:rPr>
                <w:lang w:eastAsia="zh-CN"/>
              </w:rPr>
              <w:t xml:space="preserve"> application</w:t>
            </w:r>
            <w:r w:rsidR="0009628A">
              <w:rPr>
                <w:lang w:eastAsia="zh-CN"/>
              </w:rPr>
              <w:t xml:space="preserve"> service</w:t>
            </w:r>
            <w:r w:rsidR="00411C2C">
              <w:rPr>
                <w:lang w:eastAsia="zh-CN"/>
              </w:rPr>
              <w:t>-specific</w:t>
            </w:r>
            <w:r w:rsidR="0009628A">
              <w:rPr>
                <w:lang w:eastAsia="zh-CN"/>
              </w:rPr>
              <w:t xml:space="preserve"> </w:t>
            </w:r>
            <w:r w:rsidR="00411C2C">
              <w:rPr>
                <w:lang w:eastAsia="zh-CN"/>
              </w:rPr>
              <w:t>data</w:t>
            </w:r>
          </w:p>
        </w:tc>
        <w:tc>
          <w:tcPr>
            <w:tcW w:w="0" w:type="auto"/>
            <w:tcBorders>
              <w:top w:val="single" w:sz="8" w:space="0" w:color="auto"/>
              <w:left w:val="nil"/>
              <w:bottom w:val="single" w:sz="8" w:space="0" w:color="auto"/>
              <w:right w:val="single" w:sz="8" w:space="0" w:color="auto"/>
            </w:tcBorders>
          </w:tcPr>
          <w:p w14:paraId="16978DA3" w14:textId="6D48EB50" w:rsidR="00CC603D" w:rsidRPr="00DA4A27" w:rsidRDefault="002B64CC" w:rsidP="00813B38">
            <w:pPr>
              <w:pStyle w:val="TAL"/>
              <w:rPr>
                <w:rStyle w:val="Code"/>
              </w:rPr>
            </w:pPr>
            <w:proofErr w:type="spellStart"/>
            <w:r w:rsidRPr="00DA4A27">
              <w:rPr>
                <w:rStyle w:val="Code"/>
              </w:rPr>
              <w:t>applicationSpecificRecords</w:t>
            </w:r>
            <w:proofErr w:type="spellEnd"/>
          </w:p>
        </w:tc>
      </w:tr>
      <w:tr w:rsidR="006E7CD6" w14:paraId="601B707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A62" w14:textId="77777777" w:rsidR="006E7CD6" w:rsidRPr="00497923" w:rsidRDefault="006E7CD6" w:rsidP="00813B38">
            <w:pPr>
              <w:pStyle w:val="TAL"/>
              <w:rPr>
                <w:rStyle w:val="Code"/>
              </w:rPr>
            </w:pPr>
            <w:r>
              <w:rPr>
                <w:rStyle w:val="Code"/>
              </w:rPr>
              <w:t>DL_ACCESS_RECORDS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E2AC" w14:textId="77777777" w:rsidR="006E7CD6" w:rsidRDefault="006E7CD6" w:rsidP="00813B38">
            <w:pPr>
              <w:pStyle w:val="TAL"/>
              <w:rPr>
                <w:lang w:eastAsia="zh-CN"/>
              </w:rPr>
            </w:pPr>
            <w:r>
              <w:rPr>
                <w:lang w:eastAsia="zh-CN"/>
              </w:rPr>
              <w:t>5GMS downlink access data.</w:t>
            </w:r>
          </w:p>
        </w:tc>
        <w:tc>
          <w:tcPr>
            <w:tcW w:w="0" w:type="auto"/>
            <w:tcBorders>
              <w:top w:val="single" w:sz="8" w:space="0" w:color="auto"/>
              <w:left w:val="nil"/>
              <w:bottom w:val="single" w:sz="8" w:space="0" w:color="auto"/>
              <w:right w:val="single" w:sz="8" w:space="0" w:color="auto"/>
            </w:tcBorders>
          </w:tcPr>
          <w:p w14:paraId="5F5BCEDA" w14:textId="77777777" w:rsidR="006E7CD6" w:rsidRPr="00DA4A27" w:rsidRDefault="006E7CD6" w:rsidP="00813B38">
            <w:pPr>
              <w:pStyle w:val="TAL"/>
              <w:rPr>
                <w:rStyle w:val="Code"/>
              </w:rPr>
            </w:pPr>
            <w:proofErr w:type="spellStart"/>
            <w:r w:rsidRPr="00DA4A27">
              <w:rPr>
                <w:rStyle w:val="Code"/>
              </w:rPr>
              <w:t>mediaStreamingDownlinkAccessRecords</w:t>
            </w:r>
            <w:proofErr w:type="spellEnd"/>
          </w:p>
        </w:tc>
      </w:tr>
      <w:tr w:rsidR="006E7CD6" w14:paraId="3D9ADB94"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654F5" w14:textId="77777777" w:rsidR="006E7CD6" w:rsidRPr="00497923" w:rsidRDefault="006E7CD6" w:rsidP="00813B38">
            <w:pPr>
              <w:pStyle w:val="TAL"/>
              <w:rPr>
                <w:rStyle w:val="Code"/>
              </w:rPr>
            </w:pPr>
            <w:r w:rsidRPr="00497923">
              <w:rPr>
                <w:rStyle w:val="Code"/>
              </w:rPr>
              <w:t>PLANNED_</w:t>
            </w:r>
            <w:r>
              <w:rPr>
                <w:rStyle w:val="Code"/>
              </w:rPr>
              <w:t>TRIPS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E5F8AB" w14:textId="77777777" w:rsidR="006E7CD6" w:rsidRDefault="006E7CD6" w:rsidP="00813B38">
            <w:pPr>
              <w:pStyle w:val="TAL"/>
              <w:rPr>
                <w:lang w:eastAsia="zh-CN"/>
              </w:rPr>
            </w:pPr>
            <w:r>
              <w:rPr>
                <w:lang w:eastAsia="zh-CN"/>
              </w:rPr>
              <w:t>Data related to planned trips.</w:t>
            </w:r>
          </w:p>
        </w:tc>
        <w:tc>
          <w:tcPr>
            <w:tcW w:w="0" w:type="auto"/>
            <w:tcBorders>
              <w:top w:val="single" w:sz="8" w:space="0" w:color="auto"/>
              <w:left w:val="nil"/>
              <w:bottom w:val="single" w:sz="8" w:space="0" w:color="auto"/>
              <w:right w:val="single" w:sz="8" w:space="0" w:color="auto"/>
            </w:tcBorders>
          </w:tcPr>
          <w:p w14:paraId="3981A4C5" w14:textId="77777777" w:rsidR="006E7CD6" w:rsidRPr="00DA4A27" w:rsidRDefault="006E7CD6" w:rsidP="00813B38">
            <w:pPr>
              <w:pStyle w:val="TAL"/>
              <w:rPr>
                <w:rStyle w:val="Code"/>
              </w:rPr>
            </w:pPr>
            <w:proofErr w:type="spellStart"/>
            <w:r w:rsidRPr="00DA4A27">
              <w:rPr>
                <w:rStyle w:val="Code"/>
              </w:rPr>
              <w:t>tripPlanRecords</w:t>
            </w:r>
            <w:proofErr w:type="spellEnd"/>
          </w:p>
        </w:tc>
      </w:tr>
    </w:tbl>
    <w:p w14:paraId="78E69793" w14:textId="77777777" w:rsidR="006E7CD6" w:rsidRPr="009432AB" w:rsidRDefault="006E7CD6" w:rsidP="006E7CD6">
      <w:pPr>
        <w:pStyle w:val="TAN"/>
        <w:keepNext w:val="0"/>
        <w:rPr>
          <w:lang w:val="es-ES"/>
        </w:rPr>
      </w:pPr>
    </w:p>
    <w:p w14:paraId="4151E84D" w14:textId="17F1DD7F" w:rsidR="006E7CD6" w:rsidRDefault="006E7CD6" w:rsidP="006E7CD6">
      <w:pPr>
        <w:pStyle w:val="Heading5"/>
      </w:pPr>
      <w:bookmarkStart w:id="348" w:name="_Toc95152575"/>
      <w:bookmarkStart w:id="349" w:name="_Toc95832492"/>
      <w:r>
        <w:lastRenderedPageBreak/>
        <w:t>7.2.3.3.2</w:t>
      </w:r>
      <w:r>
        <w:tab/>
      </w:r>
      <w:proofErr w:type="spellStart"/>
      <w:r>
        <w:t>ConditionType</w:t>
      </w:r>
      <w:proofErr w:type="spellEnd"/>
      <w:r>
        <w:t xml:space="preserve"> enumeration</w:t>
      </w:r>
      <w:bookmarkEnd w:id="348"/>
      <w:bookmarkEnd w:id="349"/>
    </w:p>
    <w:p w14:paraId="7E499C39" w14:textId="10D47A4B"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7.2.3.3.2-1: </w:t>
      </w:r>
      <w:proofErr w:type="spellStart"/>
      <w:r w:rsidR="006E7CD6">
        <w:rPr>
          <w:rFonts w:eastAsia="MS Mincho"/>
        </w:rPr>
        <w:t>ConditionType</w:t>
      </w:r>
      <w:proofErr w:type="spellEnd"/>
      <w:r w:rsidR="006E7CD6">
        <w:rPr>
          <w:rFonts w:eastAsia="MS Mincho"/>
        </w:rPr>
        <w:t xml:space="preserve"> enumeration</w:t>
      </w:r>
    </w:p>
    <w:tbl>
      <w:tblPr>
        <w:tblW w:w="2574" w:type="pct"/>
        <w:jc w:val="center"/>
        <w:tblCellMar>
          <w:left w:w="0" w:type="dxa"/>
          <w:right w:w="0" w:type="dxa"/>
        </w:tblCellMar>
        <w:tblLook w:val="04A0" w:firstRow="1" w:lastRow="0" w:firstColumn="1" w:lastColumn="0" w:noHBand="0" w:noVBand="1"/>
      </w:tblPr>
      <w:tblGrid>
        <w:gridCol w:w="1834"/>
        <w:gridCol w:w="3119"/>
      </w:tblGrid>
      <w:tr w:rsidR="006E7CD6" w14:paraId="0A4CAC3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B3722" w14:textId="77777777" w:rsidR="006E7CD6" w:rsidRDefault="006E7CD6" w:rsidP="00813B38">
            <w:pPr>
              <w:pStyle w:val="TAH"/>
            </w:pPr>
            <w:r>
              <w:t>Enumeration value</w:t>
            </w:r>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7EFA15" w14:textId="77777777" w:rsidR="006E7CD6" w:rsidRDefault="006E7CD6" w:rsidP="00813B38">
            <w:pPr>
              <w:pStyle w:val="TAH"/>
            </w:pPr>
            <w:r>
              <w:t>Description</w:t>
            </w:r>
          </w:p>
        </w:tc>
      </w:tr>
      <w:tr w:rsidR="006E7CD6" w14:paraId="6C135E2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81A8B" w14:textId="77777777" w:rsidR="006E7CD6" w:rsidRPr="00497923" w:rsidRDefault="006E7CD6" w:rsidP="00813B38">
            <w:pPr>
              <w:pStyle w:val="TAL"/>
              <w:rPr>
                <w:rStyle w:val="Code"/>
              </w:rPr>
            </w:pPr>
            <w:r w:rsidRPr="00497923">
              <w:rPr>
                <w:rStyle w:val="Code"/>
              </w:rPr>
              <w:t>INTERVAL</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F086F" w14:textId="77777777" w:rsidR="006E7CD6" w:rsidRDefault="006E7CD6" w:rsidP="00813B38">
            <w:pPr>
              <w:pStyle w:val="TAL"/>
            </w:pPr>
            <w:r>
              <w:t>Report at a regular interval.</w:t>
            </w:r>
          </w:p>
        </w:tc>
      </w:tr>
      <w:tr w:rsidR="006E7CD6" w14:paraId="1799AFF1"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7B47" w14:textId="77777777" w:rsidR="006E7CD6" w:rsidRPr="00497923" w:rsidRDefault="006E7CD6" w:rsidP="00813B38">
            <w:pPr>
              <w:pStyle w:val="TAL"/>
              <w:rPr>
                <w:rStyle w:val="Code"/>
              </w:rPr>
            </w:pPr>
            <w:r w:rsidRPr="00497923">
              <w:rPr>
                <w:rStyle w:val="Code"/>
              </w:rPr>
              <w:t>THRESHOLD</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61CC0" w14:textId="77777777" w:rsidR="006E7CD6" w:rsidRDefault="006E7CD6" w:rsidP="00813B38">
            <w:pPr>
              <w:pStyle w:val="TAL"/>
              <w:rPr>
                <w:lang w:eastAsia="zh-CN"/>
              </w:rPr>
            </w:pPr>
            <w:r>
              <w:rPr>
                <w:lang w:eastAsia="zh-CN"/>
              </w:rPr>
              <w:t>Report when a threshold is passed.</w:t>
            </w:r>
          </w:p>
        </w:tc>
      </w:tr>
      <w:tr w:rsidR="006E7CD6" w14:paraId="13B192B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813F" w14:textId="77777777" w:rsidR="006E7CD6" w:rsidRPr="00497923" w:rsidRDefault="006E7CD6" w:rsidP="00813B38">
            <w:pPr>
              <w:pStyle w:val="TAL"/>
              <w:rPr>
                <w:rStyle w:val="Code"/>
              </w:rPr>
            </w:pPr>
            <w:r w:rsidRPr="00497923">
              <w:rPr>
                <w:rStyle w:val="Code"/>
              </w:rPr>
              <w:t>EVENT</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E3FC7" w14:textId="77777777" w:rsidR="006E7CD6" w:rsidRDefault="006E7CD6" w:rsidP="00813B38">
            <w:pPr>
              <w:pStyle w:val="TAL"/>
              <w:rPr>
                <w:lang w:eastAsia="zh-CN"/>
              </w:rPr>
            </w:pPr>
            <w:r>
              <w:rPr>
                <w:lang w:eastAsia="zh-CN"/>
              </w:rPr>
              <w:t>Report on event.</w:t>
            </w:r>
          </w:p>
        </w:tc>
      </w:tr>
      <w:tr w:rsidR="006E7CD6" w14:paraId="1FCCA100"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D6D1" w14:textId="77777777" w:rsidR="006E7CD6" w:rsidRPr="00497923" w:rsidRDefault="006E7CD6" w:rsidP="00813B38">
            <w:pPr>
              <w:pStyle w:val="TAL"/>
              <w:rPr>
                <w:rStyle w:val="Code"/>
              </w:rPr>
            </w:pPr>
            <w:r w:rsidRPr="00497923">
              <w:rPr>
                <w:rStyle w:val="Code"/>
              </w:rPr>
              <w:t>OFF</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BE353" w14:textId="77777777" w:rsidR="006E7CD6" w:rsidRDefault="006E7CD6" w:rsidP="00813B38">
            <w:pPr>
              <w:pStyle w:val="TAL"/>
              <w:rPr>
                <w:lang w:eastAsia="zh-CN"/>
              </w:rPr>
            </w:pPr>
            <w:r>
              <w:rPr>
                <w:lang w:eastAsia="zh-CN"/>
              </w:rPr>
              <w:t>Do not report.</w:t>
            </w:r>
          </w:p>
        </w:tc>
      </w:tr>
    </w:tbl>
    <w:p w14:paraId="0849392C" w14:textId="77777777" w:rsidR="006E7CD6" w:rsidRPr="009432AB" w:rsidRDefault="006E7CD6" w:rsidP="006E7CD6">
      <w:pPr>
        <w:pStyle w:val="TAN"/>
        <w:keepNext w:val="0"/>
        <w:rPr>
          <w:lang w:val="es-ES"/>
        </w:rPr>
      </w:pPr>
    </w:p>
    <w:p w14:paraId="7C22FAFD" w14:textId="6CE2B1FF" w:rsidR="006E7CD6" w:rsidRDefault="006E7CD6" w:rsidP="006E7CD6">
      <w:pPr>
        <w:pStyle w:val="Heading5"/>
      </w:pPr>
      <w:bookmarkStart w:id="350" w:name="_Toc95152576"/>
      <w:bookmarkStart w:id="351" w:name="_Toc95832493"/>
      <w:r>
        <w:t>7.2.3.3.3</w:t>
      </w:r>
      <w:r>
        <w:tab/>
        <w:t>Event enumeration</w:t>
      </w:r>
      <w:bookmarkEnd w:id="350"/>
      <w:bookmarkEnd w:id="351"/>
    </w:p>
    <w:p w14:paraId="6503A9FA" w14:textId="115CFACC" w:rsidR="006E7CD6" w:rsidRPr="00565469" w:rsidRDefault="006E7CD6" w:rsidP="006E7CD6">
      <w:r>
        <w:t xml:space="preserve">This </w:t>
      </w:r>
      <w:r w:rsidR="00DA4A27">
        <w:t>clause</w:t>
      </w:r>
      <w:r>
        <w:t xml:space="preserve"> lists the possible events (</w:t>
      </w:r>
      <w:r w:rsidRPr="00DA4A27">
        <w:rPr>
          <w:rStyle w:val="Code"/>
        </w:rPr>
        <w:t>EVENT</w:t>
      </w:r>
      <w:r>
        <w:t xml:space="preserve"> </w:t>
      </w:r>
      <w:r w:rsidR="00756E46">
        <w:t>in table</w:t>
      </w:r>
      <w:r>
        <w:t xml:space="preserve"> </w:t>
      </w:r>
      <w:r w:rsidRPr="00565469">
        <w:t>7.2.3.3.2-1</w:t>
      </w:r>
      <w:r>
        <w:t>) that can be used to trigger a report.</w:t>
      </w:r>
    </w:p>
    <w:p w14:paraId="589CD594" w14:textId="799F4E06"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7.2.3.3.3-1: Event enumeration</w:t>
      </w:r>
    </w:p>
    <w:tbl>
      <w:tblPr>
        <w:tblW w:w="2869" w:type="pct"/>
        <w:jc w:val="center"/>
        <w:tblCellMar>
          <w:left w:w="0" w:type="dxa"/>
          <w:right w:w="0" w:type="dxa"/>
        </w:tblCellMar>
        <w:tblLook w:val="04A0" w:firstRow="1" w:lastRow="0" w:firstColumn="1" w:lastColumn="0" w:noHBand="0" w:noVBand="1"/>
      </w:tblPr>
      <w:tblGrid>
        <w:gridCol w:w="2259"/>
        <w:gridCol w:w="3262"/>
      </w:tblGrid>
      <w:tr w:rsidR="006E7CD6" w14:paraId="22714648"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7777777" w:rsidR="006E7CD6" w:rsidRDefault="006E7CD6" w:rsidP="00813B38">
            <w:pPr>
              <w:pStyle w:val="TAH"/>
            </w:pPr>
            <w:r>
              <w:t>Enumeration value</w:t>
            </w:r>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77777777" w:rsidR="006E7CD6" w:rsidRDefault="006E7CD6" w:rsidP="00813B38">
            <w:pPr>
              <w:pStyle w:val="TAH"/>
            </w:pPr>
            <w:r>
              <w:t>Description</w:t>
            </w:r>
          </w:p>
        </w:tc>
      </w:tr>
      <w:tr w:rsidR="006E7CD6" w14:paraId="609BAB7A"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0003" w14:textId="77777777" w:rsidR="006E7CD6" w:rsidRPr="00503FFA" w:rsidRDefault="006E7CD6" w:rsidP="00813B38">
            <w:pPr>
              <w:pStyle w:val="TAL"/>
              <w:rPr>
                <w:rStyle w:val="Code"/>
              </w:rPr>
            </w:pPr>
            <w:r w:rsidRPr="00503FFA">
              <w:rPr>
                <w:rStyle w:val="Code"/>
              </w:rPr>
              <w:t>DESTINATION</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75458" w14:textId="058F51FA" w:rsidR="006E7CD6" w:rsidRDefault="006E7CD6" w:rsidP="00813B38">
            <w:pPr>
              <w:pStyle w:val="TAL"/>
            </w:pPr>
            <w:r>
              <w:t>A new destination has been recorded (refer to clause A.</w:t>
            </w:r>
            <w:r w:rsidR="00807991">
              <w:t>7</w:t>
            </w:r>
            <w:r>
              <w:t>).</w:t>
            </w:r>
          </w:p>
        </w:tc>
      </w:tr>
    </w:tbl>
    <w:p w14:paraId="60D1AD7C" w14:textId="77777777" w:rsidR="006E7CD6" w:rsidRPr="006E7CD6" w:rsidRDefault="006E7CD6" w:rsidP="00DA4A27">
      <w:pPr>
        <w:pStyle w:val="TAN"/>
        <w:keepNext w:val="0"/>
      </w:pPr>
    </w:p>
    <w:p w14:paraId="51711635" w14:textId="33FA4AD6" w:rsidR="0009628A" w:rsidRDefault="0009628A" w:rsidP="0009628A">
      <w:pPr>
        <w:pStyle w:val="Heading3"/>
      </w:pPr>
      <w:bookmarkStart w:id="352" w:name="_Toc95152577"/>
      <w:bookmarkStart w:id="353" w:name="_Toc95832494"/>
      <w:r>
        <w:t>7.2.4</w:t>
      </w:r>
      <w:r>
        <w:tab/>
        <w:t>Error handling</w:t>
      </w:r>
      <w:bookmarkEnd w:id="352"/>
      <w:bookmarkEnd w:id="353"/>
    </w:p>
    <w:p w14:paraId="1624F3DE" w14:textId="2C180E82" w:rsidR="00575141" w:rsidRPr="00575141" w:rsidRDefault="00575141" w:rsidP="00DA4A27">
      <w:pPr>
        <w:pStyle w:val="EditorsNote"/>
      </w:pPr>
      <w:r>
        <w:rPr>
          <w:lang w:val="en-US"/>
        </w:rPr>
        <w:t>Editor’s Note: TBA</w:t>
      </w:r>
    </w:p>
    <w:p w14:paraId="2545FCC1" w14:textId="1B313C43" w:rsidR="001E4A13" w:rsidRDefault="002D0C60" w:rsidP="001E4A13">
      <w:pPr>
        <w:pStyle w:val="Heading3"/>
      </w:pPr>
      <w:bookmarkStart w:id="354" w:name="_Toc95152578"/>
      <w:bookmarkStart w:id="355" w:name="_Toc95832495"/>
      <w:r>
        <w:t>7.2.</w:t>
      </w:r>
      <w:r w:rsidR="00575141">
        <w:t>5</w:t>
      </w:r>
      <w:r>
        <w:tab/>
        <w:t>Mediation by NEF</w:t>
      </w:r>
      <w:bookmarkEnd w:id="354"/>
      <w:bookmarkEnd w:id="355"/>
    </w:p>
    <w:p w14:paraId="764B3AB3" w14:textId="6A8962D8" w:rsidR="00575141" w:rsidRPr="00575141" w:rsidRDefault="00575141" w:rsidP="00DA4A27">
      <w:pPr>
        <w:pStyle w:val="EditorsNote"/>
      </w:pPr>
      <w:r>
        <w:rPr>
          <w:lang w:val="en-US"/>
        </w:rPr>
        <w:t>Editor’s Note: TBA</w:t>
      </w:r>
    </w:p>
    <w:p w14:paraId="55307866" w14:textId="19197BF8" w:rsidR="00162E80" w:rsidRDefault="00D30FB9" w:rsidP="000060BD">
      <w:pPr>
        <w:pStyle w:val="Heading2"/>
      </w:pPr>
      <w:bookmarkStart w:id="356" w:name="_Toc95152579"/>
      <w:bookmarkStart w:id="357" w:name="_Toc95832496"/>
      <w:r>
        <w:t>7</w:t>
      </w:r>
      <w:r w:rsidR="00FD3141">
        <w:t>.</w:t>
      </w:r>
      <w:r w:rsidR="007D6D45">
        <w:t>3</w:t>
      </w:r>
      <w:r w:rsidR="00FD3141">
        <w:tab/>
      </w:r>
      <w:r w:rsidR="006E3D41">
        <w:t>D</w:t>
      </w:r>
      <w:r w:rsidR="00ED497A">
        <w:t xml:space="preserve">ata </w:t>
      </w:r>
      <w:r w:rsidR="004E24F6">
        <w:t xml:space="preserve">Reporting </w:t>
      </w:r>
      <w:r w:rsidR="006E3D41">
        <w:t>API</w:t>
      </w:r>
      <w:bookmarkEnd w:id="356"/>
      <w:bookmarkEnd w:id="357"/>
    </w:p>
    <w:p w14:paraId="215DFEEA" w14:textId="0876E6E2" w:rsidR="007D6D45" w:rsidRPr="007D6D45" w:rsidRDefault="00D30FB9" w:rsidP="007D6D45">
      <w:pPr>
        <w:pStyle w:val="Heading3"/>
      </w:pPr>
      <w:bookmarkStart w:id="358" w:name="_Toc95152580"/>
      <w:bookmarkStart w:id="359" w:name="_Toc95832497"/>
      <w:r>
        <w:t>7</w:t>
      </w:r>
      <w:r w:rsidR="007D6D45">
        <w:t>.3.1</w:t>
      </w:r>
      <w:r w:rsidR="007D6D45">
        <w:tab/>
      </w:r>
      <w:r w:rsidR="00A93060">
        <w:t>Overview</w:t>
      </w:r>
      <w:bookmarkEnd w:id="358"/>
      <w:bookmarkEnd w:id="359"/>
    </w:p>
    <w:p w14:paraId="66C84FF3" w14:textId="25FE9C94" w:rsidR="00A702FF" w:rsidRDefault="00A702FF" w:rsidP="00D7018C">
      <w:r>
        <w:t xml:space="preserve">This clause specifies the </w:t>
      </w:r>
      <w:r w:rsidR="00A93060">
        <w:t xml:space="preserve">reporting API </w:t>
      </w:r>
      <w:r w:rsidR="00DD229E">
        <w:t xml:space="preserve">used by </w:t>
      </w:r>
      <w:r w:rsidR="003D1192">
        <w:t xml:space="preserve">a </w:t>
      </w:r>
      <w:r w:rsidR="00575141">
        <w:t>data collection client</w:t>
      </w:r>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33C99183" w:rsidR="002C1AB8" w:rsidRDefault="007E0775" w:rsidP="002C1AB8">
      <w:pPr>
        <w:pStyle w:val="Heading3"/>
      </w:pPr>
      <w:bookmarkStart w:id="360" w:name="_Toc95152581"/>
      <w:bookmarkStart w:id="361" w:name="_Toc95832498"/>
      <w:r>
        <w:t>7</w:t>
      </w:r>
      <w:r w:rsidR="002C1AB8">
        <w:t>.3.2</w:t>
      </w:r>
      <w:r w:rsidR="002C1AB8">
        <w:tab/>
        <w:t>Resource</w:t>
      </w:r>
      <w:r w:rsidR="00575141">
        <w:t>s</w:t>
      </w:r>
      <w:bookmarkEnd w:id="360"/>
      <w:bookmarkEnd w:id="361"/>
    </w:p>
    <w:p w14:paraId="5F44C2F7" w14:textId="5DC4A8D6" w:rsidR="002E0897" w:rsidRPr="002E0897" w:rsidRDefault="0064589D" w:rsidP="0000226B">
      <w:pPr>
        <w:pStyle w:val="Heading4"/>
        <w:ind w:left="1411" w:hanging="1411"/>
      </w:pPr>
      <w:bookmarkStart w:id="362" w:name="_Toc95152582"/>
      <w:bookmarkStart w:id="363" w:name="_Toc95832499"/>
      <w:r>
        <w:t>7.3.2.1</w:t>
      </w:r>
      <w:r>
        <w:tab/>
        <w:t>Resource structure</w:t>
      </w:r>
      <w:bookmarkEnd w:id="362"/>
      <w:bookmarkEnd w:id="363"/>
    </w:p>
    <w:p w14:paraId="32D91D90" w14:textId="749C1358" w:rsidR="00EE6168" w:rsidRPr="00B40521" w:rsidRDefault="006D1198" w:rsidP="0000226B">
      <w:pPr>
        <w:spacing w:after="0"/>
      </w:pPr>
      <w:r>
        <w:rPr>
          <w:noProof/>
        </w:rPr>
        <mc:AlternateContent>
          <mc:Choice Requires="wpg">
            <w:drawing>
              <wp:anchor distT="0" distB="0" distL="114300" distR="114300" simplePos="0" relativeHeight="251659776" behindDoc="0" locked="0" layoutInCell="1" allowOverlap="1" wp14:anchorId="6F31D355" wp14:editId="41D876D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413F0F0A" w14:textId="77777777" w:rsidR="006E4B84" w:rsidRPr="00FF2F37" w:rsidRDefault="006E4B84" w:rsidP="006E4B84">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31D355" id="Group 7" o:spid="_x0000_s1032" style="position:absolute;margin-left:0;margin-top:31.45pt;width:432.25pt;height:131.55pt;z-index:251659776;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413F0F0A" w14:textId="77777777" w:rsidR="006E4B84" w:rsidRPr="00FF2F37" w:rsidRDefault="006E4B84" w:rsidP="006E4B84">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r w:rsidR="00EE6168">
        <w:t xml:space="preserve">Figure 7.2.2.1-1 depicts the URL path model for the Data </w:t>
      </w:r>
      <w:r w:rsidR="007B108D">
        <w:t>Report</w:t>
      </w:r>
      <w:r w:rsidR="00EE6168">
        <w:t xml:space="preserve"> </w:t>
      </w:r>
      <w:r w:rsidR="000C1F9C">
        <w:t xml:space="preserve">resource </w:t>
      </w:r>
      <w:r w:rsidR="004B1221">
        <w:t>pertaining</w:t>
      </w:r>
      <w:r w:rsidR="000C1F9C">
        <w:t xml:space="preserve"> to an</w:t>
      </w:r>
      <w:r w:rsidR="00716FBB">
        <w:t xml:space="preserve"> established Data Reporting</w:t>
      </w:r>
      <w:r w:rsidR="00C77289">
        <w:t xml:space="preserve"> Session of the </w:t>
      </w:r>
      <w:proofErr w:type="spellStart"/>
      <w:r w:rsidR="00C77289" w:rsidRPr="00C22CAB">
        <w:rPr>
          <w:rFonts w:ascii="Arial" w:hAnsi="Arial" w:cs="Arial"/>
          <w:i/>
          <w:iCs/>
          <w:sz w:val="18"/>
          <w:szCs w:val="18"/>
        </w:rPr>
        <w:t>Ndcaf_DataReporting</w:t>
      </w:r>
      <w:proofErr w:type="spellEnd"/>
      <w:r w:rsidR="00C77289">
        <w:t xml:space="preserve"> service.</w:t>
      </w:r>
      <w:r w:rsidR="00716FBB">
        <w:t xml:space="preserve"> </w:t>
      </w:r>
    </w:p>
    <w:p w14:paraId="36EEC87A" w14:textId="60E75CF1" w:rsidR="006E4B84" w:rsidRDefault="006E4B84" w:rsidP="0000226B">
      <w:pPr>
        <w:pStyle w:val="Heading4"/>
        <w:spacing w:before="0" w:after="0"/>
        <w:ind w:left="0" w:firstLine="0"/>
      </w:pPr>
    </w:p>
    <w:p w14:paraId="59313321" w14:textId="1C81322E" w:rsidR="00822922" w:rsidRDefault="00193D25" w:rsidP="0000226B">
      <w:pPr>
        <w:pStyle w:val="TF"/>
        <w:spacing w:after="180"/>
      </w:pPr>
      <w:r w:rsidRPr="00586B6B">
        <w:t>Figure </w:t>
      </w:r>
      <w:r>
        <w:t>7.</w:t>
      </w:r>
      <w:r w:rsidR="00513D98">
        <w:t>3</w:t>
      </w:r>
      <w:r>
        <w:t>.2.1</w:t>
      </w:r>
      <w:r w:rsidRPr="00586B6B">
        <w:noBreakHyphen/>
        <w:t xml:space="preserve">1: </w:t>
      </w:r>
      <w:r>
        <w:t>URL path model of Data Report</w:t>
      </w:r>
      <w:r w:rsidR="00F9768F">
        <w:t xml:space="preserve"> </w:t>
      </w:r>
      <w:r>
        <w:t>resource</w:t>
      </w:r>
    </w:p>
    <w:p w14:paraId="018DB8C8" w14:textId="7A90C5FC" w:rsidR="006E4B84" w:rsidRDefault="00D04A2A" w:rsidP="00DA4A27">
      <w:pPr>
        <w:keepNext/>
      </w:pPr>
      <w:r>
        <w:lastRenderedPageBreak/>
        <w:t>Table</w:t>
      </w:r>
      <w:r w:rsidR="006E4B84">
        <w:t> 7.</w:t>
      </w:r>
      <w:r w:rsidR="00513D98">
        <w:t>3</w:t>
      </w:r>
      <w:r w:rsidR="006E4B84">
        <w:t>.2.1-1 provides an overview of the resources and applicable HTTP methods.</w:t>
      </w:r>
    </w:p>
    <w:p w14:paraId="34F67692" w14:textId="34D65889" w:rsidR="006E4B84" w:rsidRDefault="00D04A2A" w:rsidP="006E4B84">
      <w:pPr>
        <w:pStyle w:val="TH"/>
      </w:pPr>
      <w:r>
        <w:t>Table</w:t>
      </w:r>
      <w:r w:rsidR="006E4B84">
        <w:t> 7.</w:t>
      </w:r>
      <w:r w:rsidR="002B2DCF">
        <w:t>3</w:t>
      </w:r>
      <w:r w:rsidR="006E4B84">
        <w:t>.2.1-1: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14:paraId="227BC8F0"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77777777" w:rsidR="006E4B84" w:rsidDel="00046375" w:rsidRDefault="006E4B84" w:rsidP="00813B38">
            <w:pPr>
              <w:pStyle w:val="TAH"/>
            </w:pPr>
            <w:r>
              <w:t>Service name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7777777" w:rsidR="006E4B84" w:rsidDel="00046375" w:rsidRDefault="006E4B84" w:rsidP="00813B38">
            <w:pPr>
              <w:pStyle w:val="TAH"/>
            </w:pPr>
            <w:r>
              <w:t>Operation name</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77777777" w:rsidR="006E4B84" w:rsidRDefault="006E4B84" w:rsidP="00813B38">
            <w:pPr>
              <w:pStyle w:val="TAH"/>
            </w:pPr>
            <w:r>
              <w:t>Resource name</w:t>
            </w:r>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77777777" w:rsidR="006E4B84" w:rsidRDefault="006E4B84" w:rsidP="00813B38">
            <w:pPr>
              <w:pStyle w:val="TAH"/>
            </w:pPr>
            <w:r>
              <w:t>Resource path suffix</w:t>
            </w:r>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7777777" w:rsidR="006E4B84" w:rsidRDefault="006E4B84" w:rsidP="00813B38">
            <w:pPr>
              <w:pStyle w:val="TAH"/>
            </w:pPr>
            <w:r>
              <w:t>HTTP method</w:t>
            </w:r>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77777777" w:rsidR="006E4B84" w:rsidRDefault="006E4B84" w:rsidP="00813B38">
            <w:pPr>
              <w:pStyle w:val="TAH"/>
            </w:pPr>
            <w:r>
              <w:t>Description</w:t>
            </w:r>
          </w:p>
        </w:tc>
      </w:tr>
      <w:tr w:rsidR="006E4B84" w14:paraId="160CE08D"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tcPr>
          <w:p w14:paraId="01D86D91" w14:textId="77777777" w:rsidR="006E4B84" w:rsidRPr="00CD4DCB" w:rsidRDefault="006E4B84" w:rsidP="00813B38">
            <w:pPr>
              <w:pStyle w:val="TAL"/>
              <w:rPr>
                <w:rStyle w:val="Code"/>
              </w:rPr>
            </w:pPr>
            <w:proofErr w:type="spellStart"/>
            <w:r w:rsidRPr="00046375">
              <w:rPr>
                <w:rStyle w:val="Code"/>
              </w:rPr>
              <w:t>Ndcaf_DataReporting</w:t>
            </w:r>
            <w:proofErr w:type="spellEnd"/>
          </w:p>
        </w:tc>
        <w:tc>
          <w:tcPr>
            <w:tcW w:w="992" w:type="dxa"/>
            <w:tcBorders>
              <w:top w:val="single" w:sz="4" w:space="0" w:color="auto"/>
              <w:left w:val="single" w:sz="4" w:space="0" w:color="auto"/>
              <w:bottom w:val="single" w:sz="4" w:space="0" w:color="auto"/>
              <w:right w:val="single" w:sz="4" w:space="0" w:color="auto"/>
            </w:tcBorders>
          </w:tcPr>
          <w:p w14:paraId="66F00700" w14:textId="77777777" w:rsidR="006E4B84" w:rsidRPr="00CD4DCB" w:rsidRDefault="006E4B84" w:rsidP="00813B38">
            <w:pPr>
              <w:pStyle w:val="TAL"/>
              <w:rPr>
                <w:rStyle w:val="Code"/>
              </w:rPr>
            </w:pPr>
            <w:r>
              <w:rPr>
                <w:rStyle w:val="Code"/>
              </w:rPr>
              <w:t>Report</w:t>
            </w:r>
          </w:p>
        </w:tc>
        <w:tc>
          <w:tcPr>
            <w:tcW w:w="992" w:type="dxa"/>
            <w:tcBorders>
              <w:top w:val="single" w:sz="4" w:space="0" w:color="auto"/>
              <w:left w:val="single" w:sz="4" w:space="0" w:color="auto"/>
              <w:bottom w:val="single" w:sz="4" w:space="0" w:color="auto"/>
              <w:right w:val="single" w:sz="4" w:space="0" w:color="auto"/>
            </w:tcBorders>
            <w:hideMark/>
          </w:tcPr>
          <w:p w14:paraId="2149751A" w14:textId="77777777" w:rsidR="006E4B84" w:rsidRPr="00074B6D" w:rsidRDefault="006E4B84" w:rsidP="00813B38">
            <w:pPr>
              <w:pStyle w:val="TAL"/>
            </w:pPr>
            <w:r w:rsidRPr="00074B6D">
              <w:t>Data Report</w:t>
            </w:r>
          </w:p>
        </w:tc>
        <w:tc>
          <w:tcPr>
            <w:tcW w:w="2455" w:type="dxa"/>
            <w:tcBorders>
              <w:top w:val="single" w:sz="4" w:space="0" w:color="auto"/>
              <w:left w:val="single" w:sz="4" w:space="0" w:color="auto"/>
              <w:bottom w:val="single" w:sz="4" w:space="0" w:color="auto"/>
              <w:right w:val="single" w:sz="4" w:space="0" w:color="auto"/>
            </w:tcBorders>
            <w:hideMark/>
          </w:tcPr>
          <w:p w14:paraId="1A1E38B8" w14:textId="77777777" w:rsidR="006E4B84" w:rsidRDefault="006E4B84" w:rsidP="00813B38">
            <w:pPr>
              <w:pStyle w:val="TAL"/>
            </w:pPr>
            <w:r>
              <w:t>/sessions/{</w:t>
            </w:r>
            <w:proofErr w:type="spellStart"/>
            <w:r>
              <w:t>sessionId</w:t>
            </w:r>
            <w:proofErr w:type="spellEnd"/>
            <w:r>
              <w:t>}/report</w:t>
            </w:r>
          </w:p>
        </w:tc>
        <w:tc>
          <w:tcPr>
            <w:tcW w:w="806" w:type="dxa"/>
            <w:tcBorders>
              <w:top w:val="single" w:sz="4" w:space="0" w:color="auto"/>
              <w:left w:val="single" w:sz="4" w:space="0" w:color="auto"/>
              <w:bottom w:val="single" w:sz="4" w:space="0" w:color="auto"/>
              <w:right w:val="single" w:sz="4" w:space="0" w:color="auto"/>
            </w:tcBorders>
            <w:hideMark/>
          </w:tcPr>
          <w:p w14:paraId="1472AF42" w14:textId="77777777" w:rsidR="006E4B84" w:rsidRPr="00DB096D" w:rsidRDefault="006E4B84" w:rsidP="00813B38">
            <w:pPr>
              <w:pStyle w:val="TAL"/>
              <w:rPr>
                <w:rStyle w:val="HTTPMethod"/>
              </w:rPr>
            </w:pPr>
            <w:r w:rsidRPr="00DB096D">
              <w:rPr>
                <w:rStyle w:val="HTTPMethod"/>
              </w:rPr>
              <w:t>POST</w:t>
            </w:r>
          </w:p>
        </w:tc>
        <w:tc>
          <w:tcPr>
            <w:tcW w:w="2404" w:type="dxa"/>
            <w:tcBorders>
              <w:top w:val="single" w:sz="4" w:space="0" w:color="auto"/>
              <w:left w:val="single" w:sz="4" w:space="0" w:color="auto"/>
              <w:bottom w:val="single" w:sz="4" w:space="0" w:color="auto"/>
              <w:right w:val="single" w:sz="4" w:space="0" w:color="auto"/>
            </w:tcBorders>
            <w:hideMark/>
          </w:tcPr>
          <w:p w14:paraId="0EBA243D" w14:textId="77777777" w:rsidR="006E4B84" w:rsidRDefault="006E4B84" w:rsidP="00813B38">
            <w:pPr>
              <w:pStyle w:val="TAL"/>
            </w:pPr>
            <w:r>
              <w:t>Data collection client reports data to the Data Collection AF via the established session.</w:t>
            </w:r>
          </w:p>
        </w:tc>
      </w:tr>
    </w:tbl>
    <w:p w14:paraId="070F3108" w14:textId="77777777" w:rsidR="006E4B84" w:rsidRDefault="006E4B84" w:rsidP="006E4B84"/>
    <w:p w14:paraId="6CD8AF09" w14:textId="41A99ACF" w:rsidR="006E4B84" w:rsidRDefault="006E4B84" w:rsidP="006E4B84">
      <w:pPr>
        <w:pStyle w:val="Heading4"/>
      </w:pPr>
      <w:bookmarkStart w:id="364" w:name="_Toc95152583"/>
      <w:bookmarkStart w:id="365" w:name="_Toc95832500"/>
      <w:r>
        <w:t>7.3.2.2</w:t>
      </w:r>
      <w:r>
        <w:tab/>
        <w:t>Data Report resource</w:t>
      </w:r>
      <w:bookmarkEnd w:id="364"/>
      <w:bookmarkEnd w:id="365"/>
    </w:p>
    <w:p w14:paraId="4FBFCFC6" w14:textId="44B93655" w:rsidR="006E4B84" w:rsidRDefault="006E4B84" w:rsidP="006E4B84">
      <w:pPr>
        <w:pStyle w:val="Heading5"/>
      </w:pPr>
      <w:bookmarkStart w:id="366" w:name="_Toc95152584"/>
      <w:bookmarkStart w:id="367" w:name="_Toc95832501"/>
      <w:r>
        <w:t>7.3.2.2.1</w:t>
      </w:r>
      <w:r>
        <w:tab/>
        <w:t>Description</w:t>
      </w:r>
      <w:bookmarkEnd w:id="366"/>
      <w:bookmarkEnd w:id="367"/>
    </w:p>
    <w:p w14:paraId="0C92C12A" w14:textId="77777777" w:rsidR="006E4B84" w:rsidRDefault="006E4B84" w:rsidP="006E4B84">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p>
    <w:p w14:paraId="750920C0" w14:textId="16397B07" w:rsidR="006E4B84" w:rsidRDefault="006E4B84" w:rsidP="006E4B84">
      <w:pPr>
        <w:pStyle w:val="Heading5"/>
      </w:pPr>
      <w:bookmarkStart w:id="368" w:name="_Toc95152585"/>
      <w:bookmarkStart w:id="369" w:name="_Toc95832502"/>
      <w:r>
        <w:t>7.3.2.2.2</w:t>
      </w:r>
      <w:r>
        <w:tab/>
        <w:t>Resource definition</w:t>
      </w:r>
      <w:bookmarkEnd w:id="368"/>
      <w:bookmarkEnd w:id="369"/>
    </w:p>
    <w:p w14:paraId="7A3A644D" w14:textId="77777777" w:rsidR="006E4B84" w:rsidRDefault="006E4B84" w:rsidP="006E4B84">
      <w:r>
        <w:t xml:space="preserve">Resource URL: </w:t>
      </w:r>
      <w:r>
        <w:rPr>
          <w:b/>
        </w:rPr>
        <w:t>{</w:t>
      </w:r>
      <w:proofErr w:type="spellStart"/>
      <w:r>
        <w:rPr>
          <w:b/>
        </w:rPr>
        <w:t>apiRoot</w:t>
      </w:r>
      <w:proofErr w:type="spellEnd"/>
      <w:r>
        <w:rPr>
          <w:b/>
        </w:rPr>
        <w:t>}/</w:t>
      </w:r>
      <w:proofErr w:type="spellStart"/>
      <w:r>
        <w:rPr>
          <w:b/>
        </w:rPr>
        <w:t>ndcaf_data</w:t>
      </w:r>
      <w:proofErr w:type="spellEnd"/>
      <w:r>
        <w:rPr>
          <w:b/>
        </w:rPr>
        <w:t>-reporting/v1/sessions/{</w:t>
      </w:r>
      <w:proofErr w:type="spellStart"/>
      <w:r>
        <w:rPr>
          <w:b/>
        </w:rPr>
        <w:t>sessionId</w:t>
      </w:r>
      <w:proofErr w:type="spellEnd"/>
      <w:r>
        <w:rPr>
          <w:b/>
        </w:rPr>
        <w:t>}/report</w:t>
      </w:r>
    </w:p>
    <w:p w14:paraId="2D26D63C" w14:textId="698D93D2" w:rsidR="006E4B84" w:rsidRDefault="006E4B84" w:rsidP="006E4B84">
      <w:pPr>
        <w:rPr>
          <w:rFonts w:ascii="Arial" w:hAnsi="Arial" w:cs="Arial"/>
        </w:rPr>
      </w:pPr>
      <w:r>
        <w:t xml:space="preserve">This resource shall support the resource URL variables defined </w:t>
      </w:r>
      <w:r w:rsidR="00756E46">
        <w:t>in table</w:t>
      </w:r>
      <w:r>
        <w:t> 7.3.2.2.2-1</w:t>
      </w:r>
      <w:r>
        <w:rPr>
          <w:rFonts w:ascii="Arial" w:hAnsi="Arial" w:cs="Arial"/>
        </w:rPr>
        <w:t>.</w:t>
      </w:r>
    </w:p>
    <w:p w14:paraId="45F583CE" w14:textId="59A7F984"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6E4B84" w14:paraId="3162B3D3"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77777777" w:rsidR="006E4B84" w:rsidRDefault="006E4B84"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77777777" w:rsidR="006E4B84" w:rsidRDefault="006E4B84"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77777777" w:rsidR="006E4B84" w:rsidRDefault="006E4B84" w:rsidP="00813B38">
            <w:pPr>
              <w:pStyle w:val="TAH"/>
            </w:pPr>
            <w:r>
              <w:t>Definition</w:t>
            </w:r>
          </w:p>
        </w:tc>
      </w:tr>
      <w:tr w:rsidR="006E4B84" w14:paraId="0F0BA75E"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2996737" w14:textId="77777777" w:rsidR="006E4B84" w:rsidRPr="00687134" w:rsidRDefault="006E4B84" w:rsidP="00813B38">
            <w:pPr>
              <w:pStyle w:val="TAL"/>
              <w:rPr>
                <w:rStyle w:val="Codechar"/>
              </w:rPr>
            </w:pPr>
            <w:proofErr w:type="spellStart"/>
            <w:r w:rsidRPr="00687134">
              <w:rPr>
                <w:rStyle w:val="Codechar"/>
              </w:rPr>
              <w:t>apiRoot</w:t>
            </w:r>
            <w:proofErr w:type="spellEnd"/>
          </w:p>
        </w:tc>
        <w:tc>
          <w:tcPr>
            <w:tcW w:w="636" w:type="pct"/>
            <w:tcBorders>
              <w:top w:val="single" w:sz="6" w:space="0" w:color="000000"/>
              <w:left w:val="single" w:sz="6" w:space="0" w:color="000000"/>
              <w:bottom w:val="single" w:sz="6" w:space="0" w:color="000000"/>
              <w:right w:val="single" w:sz="6" w:space="0" w:color="000000"/>
            </w:tcBorders>
          </w:tcPr>
          <w:p w14:paraId="42198059"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77777777" w:rsidR="006E4B84" w:rsidRDefault="006E4B84" w:rsidP="00813B38">
            <w:pPr>
              <w:pStyle w:val="TAL"/>
            </w:pPr>
            <w:r>
              <w:t>Fully-Qualified Domain Name of the Data Collection AF and path prefix.</w:t>
            </w:r>
          </w:p>
        </w:tc>
      </w:tr>
      <w:tr w:rsidR="006E4B84" w14:paraId="4C08A9BB"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tcPr>
          <w:p w14:paraId="4D208303" w14:textId="77777777" w:rsidR="006E4B84" w:rsidRPr="00687134" w:rsidRDefault="006E4B84" w:rsidP="00813B38">
            <w:pPr>
              <w:pStyle w:val="TAL"/>
              <w:rPr>
                <w:rStyle w:val="Codechar"/>
              </w:rPr>
            </w:pPr>
            <w:proofErr w:type="spellStart"/>
            <w:r w:rsidRPr="00687134">
              <w:rPr>
                <w:rStyle w:val="Codechar"/>
              </w:rPr>
              <w:t>sessionId</w:t>
            </w:r>
            <w:proofErr w:type="spellEnd"/>
          </w:p>
        </w:tc>
        <w:tc>
          <w:tcPr>
            <w:tcW w:w="636" w:type="pct"/>
            <w:tcBorders>
              <w:top w:val="single" w:sz="6" w:space="0" w:color="000000"/>
              <w:left w:val="single" w:sz="6" w:space="0" w:color="000000"/>
              <w:bottom w:val="single" w:sz="6" w:space="0" w:color="000000"/>
              <w:right w:val="single" w:sz="6" w:space="0" w:color="000000"/>
            </w:tcBorders>
          </w:tcPr>
          <w:p w14:paraId="734ED6F7"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77777777" w:rsidR="006E4B84" w:rsidRDefault="006E4B84" w:rsidP="00813B38">
            <w:pPr>
              <w:pStyle w:val="TAL"/>
            </w:pPr>
            <w:r>
              <w:t>Identifier of the Data Reporting Session unique within the scope of the Data Collection AF.</w:t>
            </w:r>
          </w:p>
        </w:tc>
      </w:tr>
    </w:tbl>
    <w:p w14:paraId="03644C0B" w14:textId="77777777" w:rsidR="006E4B84" w:rsidRDefault="006E4B84" w:rsidP="006E4B84">
      <w:pPr>
        <w:pStyle w:val="TAN"/>
        <w:keepNext w:val="0"/>
      </w:pPr>
    </w:p>
    <w:p w14:paraId="39C6050F" w14:textId="0890F6C3" w:rsidR="006E4B84" w:rsidRDefault="006E4B84" w:rsidP="006E4B84">
      <w:pPr>
        <w:pStyle w:val="Heading5"/>
      </w:pPr>
      <w:bookmarkStart w:id="370" w:name="_Toc95152586"/>
      <w:bookmarkStart w:id="371" w:name="_Toc95832503"/>
      <w:r>
        <w:t>7.3.2.2.3</w:t>
      </w:r>
      <w:r>
        <w:tab/>
        <w:t>Resource Standard Methods</w:t>
      </w:r>
      <w:bookmarkEnd w:id="370"/>
      <w:bookmarkEnd w:id="371"/>
    </w:p>
    <w:p w14:paraId="7CBCD9BA" w14:textId="2291034D" w:rsidR="006E4B84" w:rsidRDefault="006E4B84" w:rsidP="006E4B84">
      <w:pPr>
        <w:pStyle w:val="Heading6"/>
      </w:pPr>
      <w:bookmarkStart w:id="372" w:name="_Toc95152587"/>
      <w:bookmarkStart w:id="373" w:name="_Toc95832504"/>
      <w:r>
        <w:t>7.3.2.2.3.1</w:t>
      </w:r>
      <w:r>
        <w:tab/>
      </w:r>
      <w:proofErr w:type="spellStart"/>
      <w:r w:rsidRPr="002D7A98">
        <w:t>Ndcaf_DataReportin</w:t>
      </w:r>
      <w:r>
        <w:t>g_Report</w:t>
      </w:r>
      <w:proofErr w:type="spellEnd"/>
      <w:r>
        <w:t xml:space="preserve"> operation using POST method</w:t>
      </w:r>
      <w:bookmarkEnd w:id="372"/>
      <w:bookmarkEnd w:id="373"/>
    </w:p>
    <w:p w14:paraId="73F9A722" w14:textId="47FE8965" w:rsidR="006E4B84" w:rsidRDefault="006E4B84" w:rsidP="006E4B84">
      <w:pPr>
        <w:keepNext/>
      </w:pPr>
      <w:r>
        <w:t xml:space="preserve">This method shall support the URI query parameters specified </w:t>
      </w:r>
      <w:r w:rsidR="00756E46">
        <w:t>in table</w:t>
      </w:r>
      <w:r>
        <w:t> 7.3.2.2.3.1-1.</w:t>
      </w:r>
    </w:p>
    <w:p w14:paraId="4B8DB937" w14:textId="5D0BB0A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14:paraId="6B8B2EB4" w14:textId="77777777" w:rsidTr="00D758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77777777" w:rsidR="006E4B84" w:rsidRDefault="006E4B84"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7777777" w:rsidR="006E4B84" w:rsidRDefault="006E4B84"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77777777" w:rsidR="006E4B84" w:rsidRDefault="006E4B84"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77777777" w:rsidR="006E4B84" w:rsidRDefault="006E4B84"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77777777" w:rsidR="006E4B84" w:rsidRDefault="006E4B84" w:rsidP="00813B38">
            <w:pPr>
              <w:pStyle w:val="TAH"/>
            </w:pPr>
            <w:r>
              <w:t>Description</w:t>
            </w:r>
          </w:p>
        </w:tc>
      </w:tr>
      <w:tr w:rsidR="006E4B84" w14:paraId="032DA006" w14:textId="77777777" w:rsidTr="00D758A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8B92D2" w14:textId="77777777" w:rsidR="006E4B84" w:rsidRDefault="006E4B84"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668C5DA0" w14:textId="77777777" w:rsidR="006E4B84" w:rsidRDefault="006E4B84"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31F0AD13" w14:textId="77777777" w:rsidR="006E4B84" w:rsidRDefault="006E4B84"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792C8598" w14:textId="77777777" w:rsidR="006E4B84" w:rsidRDefault="006E4B84" w:rsidP="00813B3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77777777" w:rsidR="006E4B84" w:rsidRDefault="006E4B84" w:rsidP="00813B38">
            <w:pPr>
              <w:pStyle w:val="TAL"/>
            </w:pPr>
          </w:p>
        </w:tc>
      </w:tr>
    </w:tbl>
    <w:p w14:paraId="0860B5B0" w14:textId="77777777" w:rsidR="006E4B84" w:rsidRDefault="006E4B84" w:rsidP="006E4B84">
      <w:pPr>
        <w:pStyle w:val="TAN"/>
        <w:keepNext w:val="0"/>
      </w:pPr>
    </w:p>
    <w:p w14:paraId="0126DA90" w14:textId="259FBD79" w:rsidR="006E4B84" w:rsidRDefault="006E4B84" w:rsidP="00DA4A27">
      <w:pPr>
        <w:keepNext/>
      </w:pPr>
      <w:r>
        <w:t xml:space="preserve">This method shall support the request data structures specified </w:t>
      </w:r>
      <w:r w:rsidR="00756E46">
        <w:t>in table</w:t>
      </w:r>
      <w:r>
        <w:t xml:space="preserve"> 7.3.2.2.3.1-2 and the response data structures and response codes specified </w:t>
      </w:r>
      <w:r w:rsidR="00756E46">
        <w:t>in table</w:t>
      </w:r>
      <w:r>
        <w:t> 7.3.2.2.3.1-4.</w:t>
      </w:r>
    </w:p>
    <w:p w14:paraId="4A9B8491" w14:textId="3F1DBFB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14:paraId="0786603B"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77777777" w:rsidR="006E4B84" w:rsidRDefault="006E4B84" w:rsidP="00813B3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777777" w:rsidR="006E4B84" w:rsidRDefault="006E4B84" w:rsidP="00813B38">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7777777" w:rsidR="006E4B84" w:rsidRDefault="006E4B84" w:rsidP="00813B38">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77777777" w:rsidR="006E4B84" w:rsidRDefault="006E4B84" w:rsidP="00813B38">
            <w:pPr>
              <w:pStyle w:val="TAH"/>
            </w:pPr>
            <w:r>
              <w:t>Description</w:t>
            </w:r>
          </w:p>
        </w:tc>
      </w:tr>
      <w:tr w:rsidR="006E4B84" w14:paraId="68C144FA" w14:textId="77777777" w:rsidTr="00D758A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49265DB9" w14:textId="77777777" w:rsidR="006E4B84" w:rsidRDefault="006E4B84" w:rsidP="00813B38">
            <w:pPr>
              <w:pStyle w:val="TAL"/>
            </w:pPr>
            <w:proofErr w:type="spellStart"/>
            <w:r>
              <w:t>DataReport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5FE65513" w14:textId="77777777" w:rsidR="006E4B84" w:rsidRDefault="006E4B84" w:rsidP="00813B38">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225AB610" w14:textId="77777777" w:rsidR="006E4B84" w:rsidRDefault="006E4B84" w:rsidP="00813B38">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0D073678" w14:textId="77777777" w:rsidR="006E4B84" w:rsidRDefault="006E4B84" w:rsidP="00813B38">
            <w:pPr>
              <w:pStyle w:val="TAL"/>
            </w:pPr>
            <w:r>
              <w:t>UE data reported by the data collection client.</w:t>
            </w:r>
          </w:p>
        </w:tc>
      </w:tr>
    </w:tbl>
    <w:p w14:paraId="59800B2D" w14:textId="77777777" w:rsidR="006E4B84" w:rsidRDefault="006E4B84" w:rsidP="006E4B84">
      <w:pPr>
        <w:pStyle w:val="TAN"/>
        <w:keepNext w:val="0"/>
      </w:pPr>
    </w:p>
    <w:p w14:paraId="2039ADD1" w14:textId="4D0B14D2" w:rsidR="006E4B84" w:rsidRDefault="00D04A2A" w:rsidP="006E4B84">
      <w:pPr>
        <w:pStyle w:val="TH"/>
      </w:pPr>
      <w:r>
        <w:t>Table</w:t>
      </w:r>
      <w:r w:rsidR="006E4B84">
        <w:rPr>
          <w:noProof/>
        </w:rPr>
        <w:t> </w:t>
      </w:r>
      <w:r w:rsidR="006E4B84">
        <w:rPr>
          <w:rFonts w:eastAsia="MS Mincho"/>
        </w:rPr>
        <w:t>7.3.2.2.3.1</w:t>
      </w:r>
      <w:r w:rsidR="006E4B84">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14:paraId="77414E82" w14:textId="77777777" w:rsidTr="00D758A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77777777" w:rsidR="006E4B84" w:rsidRDefault="006E4B84" w:rsidP="00813B38">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77777777" w:rsidR="006E4B84" w:rsidRDefault="006E4B84"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77777777" w:rsidR="006E4B84" w:rsidRDefault="006E4B84"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77777777" w:rsidR="006E4B84" w:rsidRDefault="006E4B84"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7777777" w:rsidR="006E4B84" w:rsidRDefault="006E4B84" w:rsidP="00813B38">
            <w:pPr>
              <w:pStyle w:val="TAH"/>
            </w:pPr>
            <w:r>
              <w:t>Description</w:t>
            </w:r>
          </w:p>
        </w:tc>
      </w:tr>
      <w:tr w:rsidR="006E4B84" w14:paraId="7C59E942" w14:textId="77777777" w:rsidTr="00D758A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77777777" w:rsidR="006E4B84" w:rsidRPr="008B760F" w:rsidRDefault="006E4B84" w:rsidP="00813B38">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50E8F339"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3C7C4A6" w14:textId="77777777" w:rsidR="006E4B84" w:rsidRDefault="006E4B84"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1CFE034" w14:textId="77777777" w:rsidR="006E4B84" w:rsidRDefault="006E4B84"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77777777" w:rsidR="006E4B84" w:rsidRDefault="006E4B84" w:rsidP="00813B38">
            <w:pPr>
              <w:pStyle w:val="TAL"/>
            </w:pPr>
            <w:r>
              <w:t>For authentication of the data collection client. (NOTE 1)</w:t>
            </w:r>
          </w:p>
        </w:tc>
      </w:tr>
      <w:tr w:rsidR="006E4B84" w14:paraId="125E7A0A" w14:textId="77777777" w:rsidTr="00D758A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7777777" w:rsidR="006E4B84" w:rsidRPr="008B760F" w:rsidRDefault="006E4B84" w:rsidP="00813B38">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322A236C"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9DBC68" w14:textId="77777777" w:rsidR="006E4B84" w:rsidRDefault="006E4B84"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5F5190E9" w14:textId="77777777" w:rsidR="006E4B84" w:rsidRDefault="006E4B84"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7777777" w:rsidR="006E4B84" w:rsidRDefault="006E4B84" w:rsidP="00813B38">
            <w:pPr>
              <w:pStyle w:val="TAL"/>
            </w:pPr>
            <w:r>
              <w:t>Indicates the origin of the requester. (NOTE 2)</w:t>
            </w:r>
          </w:p>
        </w:tc>
      </w:tr>
      <w:tr w:rsidR="006E4B84" w14:paraId="53307288" w14:textId="77777777" w:rsidTr="00D758A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4D7C8A21" w14:textId="04DED23E" w:rsidR="006E4B84" w:rsidRDefault="006E4B84" w:rsidP="00813B38">
            <w:pPr>
              <w:pStyle w:val="TAL"/>
            </w:pPr>
            <w:r>
              <w:t>NOTE 1:</w:t>
            </w:r>
            <w:r>
              <w:tab/>
              <w:t>If OAuth2.0 authorization is used the value would be “Bearer” followed by a string representing the token, see section 2.1 of RFC 6750 </w:t>
            </w:r>
            <w:r w:rsidR="002B0E96">
              <w:t>[</w:t>
            </w:r>
            <w:r w:rsidR="00DC317B">
              <w:t>8</w:t>
            </w:r>
            <w:r>
              <w:t>].</w:t>
            </w:r>
          </w:p>
          <w:p w14:paraId="3DCBEC2E" w14:textId="77777777" w:rsidR="006E4B84" w:rsidRDefault="006E4B84" w:rsidP="00813B38">
            <w:pPr>
              <w:pStyle w:val="TAL"/>
            </w:pPr>
            <w:r>
              <w:t>NOTE 2:</w:t>
            </w:r>
            <w:r>
              <w:tab/>
              <w:t>The Origin header is always supplied if the data collection client is deployed in a web browser.</w:t>
            </w:r>
          </w:p>
        </w:tc>
      </w:tr>
    </w:tbl>
    <w:p w14:paraId="04A6B2BC" w14:textId="77777777" w:rsidR="006E4B84" w:rsidRPr="00FF2F37" w:rsidRDefault="006E4B84" w:rsidP="006E4B84">
      <w:pPr>
        <w:pStyle w:val="TAN"/>
        <w:keepNext w:val="0"/>
        <w:rPr>
          <w:lang w:val="es-ES"/>
        </w:rPr>
      </w:pPr>
    </w:p>
    <w:p w14:paraId="0A239C49" w14:textId="29495992" w:rsidR="006E4B84" w:rsidRDefault="00D04A2A" w:rsidP="006E4B84">
      <w:pPr>
        <w:pStyle w:val="TH"/>
        <w:overflowPunct w:val="0"/>
        <w:autoSpaceDE w:val="0"/>
        <w:autoSpaceDN w:val="0"/>
        <w:adjustRightInd w:val="0"/>
        <w:textAlignment w:val="baseline"/>
        <w:rPr>
          <w:rFonts w:eastAsia="MS Mincho"/>
        </w:rPr>
      </w:pPr>
      <w:r>
        <w:rPr>
          <w:rFonts w:eastAsia="MS Mincho"/>
        </w:rPr>
        <w:lastRenderedPageBreak/>
        <w:t>Table</w:t>
      </w:r>
      <w:r w:rsidR="006E4B84">
        <w:rPr>
          <w:rFonts w:eastAsia="MS Mincho"/>
        </w:rPr>
        <w:t> 7.3.2.2.3.1-4: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14:paraId="2B7E6CA8" w14:textId="77777777" w:rsidTr="00D758A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77777777" w:rsidR="006E4B84" w:rsidRDefault="006E4B84" w:rsidP="00813B38">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7777777" w:rsidR="006E4B84" w:rsidRDefault="006E4B84"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77777777" w:rsidR="006E4B84" w:rsidRDefault="006E4B84" w:rsidP="00813B38">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77777777" w:rsidR="006E4B84" w:rsidRDefault="006E4B84" w:rsidP="00813B38">
            <w:pPr>
              <w:pStyle w:val="TAH"/>
            </w:pPr>
            <w:r>
              <w:t>Response</w:t>
            </w:r>
          </w:p>
          <w:p w14:paraId="1EAE7734" w14:textId="77777777" w:rsidR="006E4B84" w:rsidRDefault="006E4B84" w:rsidP="00813B38">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77777777" w:rsidR="006E4B84" w:rsidRDefault="006E4B84" w:rsidP="00813B38">
            <w:pPr>
              <w:pStyle w:val="TAH"/>
            </w:pPr>
            <w:r>
              <w:t>Description</w:t>
            </w:r>
          </w:p>
        </w:tc>
      </w:tr>
      <w:tr w:rsidR="006E4B84" w14:paraId="53B6474F" w14:textId="77777777" w:rsidTr="00D758A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2C1B3203" w14:textId="77777777" w:rsidR="006E4B84" w:rsidRPr="000A7CCC" w:rsidRDefault="006E4B84" w:rsidP="00813B38">
            <w:pPr>
              <w:pStyle w:val="TAL"/>
              <w:rPr>
                <w:rStyle w:val="Codechar"/>
              </w:rPr>
            </w:pPr>
            <w:proofErr w:type="spellStart"/>
            <w:r w:rsidRPr="000A7CCC">
              <w:rPr>
                <w:rStyle w:val="Codechar"/>
              </w:rPr>
              <w:t>DataReportingSession</w:t>
            </w:r>
            <w:proofErr w:type="spellEnd"/>
          </w:p>
        </w:tc>
        <w:tc>
          <w:tcPr>
            <w:tcW w:w="194" w:type="pct"/>
            <w:tcBorders>
              <w:top w:val="single" w:sz="4" w:space="0" w:color="auto"/>
              <w:left w:val="single" w:sz="6" w:space="0" w:color="000000"/>
              <w:bottom w:val="single" w:sz="6" w:space="0" w:color="000000"/>
              <w:right w:val="single" w:sz="6" w:space="0" w:color="000000"/>
            </w:tcBorders>
            <w:hideMark/>
          </w:tcPr>
          <w:p w14:paraId="2A5A73C9" w14:textId="77777777" w:rsidR="006E4B84" w:rsidRDefault="006E4B84" w:rsidP="00813B38">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6B189F90" w14:textId="77777777" w:rsidR="006E4B84" w:rsidRDefault="006E4B84" w:rsidP="00813B38">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2AAE4456" w14:textId="77777777" w:rsidR="006E4B84" w:rsidRDefault="006E4B84" w:rsidP="00813B38">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7A8055CE" w14:textId="77777777" w:rsidR="006E4B84" w:rsidRDefault="006E4B84" w:rsidP="00813B38">
            <w:pPr>
              <w:pStyle w:val="TAL"/>
            </w:pPr>
            <w:r>
              <w:t>The report was accepted by the Data Collection AF.</w:t>
            </w:r>
          </w:p>
          <w:p w14:paraId="2868B361" w14:textId="77777777" w:rsidR="006E4B84" w:rsidRDefault="006E4B84" w:rsidP="00813B38">
            <w:pPr>
              <w:pStyle w:val="TALcontinuation"/>
            </w:pPr>
            <w:r>
              <w:t>A data collection client configuration (updated or unchanged) may optionally be provided in the response.</w:t>
            </w:r>
          </w:p>
        </w:tc>
      </w:tr>
      <w:tr w:rsidR="006E4B84" w14:paraId="65AAAD4F" w14:textId="77777777" w:rsidTr="00D758A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6E6558D0" w:rsidR="006E4B84" w:rsidRDefault="006E4B84" w:rsidP="00813B38">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w:t>
            </w:r>
            <w:r w:rsidR="00756E46">
              <w:t>in table</w:t>
            </w:r>
            <w:r>
              <w:t> 5.2.7.1-1 of 3GPP TS 29.500 [</w:t>
            </w:r>
            <w:r w:rsidR="002B0E96">
              <w:t>9</w:t>
            </w:r>
            <w:r>
              <w:t>] also apply.</w:t>
            </w:r>
          </w:p>
        </w:tc>
      </w:tr>
    </w:tbl>
    <w:p w14:paraId="5FC78FE8" w14:textId="77777777" w:rsidR="006E4B84" w:rsidRDefault="006E4B84" w:rsidP="006E4B84">
      <w:pPr>
        <w:pStyle w:val="TAN"/>
        <w:keepNext w:val="0"/>
      </w:pPr>
    </w:p>
    <w:p w14:paraId="05E899D1" w14:textId="5B51F24B" w:rsidR="006E4B84" w:rsidRDefault="00D04A2A" w:rsidP="006E4B84">
      <w:pPr>
        <w:pStyle w:val="TH"/>
      </w:pPr>
      <w:r>
        <w:t>Table</w:t>
      </w:r>
      <w:r w:rsidR="006E4B84">
        <w:rPr>
          <w:noProof/>
        </w:rPr>
        <w:t> </w:t>
      </w:r>
      <w:r w:rsidR="006E4B84">
        <w:rPr>
          <w:rFonts w:eastAsia="MS Mincho"/>
        </w:rPr>
        <w:t>7.3.2.2.3.1</w:t>
      </w:r>
      <w:r w:rsidR="006E4B84">
        <w:t xml:space="preserve">-5: Headers supported by the 200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14:paraId="13F47631" w14:textId="77777777" w:rsidTr="00D758A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77777777" w:rsidR="006E4B84" w:rsidRDefault="006E4B84"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77777777" w:rsidR="006E4B84" w:rsidRDefault="006E4B84" w:rsidP="00813B3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7777777" w:rsidR="006E4B84" w:rsidRDefault="006E4B84"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77777777" w:rsidR="006E4B84" w:rsidRDefault="006E4B84" w:rsidP="00813B38">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77777777" w:rsidR="006E4B84" w:rsidRDefault="006E4B84" w:rsidP="00813B38">
            <w:pPr>
              <w:pStyle w:val="TAH"/>
            </w:pPr>
            <w:r>
              <w:t>Description</w:t>
            </w:r>
          </w:p>
        </w:tc>
      </w:tr>
      <w:tr w:rsidR="006E4B84" w14:paraId="283B2BFC"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77777777" w:rsidR="006E4B84" w:rsidRPr="00AD133D" w:rsidRDefault="006E4B84" w:rsidP="00813B38">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1EA2315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4F4BA9D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24BFE278"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24D7DA7B"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w:t>
            </w:r>
          </w:p>
        </w:tc>
      </w:tr>
      <w:tr w:rsidR="006E4B84" w14:paraId="37C42BC7"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77777777" w:rsidR="006E4B84" w:rsidRPr="00AD133D" w:rsidRDefault="006E4B84" w:rsidP="00813B38">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585706C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DABD5C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64356EFD"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17F69541"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 Value: </w:t>
            </w:r>
            <w:r w:rsidRPr="00AD133D">
              <w:rPr>
                <w:rStyle w:val="HTTPMethod"/>
              </w:rPr>
              <w:t>POST</w:t>
            </w:r>
          </w:p>
        </w:tc>
      </w:tr>
    </w:tbl>
    <w:p w14:paraId="7BD03626" w14:textId="77777777" w:rsidR="006E4B84" w:rsidRDefault="006E4B84" w:rsidP="006E4B84">
      <w:pPr>
        <w:pStyle w:val="TAN"/>
        <w:keepNext w:val="0"/>
      </w:pPr>
    </w:p>
    <w:p w14:paraId="49882EB8" w14:textId="0BAA665B" w:rsidR="00575141" w:rsidRPr="00575141" w:rsidRDefault="006E4B84" w:rsidP="0099745E">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8A96DDE" w14:textId="35D5DDE4" w:rsidR="002C1AB8" w:rsidRDefault="007E0775" w:rsidP="002C1AB8">
      <w:pPr>
        <w:pStyle w:val="Heading3"/>
      </w:pPr>
      <w:bookmarkStart w:id="374" w:name="_Toc95152588"/>
      <w:bookmarkStart w:id="375" w:name="_Toc95832505"/>
      <w:r>
        <w:t>7</w:t>
      </w:r>
      <w:r w:rsidR="002C1AB8">
        <w:t>.3.3</w:t>
      </w:r>
      <w:r w:rsidR="002C1AB8">
        <w:tab/>
        <w:t>Data Model</w:t>
      </w:r>
      <w:bookmarkEnd w:id="374"/>
      <w:bookmarkEnd w:id="375"/>
    </w:p>
    <w:p w14:paraId="62E4A743" w14:textId="175E383D" w:rsidR="00AF1D56" w:rsidRDefault="00AF1D56" w:rsidP="00AF1D56">
      <w:pPr>
        <w:pStyle w:val="Heading4"/>
      </w:pPr>
      <w:bookmarkStart w:id="376" w:name="_Toc95152589"/>
      <w:bookmarkStart w:id="377" w:name="_Toc95832506"/>
      <w:r>
        <w:t>7.3.3.1</w:t>
      </w:r>
      <w:r>
        <w:tab/>
        <w:t>General</w:t>
      </w:r>
      <w:bookmarkEnd w:id="376"/>
      <w:bookmarkEnd w:id="377"/>
    </w:p>
    <w:p w14:paraId="78F1916C" w14:textId="47D6B3AE" w:rsidR="00AF1D56" w:rsidRDefault="00D04A2A" w:rsidP="00AF1D56">
      <w:pPr>
        <w:keepNext/>
      </w:pPr>
      <w:r>
        <w:t>Table</w:t>
      </w:r>
      <w:r w:rsidR="00AF1D56">
        <w:t xml:space="preserve"> 7.3.3.1-1 specifies the data types used by the </w:t>
      </w:r>
      <w:proofErr w:type="spellStart"/>
      <w:r w:rsidR="00AF1D56" w:rsidRPr="00B22566">
        <w:rPr>
          <w:rStyle w:val="Code"/>
        </w:rPr>
        <w:t>Ndcaf_DataReporting_Report</w:t>
      </w:r>
      <w:proofErr w:type="spellEnd"/>
      <w:r w:rsidR="00AF1D56">
        <w:t xml:space="preserve"> operation.</w:t>
      </w:r>
    </w:p>
    <w:p w14:paraId="6664E580" w14:textId="372E5BFB"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7.3.3.1-1: Data types specific to </w:t>
      </w:r>
      <w:proofErr w:type="spellStart"/>
      <w:r w:rsidR="00AF1D56" w:rsidRPr="00B9148F">
        <w:rPr>
          <w:rFonts w:eastAsia="MS Mincho"/>
        </w:rPr>
        <w:t>Ndcaf_DataReporting_Report</w:t>
      </w:r>
      <w:proofErr w:type="spellEnd"/>
      <w:r w:rsidR="00AF1D56">
        <w:rPr>
          <w:rFonts w:eastAsia="MS Mincho"/>
        </w:rPr>
        <w:t xml:space="preserve"> operation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14:paraId="356321DC"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77777777" w:rsidR="00AF1D56" w:rsidRDefault="00AF1D56" w:rsidP="00813B3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77777777" w:rsidR="00AF1D56" w:rsidRDefault="00AF1D56" w:rsidP="00813B38">
            <w:pPr>
              <w:pStyle w:val="TAH"/>
            </w:pPr>
            <w:r>
              <w:t>Clause defined</w:t>
            </w:r>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77777777" w:rsidR="00AF1D56" w:rsidRDefault="00AF1D56" w:rsidP="00813B38">
            <w:pPr>
              <w:pStyle w:val="TAH"/>
            </w:pPr>
            <w:r>
              <w:t>Description</w:t>
            </w:r>
          </w:p>
        </w:tc>
      </w:tr>
      <w:tr w:rsidR="00AF1D56" w14:paraId="2AF15BC5"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3716C83E" w14:textId="77777777" w:rsidR="00AF1D56" w:rsidRPr="00F3290D" w:rsidRDefault="00AF1D56" w:rsidP="00813B38">
            <w:pPr>
              <w:pStyle w:val="TAL"/>
              <w:rPr>
                <w:rStyle w:val="Code"/>
              </w:rPr>
            </w:pPr>
            <w:proofErr w:type="spellStart"/>
            <w:r w:rsidRPr="00F3290D">
              <w:rPr>
                <w:rStyle w:val="Code"/>
              </w:rPr>
              <w:t>DataReport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000CCBC4" w14:textId="77777777" w:rsidR="00AF1D56" w:rsidRDefault="00AF1D56" w:rsidP="00813B38">
            <w:pPr>
              <w:pStyle w:val="TAL"/>
              <w:rPr>
                <w:lang w:eastAsia="zh-CN"/>
              </w:rPr>
            </w:pPr>
            <w:r>
              <w:rPr>
                <w:lang w:eastAsia="zh-CN"/>
              </w:rPr>
              <w:t>7.3.3.2.1</w:t>
            </w:r>
          </w:p>
        </w:tc>
        <w:tc>
          <w:tcPr>
            <w:tcW w:w="5670" w:type="dxa"/>
            <w:tcBorders>
              <w:top w:val="single" w:sz="4" w:space="0" w:color="auto"/>
              <w:left w:val="single" w:sz="4" w:space="0" w:color="auto"/>
              <w:bottom w:val="single" w:sz="4" w:space="0" w:color="auto"/>
              <w:right w:val="single" w:sz="4" w:space="0" w:color="auto"/>
            </w:tcBorders>
          </w:tcPr>
          <w:p w14:paraId="05F1DE7F" w14:textId="77777777" w:rsidR="00AF1D56" w:rsidRDefault="00AF1D56" w:rsidP="00813B38">
            <w:pPr>
              <w:pStyle w:val="TAL"/>
              <w:rPr>
                <w:lang w:eastAsia="zh-CN"/>
              </w:rPr>
            </w:pPr>
            <w:r>
              <w:rPr>
                <w:lang w:eastAsia="zh-CN"/>
              </w:rPr>
              <w:t>Reported data by the data collection client to the Data Collection AF.</w:t>
            </w:r>
          </w:p>
        </w:tc>
      </w:tr>
      <w:tr w:rsidR="00AF1D56" w14:paraId="604C0A92"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085A6D74" w14:textId="77777777" w:rsidR="00AF1D56" w:rsidRPr="00F3290D" w:rsidRDefault="00AF1D56" w:rsidP="00813B38">
            <w:pPr>
              <w:pStyle w:val="TAL"/>
              <w:rPr>
                <w:rStyle w:val="Code"/>
              </w:rPr>
            </w:pPr>
            <w:proofErr w:type="spellStart"/>
            <w:r w:rsidRPr="00F3290D">
              <w:rPr>
                <w:rStyle w:val="Code"/>
              </w:rPr>
              <w:t>Data</w:t>
            </w:r>
            <w:r>
              <w:rPr>
                <w:rStyle w:val="Code"/>
              </w:rPr>
              <w:t>Reporting</w:t>
            </w:r>
            <w:r w:rsidRPr="00F3290D">
              <w:rPr>
                <w:rStyle w:val="Code"/>
              </w:rPr>
              <w:t>Session</w:t>
            </w:r>
            <w:proofErr w:type="spellEnd"/>
          </w:p>
        </w:tc>
        <w:tc>
          <w:tcPr>
            <w:tcW w:w="1559" w:type="dxa"/>
            <w:tcBorders>
              <w:top w:val="single" w:sz="4" w:space="0" w:color="auto"/>
              <w:left w:val="single" w:sz="4" w:space="0" w:color="auto"/>
              <w:bottom w:val="single" w:sz="4" w:space="0" w:color="auto"/>
              <w:right w:val="single" w:sz="4" w:space="0" w:color="auto"/>
            </w:tcBorders>
          </w:tcPr>
          <w:p w14:paraId="1025B716" w14:textId="77777777" w:rsidR="00AF1D56" w:rsidRDefault="00AF1D56" w:rsidP="00813B38">
            <w:pPr>
              <w:pStyle w:val="TAL"/>
              <w:rPr>
                <w:lang w:eastAsia="zh-CN"/>
              </w:rPr>
            </w:pPr>
            <w:r>
              <w:rPr>
                <w:lang w:eastAsia="zh-CN"/>
              </w:rPr>
              <w:t>7.2.3.2.1</w:t>
            </w:r>
          </w:p>
        </w:tc>
        <w:tc>
          <w:tcPr>
            <w:tcW w:w="5670" w:type="dxa"/>
            <w:tcBorders>
              <w:top w:val="single" w:sz="4" w:space="0" w:color="auto"/>
              <w:left w:val="single" w:sz="4" w:space="0" w:color="auto"/>
              <w:bottom w:val="single" w:sz="4" w:space="0" w:color="auto"/>
              <w:right w:val="single" w:sz="4" w:space="0" w:color="auto"/>
            </w:tcBorders>
          </w:tcPr>
          <w:p w14:paraId="11ED8676" w14:textId="77777777" w:rsidR="00AF1D56" w:rsidRDefault="00AF1D56" w:rsidP="00813B38">
            <w:pPr>
              <w:pStyle w:val="TAL"/>
              <w:rPr>
                <w:lang w:eastAsia="zh-CN"/>
              </w:rPr>
            </w:pPr>
            <w:r>
              <w:rPr>
                <w:lang w:eastAsia="zh-CN"/>
              </w:rPr>
              <w:t>Configuration of the data collection client.</w:t>
            </w:r>
          </w:p>
        </w:tc>
      </w:tr>
    </w:tbl>
    <w:p w14:paraId="603E7B99" w14:textId="77777777" w:rsidR="00AF1D56" w:rsidRPr="00607B5F" w:rsidRDefault="00AF1D56" w:rsidP="00607B5F">
      <w:pPr>
        <w:pStyle w:val="TAN"/>
        <w:keepNext w:val="0"/>
      </w:pPr>
    </w:p>
    <w:p w14:paraId="58188063" w14:textId="69C43B51" w:rsidR="00AF1D56" w:rsidRDefault="00D04A2A" w:rsidP="00AF1D56">
      <w:pPr>
        <w:keepNext/>
      </w:pPr>
      <w:bookmarkStart w:id="378" w:name="_Hlk95669011"/>
      <w:r>
        <w:t>Table</w:t>
      </w:r>
      <w:r w:rsidR="00AF1D56">
        <w:t xml:space="preserve"> 7.3.3.1-2 specifies data types re-used from other specifications by the </w:t>
      </w:r>
      <w:proofErr w:type="spellStart"/>
      <w:r w:rsidR="00AF1D56" w:rsidRPr="00B22566">
        <w:rPr>
          <w:rStyle w:val="Code"/>
        </w:rPr>
        <w:t>Ndcaf_DataReporting_Report</w:t>
      </w:r>
      <w:proofErr w:type="spellEnd"/>
      <w:r w:rsidR="00AF1D56">
        <w:t xml:space="preserve"> operation, including a reference to their respective specifications.</w:t>
      </w:r>
    </w:p>
    <w:p w14:paraId="3F022DB5" w14:textId="1D118810"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7.3.3.1-2: Externally defined data types used by </w:t>
      </w:r>
      <w:proofErr w:type="spellStart"/>
      <w:r w:rsidR="00AF1D56" w:rsidRPr="00B9148F">
        <w:rPr>
          <w:rFonts w:eastAsia="MS Mincho"/>
        </w:rPr>
        <w:t>Ndcaf_DataReporting_Report</w:t>
      </w:r>
      <w:proofErr w:type="spellEnd"/>
      <w:r w:rsidR="00AF1D56">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14:paraId="6981A98B"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77777777" w:rsidR="00AF1D56" w:rsidRDefault="00AF1D56" w:rsidP="00813B38">
            <w:pPr>
              <w:pStyle w:val="TAH"/>
            </w:pPr>
            <w:r>
              <w:t>Data type</w:t>
            </w:r>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77777777" w:rsidR="00AF1D56" w:rsidRDefault="00AF1D5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77777777" w:rsidR="00AF1D56" w:rsidRDefault="00AF1D56" w:rsidP="00813B38">
            <w:pPr>
              <w:pStyle w:val="TAH"/>
            </w:pPr>
            <w:r>
              <w:t>Reference</w:t>
            </w:r>
          </w:p>
        </w:tc>
      </w:tr>
      <w:tr w:rsidR="00AF1D56" w14:paraId="5081D2D8"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tcPr>
          <w:p w14:paraId="2E522D69" w14:textId="77777777" w:rsidR="00AF1D56" w:rsidRPr="006058DA" w:rsidRDefault="00AF1D56" w:rsidP="00813B38">
            <w:pPr>
              <w:pStyle w:val="TAL"/>
              <w:rPr>
                <w:rStyle w:val="Code"/>
              </w:rPr>
            </w:pPr>
            <w:proofErr w:type="spellStart"/>
            <w:r w:rsidRPr="006058DA">
              <w:rPr>
                <w:rStyle w:val="Code"/>
              </w:rPr>
              <w:t>ApplicationId</w:t>
            </w:r>
            <w:proofErr w:type="spellEnd"/>
          </w:p>
        </w:tc>
        <w:tc>
          <w:tcPr>
            <w:tcW w:w="3194" w:type="dxa"/>
            <w:tcBorders>
              <w:top w:val="single" w:sz="4" w:space="0" w:color="auto"/>
              <w:left w:val="single" w:sz="4" w:space="0" w:color="auto"/>
              <w:bottom w:val="single" w:sz="4" w:space="0" w:color="auto"/>
              <w:right w:val="single" w:sz="4" w:space="0" w:color="auto"/>
            </w:tcBorders>
          </w:tcPr>
          <w:p w14:paraId="21A4EEE9" w14:textId="77777777" w:rsidR="00AF1D56" w:rsidRDefault="00AF1D56" w:rsidP="00813B38">
            <w:pPr>
              <w:pStyle w:val="TAL"/>
            </w:pPr>
            <w:r>
              <w:rPr>
                <w:rFonts w:cs="Arial"/>
                <w:szCs w:val="18"/>
                <w:lang w:eastAsia="zh-CN"/>
              </w:rPr>
              <w:t>Identifies the reporting application.</w:t>
            </w:r>
          </w:p>
        </w:tc>
        <w:tc>
          <w:tcPr>
            <w:tcW w:w="1843" w:type="dxa"/>
            <w:tcBorders>
              <w:top w:val="single" w:sz="4" w:space="0" w:color="auto"/>
              <w:left w:val="single" w:sz="4" w:space="0" w:color="auto"/>
              <w:right w:val="single" w:sz="4" w:space="0" w:color="auto"/>
            </w:tcBorders>
          </w:tcPr>
          <w:p w14:paraId="4F6E2B59" w14:textId="15BB66FE" w:rsidR="00AF1D56" w:rsidRDefault="00AF1D56" w:rsidP="00813B38">
            <w:pPr>
              <w:pStyle w:val="TAL"/>
              <w:rPr>
                <w:rFonts w:cs="Arial"/>
                <w:szCs w:val="18"/>
                <w:lang w:eastAsia="zh-CN"/>
              </w:rPr>
            </w:pPr>
            <w:r>
              <w:rPr>
                <w:rFonts w:cs="Arial"/>
              </w:rPr>
              <w:t>3GPP TS 29.571 [</w:t>
            </w:r>
            <w:r w:rsidR="003A2C92">
              <w:rPr>
                <w:rFonts w:cs="Arial"/>
              </w:rPr>
              <w:t>12</w:t>
            </w:r>
            <w:r>
              <w:rPr>
                <w:rFonts w:cs="Arial"/>
              </w:rPr>
              <w:t>]</w:t>
            </w:r>
          </w:p>
        </w:tc>
      </w:tr>
      <w:bookmarkEnd w:id="378"/>
    </w:tbl>
    <w:p w14:paraId="1F827652" w14:textId="77777777" w:rsidR="00AF1D56" w:rsidRDefault="00AF1D56" w:rsidP="00AF1D56">
      <w:pPr>
        <w:pStyle w:val="TAN"/>
        <w:keepNext w:val="0"/>
      </w:pPr>
    </w:p>
    <w:p w14:paraId="6B01F710" w14:textId="77777777" w:rsidR="00AF1D56" w:rsidRDefault="00AF1D56" w:rsidP="00AF1D56">
      <w:pPr>
        <w:pStyle w:val="Heading4"/>
      </w:pPr>
      <w:bookmarkStart w:id="379" w:name="_Toc95152590"/>
      <w:bookmarkStart w:id="380" w:name="_Toc95832507"/>
      <w:bookmarkStart w:id="381" w:name="_Hlk95669394"/>
      <w:r>
        <w:lastRenderedPageBreak/>
        <w:t>7.3.3.2</w:t>
      </w:r>
      <w:r>
        <w:tab/>
        <w:t>Structured data types</w:t>
      </w:r>
      <w:bookmarkEnd w:id="379"/>
      <w:bookmarkEnd w:id="380"/>
    </w:p>
    <w:p w14:paraId="45700165" w14:textId="77777777" w:rsidR="00AF1D56" w:rsidRDefault="00AF1D56" w:rsidP="00AF1D56">
      <w:pPr>
        <w:pStyle w:val="Heading5"/>
      </w:pPr>
      <w:bookmarkStart w:id="382" w:name="_Toc95152591"/>
      <w:bookmarkStart w:id="383" w:name="_Toc95832508"/>
      <w:r>
        <w:t>7.3.3.2.1</w:t>
      </w:r>
      <w:r>
        <w:tab/>
      </w:r>
      <w:proofErr w:type="spellStart"/>
      <w:r w:rsidRPr="00E30AD4">
        <w:t>Data</w:t>
      </w:r>
      <w:r>
        <w:t>Report</w:t>
      </w:r>
      <w:proofErr w:type="spellEnd"/>
      <w:r>
        <w:t xml:space="preserve"> type</w:t>
      </w:r>
      <w:bookmarkEnd w:id="382"/>
      <w:bookmarkEnd w:id="383"/>
    </w:p>
    <w:bookmarkEnd w:id="381"/>
    <w:p w14:paraId="74F25EC6" w14:textId="68B80E17"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7.3.3.2.1-1: Definition of </w:t>
      </w:r>
      <w:proofErr w:type="spellStart"/>
      <w:r w:rsidR="00AF1D56" w:rsidRPr="00E30AD4">
        <w:rPr>
          <w:rFonts w:eastAsia="MS Mincho"/>
        </w:rPr>
        <w:t>Data</w:t>
      </w:r>
      <w:r w:rsidR="00AF1D56">
        <w:rPr>
          <w:rFonts w:eastAsia="MS Mincho"/>
        </w:rPr>
        <w:t>Report</w:t>
      </w:r>
      <w:proofErr w:type="spellEnd"/>
      <w:r w:rsidR="00AF1D56">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3946"/>
        <w:gridCol w:w="1070"/>
        <w:gridCol w:w="1417"/>
      </w:tblGrid>
      <w:tr w:rsidR="00AF1D56" w14:paraId="49DF035D" w14:textId="77777777" w:rsidTr="00BF0365">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77777777" w:rsidR="00AF1D56" w:rsidRDefault="00AF1D56" w:rsidP="00813B38">
            <w:pPr>
              <w:pStyle w:val="TAH"/>
            </w:pPr>
            <w:r>
              <w:t>Property name</w:t>
            </w:r>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77777777" w:rsidR="00AF1D56" w:rsidRDefault="00AF1D56"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6D12974" w14:textId="77777777" w:rsidR="00AF1D56" w:rsidRDefault="00AF1D56"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1300290" w14:textId="77777777" w:rsidR="00AF1D56" w:rsidRDefault="00AF1D56" w:rsidP="00813B38">
            <w:pPr>
              <w:pStyle w:val="TAH"/>
              <w:rPr>
                <w:rFonts w:cs="Arial"/>
                <w:szCs w:val="18"/>
              </w:rPr>
            </w:pPr>
            <w:r>
              <w:rPr>
                <w:rFonts w:cs="Arial"/>
                <w:szCs w:val="18"/>
              </w:rPr>
              <w:t>Description</w:t>
            </w:r>
          </w:p>
        </w:tc>
      </w:tr>
      <w:tr w:rsidR="00AF1D56" w14:paraId="77D0720B" w14:textId="77777777" w:rsidTr="00BF0365">
        <w:trPr>
          <w:jc w:val="center"/>
        </w:trPr>
        <w:tc>
          <w:tcPr>
            <w:tcW w:w="3198" w:type="dxa"/>
            <w:tcBorders>
              <w:top w:val="single" w:sz="4" w:space="0" w:color="auto"/>
              <w:left w:val="single" w:sz="4" w:space="0" w:color="auto"/>
              <w:bottom w:val="single" w:sz="4" w:space="0" w:color="auto"/>
              <w:right w:val="single" w:sz="4" w:space="0" w:color="auto"/>
            </w:tcBorders>
          </w:tcPr>
          <w:p w14:paraId="0B90D158" w14:textId="77777777" w:rsidR="00AF1D56" w:rsidRPr="00F3290D" w:rsidRDefault="00AF1D56" w:rsidP="00813B38">
            <w:pPr>
              <w:pStyle w:val="TAL"/>
              <w:rPr>
                <w:rStyle w:val="Code"/>
              </w:rPr>
            </w:pPr>
            <w:proofErr w:type="spellStart"/>
            <w:r w:rsidRPr="00614084">
              <w:rPr>
                <w:rStyle w:val="Code"/>
              </w:rPr>
              <w:t>externalApplicationId</w:t>
            </w:r>
            <w:proofErr w:type="spellEnd"/>
          </w:p>
        </w:tc>
        <w:tc>
          <w:tcPr>
            <w:tcW w:w="3946" w:type="dxa"/>
            <w:tcBorders>
              <w:top w:val="single" w:sz="4" w:space="0" w:color="auto"/>
              <w:left w:val="single" w:sz="4" w:space="0" w:color="auto"/>
              <w:bottom w:val="single" w:sz="4" w:space="0" w:color="auto"/>
              <w:right w:val="single" w:sz="4" w:space="0" w:color="auto"/>
            </w:tcBorders>
          </w:tcPr>
          <w:p w14:paraId="4DBBC62E" w14:textId="77777777" w:rsidR="00AF1D56" w:rsidRDefault="00AF1D56" w:rsidP="00813B38">
            <w:pPr>
              <w:pStyle w:val="TAL"/>
              <w:rPr>
                <w:rStyle w:val="Code"/>
              </w:rPr>
            </w:pPr>
            <w:proofErr w:type="spellStart"/>
            <w:r w:rsidRPr="00614084">
              <w:rPr>
                <w:rStyle w:val="Code"/>
              </w:rPr>
              <w:t>ApplicationID</w:t>
            </w:r>
            <w:proofErr w:type="spellEnd"/>
          </w:p>
        </w:tc>
        <w:tc>
          <w:tcPr>
            <w:tcW w:w="0" w:type="auto"/>
            <w:tcBorders>
              <w:top w:val="single" w:sz="4" w:space="0" w:color="auto"/>
              <w:left w:val="single" w:sz="4" w:space="0" w:color="auto"/>
              <w:bottom w:val="single" w:sz="4" w:space="0" w:color="auto"/>
              <w:right w:val="single" w:sz="4" w:space="0" w:color="auto"/>
            </w:tcBorders>
          </w:tcPr>
          <w:p w14:paraId="37AEA8CE" w14:textId="77777777" w:rsidR="00AF1D56" w:rsidRDefault="00AF1D56"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28EB55C" w14:textId="77777777" w:rsidR="00AF1D56" w:rsidRDefault="00AF1D56" w:rsidP="00813B38">
            <w:pPr>
              <w:pStyle w:val="TAL"/>
              <w:rPr>
                <w:rFonts w:cs="Arial"/>
                <w:szCs w:val="18"/>
              </w:rPr>
            </w:pPr>
            <w:r>
              <w:t>External application identifier.</w:t>
            </w:r>
          </w:p>
        </w:tc>
      </w:tr>
      <w:tr w:rsidR="00BF0365" w14:paraId="0B8CB23A" w14:textId="77777777" w:rsidTr="00BF0365">
        <w:trPr>
          <w:jc w:val="center"/>
        </w:trPr>
        <w:tc>
          <w:tcPr>
            <w:tcW w:w="3198" w:type="dxa"/>
            <w:tcBorders>
              <w:top w:val="single" w:sz="4" w:space="0" w:color="auto"/>
              <w:left w:val="single" w:sz="4" w:space="0" w:color="auto"/>
              <w:bottom w:val="single" w:sz="4" w:space="0" w:color="auto"/>
              <w:right w:val="single" w:sz="4" w:space="0" w:color="auto"/>
            </w:tcBorders>
          </w:tcPr>
          <w:p w14:paraId="12B41838" w14:textId="77777777" w:rsidR="00BF0365" w:rsidRPr="00614084" w:rsidRDefault="00BF0365" w:rsidP="00813B38">
            <w:pPr>
              <w:pStyle w:val="TAL"/>
              <w:rPr>
                <w:rStyle w:val="Code"/>
              </w:rPr>
            </w:pPr>
            <w:proofErr w:type="spellStart"/>
            <w:r w:rsidRPr="00614084">
              <w:rPr>
                <w:rStyle w:val="Code"/>
              </w:rPr>
              <w:t>serviceExperience</w:t>
            </w:r>
            <w:r>
              <w:rPr>
                <w:rStyle w:val="Code"/>
              </w:rPr>
              <w:t>Records</w:t>
            </w:r>
            <w:proofErr w:type="spellEnd"/>
          </w:p>
        </w:tc>
        <w:tc>
          <w:tcPr>
            <w:tcW w:w="3946" w:type="dxa"/>
            <w:tcBorders>
              <w:top w:val="single" w:sz="4" w:space="0" w:color="auto"/>
              <w:left w:val="single" w:sz="4" w:space="0" w:color="auto"/>
              <w:bottom w:val="single" w:sz="4" w:space="0" w:color="auto"/>
              <w:right w:val="single" w:sz="4" w:space="0" w:color="auto"/>
            </w:tcBorders>
          </w:tcPr>
          <w:p w14:paraId="2211D883" w14:textId="77777777" w:rsidR="00BF0365" w:rsidRPr="00614084" w:rsidRDefault="00BF0365" w:rsidP="00813B38">
            <w:pPr>
              <w:pStyle w:val="TAL"/>
              <w:rPr>
                <w:rStyle w:val="Code"/>
              </w:rPr>
            </w:pPr>
            <w:r w:rsidRPr="00614084">
              <w:rPr>
                <w:rStyle w:val="Code"/>
              </w:rPr>
              <w:t>array(</w:t>
            </w:r>
            <w:proofErr w:type="spellStart"/>
            <w:r w:rsidRPr="00614084">
              <w:rPr>
                <w:rStyle w:val="Code"/>
              </w:rPr>
              <w:t>ServiceExperience</w:t>
            </w:r>
            <w:r>
              <w:rPr>
                <w:rStyle w:val="Code"/>
              </w:rPr>
              <w:t>Record</w:t>
            </w:r>
            <w:proofErr w:type="spellEnd"/>
            <w:r w:rsidRPr="00614084">
              <w:rPr>
                <w:rStyle w:val="Code"/>
              </w:rPr>
              <w:t>)</w:t>
            </w:r>
          </w:p>
        </w:tc>
        <w:tc>
          <w:tcPr>
            <w:tcW w:w="0" w:type="auto"/>
            <w:vMerge w:val="restart"/>
            <w:tcBorders>
              <w:top w:val="single" w:sz="4" w:space="0" w:color="auto"/>
              <w:left w:val="single" w:sz="4" w:space="0" w:color="auto"/>
              <w:right w:val="single" w:sz="4" w:space="0" w:color="auto"/>
            </w:tcBorders>
          </w:tcPr>
          <w:p w14:paraId="21ABEDF6" w14:textId="77777777" w:rsidR="00BF0365" w:rsidRDefault="00BF0365" w:rsidP="00813B38">
            <w:pPr>
              <w:pStyle w:val="TAC"/>
            </w:pPr>
            <w:r>
              <w:t>0..1 (NOTE)</w:t>
            </w:r>
          </w:p>
        </w:tc>
        <w:tc>
          <w:tcPr>
            <w:tcW w:w="0" w:type="auto"/>
            <w:tcBorders>
              <w:top w:val="single" w:sz="4" w:space="0" w:color="auto"/>
              <w:left w:val="single" w:sz="4" w:space="0" w:color="auto"/>
              <w:bottom w:val="single" w:sz="4" w:space="0" w:color="auto"/>
              <w:right w:val="single" w:sz="4" w:space="0" w:color="auto"/>
            </w:tcBorders>
          </w:tcPr>
          <w:p w14:paraId="5BD4BE12" w14:textId="77777777" w:rsidR="00BF0365" w:rsidRDefault="00BF0365" w:rsidP="00813B38">
            <w:pPr>
              <w:pStyle w:val="TAL"/>
            </w:pPr>
            <w:r>
              <w:t>See clause A.2.</w:t>
            </w:r>
          </w:p>
        </w:tc>
      </w:tr>
      <w:tr w:rsidR="00BF0365" w14:paraId="1AB1C80C" w14:textId="77777777" w:rsidTr="00BF0365">
        <w:trPr>
          <w:jc w:val="center"/>
        </w:trPr>
        <w:tc>
          <w:tcPr>
            <w:tcW w:w="3198" w:type="dxa"/>
            <w:tcBorders>
              <w:top w:val="single" w:sz="4" w:space="0" w:color="auto"/>
              <w:left w:val="single" w:sz="4" w:space="0" w:color="auto"/>
              <w:bottom w:val="single" w:sz="4" w:space="0" w:color="auto"/>
              <w:right w:val="single" w:sz="4" w:space="0" w:color="auto"/>
            </w:tcBorders>
          </w:tcPr>
          <w:p w14:paraId="2F9E0DF3" w14:textId="77777777" w:rsidR="00BF0365" w:rsidRPr="00614084" w:rsidRDefault="00BF0365" w:rsidP="00813B38">
            <w:pPr>
              <w:pStyle w:val="TAL"/>
              <w:rPr>
                <w:rStyle w:val="Code"/>
              </w:rPr>
            </w:pPr>
            <w:proofErr w:type="spellStart"/>
            <w:r>
              <w:rPr>
                <w:rStyle w:val="Code"/>
              </w:rPr>
              <w:t>locationRecords</w:t>
            </w:r>
            <w:proofErr w:type="spellEnd"/>
          </w:p>
        </w:tc>
        <w:tc>
          <w:tcPr>
            <w:tcW w:w="3946" w:type="dxa"/>
            <w:tcBorders>
              <w:top w:val="single" w:sz="4" w:space="0" w:color="auto"/>
              <w:left w:val="single" w:sz="4" w:space="0" w:color="auto"/>
              <w:bottom w:val="single" w:sz="4" w:space="0" w:color="auto"/>
              <w:right w:val="single" w:sz="4" w:space="0" w:color="auto"/>
            </w:tcBorders>
          </w:tcPr>
          <w:p w14:paraId="5D89E390" w14:textId="77777777" w:rsidR="00BF0365" w:rsidRPr="00614084" w:rsidRDefault="00BF0365" w:rsidP="00813B38">
            <w:pPr>
              <w:pStyle w:val="TAL"/>
              <w:rPr>
                <w:rStyle w:val="Code"/>
              </w:rPr>
            </w:pPr>
            <w:r w:rsidRPr="00C8437F">
              <w:rPr>
                <w:rStyle w:val="Code"/>
                <w:rFonts w:eastAsia="MS Mincho"/>
              </w:rPr>
              <w:t>array(</w:t>
            </w:r>
            <w:proofErr w:type="spellStart"/>
            <w:r>
              <w:rPr>
                <w:rStyle w:val="Code"/>
                <w:rFonts w:eastAsia="MS Mincho"/>
              </w:rPr>
              <w:t>Location</w:t>
            </w:r>
            <w:r w:rsidRPr="00C8437F">
              <w:rPr>
                <w:rStyle w:val="Code"/>
                <w:rFonts w:eastAsia="MS Mincho"/>
              </w:rPr>
              <w:t>Record</w:t>
            </w:r>
            <w:proofErr w:type="spellEnd"/>
            <w:r w:rsidRPr="00C8437F">
              <w:rPr>
                <w:rStyle w:val="Code"/>
                <w:rFonts w:eastAsia="MS Mincho"/>
              </w:rPr>
              <w:t>)</w:t>
            </w:r>
          </w:p>
        </w:tc>
        <w:tc>
          <w:tcPr>
            <w:tcW w:w="0" w:type="auto"/>
            <w:vMerge/>
            <w:tcBorders>
              <w:left w:val="single" w:sz="4" w:space="0" w:color="auto"/>
              <w:right w:val="single" w:sz="4" w:space="0" w:color="auto"/>
            </w:tcBorders>
          </w:tcPr>
          <w:p w14:paraId="0DEC05AC" w14:textId="77777777" w:rsidR="00BF0365" w:rsidRDefault="00BF036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32A262B7" w14:textId="77777777" w:rsidR="00BF0365" w:rsidRDefault="00BF0365" w:rsidP="00813B38">
            <w:pPr>
              <w:pStyle w:val="TAL"/>
            </w:pPr>
            <w:r>
              <w:t>See clause A.3.</w:t>
            </w:r>
          </w:p>
        </w:tc>
      </w:tr>
      <w:tr w:rsidR="00BF0365" w14:paraId="5D142B3B" w14:textId="77777777" w:rsidTr="00BF0365">
        <w:trPr>
          <w:jc w:val="center"/>
        </w:trPr>
        <w:tc>
          <w:tcPr>
            <w:tcW w:w="3198" w:type="dxa"/>
            <w:tcBorders>
              <w:top w:val="single" w:sz="4" w:space="0" w:color="auto"/>
              <w:left w:val="single" w:sz="4" w:space="0" w:color="auto"/>
              <w:bottom w:val="single" w:sz="4" w:space="0" w:color="auto"/>
              <w:right w:val="single" w:sz="4" w:space="0" w:color="auto"/>
            </w:tcBorders>
          </w:tcPr>
          <w:p w14:paraId="3154255D" w14:textId="77777777" w:rsidR="00BF0365" w:rsidRPr="00614084" w:rsidRDefault="00BF0365" w:rsidP="00813B38">
            <w:pPr>
              <w:pStyle w:val="TAL"/>
              <w:rPr>
                <w:rStyle w:val="Code"/>
              </w:rPr>
            </w:pPr>
            <w:proofErr w:type="spellStart"/>
            <w:r>
              <w:rPr>
                <w:rStyle w:val="Code"/>
              </w:rPr>
              <w:t>communicationRecords</w:t>
            </w:r>
            <w:proofErr w:type="spellEnd"/>
          </w:p>
        </w:tc>
        <w:tc>
          <w:tcPr>
            <w:tcW w:w="3946" w:type="dxa"/>
            <w:tcBorders>
              <w:top w:val="single" w:sz="4" w:space="0" w:color="auto"/>
              <w:left w:val="single" w:sz="4" w:space="0" w:color="auto"/>
              <w:bottom w:val="single" w:sz="4" w:space="0" w:color="auto"/>
              <w:right w:val="single" w:sz="4" w:space="0" w:color="auto"/>
            </w:tcBorders>
          </w:tcPr>
          <w:p w14:paraId="042A32B0" w14:textId="77777777" w:rsidR="00BF0365" w:rsidRPr="00614084" w:rsidRDefault="00BF0365" w:rsidP="00813B38">
            <w:pPr>
              <w:pStyle w:val="TAL"/>
              <w:rPr>
                <w:rStyle w:val="Code"/>
              </w:rPr>
            </w:pPr>
            <w:r w:rsidRPr="00C8437F">
              <w:rPr>
                <w:rStyle w:val="Code"/>
                <w:rFonts w:eastAsia="MS Mincho"/>
              </w:rPr>
              <w:t>array(</w:t>
            </w:r>
            <w:proofErr w:type="spellStart"/>
            <w:r w:rsidRPr="00C8437F">
              <w:rPr>
                <w:rStyle w:val="Code"/>
                <w:rFonts w:eastAsia="MS Mincho"/>
              </w:rPr>
              <w:t>CommunicationRecord</w:t>
            </w:r>
            <w:proofErr w:type="spellEnd"/>
            <w:r w:rsidRPr="00C8437F">
              <w:rPr>
                <w:rStyle w:val="Code"/>
                <w:rFonts w:eastAsia="MS Mincho"/>
              </w:rPr>
              <w:t>)</w:t>
            </w:r>
          </w:p>
        </w:tc>
        <w:tc>
          <w:tcPr>
            <w:tcW w:w="0" w:type="auto"/>
            <w:vMerge/>
            <w:tcBorders>
              <w:left w:val="single" w:sz="4" w:space="0" w:color="auto"/>
              <w:right w:val="single" w:sz="4" w:space="0" w:color="auto"/>
            </w:tcBorders>
          </w:tcPr>
          <w:p w14:paraId="61E72B81" w14:textId="77777777" w:rsidR="00BF0365" w:rsidRDefault="00BF036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7C7CDC16" w14:textId="77777777" w:rsidR="00BF0365" w:rsidRDefault="00BF0365" w:rsidP="00813B38">
            <w:pPr>
              <w:pStyle w:val="TAL"/>
            </w:pPr>
            <w:r>
              <w:t>See clause A.4.</w:t>
            </w:r>
          </w:p>
        </w:tc>
      </w:tr>
      <w:tr w:rsidR="00BF0365" w14:paraId="667B2B37" w14:textId="77777777" w:rsidTr="00BF0365">
        <w:trPr>
          <w:jc w:val="center"/>
        </w:trPr>
        <w:tc>
          <w:tcPr>
            <w:tcW w:w="3198" w:type="dxa"/>
            <w:tcBorders>
              <w:top w:val="single" w:sz="4" w:space="0" w:color="auto"/>
              <w:left w:val="single" w:sz="4" w:space="0" w:color="auto"/>
              <w:bottom w:val="single" w:sz="4" w:space="0" w:color="auto"/>
              <w:right w:val="single" w:sz="4" w:space="0" w:color="auto"/>
            </w:tcBorders>
          </w:tcPr>
          <w:p w14:paraId="69CB5E5B" w14:textId="77777777" w:rsidR="00BF0365" w:rsidRPr="00614084" w:rsidRDefault="00BF0365" w:rsidP="00813B38">
            <w:pPr>
              <w:pStyle w:val="TAL"/>
              <w:rPr>
                <w:rStyle w:val="Code"/>
              </w:rPr>
            </w:pPr>
            <w:proofErr w:type="spellStart"/>
            <w:r>
              <w:rPr>
                <w:rStyle w:val="Code"/>
              </w:rPr>
              <w:t>performanceDataRecords</w:t>
            </w:r>
            <w:proofErr w:type="spellEnd"/>
          </w:p>
        </w:tc>
        <w:tc>
          <w:tcPr>
            <w:tcW w:w="3946" w:type="dxa"/>
            <w:tcBorders>
              <w:top w:val="single" w:sz="4" w:space="0" w:color="auto"/>
              <w:left w:val="single" w:sz="4" w:space="0" w:color="auto"/>
              <w:bottom w:val="single" w:sz="4" w:space="0" w:color="auto"/>
              <w:right w:val="single" w:sz="4" w:space="0" w:color="auto"/>
            </w:tcBorders>
          </w:tcPr>
          <w:p w14:paraId="39EFC6CA" w14:textId="77777777" w:rsidR="00BF0365" w:rsidRPr="00614084" w:rsidRDefault="00BF0365" w:rsidP="00813B38">
            <w:pPr>
              <w:pStyle w:val="TAL"/>
              <w:rPr>
                <w:rStyle w:val="Code"/>
              </w:rPr>
            </w:pPr>
            <w:r w:rsidRPr="00C8437F">
              <w:rPr>
                <w:rStyle w:val="Code"/>
                <w:rFonts w:eastAsia="MS Mincho"/>
              </w:rPr>
              <w:t>array(</w:t>
            </w:r>
            <w:proofErr w:type="spellStart"/>
            <w:r>
              <w:rPr>
                <w:rStyle w:val="Code"/>
                <w:rFonts w:eastAsia="MS Mincho"/>
              </w:rPr>
              <w:t>P</w:t>
            </w:r>
            <w:r w:rsidRPr="00C8437F">
              <w:rPr>
                <w:rStyle w:val="Code"/>
                <w:rFonts w:eastAsia="MS Mincho"/>
              </w:rPr>
              <w:t>erformanceDataRecord</w:t>
            </w:r>
            <w:proofErr w:type="spellEnd"/>
            <w:r w:rsidRPr="00C8437F">
              <w:rPr>
                <w:rStyle w:val="Code"/>
                <w:rFonts w:eastAsia="MS Mincho"/>
              </w:rPr>
              <w:t>)</w:t>
            </w:r>
          </w:p>
        </w:tc>
        <w:tc>
          <w:tcPr>
            <w:tcW w:w="0" w:type="auto"/>
            <w:vMerge/>
            <w:tcBorders>
              <w:left w:val="single" w:sz="4" w:space="0" w:color="auto"/>
              <w:right w:val="single" w:sz="4" w:space="0" w:color="auto"/>
            </w:tcBorders>
          </w:tcPr>
          <w:p w14:paraId="3EAA0548" w14:textId="77777777" w:rsidR="00BF0365" w:rsidRDefault="00BF036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1B996317" w14:textId="77777777" w:rsidR="00BF0365" w:rsidRDefault="00BF0365" w:rsidP="00813B38">
            <w:pPr>
              <w:pStyle w:val="TAL"/>
            </w:pPr>
            <w:r>
              <w:t>See clause A.5.</w:t>
            </w:r>
          </w:p>
        </w:tc>
      </w:tr>
      <w:tr w:rsidR="00BF0365" w14:paraId="20FA403C" w14:textId="77777777" w:rsidTr="00BF0365">
        <w:trPr>
          <w:jc w:val="center"/>
        </w:trPr>
        <w:tc>
          <w:tcPr>
            <w:tcW w:w="3198" w:type="dxa"/>
            <w:tcBorders>
              <w:top w:val="single" w:sz="4" w:space="0" w:color="auto"/>
              <w:left w:val="single" w:sz="4" w:space="0" w:color="auto"/>
              <w:bottom w:val="single" w:sz="4" w:space="0" w:color="auto"/>
              <w:right w:val="single" w:sz="4" w:space="0" w:color="auto"/>
            </w:tcBorders>
          </w:tcPr>
          <w:p w14:paraId="1E35D039" w14:textId="77777777" w:rsidR="00BF0365" w:rsidRPr="00614084" w:rsidRDefault="00BF0365" w:rsidP="00813B38">
            <w:pPr>
              <w:pStyle w:val="TAL"/>
              <w:rPr>
                <w:rStyle w:val="Code"/>
              </w:rPr>
            </w:pPr>
            <w:proofErr w:type="spellStart"/>
            <w:r>
              <w:rPr>
                <w:rStyle w:val="Code"/>
              </w:rPr>
              <w:t>applicationSpecificRecords</w:t>
            </w:r>
            <w:proofErr w:type="spellEnd"/>
          </w:p>
        </w:tc>
        <w:tc>
          <w:tcPr>
            <w:tcW w:w="3946" w:type="dxa"/>
            <w:tcBorders>
              <w:top w:val="single" w:sz="4" w:space="0" w:color="auto"/>
              <w:left w:val="single" w:sz="4" w:space="0" w:color="auto"/>
              <w:bottom w:val="single" w:sz="4" w:space="0" w:color="auto"/>
              <w:right w:val="single" w:sz="4" w:space="0" w:color="auto"/>
            </w:tcBorders>
          </w:tcPr>
          <w:p w14:paraId="1181DC1F" w14:textId="77777777" w:rsidR="00BF0365" w:rsidRPr="00614084" w:rsidRDefault="00BF0365" w:rsidP="00813B38">
            <w:pPr>
              <w:pStyle w:val="TAL"/>
              <w:rPr>
                <w:rStyle w:val="Code"/>
              </w:rPr>
            </w:pPr>
            <w:r>
              <w:rPr>
                <w:rStyle w:val="Code"/>
              </w:rPr>
              <w:t>array(</w:t>
            </w:r>
            <w:proofErr w:type="spellStart"/>
            <w:r>
              <w:rPr>
                <w:rStyle w:val="Code"/>
              </w:rPr>
              <w:t>ApplicationSpecificRecord</w:t>
            </w:r>
            <w:proofErr w:type="spellEnd"/>
            <w:r>
              <w:rPr>
                <w:rStyle w:val="Code"/>
              </w:rPr>
              <w:t>)</w:t>
            </w:r>
          </w:p>
        </w:tc>
        <w:tc>
          <w:tcPr>
            <w:tcW w:w="0" w:type="auto"/>
            <w:vMerge/>
            <w:tcBorders>
              <w:left w:val="single" w:sz="4" w:space="0" w:color="auto"/>
              <w:right w:val="single" w:sz="4" w:space="0" w:color="auto"/>
            </w:tcBorders>
          </w:tcPr>
          <w:p w14:paraId="3DE65AB1" w14:textId="77777777" w:rsidR="00BF0365" w:rsidRDefault="00BF036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49321270" w14:textId="77777777" w:rsidR="00BF0365" w:rsidRDefault="00BF0365" w:rsidP="00813B38">
            <w:pPr>
              <w:pStyle w:val="TAL"/>
            </w:pPr>
            <w:r>
              <w:t>See clause A.6.</w:t>
            </w:r>
          </w:p>
        </w:tc>
      </w:tr>
      <w:tr w:rsidR="00BF0365" w14:paraId="097B0E62" w14:textId="77777777" w:rsidTr="00BF0365">
        <w:trPr>
          <w:jc w:val="center"/>
        </w:trPr>
        <w:tc>
          <w:tcPr>
            <w:tcW w:w="3198" w:type="dxa"/>
            <w:tcBorders>
              <w:top w:val="single" w:sz="4" w:space="0" w:color="auto"/>
              <w:left w:val="single" w:sz="4" w:space="0" w:color="auto"/>
              <w:bottom w:val="single" w:sz="4" w:space="0" w:color="auto"/>
              <w:right w:val="single" w:sz="4" w:space="0" w:color="auto"/>
            </w:tcBorders>
          </w:tcPr>
          <w:p w14:paraId="3B7F06B4" w14:textId="77777777" w:rsidR="00BF0365" w:rsidRPr="00614084" w:rsidRDefault="00BF0365" w:rsidP="00813B38">
            <w:pPr>
              <w:pStyle w:val="TAL"/>
              <w:rPr>
                <w:rStyle w:val="Code"/>
              </w:rPr>
            </w:pPr>
            <w:proofErr w:type="spellStart"/>
            <w:r>
              <w:rPr>
                <w:rStyle w:val="Code"/>
              </w:rPr>
              <w:t>tripPlanRecords</w:t>
            </w:r>
            <w:proofErr w:type="spellEnd"/>
          </w:p>
        </w:tc>
        <w:tc>
          <w:tcPr>
            <w:tcW w:w="3946" w:type="dxa"/>
            <w:tcBorders>
              <w:top w:val="single" w:sz="4" w:space="0" w:color="auto"/>
              <w:left w:val="single" w:sz="4" w:space="0" w:color="auto"/>
              <w:bottom w:val="single" w:sz="4" w:space="0" w:color="auto"/>
              <w:right w:val="single" w:sz="4" w:space="0" w:color="auto"/>
            </w:tcBorders>
          </w:tcPr>
          <w:p w14:paraId="1330F71E" w14:textId="77777777" w:rsidR="00BF0365" w:rsidRPr="00614084" w:rsidRDefault="00BF0365" w:rsidP="00813B38">
            <w:pPr>
              <w:pStyle w:val="TAL"/>
              <w:rPr>
                <w:rStyle w:val="Code"/>
              </w:rPr>
            </w:pPr>
            <w:r w:rsidRPr="00C8437F">
              <w:rPr>
                <w:rStyle w:val="Code"/>
                <w:rFonts w:eastAsia="MS Mincho"/>
              </w:rPr>
              <w:t>array(</w:t>
            </w:r>
            <w:proofErr w:type="spellStart"/>
            <w:r>
              <w:rPr>
                <w:rStyle w:val="Code"/>
                <w:rFonts w:eastAsia="MS Mincho"/>
              </w:rPr>
              <w:t>TripPlan</w:t>
            </w:r>
            <w:r w:rsidRPr="00C8437F">
              <w:rPr>
                <w:rStyle w:val="Code"/>
                <w:rFonts w:eastAsia="MS Mincho"/>
              </w:rPr>
              <w:t>Record</w:t>
            </w:r>
            <w:proofErr w:type="spellEnd"/>
            <w:r w:rsidRPr="00C8437F">
              <w:rPr>
                <w:rStyle w:val="Code"/>
                <w:rFonts w:eastAsia="MS Mincho"/>
              </w:rPr>
              <w:t>)</w:t>
            </w:r>
          </w:p>
        </w:tc>
        <w:tc>
          <w:tcPr>
            <w:tcW w:w="0" w:type="auto"/>
            <w:vMerge/>
            <w:tcBorders>
              <w:left w:val="single" w:sz="4" w:space="0" w:color="auto"/>
              <w:right w:val="single" w:sz="4" w:space="0" w:color="auto"/>
            </w:tcBorders>
          </w:tcPr>
          <w:p w14:paraId="5884F790" w14:textId="77777777" w:rsidR="00BF0365" w:rsidRDefault="00BF036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001A3BF6" w14:textId="77777777" w:rsidR="00BF0365" w:rsidRDefault="00BF0365" w:rsidP="00813B38">
            <w:pPr>
              <w:pStyle w:val="TAL"/>
            </w:pPr>
            <w:r>
              <w:t>See clause A.7.</w:t>
            </w:r>
          </w:p>
        </w:tc>
      </w:tr>
      <w:tr w:rsidR="00BF0365" w14:paraId="11E45906" w14:textId="77777777" w:rsidTr="00BF0365">
        <w:trPr>
          <w:jc w:val="center"/>
        </w:trPr>
        <w:tc>
          <w:tcPr>
            <w:tcW w:w="3198" w:type="dxa"/>
            <w:tcBorders>
              <w:top w:val="single" w:sz="4" w:space="0" w:color="auto"/>
              <w:left w:val="single" w:sz="4" w:space="0" w:color="auto"/>
              <w:bottom w:val="single" w:sz="4" w:space="0" w:color="auto"/>
              <w:right w:val="single" w:sz="4" w:space="0" w:color="auto"/>
            </w:tcBorders>
          </w:tcPr>
          <w:p w14:paraId="50E37A0D" w14:textId="77777777" w:rsidR="00BF0365" w:rsidRPr="00614084" w:rsidRDefault="00BF0365" w:rsidP="00813B38">
            <w:pPr>
              <w:pStyle w:val="TAL"/>
              <w:rPr>
                <w:rStyle w:val="Code"/>
              </w:rPr>
            </w:pPr>
            <w:proofErr w:type="spellStart"/>
            <w:r>
              <w:rPr>
                <w:rStyle w:val="Code"/>
              </w:rPr>
              <w:t>mediaStreaming‌DownlinkAccessRecords</w:t>
            </w:r>
            <w:proofErr w:type="spellEnd"/>
          </w:p>
        </w:tc>
        <w:tc>
          <w:tcPr>
            <w:tcW w:w="3946" w:type="dxa"/>
            <w:tcBorders>
              <w:top w:val="single" w:sz="4" w:space="0" w:color="auto"/>
              <w:left w:val="single" w:sz="4" w:space="0" w:color="auto"/>
              <w:bottom w:val="single" w:sz="4" w:space="0" w:color="auto"/>
              <w:right w:val="single" w:sz="4" w:space="0" w:color="auto"/>
            </w:tcBorders>
          </w:tcPr>
          <w:p w14:paraId="41CE32A2" w14:textId="77777777" w:rsidR="00BF0365" w:rsidRPr="00614084" w:rsidRDefault="00BF0365" w:rsidP="00813B38">
            <w:pPr>
              <w:pStyle w:val="TAL"/>
              <w:rPr>
                <w:rStyle w:val="Code"/>
              </w:rPr>
            </w:pPr>
            <w:r>
              <w:rPr>
                <w:rStyle w:val="Code"/>
              </w:rPr>
              <w:t>array(</w:t>
            </w:r>
            <w:proofErr w:type="spellStart"/>
            <w:r>
              <w:rPr>
                <w:rStyle w:val="Code"/>
              </w:rPr>
              <w:t>MediaStreaming‌DownlinkAccessRecord</w:t>
            </w:r>
            <w:proofErr w:type="spellEnd"/>
            <w:r>
              <w:rPr>
                <w:rStyle w:val="Code"/>
              </w:rPr>
              <w:t>)</w:t>
            </w:r>
          </w:p>
        </w:tc>
        <w:tc>
          <w:tcPr>
            <w:tcW w:w="0" w:type="auto"/>
            <w:vMerge/>
            <w:tcBorders>
              <w:left w:val="single" w:sz="4" w:space="0" w:color="auto"/>
              <w:right w:val="single" w:sz="4" w:space="0" w:color="auto"/>
            </w:tcBorders>
          </w:tcPr>
          <w:p w14:paraId="1E794D51" w14:textId="77777777" w:rsidR="00BF0365" w:rsidRDefault="00BF036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2E97D573" w14:textId="723BF74B" w:rsidR="00BF0365" w:rsidRDefault="00BF0365" w:rsidP="00813B38">
            <w:pPr>
              <w:pStyle w:val="TAL"/>
            </w:pPr>
            <w:r>
              <w:t>See TS 26.512 [13] clause 14A.2.</w:t>
            </w:r>
          </w:p>
        </w:tc>
      </w:tr>
      <w:tr w:rsidR="00BF0365" w14:paraId="1422BA43" w14:textId="77777777" w:rsidTr="00BF0365">
        <w:trPr>
          <w:jc w:val="center"/>
        </w:trPr>
        <w:tc>
          <w:tcPr>
            <w:tcW w:w="3198" w:type="dxa"/>
            <w:tcBorders>
              <w:top w:val="single" w:sz="4" w:space="0" w:color="auto"/>
              <w:left w:val="single" w:sz="4" w:space="0" w:color="auto"/>
              <w:bottom w:val="single" w:sz="4" w:space="0" w:color="auto"/>
              <w:right w:val="single" w:sz="4" w:space="0" w:color="auto"/>
            </w:tcBorders>
          </w:tcPr>
          <w:p w14:paraId="133FBB27" w14:textId="77777777" w:rsidR="00BF0365" w:rsidRDefault="00BF0365" w:rsidP="00813B38">
            <w:pPr>
              <w:pStyle w:val="TAL"/>
              <w:rPr>
                <w:rStyle w:val="Code"/>
              </w:rPr>
            </w:pPr>
            <w:proofErr w:type="spellStart"/>
            <w:r>
              <w:rPr>
                <w:rStyle w:val="Code"/>
              </w:rPr>
              <w:t>mediaStreaming</w:t>
            </w:r>
            <w:proofErr w:type="spellEnd"/>
          </w:p>
          <w:p w14:paraId="05330C07" w14:textId="5AB6008B" w:rsidR="00BF0365" w:rsidRDefault="00BF0365" w:rsidP="00813B38">
            <w:pPr>
              <w:pStyle w:val="TAL"/>
              <w:rPr>
                <w:rStyle w:val="Code"/>
              </w:rPr>
            </w:pPr>
            <w:proofErr w:type="spellStart"/>
            <w:r>
              <w:rPr>
                <w:rStyle w:val="Code"/>
              </w:rPr>
              <w:t>UplinkAccessRecords</w:t>
            </w:r>
            <w:proofErr w:type="spellEnd"/>
          </w:p>
        </w:tc>
        <w:tc>
          <w:tcPr>
            <w:tcW w:w="3946" w:type="dxa"/>
            <w:tcBorders>
              <w:top w:val="single" w:sz="4" w:space="0" w:color="auto"/>
              <w:left w:val="single" w:sz="4" w:space="0" w:color="auto"/>
              <w:bottom w:val="single" w:sz="4" w:space="0" w:color="auto"/>
              <w:right w:val="single" w:sz="4" w:space="0" w:color="auto"/>
            </w:tcBorders>
          </w:tcPr>
          <w:p w14:paraId="126125D6" w14:textId="096868F9" w:rsidR="00BF0365" w:rsidRDefault="00BF0365" w:rsidP="00813B38">
            <w:pPr>
              <w:pStyle w:val="TAL"/>
              <w:rPr>
                <w:rStyle w:val="Code"/>
              </w:rPr>
            </w:pPr>
            <w:r>
              <w:rPr>
                <w:rStyle w:val="Code"/>
              </w:rPr>
              <w:t>array(</w:t>
            </w:r>
            <w:proofErr w:type="spellStart"/>
            <w:r>
              <w:rPr>
                <w:rStyle w:val="Code"/>
              </w:rPr>
              <w:t>MediaStreaming‌UplinkAccessRecord</w:t>
            </w:r>
            <w:proofErr w:type="spellEnd"/>
            <w:r>
              <w:rPr>
                <w:rStyle w:val="Code"/>
              </w:rPr>
              <w:t>)</w:t>
            </w:r>
          </w:p>
        </w:tc>
        <w:tc>
          <w:tcPr>
            <w:tcW w:w="0" w:type="auto"/>
            <w:vMerge/>
            <w:tcBorders>
              <w:left w:val="single" w:sz="4" w:space="0" w:color="auto"/>
              <w:bottom w:val="single" w:sz="4" w:space="0" w:color="auto"/>
              <w:right w:val="single" w:sz="4" w:space="0" w:color="auto"/>
            </w:tcBorders>
          </w:tcPr>
          <w:p w14:paraId="33F54C8C" w14:textId="77777777" w:rsidR="00BF0365" w:rsidRDefault="00BF0365"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64866D79" w14:textId="73825892" w:rsidR="00BF0365" w:rsidRDefault="00BF0365" w:rsidP="00813B38">
            <w:pPr>
              <w:pStyle w:val="TAL"/>
            </w:pPr>
            <w:r>
              <w:t>See TS 26.512 [13] clause 14A.3.</w:t>
            </w:r>
          </w:p>
        </w:tc>
      </w:tr>
      <w:tr w:rsidR="00AF1D56" w14:paraId="7D04F21D" w14:textId="77777777" w:rsidTr="00607B5F">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037F029" w14:textId="0079B9A3" w:rsidR="00AF1D56" w:rsidRDefault="00AF1D56" w:rsidP="00813B38">
            <w:pPr>
              <w:pStyle w:val="TAL"/>
              <w:rPr>
                <w:rFonts w:cs="Arial"/>
                <w:szCs w:val="18"/>
              </w:rPr>
            </w:pPr>
            <w:r>
              <w:rPr>
                <w:rFonts w:cs="Arial"/>
                <w:szCs w:val="18"/>
              </w:rPr>
              <w:t xml:space="preserve">NOTE: </w:t>
            </w:r>
            <w:r w:rsidR="00BF0365">
              <w:rPr>
                <w:rFonts w:cs="Arial"/>
                <w:szCs w:val="18"/>
              </w:rPr>
              <w:t>Exactly one</w:t>
            </w:r>
            <w:r>
              <w:rPr>
                <w:rFonts w:cs="Arial"/>
                <w:szCs w:val="18"/>
              </w:rPr>
              <w:t xml:space="preserve"> </w:t>
            </w:r>
            <w:proofErr w:type="spellStart"/>
            <w:r>
              <w:rPr>
                <w:rFonts w:cs="Arial"/>
                <w:szCs w:val="18"/>
              </w:rPr>
              <w:t>one</w:t>
            </w:r>
            <w:proofErr w:type="spellEnd"/>
            <w:r>
              <w:rPr>
                <w:rFonts w:cs="Arial"/>
                <w:szCs w:val="18"/>
              </w:rPr>
              <w:t xml:space="preserve"> of these properties must be present in a </w:t>
            </w:r>
            <w:proofErr w:type="spellStart"/>
            <w:r w:rsidRPr="00066C45">
              <w:rPr>
                <w:rStyle w:val="Code"/>
              </w:rPr>
              <w:t>DataReport</w:t>
            </w:r>
            <w:proofErr w:type="spellEnd"/>
            <w:r>
              <w:rPr>
                <w:rFonts w:cs="Arial"/>
                <w:szCs w:val="18"/>
              </w:rPr>
              <w:t>.</w:t>
            </w:r>
          </w:p>
        </w:tc>
      </w:tr>
    </w:tbl>
    <w:p w14:paraId="41C93C98" w14:textId="77777777" w:rsidR="00AF1D56" w:rsidRDefault="00AF1D56" w:rsidP="00AF1D56">
      <w:pPr>
        <w:pStyle w:val="TAN"/>
        <w:keepNext w:val="0"/>
        <w:ind w:left="0" w:firstLine="0"/>
      </w:pPr>
    </w:p>
    <w:p w14:paraId="60267765" w14:textId="334821A2" w:rsidR="00AF1D56" w:rsidRPr="00DB7691" w:rsidRDefault="00AF1D56" w:rsidP="00AF1D56">
      <w:pPr>
        <w:pStyle w:val="Heading4"/>
      </w:pPr>
      <w:bookmarkStart w:id="384" w:name="_Toc95152592"/>
      <w:bookmarkStart w:id="385" w:name="_Toc95832509"/>
      <w:r w:rsidRPr="00DB7691">
        <w:t>7.3.3.3</w:t>
      </w:r>
      <w:r w:rsidRPr="00DB7691">
        <w:tab/>
        <w:t>Simple data types and enumerations</w:t>
      </w:r>
      <w:bookmarkEnd w:id="384"/>
      <w:bookmarkEnd w:id="385"/>
    </w:p>
    <w:p w14:paraId="68AE54B5" w14:textId="32C6032B" w:rsidR="00AF1D56" w:rsidRDefault="00AF1D56" w:rsidP="0006511C">
      <w:r>
        <w:t>There are no simple data types and enumerations specified in this release.</w:t>
      </w:r>
    </w:p>
    <w:p w14:paraId="67DD61C6" w14:textId="0FCA1A5E" w:rsidR="001E4A13" w:rsidRPr="001E4A13" w:rsidRDefault="002D0C60" w:rsidP="001E4A13">
      <w:pPr>
        <w:pStyle w:val="Heading3"/>
      </w:pPr>
      <w:bookmarkStart w:id="386" w:name="_Toc95152593"/>
      <w:bookmarkStart w:id="387" w:name="_Toc95832510"/>
      <w:r>
        <w:t>7.3.4</w:t>
      </w:r>
      <w:r>
        <w:tab/>
        <w:t>Mediation by NEF</w:t>
      </w:r>
      <w:bookmarkEnd w:id="386"/>
      <w:bookmarkEnd w:id="387"/>
    </w:p>
    <w:p w14:paraId="28E5189F" w14:textId="38F0F64B" w:rsidR="00D101EF" w:rsidRDefault="007E0775" w:rsidP="00D101EF">
      <w:pPr>
        <w:pStyle w:val="Heading1"/>
      </w:pPr>
      <w:bookmarkStart w:id="388" w:name="_Toc95152594"/>
      <w:bookmarkStart w:id="389" w:name="_Toc95832511"/>
      <w:r>
        <w:t>8</w:t>
      </w:r>
      <w:r w:rsidR="00D101EF" w:rsidRPr="004D3578">
        <w:tab/>
      </w:r>
      <w:r w:rsidR="00D30FB9">
        <w:t>Client</w:t>
      </w:r>
      <w:r w:rsidR="00210F3C">
        <w:t xml:space="preserve"> </w:t>
      </w:r>
      <w:r w:rsidR="002C1AB8">
        <w:t>API</w:t>
      </w:r>
      <w:bookmarkEnd w:id="388"/>
      <w:bookmarkEnd w:id="389"/>
    </w:p>
    <w:p w14:paraId="7FEA4B24" w14:textId="0F2563EE" w:rsidR="002C1AB8" w:rsidRPr="002C1AB8" w:rsidRDefault="007E0775" w:rsidP="002C1AB8">
      <w:pPr>
        <w:pStyle w:val="Heading2"/>
      </w:pPr>
      <w:bookmarkStart w:id="390" w:name="_Toc95152595"/>
      <w:bookmarkStart w:id="391" w:name="_Toc95832512"/>
      <w:r>
        <w:t>8</w:t>
      </w:r>
      <w:r w:rsidR="00C76334">
        <w:t>.1</w:t>
      </w:r>
      <w:r w:rsidR="00C76334">
        <w:tab/>
        <w:t>General</w:t>
      </w:r>
      <w:bookmarkEnd w:id="390"/>
      <w:bookmarkEnd w:id="391"/>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392" w:name="_Toc95152596"/>
      <w:bookmarkStart w:id="393" w:name="_Toc95832513"/>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392"/>
      <w:bookmarkEnd w:id="393"/>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09DF9463" w:rsidR="00BA339D" w:rsidRDefault="005B349F" w:rsidP="003538A8">
      <w:pPr>
        <w:pStyle w:val="EditorsNote"/>
      </w:pPr>
      <w:r>
        <w:t>Editor</w:t>
      </w:r>
      <w:r w:rsidR="00407D62">
        <w:t xml:space="preserve">’s Note: Text in this clause </w:t>
      </w:r>
      <w:r w:rsidR="008B1EC7">
        <w:t>is expected t</w:t>
      </w:r>
      <w:r w:rsidR="00FA5935">
        <w:t>o be based on the TS 26.531</w:t>
      </w:r>
      <w:r w:rsidR="0054233B">
        <w:t xml:space="preserve"> stage 2 description of the Access Profile data model (a</w:t>
      </w:r>
      <w:r w:rsidR="00195C31">
        <w:t xml:space="preserve">lso referred to as </w:t>
      </w:r>
      <w:r w:rsidR="008A55FF">
        <w:t xml:space="preserve">the combination of </w:t>
      </w:r>
      <w:r w:rsidR="00195C31">
        <w:t xml:space="preserve">event processing </w:t>
      </w:r>
      <w:r w:rsidR="00181E7A">
        <w:t>ins</w:t>
      </w:r>
      <w:r w:rsidR="005B54AA">
        <w:t xml:space="preserve">tructions </w:t>
      </w:r>
      <w:r w:rsidR="00195C31">
        <w:t xml:space="preserve">and event data </w:t>
      </w:r>
      <w:r w:rsidR="008A55FF">
        <w:t>restrictions)</w:t>
      </w:r>
      <w:r w:rsidR="003538A8">
        <w:t>.</w:t>
      </w:r>
      <w:r w:rsidR="00B123F6">
        <w:br w:type="page"/>
      </w:r>
    </w:p>
    <w:p w14:paraId="470DD2F2" w14:textId="17259135" w:rsidR="00D04A2A" w:rsidRPr="004D3578" w:rsidRDefault="00D04A2A" w:rsidP="00D04A2A">
      <w:pPr>
        <w:pStyle w:val="Heading8"/>
      </w:pPr>
      <w:bookmarkStart w:id="394" w:name="_Toc95152597"/>
      <w:bookmarkStart w:id="395" w:name="_Toc95832514"/>
      <w:r w:rsidRPr="004D3578">
        <w:lastRenderedPageBreak/>
        <w:t xml:space="preserve">Annex </w:t>
      </w:r>
      <w:r>
        <w:t>A</w:t>
      </w:r>
      <w:r w:rsidRPr="004D3578">
        <w:t xml:space="preserve"> (</w:t>
      </w:r>
      <w:r>
        <w:t>n</w:t>
      </w:r>
      <w:r w:rsidRPr="004D3578">
        <w:t>ormative):</w:t>
      </w:r>
      <w:r w:rsidRPr="004D3578">
        <w:br/>
      </w:r>
      <w:r>
        <w:t>Data reporting data models</w:t>
      </w:r>
      <w:bookmarkEnd w:id="394"/>
      <w:bookmarkEnd w:id="395"/>
    </w:p>
    <w:p w14:paraId="78626FB1" w14:textId="4F92ECDD" w:rsidR="00D04A2A" w:rsidRPr="004D3578" w:rsidRDefault="00D04A2A" w:rsidP="00D04A2A">
      <w:pPr>
        <w:pStyle w:val="Heading1"/>
      </w:pPr>
      <w:bookmarkStart w:id="396" w:name="_Toc95152598"/>
      <w:bookmarkStart w:id="397" w:name="_Toc95832515"/>
      <w:r>
        <w:t>A.</w:t>
      </w:r>
      <w:r w:rsidRPr="004D3578">
        <w:t>1</w:t>
      </w:r>
      <w:r w:rsidRPr="004D3578">
        <w:tab/>
      </w:r>
      <w:r>
        <w:t>Introduction</w:t>
      </w:r>
      <w:bookmarkEnd w:id="396"/>
      <w:bookmarkEnd w:id="397"/>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proofErr w:type="spellStart"/>
      <w:r w:rsidRPr="00B9148F">
        <w:rPr>
          <w:rFonts w:eastAsia="MS Mincho"/>
        </w:rPr>
        <w:t>Ndcaf_DataReporting_Report</w:t>
      </w:r>
      <w:proofErr w:type="spellEnd"/>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37"/>
        <w:gridCol w:w="1985"/>
      </w:tblGrid>
      <w:tr w:rsidR="00D04A2A" w14:paraId="5932843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A5B740" w14:textId="77777777" w:rsidR="00D04A2A" w:rsidRDefault="00D04A2A" w:rsidP="00813B38">
            <w:pPr>
              <w:pStyle w:val="TAH"/>
            </w:pPr>
            <w:r>
              <w:t>Data type</w:t>
            </w:r>
          </w:p>
        </w:tc>
        <w:tc>
          <w:tcPr>
            <w:tcW w:w="2437" w:type="dxa"/>
            <w:tcBorders>
              <w:top w:val="single" w:sz="4" w:space="0" w:color="auto"/>
              <w:left w:val="single" w:sz="4" w:space="0" w:color="auto"/>
              <w:bottom w:val="single" w:sz="4" w:space="0" w:color="auto"/>
              <w:right w:val="single" w:sz="4" w:space="0" w:color="auto"/>
            </w:tcBorders>
            <w:shd w:val="clear" w:color="auto" w:fill="C0C0C0"/>
            <w:hideMark/>
          </w:tcPr>
          <w:p w14:paraId="0373DCCF" w14:textId="77777777" w:rsidR="00D04A2A" w:rsidRDefault="00D04A2A" w:rsidP="00813B38">
            <w:pPr>
              <w:pStyle w:val="TAH"/>
            </w:pPr>
            <w:r>
              <w:t>Comments</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EEA9A6A" w14:textId="77777777" w:rsidR="00D04A2A" w:rsidRDefault="00D04A2A" w:rsidP="00813B38">
            <w:pPr>
              <w:pStyle w:val="TAH"/>
            </w:pPr>
            <w:r>
              <w:t>Reference</w:t>
            </w:r>
          </w:p>
        </w:tc>
      </w:tr>
      <w:tr w:rsidR="00D04A2A" w14:paraId="1961BDF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207E6B0" w14:textId="77777777" w:rsidR="00D04A2A" w:rsidRPr="006058DA" w:rsidRDefault="00D04A2A" w:rsidP="00813B38">
            <w:pPr>
              <w:pStyle w:val="TAL"/>
              <w:rPr>
                <w:rStyle w:val="Code"/>
              </w:rPr>
            </w:pPr>
            <w:proofErr w:type="spellStart"/>
            <w:r>
              <w:rPr>
                <w:rStyle w:val="Code"/>
              </w:rPr>
              <w:t>BitRate</w:t>
            </w:r>
            <w:proofErr w:type="spellEnd"/>
          </w:p>
        </w:tc>
        <w:tc>
          <w:tcPr>
            <w:tcW w:w="2437" w:type="dxa"/>
            <w:tcBorders>
              <w:top w:val="single" w:sz="4" w:space="0" w:color="auto"/>
              <w:left w:val="single" w:sz="4" w:space="0" w:color="auto"/>
              <w:bottom w:val="single" w:sz="4" w:space="0" w:color="auto"/>
              <w:right w:val="single" w:sz="4" w:space="0" w:color="auto"/>
            </w:tcBorders>
          </w:tcPr>
          <w:p w14:paraId="0429AF34" w14:textId="77777777" w:rsidR="00D04A2A" w:rsidRDefault="00D04A2A" w:rsidP="00813B38">
            <w:pPr>
              <w:pStyle w:val="TAL"/>
            </w:pPr>
          </w:p>
        </w:tc>
        <w:tc>
          <w:tcPr>
            <w:tcW w:w="1985" w:type="dxa"/>
            <w:vMerge w:val="restart"/>
            <w:tcBorders>
              <w:left w:val="single" w:sz="4" w:space="0" w:color="auto"/>
              <w:right w:val="single" w:sz="4" w:space="0" w:color="auto"/>
            </w:tcBorders>
          </w:tcPr>
          <w:p w14:paraId="4E331963" w14:textId="5B2E9224" w:rsidR="00D04A2A" w:rsidRDefault="00D04A2A" w:rsidP="00813B38">
            <w:pPr>
              <w:pStyle w:val="TAL"/>
              <w:rPr>
                <w:rFonts w:cs="Arial"/>
                <w:szCs w:val="18"/>
                <w:lang w:eastAsia="zh-CN"/>
              </w:rPr>
            </w:pPr>
            <w:r>
              <w:rPr>
                <w:rFonts w:cs="Arial"/>
              </w:rPr>
              <w:t>3GPP TS 29.571 [</w:t>
            </w:r>
            <w:r w:rsidR="003A2C92">
              <w:rPr>
                <w:rFonts w:cs="Arial"/>
              </w:rPr>
              <w:t>12</w:t>
            </w:r>
            <w:r>
              <w:rPr>
                <w:rFonts w:cs="Arial"/>
              </w:rPr>
              <w:t>]</w:t>
            </w:r>
          </w:p>
        </w:tc>
      </w:tr>
      <w:tr w:rsidR="00D04A2A" w14:paraId="52D7954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5C1F443" w14:textId="77777777" w:rsidR="00D04A2A" w:rsidRPr="006058DA" w:rsidRDefault="00D04A2A" w:rsidP="00813B38">
            <w:pPr>
              <w:pStyle w:val="TAL"/>
              <w:rPr>
                <w:rStyle w:val="Code"/>
              </w:rPr>
            </w:pPr>
            <w:proofErr w:type="spellStart"/>
            <w:r>
              <w:rPr>
                <w:rStyle w:val="Code"/>
              </w:rPr>
              <w:t>PacketDelBudget</w:t>
            </w:r>
            <w:proofErr w:type="spellEnd"/>
          </w:p>
        </w:tc>
        <w:tc>
          <w:tcPr>
            <w:tcW w:w="2437" w:type="dxa"/>
            <w:tcBorders>
              <w:top w:val="single" w:sz="4" w:space="0" w:color="auto"/>
              <w:left w:val="single" w:sz="4" w:space="0" w:color="auto"/>
              <w:bottom w:val="single" w:sz="4" w:space="0" w:color="auto"/>
              <w:right w:val="single" w:sz="4" w:space="0" w:color="auto"/>
            </w:tcBorders>
          </w:tcPr>
          <w:p w14:paraId="0CC4A362" w14:textId="77777777" w:rsidR="00D04A2A" w:rsidRDefault="00D04A2A" w:rsidP="00813B38">
            <w:pPr>
              <w:pStyle w:val="TAL"/>
            </w:pPr>
          </w:p>
        </w:tc>
        <w:tc>
          <w:tcPr>
            <w:tcW w:w="1985" w:type="dxa"/>
            <w:vMerge/>
            <w:tcBorders>
              <w:left w:val="single" w:sz="4" w:space="0" w:color="auto"/>
              <w:right w:val="single" w:sz="4" w:space="0" w:color="auto"/>
            </w:tcBorders>
          </w:tcPr>
          <w:p w14:paraId="6EBC8F6F" w14:textId="77777777" w:rsidR="00D04A2A" w:rsidRDefault="00D04A2A" w:rsidP="00813B38">
            <w:pPr>
              <w:pStyle w:val="TAL"/>
              <w:rPr>
                <w:rFonts w:cs="Arial"/>
                <w:szCs w:val="18"/>
                <w:lang w:eastAsia="zh-CN"/>
              </w:rPr>
            </w:pPr>
          </w:p>
        </w:tc>
      </w:tr>
      <w:tr w:rsidR="00D04A2A" w14:paraId="07FC2CE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3878E1B" w14:textId="77777777" w:rsidR="00D04A2A" w:rsidRPr="006058DA" w:rsidRDefault="00D04A2A" w:rsidP="00813B38">
            <w:pPr>
              <w:pStyle w:val="TAL"/>
              <w:rPr>
                <w:rStyle w:val="Code"/>
              </w:rPr>
            </w:pPr>
            <w:proofErr w:type="spellStart"/>
            <w:r>
              <w:rPr>
                <w:rStyle w:val="Code"/>
              </w:rPr>
              <w:t>PacketLossRate</w:t>
            </w:r>
            <w:proofErr w:type="spellEnd"/>
          </w:p>
        </w:tc>
        <w:tc>
          <w:tcPr>
            <w:tcW w:w="2437" w:type="dxa"/>
            <w:tcBorders>
              <w:top w:val="single" w:sz="4" w:space="0" w:color="auto"/>
              <w:left w:val="single" w:sz="4" w:space="0" w:color="auto"/>
              <w:bottom w:val="single" w:sz="4" w:space="0" w:color="auto"/>
              <w:right w:val="single" w:sz="4" w:space="0" w:color="auto"/>
            </w:tcBorders>
          </w:tcPr>
          <w:p w14:paraId="72636132" w14:textId="77777777" w:rsidR="00D04A2A" w:rsidRDefault="00D04A2A" w:rsidP="00813B38">
            <w:pPr>
              <w:pStyle w:val="TAL"/>
            </w:pPr>
          </w:p>
        </w:tc>
        <w:tc>
          <w:tcPr>
            <w:tcW w:w="1985" w:type="dxa"/>
            <w:vMerge/>
            <w:tcBorders>
              <w:left w:val="single" w:sz="4" w:space="0" w:color="auto"/>
              <w:right w:val="single" w:sz="4" w:space="0" w:color="auto"/>
            </w:tcBorders>
          </w:tcPr>
          <w:p w14:paraId="6994AEA0" w14:textId="77777777" w:rsidR="00D04A2A" w:rsidRDefault="00D04A2A" w:rsidP="00813B38">
            <w:pPr>
              <w:pStyle w:val="TAL"/>
              <w:rPr>
                <w:rFonts w:cs="Arial"/>
                <w:szCs w:val="18"/>
                <w:lang w:eastAsia="zh-CN"/>
              </w:rPr>
            </w:pPr>
          </w:p>
        </w:tc>
      </w:tr>
      <w:tr w:rsidR="00D04A2A" w14:paraId="0045BC2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0529E22" w14:textId="77777777" w:rsidR="00D04A2A" w:rsidRPr="006058DA" w:rsidRDefault="00D04A2A" w:rsidP="00813B38">
            <w:pPr>
              <w:pStyle w:val="TAL"/>
              <w:rPr>
                <w:rStyle w:val="Code"/>
              </w:rPr>
            </w:pPr>
            <w:proofErr w:type="spellStart"/>
            <w:r w:rsidRPr="006058DA">
              <w:rPr>
                <w:rStyle w:val="Code"/>
              </w:rPr>
              <w:t>DateTime</w:t>
            </w:r>
            <w:proofErr w:type="spellEnd"/>
          </w:p>
        </w:tc>
        <w:tc>
          <w:tcPr>
            <w:tcW w:w="2437" w:type="dxa"/>
            <w:tcBorders>
              <w:top w:val="single" w:sz="4" w:space="0" w:color="auto"/>
              <w:left w:val="single" w:sz="4" w:space="0" w:color="auto"/>
              <w:bottom w:val="single" w:sz="4" w:space="0" w:color="auto"/>
              <w:right w:val="single" w:sz="4" w:space="0" w:color="auto"/>
            </w:tcBorders>
          </w:tcPr>
          <w:p w14:paraId="2C897BDC" w14:textId="77777777" w:rsidR="00D04A2A" w:rsidRDefault="00D04A2A" w:rsidP="00813B38">
            <w:pPr>
              <w:pStyle w:val="TAL"/>
            </w:pPr>
          </w:p>
        </w:tc>
        <w:tc>
          <w:tcPr>
            <w:tcW w:w="1985" w:type="dxa"/>
            <w:vMerge/>
            <w:tcBorders>
              <w:left w:val="single" w:sz="4" w:space="0" w:color="auto"/>
              <w:right w:val="single" w:sz="4" w:space="0" w:color="auto"/>
            </w:tcBorders>
          </w:tcPr>
          <w:p w14:paraId="316163FD" w14:textId="77777777" w:rsidR="00D04A2A" w:rsidRDefault="00D04A2A" w:rsidP="00813B38">
            <w:pPr>
              <w:pStyle w:val="TAL"/>
            </w:pPr>
          </w:p>
        </w:tc>
      </w:tr>
      <w:tr w:rsidR="00D04A2A" w14:paraId="1F7C30A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E50C6F8" w14:textId="77777777" w:rsidR="00D04A2A" w:rsidRPr="006058DA" w:rsidRDefault="00D04A2A" w:rsidP="00813B38">
            <w:pPr>
              <w:pStyle w:val="TAL"/>
              <w:rPr>
                <w:rStyle w:val="Code"/>
              </w:rPr>
            </w:pPr>
            <w:proofErr w:type="spellStart"/>
            <w:r w:rsidRPr="006058DA">
              <w:rPr>
                <w:rStyle w:val="Code"/>
              </w:rPr>
              <w:t>DurationSec</w:t>
            </w:r>
            <w:proofErr w:type="spellEnd"/>
          </w:p>
        </w:tc>
        <w:tc>
          <w:tcPr>
            <w:tcW w:w="2437" w:type="dxa"/>
            <w:tcBorders>
              <w:top w:val="single" w:sz="4" w:space="0" w:color="auto"/>
              <w:left w:val="single" w:sz="4" w:space="0" w:color="auto"/>
              <w:bottom w:val="single" w:sz="4" w:space="0" w:color="auto"/>
              <w:right w:val="single" w:sz="4" w:space="0" w:color="auto"/>
            </w:tcBorders>
          </w:tcPr>
          <w:p w14:paraId="4BEDC98C"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7C59E391" w14:textId="77777777" w:rsidR="00D04A2A" w:rsidRDefault="00D04A2A" w:rsidP="00813B38">
            <w:pPr>
              <w:pStyle w:val="TAL"/>
            </w:pPr>
          </w:p>
        </w:tc>
      </w:tr>
      <w:tr w:rsidR="00D04A2A" w14:paraId="2AAF288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A64588D" w14:textId="77777777" w:rsidR="00D04A2A" w:rsidRPr="006058DA" w:rsidRDefault="00D04A2A" w:rsidP="00813B38">
            <w:pPr>
              <w:pStyle w:val="TAL"/>
              <w:rPr>
                <w:rStyle w:val="Code"/>
              </w:rPr>
            </w:pPr>
            <w:proofErr w:type="spellStart"/>
            <w:r w:rsidRPr="00451112">
              <w:rPr>
                <w:rStyle w:val="Code"/>
              </w:rPr>
              <w:t>S</w:t>
            </w:r>
            <w:r>
              <w:rPr>
                <w:rStyle w:val="Code"/>
              </w:rPr>
              <w:t>vc</w:t>
            </w:r>
            <w:r w:rsidRPr="00451112">
              <w:rPr>
                <w:rStyle w:val="Code"/>
              </w:rPr>
              <w:t>Experience</w:t>
            </w:r>
            <w:proofErr w:type="spellEnd"/>
          </w:p>
        </w:tc>
        <w:tc>
          <w:tcPr>
            <w:tcW w:w="2437" w:type="dxa"/>
            <w:tcBorders>
              <w:top w:val="single" w:sz="4" w:space="0" w:color="auto"/>
              <w:left w:val="single" w:sz="4" w:space="0" w:color="auto"/>
              <w:bottom w:val="single" w:sz="4" w:space="0" w:color="auto"/>
              <w:right w:val="single" w:sz="4" w:space="0" w:color="auto"/>
            </w:tcBorders>
          </w:tcPr>
          <w:p w14:paraId="76A61527"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5C8663CA" w14:textId="77777777" w:rsidR="00D04A2A" w:rsidRDefault="00D04A2A" w:rsidP="00813B38">
            <w:pPr>
              <w:pStyle w:val="TAL"/>
            </w:pPr>
            <w:r>
              <w:t>3GPP TS 29.517 [5]</w:t>
            </w:r>
          </w:p>
        </w:tc>
      </w:tr>
      <w:tr w:rsidR="00D04A2A" w14:paraId="7823A844"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1CB1BAD3" w14:textId="77777777" w:rsidR="00D04A2A" w:rsidRPr="006058DA" w:rsidRDefault="00D04A2A" w:rsidP="00813B38">
            <w:pPr>
              <w:pStyle w:val="TAL"/>
              <w:rPr>
                <w:rStyle w:val="Code"/>
              </w:rPr>
            </w:pPr>
            <w:proofErr w:type="spellStart"/>
            <w:r>
              <w:rPr>
                <w:rStyle w:val="Code"/>
              </w:rPr>
              <w:t>AddrFqdn</w:t>
            </w:r>
            <w:proofErr w:type="spellEnd"/>
          </w:p>
        </w:tc>
        <w:tc>
          <w:tcPr>
            <w:tcW w:w="2437" w:type="dxa"/>
            <w:tcBorders>
              <w:top w:val="single" w:sz="4" w:space="0" w:color="auto"/>
              <w:left w:val="single" w:sz="4" w:space="0" w:color="auto"/>
              <w:bottom w:val="single" w:sz="4" w:space="0" w:color="auto"/>
              <w:right w:val="single" w:sz="4" w:space="0" w:color="auto"/>
            </w:tcBorders>
          </w:tcPr>
          <w:p w14:paraId="695901F3"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6ACA431" w14:textId="77777777" w:rsidR="00D04A2A" w:rsidRDefault="00D04A2A" w:rsidP="00813B38">
            <w:pPr>
              <w:pStyle w:val="TAL"/>
            </w:pPr>
          </w:p>
        </w:tc>
      </w:tr>
      <w:tr w:rsidR="00D04A2A" w14:paraId="36D0B0B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AFB28F3" w14:textId="77777777" w:rsidR="00D04A2A" w:rsidRPr="006058DA" w:rsidRDefault="00D04A2A" w:rsidP="00813B38">
            <w:pPr>
              <w:pStyle w:val="TAL"/>
              <w:rPr>
                <w:rStyle w:val="Code"/>
              </w:rPr>
            </w:pPr>
            <w:proofErr w:type="spellStart"/>
            <w:r w:rsidRPr="006058DA">
              <w:rPr>
                <w:rStyle w:val="Code"/>
              </w:rPr>
              <w:t>TimeWindow</w:t>
            </w:r>
            <w:proofErr w:type="spellEnd"/>
          </w:p>
        </w:tc>
        <w:tc>
          <w:tcPr>
            <w:tcW w:w="2437" w:type="dxa"/>
            <w:tcBorders>
              <w:top w:val="single" w:sz="4" w:space="0" w:color="auto"/>
              <w:left w:val="single" w:sz="4" w:space="0" w:color="auto"/>
              <w:bottom w:val="single" w:sz="4" w:space="0" w:color="auto"/>
              <w:right w:val="single" w:sz="4" w:space="0" w:color="auto"/>
            </w:tcBorders>
          </w:tcPr>
          <w:p w14:paraId="605EA9A6"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A9F2810" w14:textId="46648E21" w:rsidR="00D04A2A" w:rsidRDefault="00D04A2A" w:rsidP="00813B38">
            <w:pPr>
              <w:pStyle w:val="TAL"/>
            </w:pPr>
            <w:r>
              <w:t>3GPP TS 29.122 [</w:t>
            </w:r>
            <w:r w:rsidR="003A2C92">
              <w:t>14</w:t>
            </w:r>
            <w:r>
              <w:t>]</w:t>
            </w:r>
          </w:p>
        </w:tc>
      </w:tr>
      <w:tr w:rsidR="00D04A2A" w14:paraId="653CF01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F188AE9" w14:textId="77777777" w:rsidR="00D04A2A" w:rsidRPr="006058DA" w:rsidRDefault="00D04A2A" w:rsidP="00813B38">
            <w:pPr>
              <w:pStyle w:val="TAL"/>
              <w:rPr>
                <w:rStyle w:val="Code"/>
              </w:rPr>
            </w:pPr>
            <w:r w:rsidRPr="006058DA">
              <w:rPr>
                <w:rStyle w:val="Code"/>
              </w:rPr>
              <w:t>Volume</w:t>
            </w:r>
          </w:p>
        </w:tc>
        <w:tc>
          <w:tcPr>
            <w:tcW w:w="2437" w:type="dxa"/>
            <w:tcBorders>
              <w:top w:val="single" w:sz="4" w:space="0" w:color="auto"/>
              <w:left w:val="single" w:sz="4" w:space="0" w:color="auto"/>
              <w:bottom w:val="single" w:sz="4" w:space="0" w:color="auto"/>
              <w:right w:val="single" w:sz="4" w:space="0" w:color="auto"/>
            </w:tcBorders>
          </w:tcPr>
          <w:p w14:paraId="6B960773" w14:textId="77777777" w:rsidR="00D04A2A" w:rsidRDefault="00D04A2A" w:rsidP="00813B38">
            <w:pPr>
              <w:pStyle w:val="TAL"/>
            </w:pPr>
          </w:p>
        </w:tc>
        <w:tc>
          <w:tcPr>
            <w:tcW w:w="1985" w:type="dxa"/>
            <w:vMerge/>
            <w:tcBorders>
              <w:left w:val="single" w:sz="4" w:space="0" w:color="auto"/>
              <w:right w:val="single" w:sz="4" w:space="0" w:color="auto"/>
            </w:tcBorders>
          </w:tcPr>
          <w:p w14:paraId="75A8BBE3" w14:textId="77777777" w:rsidR="00D04A2A" w:rsidRDefault="00D04A2A" w:rsidP="00813B38">
            <w:pPr>
              <w:pStyle w:val="TAL"/>
            </w:pPr>
          </w:p>
        </w:tc>
      </w:tr>
      <w:tr w:rsidR="00D04A2A" w14:paraId="652AB88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DD2BF13" w14:textId="77777777" w:rsidR="00D04A2A" w:rsidRPr="006058DA" w:rsidRDefault="00D04A2A" w:rsidP="00813B38">
            <w:pPr>
              <w:pStyle w:val="TAL"/>
              <w:rPr>
                <w:rStyle w:val="Code"/>
              </w:rPr>
            </w:pPr>
            <w:proofErr w:type="spellStart"/>
            <w:r w:rsidRPr="006058DA">
              <w:rPr>
                <w:rStyle w:val="Code"/>
              </w:rPr>
              <w:t>FlowInfo</w:t>
            </w:r>
            <w:proofErr w:type="spellEnd"/>
          </w:p>
        </w:tc>
        <w:tc>
          <w:tcPr>
            <w:tcW w:w="2437" w:type="dxa"/>
            <w:tcBorders>
              <w:top w:val="single" w:sz="4" w:space="0" w:color="auto"/>
              <w:left w:val="single" w:sz="4" w:space="0" w:color="auto"/>
              <w:bottom w:val="single" w:sz="4" w:space="0" w:color="auto"/>
              <w:right w:val="single" w:sz="4" w:space="0" w:color="auto"/>
            </w:tcBorders>
          </w:tcPr>
          <w:p w14:paraId="48F9224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8A3F640" w14:textId="77777777" w:rsidR="00D04A2A" w:rsidRDefault="00D04A2A" w:rsidP="00813B38">
            <w:pPr>
              <w:pStyle w:val="TAL"/>
            </w:pPr>
          </w:p>
        </w:tc>
      </w:tr>
      <w:tr w:rsidR="00D04A2A" w14:paraId="3CDC6768"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2F63DF5" w14:textId="77777777" w:rsidR="00D04A2A" w:rsidRPr="006058DA" w:rsidRDefault="00D04A2A" w:rsidP="00813B38">
            <w:pPr>
              <w:pStyle w:val="TAL"/>
              <w:rPr>
                <w:rStyle w:val="Code"/>
              </w:rPr>
            </w:pPr>
            <w:r w:rsidRPr="006058DA">
              <w:rPr>
                <w:rStyle w:val="Code"/>
              </w:rPr>
              <w:t>LocationData</w:t>
            </w:r>
            <w:r>
              <w:rPr>
                <w:rStyle w:val="Code"/>
              </w:rPr>
              <w:t>5G</w:t>
            </w:r>
          </w:p>
        </w:tc>
        <w:tc>
          <w:tcPr>
            <w:tcW w:w="2437" w:type="dxa"/>
            <w:tcBorders>
              <w:top w:val="single" w:sz="4" w:space="0" w:color="auto"/>
              <w:left w:val="single" w:sz="4" w:space="0" w:color="auto"/>
              <w:bottom w:val="single" w:sz="4" w:space="0" w:color="auto"/>
              <w:right w:val="single" w:sz="4" w:space="0" w:color="auto"/>
            </w:tcBorders>
          </w:tcPr>
          <w:p w14:paraId="2BB39FD8"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507F205" w14:textId="573EF914" w:rsidR="00D04A2A" w:rsidRDefault="00D04A2A" w:rsidP="00813B38">
            <w:pPr>
              <w:pStyle w:val="TAL"/>
            </w:pPr>
            <w:r>
              <w:t>3GPP TS 29.572 [</w:t>
            </w:r>
            <w:r w:rsidR="003A2C92">
              <w:t>15</w:t>
            </w:r>
            <w:r>
              <w:t>]</w:t>
            </w:r>
          </w:p>
        </w:tc>
      </w:tr>
      <w:tr w:rsidR="00D04A2A" w14:paraId="4F7738B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E77E675" w14:textId="77777777" w:rsidR="00D04A2A" w:rsidRPr="006058DA" w:rsidRDefault="00D04A2A" w:rsidP="00813B38">
            <w:pPr>
              <w:pStyle w:val="TAL"/>
              <w:rPr>
                <w:rStyle w:val="Code"/>
              </w:rPr>
            </w:pPr>
            <w:proofErr w:type="spellStart"/>
            <w:r>
              <w:rPr>
                <w:rStyle w:val="Code"/>
              </w:rPr>
              <w:t>HorizontalSpeed</w:t>
            </w:r>
            <w:proofErr w:type="spellEnd"/>
          </w:p>
        </w:tc>
        <w:tc>
          <w:tcPr>
            <w:tcW w:w="2437" w:type="dxa"/>
            <w:tcBorders>
              <w:top w:val="single" w:sz="4" w:space="0" w:color="auto"/>
              <w:left w:val="single" w:sz="4" w:space="0" w:color="auto"/>
              <w:bottom w:val="single" w:sz="4" w:space="0" w:color="auto"/>
              <w:right w:val="single" w:sz="4" w:space="0" w:color="auto"/>
            </w:tcBorders>
          </w:tcPr>
          <w:p w14:paraId="08D1030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556CF170" w14:textId="77777777" w:rsidR="00D04A2A" w:rsidRDefault="00D04A2A" w:rsidP="00813B38">
            <w:pPr>
              <w:pStyle w:val="TAL"/>
            </w:pPr>
          </w:p>
        </w:tc>
      </w:tr>
    </w:tbl>
    <w:p w14:paraId="2BC8AFCF" w14:textId="77777777" w:rsidR="00D04A2A" w:rsidRDefault="00D04A2A" w:rsidP="00DA4A27">
      <w:pPr>
        <w:pStyle w:val="TAN"/>
        <w:keepNext w:val="0"/>
      </w:pPr>
    </w:p>
    <w:p w14:paraId="16922A2E" w14:textId="68D00E0E" w:rsidR="00D04A2A" w:rsidRDefault="00D04A2A" w:rsidP="00066C45">
      <w:pPr>
        <w:pStyle w:val="Heading1"/>
      </w:pPr>
      <w:bookmarkStart w:id="398" w:name="_Toc95152599"/>
      <w:bookmarkStart w:id="399" w:name="_Toc95832516"/>
      <w:r>
        <w:t>A.2</w:t>
      </w:r>
      <w:r>
        <w:tab/>
        <w:t>Service Experience reporting</w:t>
      </w:r>
      <w:bookmarkEnd w:id="398"/>
      <w:bookmarkEnd w:id="399"/>
    </w:p>
    <w:p w14:paraId="0068E74E" w14:textId="26008BC3" w:rsidR="00D04A2A" w:rsidRDefault="00D04A2A" w:rsidP="00066C45">
      <w:pPr>
        <w:pStyle w:val="Heading2"/>
      </w:pPr>
      <w:bookmarkStart w:id="400" w:name="_Toc95152600"/>
      <w:bookmarkStart w:id="401" w:name="_Toc95832517"/>
      <w:r>
        <w:t>A.2.1</w:t>
      </w:r>
      <w:r>
        <w:tab/>
      </w:r>
      <w:proofErr w:type="spellStart"/>
      <w:r>
        <w:t>ServiceExperienceRecord</w:t>
      </w:r>
      <w:proofErr w:type="spellEnd"/>
      <w:r>
        <w:t xml:space="preserve"> type</w:t>
      </w:r>
      <w:bookmarkEnd w:id="400"/>
      <w:bookmarkEnd w:id="401"/>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A.2.1-1: Definition of </w:t>
      </w:r>
      <w:proofErr w:type="spellStart"/>
      <w:r>
        <w:rPr>
          <w:rFonts w:eastAsia="MS Mincho"/>
        </w:rPr>
        <w:t>ServiceExperienceRecord</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proofErr w:type="spellStart"/>
            <w:r w:rsidRPr="00451112">
              <w:rPr>
                <w:rStyle w:val="Code"/>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proofErr w:type="spellStart"/>
            <w:r w:rsidRPr="00451112">
              <w:rPr>
                <w:rStyle w:val="Code"/>
              </w:rPr>
              <w:t>serviceExperience</w:t>
            </w:r>
            <w:r>
              <w:rPr>
                <w:rStyle w:val="Code"/>
              </w:rPr>
              <w:t>Infos</w:t>
            </w:r>
            <w:proofErr w:type="spellEnd"/>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w:t>
            </w:r>
            <w:proofErr w:type="spellStart"/>
            <w:r>
              <w:rPr>
                <w:rStyle w:val="Code"/>
              </w:rPr>
              <w:t>PerFlow</w:t>
            </w:r>
            <w:r w:rsidRPr="00451112">
              <w:rPr>
                <w:rStyle w:val="Code"/>
              </w:rPr>
              <w:t>S</w:t>
            </w:r>
            <w:r>
              <w:rPr>
                <w:rStyle w:val="Code"/>
              </w:rPr>
              <w:t>ervice</w:t>
            </w:r>
            <w:r w:rsidRPr="00451112">
              <w:rPr>
                <w:rStyle w:val="Code"/>
              </w:rPr>
              <w:t>Experience</w:t>
            </w:r>
            <w:r>
              <w:rPr>
                <w:rStyle w:val="Code"/>
              </w:rPr>
              <w:t>Info</w:t>
            </w:r>
            <w:proofErr w:type="spellEnd"/>
            <w:r>
              <w:rPr>
                <w:rStyle w:val="Code"/>
              </w:rPr>
              <w:t>)</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033A17E" w:rsidR="00D04A2A" w:rsidRDefault="00D04A2A" w:rsidP="00066C45">
      <w:pPr>
        <w:pStyle w:val="Heading2"/>
      </w:pPr>
      <w:bookmarkStart w:id="402" w:name="_Toc95152601"/>
      <w:bookmarkStart w:id="403" w:name="_Toc95832518"/>
      <w:r>
        <w:t>A.2.2</w:t>
      </w:r>
      <w:r>
        <w:tab/>
      </w:r>
      <w:proofErr w:type="spellStart"/>
      <w:r>
        <w:t>PerFlowServiceExperienceInfo</w:t>
      </w:r>
      <w:proofErr w:type="spellEnd"/>
      <w:r w:rsidR="00066C45">
        <w:t xml:space="preserve"> type</w:t>
      </w:r>
      <w:bookmarkEnd w:id="402"/>
      <w:bookmarkEnd w:id="403"/>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A.2.2-1: Definition of </w:t>
      </w:r>
      <w:proofErr w:type="spellStart"/>
      <w:r>
        <w:rPr>
          <w:rFonts w:eastAsia="MS Mincho"/>
        </w:rPr>
        <w:t>PerFlowServiceExperienceInfo</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proofErr w:type="spellStart"/>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roofErr w:type="spellEnd"/>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proofErr w:type="spellStart"/>
            <w:r w:rsidRPr="0095105E">
              <w:rPr>
                <w:rStyle w:val="Code"/>
              </w:rPr>
              <w:t>SvcExperience</w:t>
            </w:r>
            <w:proofErr w:type="spellEnd"/>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proofErr w:type="spellStart"/>
            <w:r w:rsidRPr="004060B8">
              <w:rPr>
                <w:rStyle w:val="Code"/>
              </w:rPr>
              <w:t>timeInte</w:t>
            </w:r>
            <w:r w:rsidR="00066C45">
              <w:rPr>
                <w:rStyle w:val="Code"/>
              </w:rPr>
              <w:t>r</w:t>
            </w:r>
            <w:r w:rsidRPr="004060B8">
              <w:rPr>
                <w:rStyle w:val="Code"/>
              </w:rPr>
              <w:t>v</w:t>
            </w:r>
            <w:r w:rsidR="00066C45">
              <w:rPr>
                <w:rStyle w:val="Code"/>
              </w:rPr>
              <w:t>al</w:t>
            </w:r>
            <w:proofErr w:type="spellEnd"/>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proofErr w:type="spellStart"/>
            <w:r>
              <w:rPr>
                <w:rStyle w:val="Code"/>
              </w:rPr>
              <w:t>TimeWindow</w:t>
            </w:r>
            <w:proofErr w:type="spellEnd"/>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proofErr w:type="spellStart"/>
            <w:r>
              <w:rPr>
                <w:rStyle w:val="Code"/>
              </w:rPr>
              <w:t>remote</w:t>
            </w:r>
            <w:r w:rsidR="00066C45">
              <w:rPr>
                <w:rStyle w:val="Code"/>
              </w:rPr>
              <w:t>Endpoint</w:t>
            </w:r>
            <w:proofErr w:type="spellEnd"/>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w:t>
            </w:r>
            <w:proofErr w:type="spellStart"/>
            <w:r>
              <w:rPr>
                <w:rStyle w:val="Code"/>
              </w:rPr>
              <w:t>AddrFqdn</w:t>
            </w:r>
            <w:proofErr w:type="spellEnd"/>
            <w:r>
              <w:rPr>
                <w:rStyle w:val="Code"/>
              </w:rPr>
              <w:t>)</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34855344" w:rsidR="00D04A2A" w:rsidRDefault="00D04A2A" w:rsidP="00066C45">
      <w:pPr>
        <w:pStyle w:val="Heading1"/>
      </w:pPr>
      <w:bookmarkStart w:id="404" w:name="_Toc95152602"/>
      <w:bookmarkStart w:id="405" w:name="_Toc95832519"/>
      <w:r>
        <w:lastRenderedPageBreak/>
        <w:t>A.3</w:t>
      </w:r>
      <w:r>
        <w:tab/>
        <w:t>Location reporting</w:t>
      </w:r>
      <w:bookmarkEnd w:id="404"/>
      <w:bookmarkEnd w:id="405"/>
    </w:p>
    <w:p w14:paraId="5EA193FB" w14:textId="6BD504E4" w:rsidR="00D04A2A" w:rsidRDefault="00D04A2A" w:rsidP="00066C45">
      <w:pPr>
        <w:pStyle w:val="Heading2"/>
      </w:pPr>
      <w:bookmarkStart w:id="406" w:name="_Toc95152603"/>
      <w:bookmarkStart w:id="407" w:name="_Toc95832520"/>
      <w:r>
        <w:t>A.3.1</w:t>
      </w:r>
      <w:r>
        <w:tab/>
      </w:r>
      <w:proofErr w:type="spellStart"/>
      <w:r>
        <w:t>LocationRecord</w:t>
      </w:r>
      <w:proofErr w:type="spellEnd"/>
      <w:r>
        <w:t xml:space="preserve"> type</w:t>
      </w:r>
      <w:bookmarkEnd w:id="406"/>
      <w:bookmarkEnd w:id="407"/>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A.3.1-1: Definition of type </w:t>
      </w:r>
      <w:proofErr w:type="spellStart"/>
      <w:r>
        <w:rPr>
          <w:rFonts w:eastAsia="MS Mincho"/>
        </w:rPr>
        <w:t>LocationRecord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217"/>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proofErr w:type="spellStart"/>
            <w:r w:rsidRPr="008B6BD1">
              <w:rPr>
                <w:i/>
                <w:iCs/>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77777777" w:rsidR="00D04A2A" w:rsidRDefault="00D04A2A" w:rsidP="00813B38">
            <w:pPr>
              <w:pStyle w:val="TAL"/>
              <w:rPr>
                <w:rFonts w:cs="Arial"/>
                <w:szCs w:val="18"/>
              </w:rPr>
            </w:pPr>
          </w:p>
        </w:tc>
      </w:tr>
    </w:tbl>
    <w:p w14:paraId="55700289" w14:textId="77777777" w:rsidR="00D04A2A" w:rsidRPr="009854DD" w:rsidRDefault="00D04A2A" w:rsidP="00DA4A27">
      <w:pPr>
        <w:pStyle w:val="TAN"/>
        <w:keepNext w:val="0"/>
      </w:pPr>
    </w:p>
    <w:p w14:paraId="451E269F" w14:textId="18E5BAF4" w:rsidR="00D04A2A" w:rsidRPr="00447E86" w:rsidRDefault="00D04A2A" w:rsidP="00066C45">
      <w:pPr>
        <w:pStyle w:val="Heading1"/>
      </w:pPr>
      <w:bookmarkStart w:id="408" w:name="_Toc95152604"/>
      <w:bookmarkStart w:id="409" w:name="_Toc95832521"/>
      <w:r>
        <w:t>A.4</w:t>
      </w:r>
      <w:r>
        <w:tab/>
        <w:t>Communication reporting</w:t>
      </w:r>
      <w:bookmarkEnd w:id="408"/>
      <w:bookmarkEnd w:id="409"/>
    </w:p>
    <w:p w14:paraId="30BC8E56" w14:textId="6FF1E83E" w:rsidR="00D04A2A" w:rsidRDefault="00D04A2A" w:rsidP="00066C45">
      <w:pPr>
        <w:pStyle w:val="Heading2"/>
      </w:pPr>
      <w:bookmarkStart w:id="410" w:name="_Toc95152605"/>
      <w:bookmarkStart w:id="411" w:name="_Toc95832522"/>
      <w:r>
        <w:t>A.4.1</w:t>
      </w:r>
      <w:r>
        <w:tab/>
      </w:r>
      <w:proofErr w:type="spellStart"/>
      <w:r>
        <w:t>CommunicationRecord</w:t>
      </w:r>
      <w:proofErr w:type="spellEnd"/>
      <w:r>
        <w:t xml:space="preserve"> type</w:t>
      </w:r>
      <w:bookmarkEnd w:id="410"/>
      <w:bookmarkEnd w:id="411"/>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A.4.1-1: Definition of type </w:t>
      </w:r>
      <w:proofErr w:type="spellStart"/>
      <w:r>
        <w:rPr>
          <w:rFonts w:eastAsia="MS Mincho"/>
        </w:rPr>
        <w:t>CommunicationRecord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proofErr w:type="spellStart"/>
            <w:r w:rsidRPr="00F5339B">
              <w:rPr>
                <w:i/>
                <w:iCs/>
              </w:rPr>
              <w:t>DateTime</w:t>
            </w:r>
            <w:proofErr w:type="spellEnd"/>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proofErr w:type="spellStart"/>
            <w:r w:rsidRPr="008B6BD1">
              <w:rPr>
                <w:i/>
                <w:iCs/>
              </w:rPr>
              <w:t>timeInte</w:t>
            </w:r>
            <w:r w:rsidR="0036771B">
              <w:rPr>
                <w:i/>
                <w:iCs/>
              </w:rPr>
              <w:t>r</w:t>
            </w:r>
            <w:r w:rsidRPr="008B6BD1">
              <w:rPr>
                <w:i/>
                <w:iCs/>
              </w:rPr>
              <w:t>v</w:t>
            </w:r>
            <w:r w:rsidR="0036771B">
              <w:rPr>
                <w:i/>
                <w:iCs/>
              </w:rPr>
              <w:t>al</w:t>
            </w:r>
            <w:proofErr w:type="spellEnd"/>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proofErr w:type="spellStart"/>
            <w:r w:rsidRPr="008B6BD1">
              <w:rPr>
                <w:i/>
                <w:iCs/>
              </w:rPr>
              <w:t>TimeWindow</w:t>
            </w:r>
            <w:proofErr w:type="spellEnd"/>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77777777" w:rsidR="00D04A2A" w:rsidRDefault="00D04A2A" w:rsidP="00813B38">
            <w:pPr>
              <w:pStyle w:val="TAL"/>
              <w:rPr>
                <w:rFonts w:cs="Arial"/>
                <w:szCs w:val="18"/>
              </w:rPr>
            </w:pP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proofErr w:type="spellStart"/>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roofErr w:type="spellEnd"/>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7EB64CC4" w14:textId="69D6B80C"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proofErr w:type="spellStart"/>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roofErr w:type="spellEnd"/>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33BD0645" w14:textId="5E1C4AB7"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7546FA3" w:rsidR="00D04A2A" w:rsidRDefault="00D04A2A" w:rsidP="00813B38">
            <w:pPr>
              <w:pStyle w:val="TAL"/>
              <w:rPr>
                <w:rFonts w:cs="Arial"/>
                <w:szCs w:val="18"/>
              </w:rPr>
            </w:pPr>
            <w:r w:rsidRPr="008B6BD1">
              <w:t>NOTE: at least one of</w:t>
            </w:r>
            <w:r>
              <w:rPr>
                <w:i/>
                <w:iCs/>
              </w:rPr>
              <w:t xml:space="preserve"> </w:t>
            </w:r>
            <w:proofErr w:type="spellStart"/>
            <w:r>
              <w:rPr>
                <w:i/>
                <w:iCs/>
              </w:rPr>
              <w:t>u</w:t>
            </w:r>
            <w:r w:rsidR="00240305">
              <w:rPr>
                <w:i/>
                <w:iCs/>
              </w:rPr>
              <w:t>p</w:t>
            </w:r>
            <w:r>
              <w:rPr>
                <w:i/>
                <w:iCs/>
              </w:rPr>
              <w:t>l</w:t>
            </w:r>
            <w:r w:rsidR="00240305">
              <w:rPr>
                <w:i/>
                <w:iCs/>
              </w:rPr>
              <w:t>ink</w:t>
            </w:r>
            <w:r>
              <w:rPr>
                <w:i/>
                <w:iCs/>
              </w:rPr>
              <w:t>Vol</w:t>
            </w:r>
            <w:r w:rsidR="00240305">
              <w:rPr>
                <w:i/>
                <w:iCs/>
              </w:rPr>
              <w:t>ume</w:t>
            </w:r>
            <w:proofErr w:type="spellEnd"/>
            <w:r>
              <w:rPr>
                <w:i/>
                <w:iCs/>
              </w:rPr>
              <w:t xml:space="preserve"> </w:t>
            </w:r>
            <w:r w:rsidRPr="008B6BD1">
              <w:t>and</w:t>
            </w:r>
            <w:r>
              <w:rPr>
                <w:i/>
                <w:iCs/>
              </w:rPr>
              <w:t xml:space="preserve"> </w:t>
            </w:r>
            <w:proofErr w:type="spellStart"/>
            <w:r>
              <w:rPr>
                <w:i/>
                <w:iCs/>
              </w:rPr>
              <w:t>d</w:t>
            </w:r>
            <w:r w:rsidR="00240305">
              <w:rPr>
                <w:i/>
                <w:iCs/>
              </w:rPr>
              <w:t>own</w:t>
            </w:r>
            <w:r>
              <w:rPr>
                <w:i/>
                <w:iCs/>
              </w:rPr>
              <w:t>l</w:t>
            </w:r>
            <w:r w:rsidR="00240305">
              <w:rPr>
                <w:i/>
                <w:iCs/>
              </w:rPr>
              <w:t>ink</w:t>
            </w:r>
            <w:r>
              <w:rPr>
                <w:i/>
                <w:iCs/>
              </w:rPr>
              <w:t>Vol</w:t>
            </w:r>
            <w:r w:rsidR="00240305">
              <w:rPr>
                <w:i/>
                <w:iCs/>
              </w:rPr>
              <w:t>ume</w:t>
            </w:r>
            <w:proofErr w:type="spellEnd"/>
            <w:r>
              <w:rPr>
                <w:i/>
                <w:iCs/>
              </w:rPr>
              <w:t xml:space="preserve"> </w:t>
            </w:r>
            <w:r w:rsidRPr="008B6BD1">
              <w:t>must be present</w:t>
            </w:r>
          </w:p>
        </w:tc>
      </w:tr>
    </w:tbl>
    <w:p w14:paraId="20D68022" w14:textId="77777777" w:rsidR="00D04A2A" w:rsidRPr="00020282" w:rsidRDefault="00D04A2A" w:rsidP="00DA4A27">
      <w:pPr>
        <w:pStyle w:val="TAN"/>
        <w:keepNext w:val="0"/>
      </w:pPr>
    </w:p>
    <w:p w14:paraId="5FFE636E" w14:textId="130C28F9" w:rsidR="00D04A2A" w:rsidRDefault="00D04A2A" w:rsidP="00066C45">
      <w:pPr>
        <w:pStyle w:val="Heading1"/>
      </w:pPr>
      <w:bookmarkStart w:id="412" w:name="_Toc95152606"/>
      <w:bookmarkStart w:id="413" w:name="_Toc95832523"/>
      <w:r>
        <w:t>A.5</w:t>
      </w:r>
      <w:r>
        <w:tab/>
        <w:t>Performance Data reporting</w:t>
      </w:r>
      <w:bookmarkEnd w:id="412"/>
      <w:bookmarkEnd w:id="413"/>
    </w:p>
    <w:p w14:paraId="3D395874" w14:textId="18BA4A53" w:rsidR="00D04A2A" w:rsidRDefault="00D04A2A" w:rsidP="00066C45">
      <w:pPr>
        <w:pStyle w:val="Heading2"/>
      </w:pPr>
      <w:bookmarkStart w:id="414" w:name="_Toc95152607"/>
      <w:bookmarkStart w:id="415" w:name="_Toc95832524"/>
      <w:r>
        <w:t>A.5.1</w:t>
      </w:r>
      <w:r>
        <w:tab/>
      </w:r>
      <w:proofErr w:type="spellStart"/>
      <w:r>
        <w:t>PerformanceDataRecord</w:t>
      </w:r>
      <w:proofErr w:type="spellEnd"/>
      <w:r>
        <w:t xml:space="preserve"> type</w:t>
      </w:r>
      <w:bookmarkEnd w:id="414"/>
      <w:bookmarkEnd w:id="415"/>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A.5.1-1: Definition of type </w:t>
      </w:r>
      <w:proofErr w:type="spellStart"/>
      <w:r>
        <w:rPr>
          <w:rFonts w:eastAsia="MS Mincho"/>
        </w:rPr>
        <w:t>PerformanceDataRecord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4408"/>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proofErr w:type="spellStart"/>
            <w:r w:rsidRPr="00F5339B">
              <w:rPr>
                <w:i/>
                <w:iCs/>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proofErr w:type="spellStart"/>
            <w:r w:rsidRPr="00F5339B">
              <w:rPr>
                <w:i/>
                <w:iCs/>
              </w:rPr>
              <w:t>timeInte</w:t>
            </w:r>
            <w:r w:rsidR="0036771B">
              <w:rPr>
                <w:i/>
                <w:iCs/>
              </w:rPr>
              <w:t>r</w:t>
            </w:r>
            <w:r w:rsidRPr="00F5339B">
              <w:rPr>
                <w:i/>
                <w:iCs/>
              </w:rPr>
              <w:t>v</w:t>
            </w:r>
            <w:r w:rsidR="0036771B">
              <w:rPr>
                <w:i/>
                <w:iCs/>
              </w:rPr>
              <w:t>al</w:t>
            </w:r>
            <w:proofErr w:type="spellEnd"/>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proofErr w:type="spellStart"/>
            <w:r w:rsidRPr="00F5339B">
              <w:rPr>
                <w:i/>
                <w:iCs/>
              </w:rPr>
              <w:t>TimeWindow</w:t>
            </w:r>
            <w:proofErr w:type="spellEnd"/>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77777777" w:rsidR="00D04A2A" w:rsidRDefault="00D04A2A" w:rsidP="00813B38">
            <w:pPr>
              <w:pStyle w:val="TAL"/>
              <w:rPr>
                <w:rFonts w:cs="Arial"/>
                <w:szCs w:val="18"/>
              </w:rPr>
            </w:pP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proofErr w:type="spellStart"/>
            <w:r>
              <w:rPr>
                <w:i/>
                <w:iCs/>
              </w:rPr>
              <w:t>r</w:t>
            </w:r>
            <w:r w:rsidR="00D04A2A">
              <w:rPr>
                <w:i/>
                <w:iCs/>
              </w:rPr>
              <w:t>emote</w:t>
            </w:r>
            <w:r w:rsidR="00066C45">
              <w:rPr>
                <w:i/>
                <w:iCs/>
              </w:rPr>
              <w:t>Endpoint</w:t>
            </w:r>
            <w:proofErr w:type="spellEnd"/>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proofErr w:type="spellStart"/>
            <w:r>
              <w:rPr>
                <w:i/>
                <w:iCs/>
              </w:rPr>
              <w:t>AddrFqdn</w:t>
            </w:r>
            <w:proofErr w:type="spellEnd"/>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proofErr w:type="spellStart"/>
            <w:r>
              <w:rPr>
                <w:i/>
                <w:iCs/>
              </w:rPr>
              <w:t>packetDelayBudget</w:t>
            </w:r>
            <w:proofErr w:type="spellEnd"/>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proofErr w:type="spellStart"/>
            <w:r>
              <w:rPr>
                <w:i/>
                <w:iCs/>
              </w:rPr>
              <w:t>PacketDelayBudget</w:t>
            </w:r>
            <w:proofErr w:type="spellEnd"/>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proofErr w:type="spellStart"/>
            <w:r>
              <w:rPr>
                <w:i/>
                <w:iCs/>
              </w:rPr>
              <w:t>packetLossRate</w:t>
            </w:r>
            <w:proofErr w:type="spellEnd"/>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proofErr w:type="spellStart"/>
            <w:r>
              <w:rPr>
                <w:i/>
                <w:iCs/>
              </w:rPr>
              <w:t>PacketLossRate</w:t>
            </w:r>
            <w:proofErr w:type="spellEnd"/>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proofErr w:type="spellStart"/>
            <w:r>
              <w:rPr>
                <w:i/>
                <w:iCs/>
              </w:rPr>
              <w:t>uplinkT</w:t>
            </w:r>
            <w:r w:rsidR="00D04A2A" w:rsidRPr="00C557C7">
              <w:rPr>
                <w:i/>
                <w:iCs/>
              </w:rPr>
              <w:t>hr</w:t>
            </w:r>
            <w:r w:rsidR="0036771B">
              <w:rPr>
                <w:i/>
                <w:iCs/>
              </w:rPr>
              <w:t>ough</w:t>
            </w:r>
            <w:r w:rsidR="00D04A2A" w:rsidRPr="00C557C7">
              <w:rPr>
                <w:i/>
                <w:iCs/>
              </w:rPr>
              <w:t>put</w:t>
            </w:r>
            <w:proofErr w:type="spellEnd"/>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proofErr w:type="spellStart"/>
            <w:r>
              <w:rPr>
                <w:i/>
                <w:iCs/>
              </w:rPr>
              <w:t>BitRate</w:t>
            </w:r>
            <w:proofErr w:type="spellEnd"/>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proofErr w:type="spellStart"/>
            <w:r>
              <w:rPr>
                <w:i/>
                <w:iCs/>
              </w:rPr>
              <w:t>downlinkT</w:t>
            </w:r>
            <w:r w:rsidR="00D04A2A" w:rsidRPr="00C557C7">
              <w:rPr>
                <w:i/>
                <w:iCs/>
              </w:rPr>
              <w:t>hr</w:t>
            </w:r>
            <w:r w:rsidR="0036771B">
              <w:rPr>
                <w:i/>
                <w:iCs/>
              </w:rPr>
              <w:t>ough</w:t>
            </w:r>
            <w:r w:rsidR="00D04A2A" w:rsidRPr="00C557C7">
              <w:rPr>
                <w:i/>
                <w:iCs/>
              </w:rPr>
              <w:t>put</w:t>
            </w:r>
            <w:proofErr w:type="spellEnd"/>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proofErr w:type="spellStart"/>
            <w:r>
              <w:rPr>
                <w:i/>
                <w:iCs/>
              </w:rPr>
              <w:t>BitRate</w:t>
            </w:r>
            <w:proofErr w:type="spellEnd"/>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5CE05557" w:rsidR="00D04A2A" w:rsidRDefault="00D04A2A" w:rsidP="00066C45">
      <w:pPr>
        <w:pStyle w:val="Heading1"/>
      </w:pPr>
      <w:bookmarkStart w:id="416" w:name="_Toc95152608"/>
      <w:bookmarkStart w:id="417" w:name="_Toc95832525"/>
      <w:r>
        <w:lastRenderedPageBreak/>
        <w:t>A.6</w:t>
      </w:r>
      <w:r>
        <w:tab/>
        <w:t>Application</w:t>
      </w:r>
      <w:r w:rsidR="0036771B">
        <w:t>-s</w:t>
      </w:r>
      <w:r>
        <w:t>pecific reporting</w:t>
      </w:r>
      <w:bookmarkEnd w:id="416"/>
      <w:bookmarkEnd w:id="417"/>
    </w:p>
    <w:p w14:paraId="61645625" w14:textId="3B110FA8" w:rsidR="00066C45" w:rsidRDefault="00066C45" w:rsidP="00066C45">
      <w:pPr>
        <w:pStyle w:val="Heading2"/>
      </w:pPr>
      <w:bookmarkStart w:id="418" w:name="_Toc95152609"/>
      <w:bookmarkStart w:id="419" w:name="_Toc95832526"/>
      <w:r>
        <w:t>A.6.0</w:t>
      </w:r>
      <w:r>
        <w:tab/>
        <w:t>Introduction</w:t>
      </w:r>
      <w:bookmarkEnd w:id="418"/>
      <w:bookmarkEnd w:id="419"/>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062F8C39" w:rsidR="00D04A2A" w:rsidRDefault="00D04A2A" w:rsidP="00066C45">
      <w:pPr>
        <w:pStyle w:val="Heading2"/>
      </w:pPr>
      <w:bookmarkStart w:id="420" w:name="_Toc95152610"/>
      <w:bookmarkStart w:id="421" w:name="_Toc95832527"/>
      <w:r>
        <w:t>A.6.1</w:t>
      </w:r>
      <w:r>
        <w:tab/>
      </w:r>
      <w:proofErr w:type="spellStart"/>
      <w:r>
        <w:t>ApplicationSpecificRecord</w:t>
      </w:r>
      <w:proofErr w:type="spellEnd"/>
      <w:r>
        <w:t xml:space="preserve"> type</w:t>
      </w:r>
      <w:bookmarkEnd w:id="420"/>
      <w:bookmarkEnd w:id="421"/>
    </w:p>
    <w:p w14:paraId="742EF328" w14:textId="77777777" w:rsidR="0036771B" w:rsidRDefault="00D04A2A" w:rsidP="00066C45">
      <w:pPr>
        <w:keepNext/>
      </w:pPr>
      <w:r>
        <w:t xml:space="preserve">Different services will have different data that are of interest (depending on the service type). The </w:t>
      </w:r>
      <w:proofErr w:type="spellStart"/>
      <w:r w:rsidRPr="0036771B">
        <w:rPr>
          <w:rStyle w:val="Code"/>
        </w:rPr>
        <w:t>ApplicationSpecificRecord</w:t>
      </w:r>
      <w:proofErr w:type="spellEnd"/>
      <w:r>
        <w:t xml:space="preserve"> type is intended to enable services to report data specific for the service or application.</w:t>
      </w:r>
    </w:p>
    <w:p w14:paraId="4874D504" w14:textId="64209526" w:rsidR="00D04A2A" w:rsidRPr="00AA6501" w:rsidRDefault="0036771B" w:rsidP="0036771B">
      <w:pPr>
        <w:pStyle w:val="EditorsNote"/>
      </w:pPr>
      <w:r>
        <w:t>Editor’s Note:</w:t>
      </w:r>
      <w:r w:rsidR="00D04A2A">
        <w:t xml:space="preserve"> To do that the </w:t>
      </w:r>
      <w:proofErr w:type="spellStart"/>
      <w:r w:rsidR="00D04A2A" w:rsidRPr="0036771B">
        <w:rPr>
          <w:rStyle w:val="Code"/>
        </w:rPr>
        <w:t>recordIdentifier</w:t>
      </w:r>
      <w:proofErr w:type="spellEnd"/>
      <w:r w:rsidR="00D04A2A" w:rsidRPr="0056769A">
        <w:rPr>
          <w:i/>
          <w:iCs/>
        </w:rPr>
        <w:t xml:space="preserve"> </w:t>
      </w:r>
      <w:r w:rsidR="00D04A2A">
        <w:t xml:space="preserve">in form of a unique </w:t>
      </w:r>
      <w:proofErr w:type="spellStart"/>
      <w:r w:rsidR="00D04A2A">
        <w:t>uri</w:t>
      </w:r>
      <w:proofErr w:type="spellEnd"/>
      <w:r w:rsidR="00D04A2A">
        <w:t xml:space="preserve"> (see Table A.6.1-1) must be provided, and that </w:t>
      </w:r>
      <w:proofErr w:type="spellStart"/>
      <w:r w:rsidR="00D04A2A">
        <w:t>uri</w:t>
      </w:r>
      <w:proofErr w:type="spellEnd"/>
      <w:r w:rsidR="00D04A2A">
        <w:t xml:space="preserve"> must match a specification of the </w:t>
      </w:r>
      <w:r w:rsidR="00D04A2A">
        <w:rPr>
          <w:i/>
          <w:iCs/>
        </w:rPr>
        <w:t>container</w:t>
      </w:r>
      <w:r w:rsidR="00D04A2A">
        <w:t xml:space="preserve"> used to hold the data.</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A.6.1-1: Definition of </w:t>
      </w:r>
      <w:proofErr w:type="spellStart"/>
      <w:r>
        <w:rPr>
          <w:rFonts w:eastAsia="MS Mincho"/>
        </w:rPr>
        <w:t>ApplicationSpecificRecord</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proofErr w:type="spellStart"/>
            <w:r w:rsidRPr="00451112">
              <w:rPr>
                <w:rStyle w:val="Code"/>
              </w:rPr>
              <w:t>DateTime</w:t>
            </w:r>
            <w:proofErr w:type="spellEnd"/>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77777777" w:rsidR="00D04A2A" w:rsidRPr="00F3290D" w:rsidRDefault="00D04A2A" w:rsidP="00813B38">
            <w:pPr>
              <w:pStyle w:val="TAL"/>
              <w:rPr>
                <w:rStyle w:val="Code"/>
              </w:rPr>
            </w:pPr>
            <w:proofErr w:type="spellStart"/>
            <w:r>
              <w:rPr>
                <w:rStyle w:val="Code"/>
              </w:rPr>
              <w:t>recordIdentifier</w:t>
            </w:r>
            <w:proofErr w:type="spellEnd"/>
          </w:p>
        </w:tc>
        <w:tc>
          <w:tcPr>
            <w:tcW w:w="1687" w:type="dxa"/>
            <w:tcBorders>
              <w:top w:val="single" w:sz="4" w:space="0" w:color="auto"/>
              <w:left w:val="single" w:sz="4" w:space="0" w:color="auto"/>
              <w:bottom w:val="single" w:sz="4" w:space="0" w:color="auto"/>
              <w:right w:val="single" w:sz="4" w:space="0" w:color="auto"/>
            </w:tcBorders>
          </w:tcPr>
          <w:p w14:paraId="65C8B436" w14:textId="77777777" w:rsidR="00D04A2A" w:rsidRPr="00F3290D" w:rsidRDefault="00D04A2A" w:rsidP="00813B38">
            <w:pPr>
              <w:pStyle w:val="TAL"/>
              <w:rPr>
                <w:rStyle w:val="Code"/>
              </w:rPr>
            </w:pPr>
            <w:r>
              <w:rPr>
                <w:rStyle w:val="Code"/>
              </w:rPr>
              <w:t>string</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proofErr w:type="spellStart"/>
            <w:r>
              <w:rPr>
                <w:rStyle w:val="Code"/>
              </w:rPr>
              <w:t>recordContainer</w:t>
            </w:r>
            <w:proofErr w:type="spellEnd"/>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58188750" w:rsidR="00D04A2A" w:rsidRDefault="00D04A2A" w:rsidP="00066C45">
      <w:pPr>
        <w:pStyle w:val="Heading1"/>
      </w:pPr>
      <w:bookmarkStart w:id="422" w:name="_Toc95152611"/>
      <w:bookmarkStart w:id="423" w:name="_Toc95832528"/>
      <w:r>
        <w:t>A.7</w:t>
      </w:r>
      <w:r>
        <w:tab/>
        <w:t>Trip Plan reporting</w:t>
      </w:r>
      <w:bookmarkEnd w:id="422"/>
      <w:bookmarkEnd w:id="423"/>
    </w:p>
    <w:p w14:paraId="4A0596AF" w14:textId="002EEFD5" w:rsidR="00046864" w:rsidRDefault="00046864" w:rsidP="00046864">
      <w:pPr>
        <w:pStyle w:val="Heading2"/>
      </w:pPr>
      <w:bookmarkStart w:id="424" w:name="_Toc95152612"/>
      <w:bookmarkStart w:id="425" w:name="_Toc95832529"/>
      <w:r>
        <w:t>A.7.0</w:t>
      </w:r>
      <w:r>
        <w:tab/>
        <w:t>Introduction</w:t>
      </w:r>
      <w:bookmarkEnd w:id="424"/>
      <w:bookmarkEnd w:id="425"/>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64857B42" w:rsidR="00D04A2A" w:rsidRDefault="00D04A2A" w:rsidP="00066C45">
      <w:pPr>
        <w:pStyle w:val="Heading2"/>
      </w:pPr>
      <w:bookmarkStart w:id="426" w:name="_Toc95152613"/>
      <w:bookmarkStart w:id="427" w:name="_Toc95832530"/>
      <w:r>
        <w:t>A.7.1</w:t>
      </w:r>
      <w:r>
        <w:tab/>
      </w:r>
      <w:proofErr w:type="spellStart"/>
      <w:r>
        <w:t>TripPlanRecord</w:t>
      </w:r>
      <w:proofErr w:type="spellEnd"/>
      <w:r>
        <w:t xml:space="preserve"> type</w:t>
      </w:r>
      <w:bookmarkEnd w:id="426"/>
      <w:bookmarkEnd w:id="427"/>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A.7.1-1: Definition of </w:t>
      </w:r>
      <w:proofErr w:type="spellStart"/>
      <w:r>
        <w:rPr>
          <w:rFonts w:eastAsia="MS Mincho"/>
        </w:rPr>
        <w:t>TripPlanRecord</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967"/>
        <w:gridCol w:w="1067"/>
        <w:gridCol w:w="50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proofErr w:type="spellStart"/>
            <w:r w:rsidRPr="00451112">
              <w:rPr>
                <w:rStyle w:val="Code"/>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proofErr w:type="spellStart"/>
            <w:r>
              <w:rPr>
                <w:rStyle w:val="Code"/>
              </w:rPr>
              <w:t>startingPoint</w:t>
            </w:r>
            <w:proofErr w:type="spellEnd"/>
          </w:p>
        </w:tc>
        <w:tc>
          <w:tcPr>
            <w:tcW w:w="0" w:type="auto"/>
            <w:tcBorders>
              <w:top w:val="single" w:sz="4" w:space="0" w:color="auto"/>
              <w:left w:val="single" w:sz="4" w:space="0" w:color="auto"/>
              <w:bottom w:val="single" w:sz="4" w:space="0" w:color="auto"/>
              <w:right w:val="single" w:sz="4" w:space="0" w:color="auto"/>
            </w:tcBorders>
          </w:tcPr>
          <w:p w14:paraId="6E5B9F68"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63871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BEF1963" w14:textId="77777777" w:rsidR="00D04A2A" w:rsidRPr="00F3290D" w:rsidRDefault="00D04A2A" w:rsidP="00813B38">
            <w:pPr>
              <w:pStyle w:val="TAL"/>
              <w:rPr>
                <w:rStyle w:val="Code"/>
              </w:rPr>
            </w:pPr>
            <w:r>
              <w:rPr>
                <w:rStyle w:val="Code"/>
              </w:rPr>
              <w:t>Route</w:t>
            </w:r>
          </w:p>
        </w:tc>
        <w:tc>
          <w:tcPr>
            <w:tcW w:w="0" w:type="auto"/>
            <w:tcBorders>
              <w:top w:val="single" w:sz="4" w:space="0" w:color="auto"/>
              <w:left w:val="single" w:sz="4" w:space="0" w:color="auto"/>
              <w:bottom w:val="single" w:sz="4" w:space="0" w:color="auto"/>
              <w:right w:val="single" w:sz="4" w:space="0" w:color="auto"/>
            </w:tcBorders>
          </w:tcPr>
          <w:p w14:paraId="5EADC82D" w14:textId="77777777" w:rsidR="00D04A2A" w:rsidRPr="00F3290D" w:rsidRDefault="00D04A2A" w:rsidP="00813B38">
            <w:pPr>
              <w:pStyle w:val="TAL"/>
              <w:rPr>
                <w:rStyle w:val="Code"/>
              </w:rPr>
            </w:pPr>
            <w:r>
              <w:rPr>
                <w:rStyle w:val="Code"/>
              </w:rPr>
              <w:t>array(LocationData5G)</w:t>
            </w:r>
          </w:p>
        </w:tc>
        <w:tc>
          <w:tcPr>
            <w:tcW w:w="0" w:type="auto"/>
            <w:tcBorders>
              <w:top w:val="single" w:sz="4" w:space="0" w:color="auto"/>
              <w:left w:val="single" w:sz="4" w:space="0" w:color="auto"/>
              <w:bottom w:val="single" w:sz="4" w:space="0" w:color="auto"/>
              <w:right w:val="single" w:sz="4" w:space="0" w:color="auto"/>
            </w:tcBorders>
          </w:tcPr>
          <w:p w14:paraId="4BE53EB0"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4A2C5B2" w14:textId="40CB26CA" w:rsidR="00D04A2A" w:rsidRPr="00395F87" w:rsidRDefault="00D04A2A" w:rsidP="00813B38">
            <w:pPr>
              <w:pStyle w:val="TAL"/>
            </w:pPr>
            <w:r>
              <w:t>The route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77777777" w:rsidR="00D04A2A" w:rsidRPr="00F3290D" w:rsidRDefault="00D04A2A" w:rsidP="00813B38">
            <w:pPr>
              <w:pStyle w:val="TAL"/>
              <w:rPr>
                <w:rStyle w:val="Code"/>
              </w:rPr>
            </w:pPr>
            <w:proofErr w:type="spellStart"/>
            <w:r>
              <w:rPr>
                <w:rStyle w:val="Code"/>
              </w:rPr>
              <w:t>averageSpeed</w:t>
            </w:r>
            <w:proofErr w:type="spellEnd"/>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proofErr w:type="spellStart"/>
            <w:r>
              <w:rPr>
                <w:rStyle w:val="Code"/>
              </w:rPr>
              <w:t>HorizontalSpeed</w:t>
            </w:r>
            <w:proofErr w:type="spellEnd"/>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77777777" w:rsidR="00D04A2A" w:rsidRPr="00F3290D" w:rsidRDefault="00D04A2A" w:rsidP="00813B38">
            <w:pPr>
              <w:pStyle w:val="TAL"/>
              <w:rPr>
                <w:rStyle w:val="Code"/>
              </w:rPr>
            </w:pPr>
            <w:proofErr w:type="spellStart"/>
            <w:r>
              <w:rPr>
                <w:rStyle w:val="Code"/>
              </w:rPr>
              <w:t>arrivalTime</w:t>
            </w:r>
            <w:proofErr w:type="spellEnd"/>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proofErr w:type="spellStart"/>
            <w:r>
              <w:rPr>
                <w:rStyle w:val="Code"/>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03C2C296" w:rsidR="00080512" w:rsidRDefault="00080512" w:rsidP="00B123F6">
      <w:pPr>
        <w:pStyle w:val="Heading8"/>
        <w:spacing w:before="0"/>
      </w:pPr>
      <w:bookmarkStart w:id="428" w:name="_Toc95152614"/>
      <w:bookmarkStart w:id="429" w:name="_Toc95832531"/>
      <w:r w:rsidRPr="004D3578">
        <w:lastRenderedPageBreak/>
        <w:t xml:space="preserve">Annex </w:t>
      </w:r>
      <w:r w:rsidR="00E94464">
        <w:t>B</w:t>
      </w:r>
      <w:r w:rsidR="00E94464" w:rsidRPr="004D3578">
        <w:t xml:space="preserve"> </w:t>
      </w:r>
      <w:r w:rsidRPr="004D3578">
        <w:t>(normative):</w:t>
      </w:r>
      <w:r w:rsidRPr="004D3578">
        <w:br/>
      </w:r>
      <w:proofErr w:type="spellStart"/>
      <w:r w:rsidR="00276E16">
        <w:t>OpenAPI</w:t>
      </w:r>
      <w:proofErr w:type="spellEnd"/>
      <w:r w:rsidR="00276E16">
        <w:t xml:space="preserve"> representation </w:t>
      </w:r>
      <w:r w:rsidR="00A91D42">
        <w:t xml:space="preserve">of </w:t>
      </w:r>
      <w:r w:rsidR="00951283">
        <w:t xml:space="preserve">REST </w:t>
      </w:r>
      <w:r w:rsidR="00A91D42">
        <w:t xml:space="preserve">APIs for </w:t>
      </w:r>
      <w:r w:rsidR="00951283">
        <w:t>data collection and reportin</w:t>
      </w:r>
      <w:r w:rsidR="00A91D42">
        <w:t>g</w:t>
      </w:r>
      <w:bookmarkEnd w:id="428"/>
      <w:bookmarkEnd w:id="429"/>
    </w:p>
    <w:p w14:paraId="0BDDC068" w14:textId="1B5B6326" w:rsidR="00F5362E" w:rsidRDefault="003A2C92" w:rsidP="00F5362E">
      <w:pPr>
        <w:pStyle w:val="Heading1"/>
      </w:pPr>
      <w:bookmarkStart w:id="430" w:name="_Toc28013568"/>
      <w:bookmarkStart w:id="431" w:name="_Toc36040406"/>
      <w:bookmarkStart w:id="432" w:name="_Toc68899741"/>
      <w:bookmarkStart w:id="433" w:name="_Toc71214492"/>
      <w:bookmarkStart w:id="434" w:name="_Toc71722166"/>
      <w:bookmarkStart w:id="435" w:name="_Toc74859218"/>
      <w:bookmarkStart w:id="436" w:name="_Toc74917347"/>
      <w:bookmarkStart w:id="437" w:name="_Toc95152615"/>
      <w:bookmarkStart w:id="438" w:name="_Toc95832532"/>
      <w:r>
        <w:t>B.1</w:t>
      </w:r>
      <w:r w:rsidR="00F5362E">
        <w:tab/>
        <w:t>General</w:t>
      </w:r>
      <w:bookmarkEnd w:id="430"/>
      <w:bookmarkEnd w:id="431"/>
      <w:bookmarkEnd w:id="432"/>
      <w:bookmarkEnd w:id="433"/>
      <w:bookmarkEnd w:id="434"/>
      <w:bookmarkEnd w:id="435"/>
      <w:bookmarkEnd w:id="436"/>
      <w:bookmarkEnd w:id="437"/>
      <w:bookmarkEnd w:id="438"/>
    </w:p>
    <w:p w14:paraId="2F8D333A" w14:textId="76324DBC"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901D591" w:rsidR="006B30D0" w:rsidRPr="007429F6" w:rsidRDefault="00600B4A" w:rsidP="00600B4A">
      <w:r>
        <w:t>NOTE 2:</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r w:rsidR="00396585">
        <w:t>.</w:t>
      </w:r>
    </w:p>
    <w:p w14:paraId="328A3262" w14:textId="02DD1851" w:rsidR="00080512" w:rsidRPr="004D3578" w:rsidRDefault="007429F6">
      <w:pPr>
        <w:pStyle w:val="Heading8"/>
      </w:pPr>
      <w:r>
        <w:br w:type="page"/>
      </w:r>
      <w:bookmarkStart w:id="439" w:name="_Toc95152616"/>
      <w:bookmarkStart w:id="440" w:name="_Toc95832533"/>
      <w:r w:rsidR="00080512" w:rsidRPr="004D3578">
        <w:lastRenderedPageBreak/>
        <w:t>Annex &lt;</w:t>
      </w:r>
      <w:r w:rsidR="00E94464">
        <w:t>C</w:t>
      </w:r>
      <w:r w:rsidR="00080512" w:rsidRPr="004D3578">
        <w:t>&gt; (informative):</w:t>
      </w:r>
      <w:r w:rsidR="00080512" w:rsidRPr="004D3578">
        <w:br/>
        <w:t xml:space="preserve">&lt;Informative annex </w:t>
      </w:r>
      <w:r w:rsidR="006B30D0">
        <w:t>for a Technical Specification</w:t>
      </w:r>
      <w:r w:rsidR="00080512" w:rsidRPr="004D3578">
        <w:t>&gt;</w:t>
      </w:r>
      <w:bookmarkEnd w:id="439"/>
      <w:bookmarkEnd w:id="440"/>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6E77BC3E" w:rsidR="00080512" w:rsidRPr="004D3578" w:rsidRDefault="00E94464">
      <w:pPr>
        <w:pStyle w:val="Heading1"/>
      </w:pPr>
      <w:bookmarkStart w:id="441" w:name="_Toc95832534"/>
      <w:bookmarkStart w:id="442" w:name="_Toc95152617"/>
      <w:r>
        <w:t>C</w:t>
      </w:r>
      <w:r w:rsidR="00080512" w:rsidRPr="004D3578">
        <w:t>.1</w:t>
      </w:r>
      <w:r w:rsidR="00080512" w:rsidRPr="004D3578">
        <w:tab/>
        <w:t>Heading levels in an annex</w:t>
      </w:r>
      <w:bookmarkEnd w:id="441"/>
      <w:bookmarkEnd w:id="442"/>
    </w:p>
    <w:p w14:paraId="16BAA4B3" w14:textId="77777777" w:rsidR="00080512" w:rsidRDefault="00080512">
      <w:r w:rsidRPr="004D3578">
        <w:t xml:space="preserve">Heading levels within an annex are used as in the main document, but for Heading level selection, the "A.", "B.", etc. are ignored. </w:t>
      </w:r>
      <w:proofErr w:type="gramStart"/>
      <w:r w:rsidRPr="004D3578">
        <w:t>e.g.</w:t>
      </w:r>
      <w:proofErr w:type="gramEnd"/>
      <w:r w:rsidRPr="004D3578">
        <w:t xml:space="preserve"> </w:t>
      </w:r>
      <w:r w:rsidRPr="004D3578">
        <w:rPr>
          <w:b/>
        </w:rPr>
        <w:t>B.1.2</w:t>
      </w:r>
      <w:r w:rsidRPr="004D3578">
        <w:t xml:space="preserve"> is formatted using </w:t>
      </w:r>
      <w:r w:rsidRPr="004D3578">
        <w:rPr>
          <w:b/>
          <w:i/>
        </w:rPr>
        <w:t>Heading 2</w:t>
      </w:r>
      <w:r w:rsidRPr="004D3578">
        <w:t xml:space="preserve"> style.</w:t>
      </w:r>
    </w:p>
    <w:p w14:paraId="06FAD520" w14:textId="1A258873" w:rsidR="00054A22" w:rsidRPr="00235394" w:rsidRDefault="006B30D0" w:rsidP="001464D2">
      <w:pPr>
        <w:pStyle w:val="Heading9"/>
      </w:pPr>
      <w:r>
        <w:br w:type="page"/>
      </w:r>
      <w:bookmarkStart w:id="443" w:name="_Toc95152618"/>
      <w:bookmarkStart w:id="444" w:name="_Toc95832535"/>
      <w:r w:rsidR="00080512" w:rsidRPr="004D3578">
        <w:lastRenderedPageBreak/>
        <w:t>Annex X (informative):</w:t>
      </w:r>
      <w:r w:rsidR="00080512" w:rsidRPr="004D3578">
        <w:br/>
        <w:t>Change history</w:t>
      </w:r>
      <w:bookmarkStart w:id="445" w:name="historyclause"/>
      <w:bookmarkEnd w:id="443"/>
      <w:bookmarkEnd w:id="444"/>
      <w:bookmarkEnd w:id="4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BF036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F036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BF0365">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BF0365">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BF0365" w:rsidRPr="006B0D02" w14:paraId="5F4BF555" w14:textId="77777777" w:rsidTr="00BF0365">
        <w:tc>
          <w:tcPr>
            <w:tcW w:w="800" w:type="dxa"/>
            <w:shd w:val="solid" w:color="FFFFFF" w:fill="auto"/>
          </w:tcPr>
          <w:p w14:paraId="2E606255" w14:textId="22511FA9" w:rsidR="00BF0365" w:rsidRPr="00BF0365" w:rsidRDefault="00BF0365" w:rsidP="00BF0365">
            <w:pPr>
              <w:pStyle w:val="TAC"/>
              <w:rPr>
                <w:sz w:val="16"/>
                <w:szCs w:val="16"/>
              </w:rPr>
            </w:pPr>
            <w:r w:rsidRPr="00BF0365">
              <w:rPr>
                <w:sz w:val="16"/>
                <w:szCs w:val="16"/>
              </w:rPr>
              <w:t>2022-02</w:t>
            </w:r>
          </w:p>
        </w:tc>
        <w:tc>
          <w:tcPr>
            <w:tcW w:w="910" w:type="dxa"/>
            <w:shd w:val="solid" w:color="FFFFFF" w:fill="auto"/>
          </w:tcPr>
          <w:p w14:paraId="42A9342A" w14:textId="3F719AD7" w:rsidR="00BF0365" w:rsidRPr="00BF0365" w:rsidRDefault="00BF0365" w:rsidP="00BF0365">
            <w:pPr>
              <w:pStyle w:val="TAC"/>
              <w:jc w:val="left"/>
              <w:rPr>
                <w:sz w:val="16"/>
                <w:szCs w:val="16"/>
              </w:rPr>
            </w:pPr>
            <w:r w:rsidRPr="00BF0365">
              <w:rPr>
                <w:sz w:val="16"/>
                <w:szCs w:val="16"/>
              </w:rPr>
              <w:t>SA4#117-e</w:t>
            </w:r>
          </w:p>
        </w:tc>
        <w:tc>
          <w:tcPr>
            <w:tcW w:w="984" w:type="dxa"/>
            <w:shd w:val="solid" w:color="FFFFFF" w:fill="auto"/>
          </w:tcPr>
          <w:p w14:paraId="1D965919" w14:textId="22C2096A" w:rsidR="00BF0365" w:rsidRPr="00BF0365" w:rsidRDefault="00BF0365" w:rsidP="00BF0365">
            <w:pPr>
              <w:pStyle w:val="TAC"/>
              <w:rPr>
                <w:sz w:val="16"/>
                <w:szCs w:val="16"/>
              </w:rPr>
            </w:pPr>
            <w:r w:rsidRPr="00BF0365">
              <w:rPr>
                <w:sz w:val="16"/>
                <w:szCs w:val="16"/>
              </w:rPr>
              <w:t>S4-220</w:t>
            </w:r>
            <w:r>
              <w:rPr>
                <w:sz w:val="16"/>
                <w:szCs w:val="16"/>
              </w:rPr>
              <w:t>071</w:t>
            </w:r>
          </w:p>
          <w:p w14:paraId="70430E90" w14:textId="211B8ABC" w:rsidR="00BF0365" w:rsidRPr="00BF0365" w:rsidRDefault="00BF0365" w:rsidP="00BF0365">
            <w:pPr>
              <w:pStyle w:val="TAC"/>
              <w:jc w:val="left"/>
              <w:rPr>
                <w:i/>
                <w:iCs/>
                <w:sz w:val="16"/>
                <w:szCs w:val="16"/>
              </w:rPr>
            </w:pPr>
          </w:p>
        </w:tc>
        <w:tc>
          <w:tcPr>
            <w:tcW w:w="425" w:type="dxa"/>
            <w:shd w:val="solid" w:color="FFFFFF" w:fill="auto"/>
          </w:tcPr>
          <w:p w14:paraId="5792AC50" w14:textId="77777777" w:rsidR="00BF0365" w:rsidRPr="00BF0365" w:rsidRDefault="00BF0365" w:rsidP="00BF0365">
            <w:pPr>
              <w:pStyle w:val="TAL"/>
              <w:rPr>
                <w:sz w:val="16"/>
                <w:szCs w:val="16"/>
              </w:rPr>
            </w:pPr>
          </w:p>
        </w:tc>
        <w:tc>
          <w:tcPr>
            <w:tcW w:w="425" w:type="dxa"/>
            <w:shd w:val="solid" w:color="FFFFFF" w:fill="auto"/>
          </w:tcPr>
          <w:p w14:paraId="30E95899" w14:textId="77777777" w:rsidR="00BF0365" w:rsidRPr="00BF0365" w:rsidRDefault="00BF0365" w:rsidP="00BF0365">
            <w:pPr>
              <w:pStyle w:val="TAR"/>
              <w:rPr>
                <w:sz w:val="16"/>
                <w:szCs w:val="16"/>
              </w:rPr>
            </w:pPr>
          </w:p>
        </w:tc>
        <w:tc>
          <w:tcPr>
            <w:tcW w:w="425" w:type="dxa"/>
            <w:shd w:val="solid" w:color="FFFFFF" w:fill="auto"/>
          </w:tcPr>
          <w:p w14:paraId="02F8AFC4" w14:textId="77777777" w:rsidR="00BF0365" w:rsidRPr="00BF0365" w:rsidRDefault="00BF0365" w:rsidP="00BF0365">
            <w:pPr>
              <w:pStyle w:val="TAC"/>
              <w:rPr>
                <w:sz w:val="16"/>
                <w:szCs w:val="16"/>
              </w:rPr>
            </w:pPr>
          </w:p>
        </w:tc>
        <w:tc>
          <w:tcPr>
            <w:tcW w:w="4962" w:type="dxa"/>
            <w:shd w:val="solid" w:color="FFFFFF" w:fill="auto"/>
          </w:tcPr>
          <w:p w14:paraId="197B9EF0" w14:textId="5ACE45F4" w:rsidR="00BF0365" w:rsidRPr="00BF0365" w:rsidRDefault="00BF0365" w:rsidP="00BF0365">
            <w:pPr>
              <w:pStyle w:val="TAL"/>
              <w:rPr>
                <w:i/>
                <w:iCs/>
                <w:sz w:val="16"/>
                <w:szCs w:val="16"/>
              </w:rPr>
            </w:pPr>
            <w:r w:rsidRPr="00BF0365">
              <w:rPr>
                <w:sz w:val="16"/>
                <w:szCs w:val="16"/>
              </w:rPr>
              <w:t>Additional references under clause 2, corrections and added text under clauses 7.2 and 7.3, new Annex A, and demoted existing Annexes A and B by one level.</w:t>
            </w:r>
          </w:p>
        </w:tc>
        <w:tc>
          <w:tcPr>
            <w:tcW w:w="708" w:type="dxa"/>
            <w:shd w:val="solid" w:color="FFFFFF" w:fill="auto"/>
          </w:tcPr>
          <w:p w14:paraId="368D2186" w14:textId="2B37C812" w:rsidR="00BF0365" w:rsidRPr="00BF0365" w:rsidRDefault="00BF0365" w:rsidP="00BF0365">
            <w:pPr>
              <w:pStyle w:val="TAC"/>
              <w:rPr>
                <w:sz w:val="16"/>
                <w:szCs w:val="16"/>
              </w:rPr>
            </w:pPr>
            <w:r w:rsidRPr="00BF0365">
              <w:rPr>
                <w:sz w:val="16"/>
                <w:szCs w:val="16"/>
              </w:rPr>
              <w:t>0.3.0</w:t>
            </w:r>
          </w:p>
        </w:tc>
      </w:tr>
    </w:tbl>
    <w:p w14:paraId="6AE5F0B0" w14:textId="561A334F" w:rsidR="00080512" w:rsidRPr="008F7ED8" w:rsidRDefault="00080512" w:rsidP="003F29A8">
      <w:pPr>
        <w:pStyle w:val="Guidance"/>
        <w:rPr>
          <w:sz w:val="2"/>
        </w:rPr>
      </w:pPr>
    </w:p>
    <w:sectPr w:rsidR="00080512" w:rsidRPr="008F7E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D063C" w14:textId="77777777" w:rsidR="00286858" w:rsidRDefault="00286858">
      <w:r>
        <w:separator/>
      </w:r>
    </w:p>
  </w:endnote>
  <w:endnote w:type="continuationSeparator" w:id="0">
    <w:p w14:paraId="474624B1" w14:textId="77777777" w:rsidR="00286858" w:rsidRDefault="00286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ED55D" w14:textId="77777777" w:rsidR="00286858" w:rsidRDefault="00286858">
      <w:r>
        <w:separator/>
      </w:r>
    </w:p>
  </w:footnote>
  <w:footnote w:type="continuationSeparator" w:id="0">
    <w:p w14:paraId="058FD5E0" w14:textId="77777777" w:rsidR="00286858" w:rsidRDefault="00286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E63D" w14:textId="19EC0168" w:rsidR="00597B11" w:rsidRDefault="005104EA">
    <w:pPr>
      <w:pStyle w:val="Header"/>
    </w:pPr>
    <w:r>
      <w:t>Release 17</w:t>
    </w:r>
    <w:r>
      <w:ptab w:relativeTo="margin" w:alignment="center" w:leader="none"/>
    </w:r>
    <w:r>
      <w:rPr>
        <w:noProof w:val="0"/>
      </w:rPr>
      <w:fldChar w:fldCharType="begin"/>
    </w:r>
    <w:r>
      <w:instrText xml:space="preserve"> PAGE   \* MERGEFORMAT </w:instrText>
    </w:r>
    <w:r>
      <w:rPr>
        <w:noProof w:val="0"/>
      </w:rPr>
      <w:fldChar w:fldCharType="separate"/>
    </w:r>
    <w:r>
      <w:t>1</w:t>
    </w:r>
    <w:r>
      <w:fldChar w:fldCharType="end"/>
    </w:r>
    <w:r>
      <w:ptab w:relativeTo="margin" w:alignment="right" w:leader="none"/>
    </w:r>
    <w:r>
      <w:t>3GPP TS 26.532 V0.3.0 (2022-02)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104EF"/>
    <w:rsid w:val="00011DC7"/>
    <w:rsid w:val="00012D0A"/>
    <w:rsid w:val="000166A4"/>
    <w:rsid w:val="000167BC"/>
    <w:rsid w:val="00021742"/>
    <w:rsid w:val="00022613"/>
    <w:rsid w:val="00023225"/>
    <w:rsid w:val="000266C9"/>
    <w:rsid w:val="000268FF"/>
    <w:rsid w:val="000279A3"/>
    <w:rsid w:val="000309EB"/>
    <w:rsid w:val="00032486"/>
    <w:rsid w:val="00033397"/>
    <w:rsid w:val="00033C85"/>
    <w:rsid w:val="0003410C"/>
    <w:rsid w:val="00034F7B"/>
    <w:rsid w:val="00035DA9"/>
    <w:rsid w:val="0003669E"/>
    <w:rsid w:val="0003686A"/>
    <w:rsid w:val="00037236"/>
    <w:rsid w:val="00037B61"/>
    <w:rsid w:val="00037D3F"/>
    <w:rsid w:val="00040095"/>
    <w:rsid w:val="00040F98"/>
    <w:rsid w:val="00042662"/>
    <w:rsid w:val="00042ACB"/>
    <w:rsid w:val="0004358E"/>
    <w:rsid w:val="000447BA"/>
    <w:rsid w:val="000455AB"/>
    <w:rsid w:val="000465FD"/>
    <w:rsid w:val="00046864"/>
    <w:rsid w:val="00047593"/>
    <w:rsid w:val="00050C13"/>
    <w:rsid w:val="00051834"/>
    <w:rsid w:val="00052682"/>
    <w:rsid w:val="00052825"/>
    <w:rsid w:val="0005316D"/>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8AB"/>
    <w:rsid w:val="000D7232"/>
    <w:rsid w:val="000E5425"/>
    <w:rsid w:val="000E6898"/>
    <w:rsid w:val="000E71CC"/>
    <w:rsid w:val="000F687B"/>
    <w:rsid w:val="000F6B90"/>
    <w:rsid w:val="0010072F"/>
    <w:rsid w:val="00103ED2"/>
    <w:rsid w:val="00105D41"/>
    <w:rsid w:val="00113A48"/>
    <w:rsid w:val="0011474F"/>
    <w:rsid w:val="001148EF"/>
    <w:rsid w:val="0011494C"/>
    <w:rsid w:val="00115A84"/>
    <w:rsid w:val="001209B9"/>
    <w:rsid w:val="00122A69"/>
    <w:rsid w:val="00123FD8"/>
    <w:rsid w:val="00124BB4"/>
    <w:rsid w:val="00124C06"/>
    <w:rsid w:val="00124C96"/>
    <w:rsid w:val="00127503"/>
    <w:rsid w:val="00127FFE"/>
    <w:rsid w:val="00133525"/>
    <w:rsid w:val="00134275"/>
    <w:rsid w:val="00137875"/>
    <w:rsid w:val="001378E6"/>
    <w:rsid w:val="001400ED"/>
    <w:rsid w:val="001422E9"/>
    <w:rsid w:val="0014513F"/>
    <w:rsid w:val="00146451"/>
    <w:rsid w:val="001464D2"/>
    <w:rsid w:val="001468CF"/>
    <w:rsid w:val="001478D8"/>
    <w:rsid w:val="0015066C"/>
    <w:rsid w:val="00152EB4"/>
    <w:rsid w:val="001558D9"/>
    <w:rsid w:val="00160FB8"/>
    <w:rsid w:val="00162E80"/>
    <w:rsid w:val="00164230"/>
    <w:rsid w:val="0016520F"/>
    <w:rsid w:val="00166AE8"/>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2EB9"/>
    <w:rsid w:val="001B34EA"/>
    <w:rsid w:val="001B615F"/>
    <w:rsid w:val="001B6637"/>
    <w:rsid w:val="001C02A1"/>
    <w:rsid w:val="001C1AA6"/>
    <w:rsid w:val="001C21C3"/>
    <w:rsid w:val="001C38BE"/>
    <w:rsid w:val="001C4B61"/>
    <w:rsid w:val="001C4FB1"/>
    <w:rsid w:val="001D02C2"/>
    <w:rsid w:val="001D1705"/>
    <w:rsid w:val="001D3A74"/>
    <w:rsid w:val="001D5BDB"/>
    <w:rsid w:val="001D6BB0"/>
    <w:rsid w:val="001E0256"/>
    <w:rsid w:val="001E2C4B"/>
    <w:rsid w:val="001E4A13"/>
    <w:rsid w:val="001E72C5"/>
    <w:rsid w:val="001F0C1D"/>
    <w:rsid w:val="001F1132"/>
    <w:rsid w:val="001F168B"/>
    <w:rsid w:val="001F1BFD"/>
    <w:rsid w:val="00201C82"/>
    <w:rsid w:val="00210F3C"/>
    <w:rsid w:val="0021145A"/>
    <w:rsid w:val="0021236D"/>
    <w:rsid w:val="00212A3B"/>
    <w:rsid w:val="00214CD1"/>
    <w:rsid w:val="00214D06"/>
    <w:rsid w:val="00215DD9"/>
    <w:rsid w:val="00221ACB"/>
    <w:rsid w:val="002223D8"/>
    <w:rsid w:val="00225738"/>
    <w:rsid w:val="0023029C"/>
    <w:rsid w:val="00230591"/>
    <w:rsid w:val="00234695"/>
    <w:rsid w:val="002347A2"/>
    <w:rsid w:val="00240305"/>
    <w:rsid w:val="00242906"/>
    <w:rsid w:val="0024461C"/>
    <w:rsid w:val="00246412"/>
    <w:rsid w:val="00250CE5"/>
    <w:rsid w:val="00251755"/>
    <w:rsid w:val="002531DD"/>
    <w:rsid w:val="0026061B"/>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4308"/>
    <w:rsid w:val="002867BC"/>
    <w:rsid w:val="00286858"/>
    <w:rsid w:val="00291AA9"/>
    <w:rsid w:val="00292D20"/>
    <w:rsid w:val="00292D48"/>
    <w:rsid w:val="00293C5E"/>
    <w:rsid w:val="00295A41"/>
    <w:rsid w:val="00296A31"/>
    <w:rsid w:val="00296D72"/>
    <w:rsid w:val="002970D0"/>
    <w:rsid w:val="002A6C27"/>
    <w:rsid w:val="002B0E96"/>
    <w:rsid w:val="002B2DCF"/>
    <w:rsid w:val="002B382A"/>
    <w:rsid w:val="002B456F"/>
    <w:rsid w:val="002B4E35"/>
    <w:rsid w:val="002B6339"/>
    <w:rsid w:val="002B6407"/>
    <w:rsid w:val="002B64CC"/>
    <w:rsid w:val="002C130E"/>
    <w:rsid w:val="002C1AB8"/>
    <w:rsid w:val="002C5D4B"/>
    <w:rsid w:val="002C74CA"/>
    <w:rsid w:val="002D0C60"/>
    <w:rsid w:val="002D163E"/>
    <w:rsid w:val="002D60E9"/>
    <w:rsid w:val="002D7159"/>
    <w:rsid w:val="002D793F"/>
    <w:rsid w:val="002E00EE"/>
    <w:rsid w:val="002E0897"/>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07F"/>
    <w:rsid w:val="00316221"/>
    <w:rsid w:val="003172DC"/>
    <w:rsid w:val="003178A4"/>
    <w:rsid w:val="0032089D"/>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490D"/>
    <w:rsid w:val="00406AAE"/>
    <w:rsid w:val="00406B5B"/>
    <w:rsid w:val="00406CFF"/>
    <w:rsid w:val="004075D9"/>
    <w:rsid w:val="00407D62"/>
    <w:rsid w:val="00411C2C"/>
    <w:rsid w:val="00412466"/>
    <w:rsid w:val="00412E4F"/>
    <w:rsid w:val="00417221"/>
    <w:rsid w:val="0042028D"/>
    <w:rsid w:val="004202D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2A10"/>
    <w:rsid w:val="0047524A"/>
    <w:rsid w:val="004764AB"/>
    <w:rsid w:val="00482409"/>
    <w:rsid w:val="00483790"/>
    <w:rsid w:val="0048561A"/>
    <w:rsid w:val="00485FA8"/>
    <w:rsid w:val="00486364"/>
    <w:rsid w:val="004866B5"/>
    <w:rsid w:val="00491DFF"/>
    <w:rsid w:val="00492E6D"/>
    <w:rsid w:val="00494D11"/>
    <w:rsid w:val="004953CA"/>
    <w:rsid w:val="0049751D"/>
    <w:rsid w:val="00497ED4"/>
    <w:rsid w:val="004A144D"/>
    <w:rsid w:val="004A381A"/>
    <w:rsid w:val="004A7E86"/>
    <w:rsid w:val="004B0C80"/>
    <w:rsid w:val="004B1221"/>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988"/>
    <w:rsid w:val="004F13C7"/>
    <w:rsid w:val="004F319F"/>
    <w:rsid w:val="004F3340"/>
    <w:rsid w:val="004F46F8"/>
    <w:rsid w:val="004F4F0F"/>
    <w:rsid w:val="004F509F"/>
    <w:rsid w:val="004F6762"/>
    <w:rsid w:val="00502F4C"/>
    <w:rsid w:val="00507C1B"/>
    <w:rsid w:val="0051032A"/>
    <w:rsid w:val="005104EA"/>
    <w:rsid w:val="00513D98"/>
    <w:rsid w:val="0051409F"/>
    <w:rsid w:val="00520FFC"/>
    <w:rsid w:val="00531E44"/>
    <w:rsid w:val="0053388B"/>
    <w:rsid w:val="00534FB2"/>
    <w:rsid w:val="00535773"/>
    <w:rsid w:val="0054219B"/>
    <w:rsid w:val="0054233B"/>
    <w:rsid w:val="005426FB"/>
    <w:rsid w:val="00543A96"/>
    <w:rsid w:val="00543E6C"/>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7BFA"/>
    <w:rsid w:val="005B09D4"/>
    <w:rsid w:val="005B2ED6"/>
    <w:rsid w:val="005B349F"/>
    <w:rsid w:val="005B3F42"/>
    <w:rsid w:val="005B54AA"/>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4EEA"/>
    <w:rsid w:val="005E5982"/>
    <w:rsid w:val="005F082E"/>
    <w:rsid w:val="005F1356"/>
    <w:rsid w:val="005F1973"/>
    <w:rsid w:val="005F4E31"/>
    <w:rsid w:val="005F5AC4"/>
    <w:rsid w:val="005F67BE"/>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589D"/>
    <w:rsid w:val="0064650C"/>
    <w:rsid w:val="00647114"/>
    <w:rsid w:val="00651264"/>
    <w:rsid w:val="00652F62"/>
    <w:rsid w:val="0065348F"/>
    <w:rsid w:val="0065368B"/>
    <w:rsid w:val="006577A2"/>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30D0"/>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C86"/>
    <w:rsid w:val="006E7CD6"/>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4022F"/>
    <w:rsid w:val="0074026F"/>
    <w:rsid w:val="00741AE1"/>
    <w:rsid w:val="0074263B"/>
    <w:rsid w:val="007429F6"/>
    <w:rsid w:val="00743A1D"/>
    <w:rsid w:val="00744E76"/>
    <w:rsid w:val="00745730"/>
    <w:rsid w:val="007461A1"/>
    <w:rsid w:val="0075003B"/>
    <w:rsid w:val="007525F7"/>
    <w:rsid w:val="00752C55"/>
    <w:rsid w:val="00753937"/>
    <w:rsid w:val="00753CC0"/>
    <w:rsid w:val="00756384"/>
    <w:rsid w:val="00756E46"/>
    <w:rsid w:val="00760691"/>
    <w:rsid w:val="00764857"/>
    <w:rsid w:val="00765EA3"/>
    <w:rsid w:val="00766E6B"/>
    <w:rsid w:val="00770D0C"/>
    <w:rsid w:val="00773CEA"/>
    <w:rsid w:val="00773FB6"/>
    <w:rsid w:val="00774DA4"/>
    <w:rsid w:val="00775630"/>
    <w:rsid w:val="00776C30"/>
    <w:rsid w:val="00780785"/>
    <w:rsid w:val="0078179A"/>
    <w:rsid w:val="00781F0F"/>
    <w:rsid w:val="00785DC4"/>
    <w:rsid w:val="00786EA3"/>
    <w:rsid w:val="00787FEF"/>
    <w:rsid w:val="007903DF"/>
    <w:rsid w:val="00790CC9"/>
    <w:rsid w:val="00793A69"/>
    <w:rsid w:val="00794013"/>
    <w:rsid w:val="00795DCA"/>
    <w:rsid w:val="00796F18"/>
    <w:rsid w:val="007A4896"/>
    <w:rsid w:val="007A5EDF"/>
    <w:rsid w:val="007A6B46"/>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30113"/>
    <w:rsid w:val="008304C9"/>
    <w:rsid w:val="00830747"/>
    <w:rsid w:val="0083369C"/>
    <w:rsid w:val="00834704"/>
    <w:rsid w:val="00835635"/>
    <w:rsid w:val="008364D5"/>
    <w:rsid w:val="00837272"/>
    <w:rsid w:val="008422A1"/>
    <w:rsid w:val="008445BE"/>
    <w:rsid w:val="00846FF8"/>
    <w:rsid w:val="008532E3"/>
    <w:rsid w:val="00853847"/>
    <w:rsid w:val="0085657E"/>
    <w:rsid w:val="00861F21"/>
    <w:rsid w:val="00863744"/>
    <w:rsid w:val="00863933"/>
    <w:rsid w:val="00870355"/>
    <w:rsid w:val="008726E9"/>
    <w:rsid w:val="00875F01"/>
    <w:rsid w:val="008768CA"/>
    <w:rsid w:val="00876B77"/>
    <w:rsid w:val="00877816"/>
    <w:rsid w:val="00881100"/>
    <w:rsid w:val="008834D3"/>
    <w:rsid w:val="008850FB"/>
    <w:rsid w:val="00885EA7"/>
    <w:rsid w:val="008866DC"/>
    <w:rsid w:val="008878F5"/>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384C"/>
    <w:rsid w:val="008D01E5"/>
    <w:rsid w:val="008D2451"/>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6767"/>
    <w:rsid w:val="00910392"/>
    <w:rsid w:val="009114D7"/>
    <w:rsid w:val="0091348E"/>
    <w:rsid w:val="00916642"/>
    <w:rsid w:val="00917CCB"/>
    <w:rsid w:val="009211C1"/>
    <w:rsid w:val="0092126A"/>
    <w:rsid w:val="009212B8"/>
    <w:rsid w:val="0092156C"/>
    <w:rsid w:val="00923A74"/>
    <w:rsid w:val="00924B1A"/>
    <w:rsid w:val="009257ED"/>
    <w:rsid w:val="00933FB0"/>
    <w:rsid w:val="009401A6"/>
    <w:rsid w:val="00941553"/>
    <w:rsid w:val="00941B1B"/>
    <w:rsid w:val="00942E32"/>
    <w:rsid w:val="00942EC2"/>
    <w:rsid w:val="00946FD0"/>
    <w:rsid w:val="00947581"/>
    <w:rsid w:val="009476CF"/>
    <w:rsid w:val="009503DA"/>
    <w:rsid w:val="00951283"/>
    <w:rsid w:val="00952D13"/>
    <w:rsid w:val="0095303D"/>
    <w:rsid w:val="009538CD"/>
    <w:rsid w:val="0095541A"/>
    <w:rsid w:val="0095714B"/>
    <w:rsid w:val="0096570B"/>
    <w:rsid w:val="0097102C"/>
    <w:rsid w:val="00972EF2"/>
    <w:rsid w:val="0097432C"/>
    <w:rsid w:val="0097485E"/>
    <w:rsid w:val="00974C3E"/>
    <w:rsid w:val="00975411"/>
    <w:rsid w:val="00984D36"/>
    <w:rsid w:val="00984EB0"/>
    <w:rsid w:val="0098575A"/>
    <w:rsid w:val="00986DCE"/>
    <w:rsid w:val="009912F4"/>
    <w:rsid w:val="00992142"/>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1758"/>
    <w:rsid w:val="009F37B7"/>
    <w:rsid w:val="009F506A"/>
    <w:rsid w:val="009F6169"/>
    <w:rsid w:val="00A002E2"/>
    <w:rsid w:val="00A02921"/>
    <w:rsid w:val="00A0524F"/>
    <w:rsid w:val="00A0550F"/>
    <w:rsid w:val="00A05928"/>
    <w:rsid w:val="00A070E6"/>
    <w:rsid w:val="00A10A82"/>
    <w:rsid w:val="00A10B56"/>
    <w:rsid w:val="00A10F02"/>
    <w:rsid w:val="00A11022"/>
    <w:rsid w:val="00A128F8"/>
    <w:rsid w:val="00A12F3E"/>
    <w:rsid w:val="00A15B9B"/>
    <w:rsid w:val="00A164B4"/>
    <w:rsid w:val="00A173B9"/>
    <w:rsid w:val="00A20F08"/>
    <w:rsid w:val="00A22E8A"/>
    <w:rsid w:val="00A23A60"/>
    <w:rsid w:val="00A24F5E"/>
    <w:rsid w:val="00A25846"/>
    <w:rsid w:val="00A26956"/>
    <w:rsid w:val="00A27486"/>
    <w:rsid w:val="00A27899"/>
    <w:rsid w:val="00A3141A"/>
    <w:rsid w:val="00A315A8"/>
    <w:rsid w:val="00A33881"/>
    <w:rsid w:val="00A36C20"/>
    <w:rsid w:val="00A40606"/>
    <w:rsid w:val="00A41FED"/>
    <w:rsid w:val="00A442DF"/>
    <w:rsid w:val="00A454E5"/>
    <w:rsid w:val="00A46074"/>
    <w:rsid w:val="00A53327"/>
    <w:rsid w:val="00A53724"/>
    <w:rsid w:val="00A541AB"/>
    <w:rsid w:val="00A55FA7"/>
    <w:rsid w:val="00A56066"/>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E0B42"/>
    <w:rsid w:val="00AE1EF9"/>
    <w:rsid w:val="00AE2DA3"/>
    <w:rsid w:val="00AE2F61"/>
    <w:rsid w:val="00AE3269"/>
    <w:rsid w:val="00AE3E7C"/>
    <w:rsid w:val="00AE55C7"/>
    <w:rsid w:val="00AE65E2"/>
    <w:rsid w:val="00AF1460"/>
    <w:rsid w:val="00AF1D56"/>
    <w:rsid w:val="00AF2720"/>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5449"/>
    <w:rsid w:val="00B175CB"/>
    <w:rsid w:val="00B17DA3"/>
    <w:rsid w:val="00B2180F"/>
    <w:rsid w:val="00B219AC"/>
    <w:rsid w:val="00B244A3"/>
    <w:rsid w:val="00B26BC6"/>
    <w:rsid w:val="00B27C95"/>
    <w:rsid w:val="00B302DB"/>
    <w:rsid w:val="00B3151E"/>
    <w:rsid w:val="00B321C4"/>
    <w:rsid w:val="00B33561"/>
    <w:rsid w:val="00B33F95"/>
    <w:rsid w:val="00B343CD"/>
    <w:rsid w:val="00B35A89"/>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63DB"/>
    <w:rsid w:val="00B715BB"/>
    <w:rsid w:val="00B740AC"/>
    <w:rsid w:val="00B76A4A"/>
    <w:rsid w:val="00B76B87"/>
    <w:rsid w:val="00B83334"/>
    <w:rsid w:val="00B83497"/>
    <w:rsid w:val="00B861BD"/>
    <w:rsid w:val="00B862B7"/>
    <w:rsid w:val="00B8660B"/>
    <w:rsid w:val="00B8674A"/>
    <w:rsid w:val="00B9097F"/>
    <w:rsid w:val="00B9228E"/>
    <w:rsid w:val="00B93086"/>
    <w:rsid w:val="00B94F66"/>
    <w:rsid w:val="00BA0838"/>
    <w:rsid w:val="00BA1444"/>
    <w:rsid w:val="00BA19ED"/>
    <w:rsid w:val="00BA339D"/>
    <w:rsid w:val="00BA38E8"/>
    <w:rsid w:val="00BA4AE0"/>
    <w:rsid w:val="00BA4B8D"/>
    <w:rsid w:val="00BA54AF"/>
    <w:rsid w:val="00BA7762"/>
    <w:rsid w:val="00BB010D"/>
    <w:rsid w:val="00BB19B6"/>
    <w:rsid w:val="00BB47BC"/>
    <w:rsid w:val="00BB53CC"/>
    <w:rsid w:val="00BC0F7D"/>
    <w:rsid w:val="00BC1B8D"/>
    <w:rsid w:val="00BC2ECB"/>
    <w:rsid w:val="00BC604F"/>
    <w:rsid w:val="00BD0EED"/>
    <w:rsid w:val="00BD1B0E"/>
    <w:rsid w:val="00BD1DE5"/>
    <w:rsid w:val="00BD31E9"/>
    <w:rsid w:val="00BD7D31"/>
    <w:rsid w:val="00BE2184"/>
    <w:rsid w:val="00BE2EEB"/>
    <w:rsid w:val="00BE3255"/>
    <w:rsid w:val="00BE3786"/>
    <w:rsid w:val="00BE40B2"/>
    <w:rsid w:val="00BE4343"/>
    <w:rsid w:val="00BE54FB"/>
    <w:rsid w:val="00BE6900"/>
    <w:rsid w:val="00BF0197"/>
    <w:rsid w:val="00BF0365"/>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535B"/>
    <w:rsid w:val="00C25C5E"/>
    <w:rsid w:val="00C27750"/>
    <w:rsid w:val="00C27EA4"/>
    <w:rsid w:val="00C33079"/>
    <w:rsid w:val="00C37273"/>
    <w:rsid w:val="00C4031F"/>
    <w:rsid w:val="00C41F08"/>
    <w:rsid w:val="00C45231"/>
    <w:rsid w:val="00C473F0"/>
    <w:rsid w:val="00C50A78"/>
    <w:rsid w:val="00C51CA1"/>
    <w:rsid w:val="00C551FF"/>
    <w:rsid w:val="00C57271"/>
    <w:rsid w:val="00C60E96"/>
    <w:rsid w:val="00C6169C"/>
    <w:rsid w:val="00C61717"/>
    <w:rsid w:val="00C61C5A"/>
    <w:rsid w:val="00C6238C"/>
    <w:rsid w:val="00C62FD1"/>
    <w:rsid w:val="00C65A0D"/>
    <w:rsid w:val="00C667FC"/>
    <w:rsid w:val="00C668E7"/>
    <w:rsid w:val="00C67C6F"/>
    <w:rsid w:val="00C704C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4C61"/>
    <w:rsid w:val="00D4194F"/>
    <w:rsid w:val="00D441FA"/>
    <w:rsid w:val="00D450BC"/>
    <w:rsid w:val="00D5082E"/>
    <w:rsid w:val="00D50BB5"/>
    <w:rsid w:val="00D50D2C"/>
    <w:rsid w:val="00D51F13"/>
    <w:rsid w:val="00D523E6"/>
    <w:rsid w:val="00D53333"/>
    <w:rsid w:val="00D53C3E"/>
    <w:rsid w:val="00D542AD"/>
    <w:rsid w:val="00D57972"/>
    <w:rsid w:val="00D61D1F"/>
    <w:rsid w:val="00D63D4D"/>
    <w:rsid w:val="00D65B44"/>
    <w:rsid w:val="00D65E99"/>
    <w:rsid w:val="00D65F11"/>
    <w:rsid w:val="00D66568"/>
    <w:rsid w:val="00D675A9"/>
    <w:rsid w:val="00D7018C"/>
    <w:rsid w:val="00D7130C"/>
    <w:rsid w:val="00D72480"/>
    <w:rsid w:val="00D72ACD"/>
    <w:rsid w:val="00D738D6"/>
    <w:rsid w:val="00D741A0"/>
    <w:rsid w:val="00D755EB"/>
    <w:rsid w:val="00D76048"/>
    <w:rsid w:val="00D76DD5"/>
    <w:rsid w:val="00D77F4E"/>
    <w:rsid w:val="00D80623"/>
    <w:rsid w:val="00D8197D"/>
    <w:rsid w:val="00D8222C"/>
    <w:rsid w:val="00D82E6F"/>
    <w:rsid w:val="00D84B8F"/>
    <w:rsid w:val="00D87E00"/>
    <w:rsid w:val="00D902DB"/>
    <w:rsid w:val="00D9045B"/>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235C"/>
    <w:rsid w:val="00DC309B"/>
    <w:rsid w:val="00DC317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DF63B5"/>
    <w:rsid w:val="00E023E7"/>
    <w:rsid w:val="00E071E4"/>
    <w:rsid w:val="00E10A3E"/>
    <w:rsid w:val="00E143D6"/>
    <w:rsid w:val="00E1457D"/>
    <w:rsid w:val="00E16509"/>
    <w:rsid w:val="00E223C8"/>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A8F"/>
    <w:rsid w:val="00E5129E"/>
    <w:rsid w:val="00E565BB"/>
    <w:rsid w:val="00E569B7"/>
    <w:rsid w:val="00E60A23"/>
    <w:rsid w:val="00E62992"/>
    <w:rsid w:val="00E65F87"/>
    <w:rsid w:val="00E66162"/>
    <w:rsid w:val="00E670C3"/>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497A"/>
    <w:rsid w:val="00ED4A83"/>
    <w:rsid w:val="00EE01AA"/>
    <w:rsid w:val="00EE061E"/>
    <w:rsid w:val="00EE6168"/>
    <w:rsid w:val="00EE73BD"/>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8092D"/>
    <w:rsid w:val="00F81FD6"/>
    <w:rsid w:val="00F85558"/>
    <w:rsid w:val="00F9008D"/>
    <w:rsid w:val="00F93D21"/>
    <w:rsid w:val="00F94805"/>
    <w:rsid w:val="00F94833"/>
    <w:rsid w:val="00F94E1C"/>
    <w:rsid w:val="00F9768F"/>
    <w:rsid w:val="00FA072F"/>
    <w:rsid w:val="00FA0D74"/>
    <w:rsid w:val="00FA1266"/>
    <w:rsid w:val="00FA5935"/>
    <w:rsid w:val="00FA5F44"/>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link w:val="TF"/>
    <w:qFormat/>
    <w:rsid w:val="00584C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cors-protoco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32</Pages>
  <Words>8002</Words>
  <Characters>52172</Characters>
  <Application>Microsoft Office Word</Application>
  <DocSecurity>0</DocSecurity>
  <Lines>434</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Lo (021522)</cp:lastModifiedBy>
  <cp:revision>8</cp:revision>
  <cp:lastPrinted>2019-02-25T14:05:00Z</cp:lastPrinted>
  <dcterms:created xsi:type="dcterms:W3CDTF">2022-02-16T00:32:00Z</dcterms:created>
  <dcterms:modified xsi:type="dcterms:W3CDTF">2022-02-16T01:30:00Z</dcterms:modified>
</cp:coreProperties>
</file>