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5CAEB074"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WG4#117e</w:t>
      </w:r>
      <w:r w:rsidR="00C81EBC" w:rsidRPr="00D33157">
        <w:rPr>
          <w:b/>
          <w:noProof/>
          <w:sz w:val="24"/>
          <w:lang w:val="de-DE"/>
        </w:rPr>
        <w:tab/>
        <w:t>S4</w:t>
      </w:r>
      <w:r w:rsidR="00D33157" w:rsidRPr="00D33157">
        <w:rPr>
          <w:b/>
          <w:noProof/>
          <w:sz w:val="24"/>
          <w:lang w:val="de-DE"/>
        </w:rPr>
        <w:t>-</w:t>
      </w:r>
      <w:r w:rsidR="00BB3498" w:rsidRPr="00D33157">
        <w:rPr>
          <w:b/>
          <w:noProof/>
          <w:sz w:val="24"/>
          <w:lang w:val="de-DE"/>
        </w:rPr>
        <w:t>22</w:t>
      </w:r>
      <w:r w:rsidR="00BB3498">
        <w:rPr>
          <w:b/>
          <w:noProof/>
          <w:sz w:val="24"/>
          <w:lang w:val="de-DE"/>
        </w:rPr>
        <w:t>0</w:t>
      </w:r>
      <w:r w:rsidR="00DB0F10">
        <w:rPr>
          <w:b/>
          <w:noProof/>
          <w:sz w:val="24"/>
          <w:lang w:val="de-DE"/>
        </w:rPr>
        <w:t>112</w:t>
      </w:r>
    </w:p>
    <w:p w14:paraId="52D4CE2D" w14:textId="55534634" w:rsidR="00D83946" w:rsidRPr="00C7425A" w:rsidRDefault="00544256" w:rsidP="00C81EBC">
      <w:pPr>
        <w:pStyle w:val="Grilleclaire-Accent32"/>
        <w:tabs>
          <w:tab w:val="right" w:pos="9639"/>
        </w:tabs>
        <w:spacing w:after="0"/>
        <w:ind w:left="0"/>
        <w:rPr>
          <w:b/>
          <w:i/>
          <w:noProof/>
          <w:sz w:val="28"/>
        </w:rPr>
      </w:pPr>
      <w:r w:rsidRPr="00544256">
        <w:rPr>
          <w:b/>
          <w:noProof/>
          <w:sz w:val="24"/>
        </w:rPr>
        <w:t>E-meeting, 14th – 23rd February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AB1E915" w:rsidR="001E41F3" w:rsidRDefault="00DB0F10">
            <w:pPr>
              <w:pStyle w:val="CRCoverPage"/>
              <w:spacing w:after="0"/>
              <w:jc w:val="center"/>
              <w:rPr>
                <w:noProof/>
              </w:rPr>
            </w:pPr>
            <w:r>
              <w:rPr>
                <w:b/>
                <w:noProof/>
                <w:sz w:val="32"/>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CDF605E"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w:t>
            </w:r>
            <w:r w:rsidR="00DB0F10">
              <w:rPr>
                <w:b/>
                <w:noProof/>
                <w:sz w:val="28"/>
              </w:rPr>
              <w:t>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3F4EAB94"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3A775D3" w:rsidR="001E41F3" w:rsidRPr="00195208" w:rsidRDefault="00CE3226">
            <w:pPr>
              <w:pStyle w:val="CRCoverPage"/>
              <w:spacing w:after="0"/>
              <w:jc w:val="center"/>
              <w:rPr>
                <w:b/>
                <w:bCs/>
                <w:noProof/>
                <w:sz w:val="28"/>
              </w:rPr>
            </w:pPr>
            <w:r>
              <w:rPr>
                <w:b/>
                <w:bCs/>
                <w:noProof/>
                <w:sz w:val="28"/>
              </w:rPr>
              <w:t>1</w:t>
            </w:r>
            <w:r w:rsidR="00DB0F10">
              <w:rPr>
                <w:b/>
                <w:bCs/>
                <w:noProof/>
                <w:sz w:val="28"/>
              </w:rPr>
              <w:t>.0.0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8D3B29E" w:rsidR="001E41F3" w:rsidRPr="004F2C53" w:rsidRDefault="005F3927">
            <w:pPr>
              <w:pStyle w:val="CRCoverPage"/>
              <w:spacing w:after="0"/>
              <w:ind w:left="100"/>
              <w:rPr>
                <w:b/>
                <w:bCs/>
                <w:noProof/>
              </w:rPr>
            </w:pPr>
            <w:r w:rsidRPr="005F3927">
              <w:rPr>
                <w:b/>
                <w:bCs/>
              </w:rPr>
              <w:t>[5MBUSA] Proposed Updates to TS26.502</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B22CCB4"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0626753F" w:rsidR="001E41F3" w:rsidRDefault="00E41617">
            <w:pPr>
              <w:pStyle w:val="CRCoverPage"/>
              <w:spacing w:after="0"/>
              <w:ind w:left="100"/>
              <w:rPr>
                <w:noProof/>
              </w:rPr>
            </w:pPr>
            <w:r>
              <w:t>5MBUSA</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A630D50" w:rsidR="001E41F3" w:rsidRDefault="00D33157">
            <w:pPr>
              <w:pStyle w:val="CRCoverPage"/>
              <w:spacing w:after="0"/>
              <w:ind w:left="100"/>
              <w:rPr>
                <w:noProof/>
              </w:rPr>
            </w:pPr>
            <w:r>
              <w:t>07</w:t>
            </w:r>
            <w:r w:rsidR="00174E98">
              <w:t>/</w:t>
            </w:r>
            <w:r>
              <w:t>02</w:t>
            </w:r>
            <w:r w:rsidR="00174E98">
              <w:t>/202</w:t>
            </w:r>
            <w:r>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7F3DCE">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C78022F" w:rsidR="005C5269" w:rsidRDefault="005C5269" w:rsidP="005C5269">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62F8940C" w:rsidR="001E41F3" w:rsidRDefault="001E41F3" w:rsidP="002A0B00">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75547B6E"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2C547985"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15D3B8C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809D6C7" w:rsidR="001E41F3" w:rsidRDefault="005F3927">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1C815AB3" w:rsidR="001E41F3" w:rsidRDefault="005F3927">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506ACD58" w:rsidR="001E41F3" w:rsidRDefault="005F3927" w:rsidP="005F3927">
            <w:pPr>
              <w:pStyle w:val="CRCoverPage"/>
              <w:spacing w:after="0"/>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45101A74"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4B25B821" w:rsidR="00520CAA" w:rsidRPr="002069FE"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4457318F"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26B119F" w14:textId="639E051C" w:rsidR="002C5B95" w:rsidRPr="001A0189" w:rsidRDefault="007F3DCE" w:rsidP="007F3DCE">
      <w:pPr>
        <w:keepLines/>
        <w:spacing w:after="240"/>
        <w:rPr>
          <w:rFonts w:ascii="Arial" w:hAnsi="Arial"/>
          <w:b/>
        </w:rPr>
      </w:pPr>
      <w:r>
        <w:rPr>
          <w:rFonts w:ascii="Arial" w:hAnsi="Arial"/>
          <w:b/>
        </w:rPr>
        <w:t xml:space="preserve">Attached some markups and comments – take them </w:t>
      </w:r>
      <w:proofErr w:type="gramStart"/>
      <w:r>
        <w:rPr>
          <w:rFonts w:ascii="Arial" w:hAnsi="Arial"/>
          <w:b/>
        </w:rPr>
        <w:t>serious.</w:t>
      </w:r>
      <w:proofErr w:type="gramEnd"/>
    </w:p>
    <w:sectPr w:rsidR="002C5B95" w:rsidRPr="001A01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2B5CA" w14:textId="77777777" w:rsidR="00223C1E" w:rsidRDefault="00223C1E">
      <w:r>
        <w:separator/>
      </w:r>
    </w:p>
  </w:endnote>
  <w:endnote w:type="continuationSeparator" w:id="0">
    <w:p w14:paraId="784A77CF" w14:textId="77777777" w:rsidR="00223C1E" w:rsidRDefault="00223C1E">
      <w:r>
        <w:continuationSeparator/>
      </w:r>
    </w:p>
  </w:endnote>
  <w:endnote w:type="continuationNotice" w:id="1">
    <w:p w14:paraId="37CE854E" w14:textId="77777777" w:rsidR="00223C1E" w:rsidRDefault="00223C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3FBF5" w14:textId="77777777" w:rsidR="00223C1E" w:rsidRDefault="00223C1E">
      <w:r>
        <w:separator/>
      </w:r>
    </w:p>
  </w:footnote>
  <w:footnote w:type="continuationSeparator" w:id="0">
    <w:p w14:paraId="66271CDB" w14:textId="77777777" w:rsidR="00223C1E" w:rsidRDefault="00223C1E">
      <w:r>
        <w:continuationSeparator/>
      </w:r>
    </w:p>
  </w:footnote>
  <w:footnote w:type="continuationNotice" w:id="1">
    <w:p w14:paraId="3DC407A7" w14:textId="77777777" w:rsidR="00223C1E" w:rsidRDefault="00223C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8"/>
  </w:num>
  <w:num w:numId="4">
    <w:abstractNumId w:val="0"/>
  </w:num>
  <w:num w:numId="5">
    <w:abstractNumId w:val="5"/>
  </w:num>
  <w:num w:numId="6">
    <w:abstractNumId w:val="10"/>
  </w:num>
  <w:num w:numId="7">
    <w:abstractNumId w:val="1"/>
  </w:num>
  <w:num w:numId="8">
    <w:abstractNumId w:val="11"/>
  </w:num>
  <w:num w:numId="9">
    <w:abstractNumId w:val="6"/>
  </w:num>
  <w:num w:numId="10">
    <w:abstractNumId w:val="9"/>
  </w:num>
  <w:num w:numId="11">
    <w:abstractNumId w:val="3"/>
  </w:num>
  <w:num w:numId="1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15C0"/>
    <w:rsid w:val="00012416"/>
    <w:rsid w:val="0001268D"/>
    <w:rsid w:val="000163D8"/>
    <w:rsid w:val="0002087F"/>
    <w:rsid w:val="000213BD"/>
    <w:rsid w:val="00021A24"/>
    <w:rsid w:val="00022E4A"/>
    <w:rsid w:val="00024CB5"/>
    <w:rsid w:val="0002516F"/>
    <w:rsid w:val="000267D5"/>
    <w:rsid w:val="000312F9"/>
    <w:rsid w:val="00032626"/>
    <w:rsid w:val="0003433B"/>
    <w:rsid w:val="00035A26"/>
    <w:rsid w:val="00035AEC"/>
    <w:rsid w:val="000377F3"/>
    <w:rsid w:val="00037FC5"/>
    <w:rsid w:val="00040943"/>
    <w:rsid w:val="00041E6E"/>
    <w:rsid w:val="00042761"/>
    <w:rsid w:val="00045B00"/>
    <w:rsid w:val="0004622A"/>
    <w:rsid w:val="00051B13"/>
    <w:rsid w:val="00051C0A"/>
    <w:rsid w:val="00052A98"/>
    <w:rsid w:val="00060CDD"/>
    <w:rsid w:val="00060E76"/>
    <w:rsid w:val="000624BA"/>
    <w:rsid w:val="000642BA"/>
    <w:rsid w:val="000643D0"/>
    <w:rsid w:val="00064E30"/>
    <w:rsid w:val="0006549B"/>
    <w:rsid w:val="00070997"/>
    <w:rsid w:val="00071E54"/>
    <w:rsid w:val="00072CAF"/>
    <w:rsid w:val="0007508F"/>
    <w:rsid w:val="0007715E"/>
    <w:rsid w:val="00080223"/>
    <w:rsid w:val="00080291"/>
    <w:rsid w:val="000851F6"/>
    <w:rsid w:val="00085A66"/>
    <w:rsid w:val="00087217"/>
    <w:rsid w:val="000876A9"/>
    <w:rsid w:val="00087DEC"/>
    <w:rsid w:val="000900C2"/>
    <w:rsid w:val="00091BAA"/>
    <w:rsid w:val="00092936"/>
    <w:rsid w:val="00092B29"/>
    <w:rsid w:val="00095632"/>
    <w:rsid w:val="00096061"/>
    <w:rsid w:val="000A07BB"/>
    <w:rsid w:val="000A5872"/>
    <w:rsid w:val="000A6394"/>
    <w:rsid w:val="000A6A35"/>
    <w:rsid w:val="000A7C90"/>
    <w:rsid w:val="000B24F3"/>
    <w:rsid w:val="000B576F"/>
    <w:rsid w:val="000B7FED"/>
    <w:rsid w:val="000C038A"/>
    <w:rsid w:val="000C1CA4"/>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5211"/>
    <w:rsid w:val="000E5386"/>
    <w:rsid w:val="000F0AB6"/>
    <w:rsid w:val="000F0BE0"/>
    <w:rsid w:val="000F33E4"/>
    <w:rsid w:val="000F6684"/>
    <w:rsid w:val="00101A2E"/>
    <w:rsid w:val="00103AB6"/>
    <w:rsid w:val="00103BEE"/>
    <w:rsid w:val="001112F1"/>
    <w:rsid w:val="00111708"/>
    <w:rsid w:val="00113787"/>
    <w:rsid w:val="00114026"/>
    <w:rsid w:val="0011402B"/>
    <w:rsid w:val="00122053"/>
    <w:rsid w:val="00124FAB"/>
    <w:rsid w:val="001268CC"/>
    <w:rsid w:val="00126DB5"/>
    <w:rsid w:val="0013424F"/>
    <w:rsid w:val="00134DE7"/>
    <w:rsid w:val="00134E80"/>
    <w:rsid w:val="00135A68"/>
    <w:rsid w:val="001370A8"/>
    <w:rsid w:val="001406B8"/>
    <w:rsid w:val="0014217A"/>
    <w:rsid w:val="00144F3D"/>
    <w:rsid w:val="00145609"/>
    <w:rsid w:val="00145AA7"/>
    <w:rsid w:val="00145D43"/>
    <w:rsid w:val="001463BE"/>
    <w:rsid w:val="00146C7D"/>
    <w:rsid w:val="00151312"/>
    <w:rsid w:val="00151568"/>
    <w:rsid w:val="00152BDE"/>
    <w:rsid w:val="00154AB9"/>
    <w:rsid w:val="00154FE0"/>
    <w:rsid w:val="00155F4C"/>
    <w:rsid w:val="00156F03"/>
    <w:rsid w:val="001612CF"/>
    <w:rsid w:val="00161F6C"/>
    <w:rsid w:val="00162AFB"/>
    <w:rsid w:val="00163B08"/>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2C46"/>
    <w:rsid w:val="001933BD"/>
    <w:rsid w:val="001937D3"/>
    <w:rsid w:val="00195208"/>
    <w:rsid w:val="001952DD"/>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174"/>
    <w:rsid w:val="001D5C3B"/>
    <w:rsid w:val="001D6FB8"/>
    <w:rsid w:val="001D7F9A"/>
    <w:rsid w:val="001E060B"/>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69FE"/>
    <w:rsid w:val="00207071"/>
    <w:rsid w:val="002072AC"/>
    <w:rsid w:val="002118D3"/>
    <w:rsid w:val="002150EC"/>
    <w:rsid w:val="00216434"/>
    <w:rsid w:val="00217057"/>
    <w:rsid w:val="002177A9"/>
    <w:rsid w:val="00223C1E"/>
    <w:rsid w:val="00226143"/>
    <w:rsid w:val="00232A57"/>
    <w:rsid w:val="00234A79"/>
    <w:rsid w:val="00235E0B"/>
    <w:rsid w:val="00237087"/>
    <w:rsid w:val="00243E2D"/>
    <w:rsid w:val="00244B72"/>
    <w:rsid w:val="00245F1E"/>
    <w:rsid w:val="00245F54"/>
    <w:rsid w:val="00251E5D"/>
    <w:rsid w:val="002549B3"/>
    <w:rsid w:val="0026004D"/>
    <w:rsid w:val="002640DD"/>
    <w:rsid w:val="0026557A"/>
    <w:rsid w:val="00270229"/>
    <w:rsid w:val="00271FFF"/>
    <w:rsid w:val="002725DF"/>
    <w:rsid w:val="00275D12"/>
    <w:rsid w:val="00280EA4"/>
    <w:rsid w:val="00281258"/>
    <w:rsid w:val="00282043"/>
    <w:rsid w:val="00284FEB"/>
    <w:rsid w:val="0028594C"/>
    <w:rsid w:val="00285FF7"/>
    <w:rsid w:val="002860C4"/>
    <w:rsid w:val="00286862"/>
    <w:rsid w:val="00286D29"/>
    <w:rsid w:val="00287307"/>
    <w:rsid w:val="002949C8"/>
    <w:rsid w:val="00296518"/>
    <w:rsid w:val="00296788"/>
    <w:rsid w:val="002A0B00"/>
    <w:rsid w:val="002A3F0C"/>
    <w:rsid w:val="002A468B"/>
    <w:rsid w:val="002A4757"/>
    <w:rsid w:val="002A50A1"/>
    <w:rsid w:val="002A50EB"/>
    <w:rsid w:val="002A6398"/>
    <w:rsid w:val="002A6847"/>
    <w:rsid w:val="002B0D43"/>
    <w:rsid w:val="002B1287"/>
    <w:rsid w:val="002B464D"/>
    <w:rsid w:val="002B5741"/>
    <w:rsid w:val="002C20CB"/>
    <w:rsid w:val="002C512F"/>
    <w:rsid w:val="002C5229"/>
    <w:rsid w:val="002C5B95"/>
    <w:rsid w:val="002C6EFE"/>
    <w:rsid w:val="002C7F62"/>
    <w:rsid w:val="002D0F20"/>
    <w:rsid w:val="002D1B15"/>
    <w:rsid w:val="002D1F88"/>
    <w:rsid w:val="002D6149"/>
    <w:rsid w:val="002D679F"/>
    <w:rsid w:val="002D6C39"/>
    <w:rsid w:val="002D73A2"/>
    <w:rsid w:val="002E0CB3"/>
    <w:rsid w:val="002E2E47"/>
    <w:rsid w:val="002E324E"/>
    <w:rsid w:val="002E59D5"/>
    <w:rsid w:val="002F06D9"/>
    <w:rsid w:val="002F5557"/>
    <w:rsid w:val="00302902"/>
    <w:rsid w:val="00303CD6"/>
    <w:rsid w:val="00303F8F"/>
    <w:rsid w:val="00304339"/>
    <w:rsid w:val="00305409"/>
    <w:rsid w:val="003066FB"/>
    <w:rsid w:val="00312ECC"/>
    <w:rsid w:val="003133A9"/>
    <w:rsid w:val="00313C5A"/>
    <w:rsid w:val="00313CF4"/>
    <w:rsid w:val="0031406E"/>
    <w:rsid w:val="00314C90"/>
    <w:rsid w:val="003151B0"/>
    <w:rsid w:val="0031673B"/>
    <w:rsid w:val="00317621"/>
    <w:rsid w:val="00317ADD"/>
    <w:rsid w:val="00321A3B"/>
    <w:rsid w:val="00321EE6"/>
    <w:rsid w:val="00322D0F"/>
    <w:rsid w:val="00322ED7"/>
    <w:rsid w:val="0032619F"/>
    <w:rsid w:val="00327408"/>
    <w:rsid w:val="00327B7A"/>
    <w:rsid w:val="003302D7"/>
    <w:rsid w:val="00331EEA"/>
    <w:rsid w:val="00332419"/>
    <w:rsid w:val="00332CE8"/>
    <w:rsid w:val="00333720"/>
    <w:rsid w:val="00334F00"/>
    <w:rsid w:val="0033748E"/>
    <w:rsid w:val="00344713"/>
    <w:rsid w:val="00347812"/>
    <w:rsid w:val="003503C2"/>
    <w:rsid w:val="00350CA2"/>
    <w:rsid w:val="0035356D"/>
    <w:rsid w:val="003546B9"/>
    <w:rsid w:val="003609EF"/>
    <w:rsid w:val="0036231A"/>
    <w:rsid w:val="003706ED"/>
    <w:rsid w:val="00371388"/>
    <w:rsid w:val="00374DD4"/>
    <w:rsid w:val="00377701"/>
    <w:rsid w:val="0038158C"/>
    <w:rsid w:val="00385BCC"/>
    <w:rsid w:val="003862EC"/>
    <w:rsid w:val="00386F6A"/>
    <w:rsid w:val="00390ABD"/>
    <w:rsid w:val="003939F2"/>
    <w:rsid w:val="00396887"/>
    <w:rsid w:val="00397D5E"/>
    <w:rsid w:val="003A2101"/>
    <w:rsid w:val="003A2D73"/>
    <w:rsid w:val="003B3C84"/>
    <w:rsid w:val="003B4E28"/>
    <w:rsid w:val="003B50BC"/>
    <w:rsid w:val="003B5C0F"/>
    <w:rsid w:val="003B7FAE"/>
    <w:rsid w:val="003C2E8E"/>
    <w:rsid w:val="003C72F3"/>
    <w:rsid w:val="003D00FE"/>
    <w:rsid w:val="003D115B"/>
    <w:rsid w:val="003D3FB9"/>
    <w:rsid w:val="003E0F10"/>
    <w:rsid w:val="003E1A36"/>
    <w:rsid w:val="003E485B"/>
    <w:rsid w:val="003E543A"/>
    <w:rsid w:val="003E5810"/>
    <w:rsid w:val="003E72E8"/>
    <w:rsid w:val="003E767C"/>
    <w:rsid w:val="003E7F15"/>
    <w:rsid w:val="003F1BC5"/>
    <w:rsid w:val="003F1EFC"/>
    <w:rsid w:val="003F6F03"/>
    <w:rsid w:val="003F70CA"/>
    <w:rsid w:val="00400D97"/>
    <w:rsid w:val="0040189E"/>
    <w:rsid w:val="004020BE"/>
    <w:rsid w:val="00403885"/>
    <w:rsid w:val="004042B8"/>
    <w:rsid w:val="0040577E"/>
    <w:rsid w:val="00407233"/>
    <w:rsid w:val="00407B00"/>
    <w:rsid w:val="00407F37"/>
    <w:rsid w:val="00410371"/>
    <w:rsid w:val="0041211C"/>
    <w:rsid w:val="0041413D"/>
    <w:rsid w:val="0041474C"/>
    <w:rsid w:val="004166B8"/>
    <w:rsid w:val="00422A16"/>
    <w:rsid w:val="00422A38"/>
    <w:rsid w:val="00423EDA"/>
    <w:rsid w:val="004242F1"/>
    <w:rsid w:val="00425B5A"/>
    <w:rsid w:val="004270BD"/>
    <w:rsid w:val="00427CEA"/>
    <w:rsid w:val="00430427"/>
    <w:rsid w:val="00431A3C"/>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653C"/>
    <w:rsid w:val="00496CFB"/>
    <w:rsid w:val="00497593"/>
    <w:rsid w:val="004A265E"/>
    <w:rsid w:val="004A4906"/>
    <w:rsid w:val="004A7B4F"/>
    <w:rsid w:val="004B034F"/>
    <w:rsid w:val="004B0561"/>
    <w:rsid w:val="004B174E"/>
    <w:rsid w:val="004B3176"/>
    <w:rsid w:val="004B34F7"/>
    <w:rsid w:val="004B38A9"/>
    <w:rsid w:val="004B3CF7"/>
    <w:rsid w:val="004B4BB9"/>
    <w:rsid w:val="004B4C4B"/>
    <w:rsid w:val="004B75B7"/>
    <w:rsid w:val="004C12A9"/>
    <w:rsid w:val="004D43B9"/>
    <w:rsid w:val="004D535F"/>
    <w:rsid w:val="004D5DC8"/>
    <w:rsid w:val="004E22E7"/>
    <w:rsid w:val="004E23B5"/>
    <w:rsid w:val="004E2E10"/>
    <w:rsid w:val="004E5D46"/>
    <w:rsid w:val="004E7BD2"/>
    <w:rsid w:val="004F1355"/>
    <w:rsid w:val="004F2C53"/>
    <w:rsid w:val="004F4C73"/>
    <w:rsid w:val="004F5EB5"/>
    <w:rsid w:val="005002F1"/>
    <w:rsid w:val="00501AA3"/>
    <w:rsid w:val="00503340"/>
    <w:rsid w:val="0050349C"/>
    <w:rsid w:val="0050377D"/>
    <w:rsid w:val="00503792"/>
    <w:rsid w:val="005043DC"/>
    <w:rsid w:val="00504403"/>
    <w:rsid w:val="005046DE"/>
    <w:rsid w:val="005048EF"/>
    <w:rsid w:val="00507255"/>
    <w:rsid w:val="005077C9"/>
    <w:rsid w:val="0051417A"/>
    <w:rsid w:val="00514831"/>
    <w:rsid w:val="0051580D"/>
    <w:rsid w:val="0051669F"/>
    <w:rsid w:val="00516AEE"/>
    <w:rsid w:val="00520CAA"/>
    <w:rsid w:val="005214B9"/>
    <w:rsid w:val="005214CB"/>
    <w:rsid w:val="00522CAE"/>
    <w:rsid w:val="00524D7C"/>
    <w:rsid w:val="00526BFB"/>
    <w:rsid w:val="00526FE3"/>
    <w:rsid w:val="00532536"/>
    <w:rsid w:val="0053281D"/>
    <w:rsid w:val="0053335B"/>
    <w:rsid w:val="005351C6"/>
    <w:rsid w:val="00535396"/>
    <w:rsid w:val="00535DB4"/>
    <w:rsid w:val="0053758D"/>
    <w:rsid w:val="00537846"/>
    <w:rsid w:val="00543094"/>
    <w:rsid w:val="00544256"/>
    <w:rsid w:val="00544C2B"/>
    <w:rsid w:val="00545355"/>
    <w:rsid w:val="00546F9A"/>
    <w:rsid w:val="00547111"/>
    <w:rsid w:val="005506E6"/>
    <w:rsid w:val="00551657"/>
    <w:rsid w:val="00551AC6"/>
    <w:rsid w:val="005544D6"/>
    <w:rsid w:val="005570AB"/>
    <w:rsid w:val="00562067"/>
    <w:rsid w:val="00567DB0"/>
    <w:rsid w:val="00571B64"/>
    <w:rsid w:val="00573109"/>
    <w:rsid w:val="005736B9"/>
    <w:rsid w:val="00575080"/>
    <w:rsid w:val="005765F5"/>
    <w:rsid w:val="0057697D"/>
    <w:rsid w:val="005822FC"/>
    <w:rsid w:val="00583FD3"/>
    <w:rsid w:val="005843F2"/>
    <w:rsid w:val="005850EC"/>
    <w:rsid w:val="00585A00"/>
    <w:rsid w:val="00585E94"/>
    <w:rsid w:val="00586C04"/>
    <w:rsid w:val="00590B57"/>
    <w:rsid w:val="00591F71"/>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C034B"/>
    <w:rsid w:val="005C1D49"/>
    <w:rsid w:val="005C4592"/>
    <w:rsid w:val="005C46B2"/>
    <w:rsid w:val="005C4A37"/>
    <w:rsid w:val="005C522F"/>
    <w:rsid w:val="005C5269"/>
    <w:rsid w:val="005C571B"/>
    <w:rsid w:val="005C7393"/>
    <w:rsid w:val="005C7D2C"/>
    <w:rsid w:val="005D5D12"/>
    <w:rsid w:val="005D74B5"/>
    <w:rsid w:val="005D7645"/>
    <w:rsid w:val="005E16B4"/>
    <w:rsid w:val="005E1F7D"/>
    <w:rsid w:val="005E2C44"/>
    <w:rsid w:val="005E382B"/>
    <w:rsid w:val="005E52E9"/>
    <w:rsid w:val="005E6FF4"/>
    <w:rsid w:val="005E7CBB"/>
    <w:rsid w:val="005E7EA1"/>
    <w:rsid w:val="005F3927"/>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7ED"/>
    <w:rsid w:val="00626EF2"/>
    <w:rsid w:val="0062729D"/>
    <w:rsid w:val="00627AE7"/>
    <w:rsid w:val="0063048C"/>
    <w:rsid w:val="00632F46"/>
    <w:rsid w:val="0063507D"/>
    <w:rsid w:val="0063584E"/>
    <w:rsid w:val="006373C0"/>
    <w:rsid w:val="00640795"/>
    <w:rsid w:val="00642806"/>
    <w:rsid w:val="00642EE5"/>
    <w:rsid w:val="00643A13"/>
    <w:rsid w:val="00644EBC"/>
    <w:rsid w:val="00647DD5"/>
    <w:rsid w:val="006516B5"/>
    <w:rsid w:val="006544E0"/>
    <w:rsid w:val="00655A37"/>
    <w:rsid w:val="006605AA"/>
    <w:rsid w:val="00663852"/>
    <w:rsid w:val="00664067"/>
    <w:rsid w:val="00667EFD"/>
    <w:rsid w:val="006719E4"/>
    <w:rsid w:val="00672CE0"/>
    <w:rsid w:val="0067588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A083B"/>
    <w:rsid w:val="006A1905"/>
    <w:rsid w:val="006A236F"/>
    <w:rsid w:val="006A6658"/>
    <w:rsid w:val="006A667E"/>
    <w:rsid w:val="006A6830"/>
    <w:rsid w:val="006A7ED1"/>
    <w:rsid w:val="006B082B"/>
    <w:rsid w:val="006B1401"/>
    <w:rsid w:val="006B1A6A"/>
    <w:rsid w:val="006B46FB"/>
    <w:rsid w:val="006B7215"/>
    <w:rsid w:val="006C1984"/>
    <w:rsid w:val="006C26DB"/>
    <w:rsid w:val="006C2744"/>
    <w:rsid w:val="006C31EE"/>
    <w:rsid w:val="006C3B6A"/>
    <w:rsid w:val="006C7636"/>
    <w:rsid w:val="006D1E69"/>
    <w:rsid w:val="006D4F9D"/>
    <w:rsid w:val="006D562C"/>
    <w:rsid w:val="006E21FB"/>
    <w:rsid w:val="006E2542"/>
    <w:rsid w:val="006E258D"/>
    <w:rsid w:val="006E2871"/>
    <w:rsid w:val="006E51D6"/>
    <w:rsid w:val="006E552C"/>
    <w:rsid w:val="006E68E4"/>
    <w:rsid w:val="006E696E"/>
    <w:rsid w:val="006E7FFE"/>
    <w:rsid w:val="006F390E"/>
    <w:rsid w:val="006F6AC0"/>
    <w:rsid w:val="006F6B6E"/>
    <w:rsid w:val="006F75AB"/>
    <w:rsid w:val="00702FDB"/>
    <w:rsid w:val="00704A9A"/>
    <w:rsid w:val="0070740A"/>
    <w:rsid w:val="00707E08"/>
    <w:rsid w:val="00714388"/>
    <w:rsid w:val="00715400"/>
    <w:rsid w:val="00715D6C"/>
    <w:rsid w:val="0071601F"/>
    <w:rsid w:val="00716D1F"/>
    <w:rsid w:val="0071740F"/>
    <w:rsid w:val="00717C3D"/>
    <w:rsid w:val="007212DD"/>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911"/>
    <w:rsid w:val="007506DE"/>
    <w:rsid w:val="007513FC"/>
    <w:rsid w:val="0075199C"/>
    <w:rsid w:val="00752098"/>
    <w:rsid w:val="00755617"/>
    <w:rsid w:val="00756629"/>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2342"/>
    <w:rsid w:val="00795581"/>
    <w:rsid w:val="00796358"/>
    <w:rsid w:val="007971D0"/>
    <w:rsid w:val="007977A8"/>
    <w:rsid w:val="007A2CF4"/>
    <w:rsid w:val="007A3115"/>
    <w:rsid w:val="007A4B57"/>
    <w:rsid w:val="007A7BF2"/>
    <w:rsid w:val="007B4496"/>
    <w:rsid w:val="007B512A"/>
    <w:rsid w:val="007B51F5"/>
    <w:rsid w:val="007B56DD"/>
    <w:rsid w:val="007B5BA9"/>
    <w:rsid w:val="007B6878"/>
    <w:rsid w:val="007B7627"/>
    <w:rsid w:val="007C0371"/>
    <w:rsid w:val="007C0EAA"/>
    <w:rsid w:val="007C118C"/>
    <w:rsid w:val="007C1BD2"/>
    <w:rsid w:val="007C1F9B"/>
    <w:rsid w:val="007C2097"/>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5C8"/>
    <w:rsid w:val="007E4453"/>
    <w:rsid w:val="007E53C2"/>
    <w:rsid w:val="007E5DD1"/>
    <w:rsid w:val="007E6B0D"/>
    <w:rsid w:val="007E7149"/>
    <w:rsid w:val="007F0775"/>
    <w:rsid w:val="007F0BAF"/>
    <w:rsid w:val="007F3DCE"/>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1173C"/>
    <w:rsid w:val="00812C8E"/>
    <w:rsid w:val="00812E14"/>
    <w:rsid w:val="00814B3F"/>
    <w:rsid w:val="00814BE6"/>
    <w:rsid w:val="008204C8"/>
    <w:rsid w:val="008210BF"/>
    <w:rsid w:val="008212A5"/>
    <w:rsid w:val="008223BC"/>
    <w:rsid w:val="0082327D"/>
    <w:rsid w:val="00823C79"/>
    <w:rsid w:val="00823F8E"/>
    <w:rsid w:val="008246C4"/>
    <w:rsid w:val="00824CF2"/>
    <w:rsid w:val="00824E00"/>
    <w:rsid w:val="00825836"/>
    <w:rsid w:val="008279FA"/>
    <w:rsid w:val="00827D42"/>
    <w:rsid w:val="00830E38"/>
    <w:rsid w:val="0083244A"/>
    <w:rsid w:val="00832F4F"/>
    <w:rsid w:val="0083592A"/>
    <w:rsid w:val="00841218"/>
    <w:rsid w:val="00843DF5"/>
    <w:rsid w:val="00845B4C"/>
    <w:rsid w:val="00847171"/>
    <w:rsid w:val="00847E19"/>
    <w:rsid w:val="00855543"/>
    <w:rsid w:val="0085705D"/>
    <w:rsid w:val="00860DCB"/>
    <w:rsid w:val="008626E7"/>
    <w:rsid w:val="00863932"/>
    <w:rsid w:val="00870C8C"/>
    <w:rsid w:val="00870EE7"/>
    <w:rsid w:val="0087121D"/>
    <w:rsid w:val="00874CD5"/>
    <w:rsid w:val="00880303"/>
    <w:rsid w:val="00881178"/>
    <w:rsid w:val="0088270E"/>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2BE6"/>
    <w:rsid w:val="008C301F"/>
    <w:rsid w:val="008C4238"/>
    <w:rsid w:val="008C4900"/>
    <w:rsid w:val="008C4B50"/>
    <w:rsid w:val="008C4BF1"/>
    <w:rsid w:val="008D06D3"/>
    <w:rsid w:val="008D0FD1"/>
    <w:rsid w:val="008D2C32"/>
    <w:rsid w:val="008D6457"/>
    <w:rsid w:val="008D670D"/>
    <w:rsid w:val="008D6FE9"/>
    <w:rsid w:val="008E0EB8"/>
    <w:rsid w:val="008E2AE4"/>
    <w:rsid w:val="008E2CD5"/>
    <w:rsid w:val="008E50E6"/>
    <w:rsid w:val="008F086E"/>
    <w:rsid w:val="008F08B1"/>
    <w:rsid w:val="008F1FFD"/>
    <w:rsid w:val="008F25CE"/>
    <w:rsid w:val="008F4488"/>
    <w:rsid w:val="008F686C"/>
    <w:rsid w:val="00901468"/>
    <w:rsid w:val="0090273A"/>
    <w:rsid w:val="00910DB5"/>
    <w:rsid w:val="00913D8F"/>
    <w:rsid w:val="009148DE"/>
    <w:rsid w:val="0091782F"/>
    <w:rsid w:val="00920B89"/>
    <w:rsid w:val="009225D0"/>
    <w:rsid w:val="00933015"/>
    <w:rsid w:val="00936AD4"/>
    <w:rsid w:val="00940AD9"/>
    <w:rsid w:val="009412FC"/>
    <w:rsid w:val="00941979"/>
    <w:rsid w:val="00941E30"/>
    <w:rsid w:val="0094299E"/>
    <w:rsid w:val="00943265"/>
    <w:rsid w:val="00943D68"/>
    <w:rsid w:val="00944B4B"/>
    <w:rsid w:val="00946381"/>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301D"/>
    <w:rsid w:val="009A30C3"/>
    <w:rsid w:val="009A3F62"/>
    <w:rsid w:val="009A5753"/>
    <w:rsid w:val="009A579D"/>
    <w:rsid w:val="009A696E"/>
    <w:rsid w:val="009A70CD"/>
    <w:rsid w:val="009B24B2"/>
    <w:rsid w:val="009B3907"/>
    <w:rsid w:val="009B42A2"/>
    <w:rsid w:val="009B464D"/>
    <w:rsid w:val="009C1232"/>
    <w:rsid w:val="009C152B"/>
    <w:rsid w:val="009C1F97"/>
    <w:rsid w:val="009C3496"/>
    <w:rsid w:val="009C34EF"/>
    <w:rsid w:val="009C3691"/>
    <w:rsid w:val="009C3A5F"/>
    <w:rsid w:val="009C3AEA"/>
    <w:rsid w:val="009C540F"/>
    <w:rsid w:val="009C7D19"/>
    <w:rsid w:val="009C7F2C"/>
    <w:rsid w:val="009D0292"/>
    <w:rsid w:val="009D05E9"/>
    <w:rsid w:val="009D1D9B"/>
    <w:rsid w:val="009D25B2"/>
    <w:rsid w:val="009D5718"/>
    <w:rsid w:val="009E08E3"/>
    <w:rsid w:val="009E3297"/>
    <w:rsid w:val="009E541D"/>
    <w:rsid w:val="009E5810"/>
    <w:rsid w:val="009F0174"/>
    <w:rsid w:val="009F089C"/>
    <w:rsid w:val="009F17ED"/>
    <w:rsid w:val="009F29F6"/>
    <w:rsid w:val="009F3F04"/>
    <w:rsid w:val="009F4562"/>
    <w:rsid w:val="009F6F6F"/>
    <w:rsid w:val="009F734F"/>
    <w:rsid w:val="00A00506"/>
    <w:rsid w:val="00A018C6"/>
    <w:rsid w:val="00A05B8B"/>
    <w:rsid w:val="00A05D20"/>
    <w:rsid w:val="00A05EFE"/>
    <w:rsid w:val="00A148F5"/>
    <w:rsid w:val="00A14EDE"/>
    <w:rsid w:val="00A20163"/>
    <w:rsid w:val="00A209D8"/>
    <w:rsid w:val="00A246B6"/>
    <w:rsid w:val="00A26BA1"/>
    <w:rsid w:val="00A27463"/>
    <w:rsid w:val="00A2790B"/>
    <w:rsid w:val="00A31D44"/>
    <w:rsid w:val="00A339FE"/>
    <w:rsid w:val="00A33F23"/>
    <w:rsid w:val="00A348AC"/>
    <w:rsid w:val="00A37DC3"/>
    <w:rsid w:val="00A41537"/>
    <w:rsid w:val="00A47E70"/>
    <w:rsid w:val="00A506DB"/>
    <w:rsid w:val="00A50CF0"/>
    <w:rsid w:val="00A5180D"/>
    <w:rsid w:val="00A53868"/>
    <w:rsid w:val="00A5504A"/>
    <w:rsid w:val="00A55753"/>
    <w:rsid w:val="00A565AD"/>
    <w:rsid w:val="00A57FAE"/>
    <w:rsid w:val="00A61372"/>
    <w:rsid w:val="00A62929"/>
    <w:rsid w:val="00A62CEA"/>
    <w:rsid w:val="00A63896"/>
    <w:rsid w:val="00A64F81"/>
    <w:rsid w:val="00A6750D"/>
    <w:rsid w:val="00A67E68"/>
    <w:rsid w:val="00A7016F"/>
    <w:rsid w:val="00A70AD1"/>
    <w:rsid w:val="00A7100D"/>
    <w:rsid w:val="00A727BE"/>
    <w:rsid w:val="00A739DA"/>
    <w:rsid w:val="00A7580D"/>
    <w:rsid w:val="00A7671C"/>
    <w:rsid w:val="00A77A6E"/>
    <w:rsid w:val="00A81952"/>
    <w:rsid w:val="00A83B12"/>
    <w:rsid w:val="00A84302"/>
    <w:rsid w:val="00A84762"/>
    <w:rsid w:val="00A85A7B"/>
    <w:rsid w:val="00A86027"/>
    <w:rsid w:val="00A8751A"/>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59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E22C2"/>
    <w:rsid w:val="00AE633C"/>
    <w:rsid w:val="00AF2FF7"/>
    <w:rsid w:val="00AF33C4"/>
    <w:rsid w:val="00AF3B93"/>
    <w:rsid w:val="00AF66BE"/>
    <w:rsid w:val="00B05751"/>
    <w:rsid w:val="00B058DD"/>
    <w:rsid w:val="00B076BF"/>
    <w:rsid w:val="00B112E1"/>
    <w:rsid w:val="00B12A12"/>
    <w:rsid w:val="00B1326F"/>
    <w:rsid w:val="00B13705"/>
    <w:rsid w:val="00B148FA"/>
    <w:rsid w:val="00B17CC6"/>
    <w:rsid w:val="00B22F6A"/>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498"/>
    <w:rsid w:val="00BB3754"/>
    <w:rsid w:val="00BB3CCC"/>
    <w:rsid w:val="00BB5DFC"/>
    <w:rsid w:val="00BB634F"/>
    <w:rsid w:val="00BB7EEC"/>
    <w:rsid w:val="00BC1FCD"/>
    <w:rsid w:val="00BD096C"/>
    <w:rsid w:val="00BD0FDA"/>
    <w:rsid w:val="00BD279D"/>
    <w:rsid w:val="00BD6BB8"/>
    <w:rsid w:val="00BE2D0C"/>
    <w:rsid w:val="00BE3CF6"/>
    <w:rsid w:val="00BE50A7"/>
    <w:rsid w:val="00BE73A1"/>
    <w:rsid w:val="00BF0430"/>
    <w:rsid w:val="00BF0547"/>
    <w:rsid w:val="00BF0733"/>
    <w:rsid w:val="00BF10A7"/>
    <w:rsid w:val="00BF148D"/>
    <w:rsid w:val="00BF1537"/>
    <w:rsid w:val="00BF2C5D"/>
    <w:rsid w:val="00BF598F"/>
    <w:rsid w:val="00BF703F"/>
    <w:rsid w:val="00C01181"/>
    <w:rsid w:val="00C0196A"/>
    <w:rsid w:val="00C01FFE"/>
    <w:rsid w:val="00C0417A"/>
    <w:rsid w:val="00C07C80"/>
    <w:rsid w:val="00C118AE"/>
    <w:rsid w:val="00C12AF6"/>
    <w:rsid w:val="00C13216"/>
    <w:rsid w:val="00C17B88"/>
    <w:rsid w:val="00C20A07"/>
    <w:rsid w:val="00C2194E"/>
    <w:rsid w:val="00C232A1"/>
    <w:rsid w:val="00C2548F"/>
    <w:rsid w:val="00C2586F"/>
    <w:rsid w:val="00C30D83"/>
    <w:rsid w:val="00C36E60"/>
    <w:rsid w:val="00C403CB"/>
    <w:rsid w:val="00C4146B"/>
    <w:rsid w:val="00C43FC7"/>
    <w:rsid w:val="00C53FE7"/>
    <w:rsid w:val="00C5746B"/>
    <w:rsid w:val="00C61DCE"/>
    <w:rsid w:val="00C6485E"/>
    <w:rsid w:val="00C648EC"/>
    <w:rsid w:val="00C64FA4"/>
    <w:rsid w:val="00C660DA"/>
    <w:rsid w:val="00C6688B"/>
    <w:rsid w:val="00C66BA2"/>
    <w:rsid w:val="00C7425A"/>
    <w:rsid w:val="00C7432E"/>
    <w:rsid w:val="00C77D5D"/>
    <w:rsid w:val="00C8030E"/>
    <w:rsid w:val="00C80559"/>
    <w:rsid w:val="00C81EBC"/>
    <w:rsid w:val="00C82A10"/>
    <w:rsid w:val="00C82B12"/>
    <w:rsid w:val="00C83C94"/>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B0027"/>
    <w:rsid w:val="00CB071C"/>
    <w:rsid w:val="00CB0B25"/>
    <w:rsid w:val="00CB0ECF"/>
    <w:rsid w:val="00CB171A"/>
    <w:rsid w:val="00CB23EF"/>
    <w:rsid w:val="00CB32FA"/>
    <w:rsid w:val="00CB39A7"/>
    <w:rsid w:val="00CB3A14"/>
    <w:rsid w:val="00CB4D1E"/>
    <w:rsid w:val="00CB4D30"/>
    <w:rsid w:val="00CB7902"/>
    <w:rsid w:val="00CC15C3"/>
    <w:rsid w:val="00CC2D01"/>
    <w:rsid w:val="00CC2FD0"/>
    <w:rsid w:val="00CC407D"/>
    <w:rsid w:val="00CC5026"/>
    <w:rsid w:val="00CC68D0"/>
    <w:rsid w:val="00CC700C"/>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2C31"/>
    <w:rsid w:val="00D03185"/>
    <w:rsid w:val="00D038BC"/>
    <w:rsid w:val="00D03F9A"/>
    <w:rsid w:val="00D0579E"/>
    <w:rsid w:val="00D06D51"/>
    <w:rsid w:val="00D06F95"/>
    <w:rsid w:val="00D07E18"/>
    <w:rsid w:val="00D118F1"/>
    <w:rsid w:val="00D1256B"/>
    <w:rsid w:val="00D13871"/>
    <w:rsid w:val="00D16099"/>
    <w:rsid w:val="00D1737E"/>
    <w:rsid w:val="00D20C4E"/>
    <w:rsid w:val="00D22A7A"/>
    <w:rsid w:val="00D23306"/>
    <w:rsid w:val="00D24991"/>
    <w:rsid w:val="00D27CFE"/>
    <w:rsid w:val="00D32A3F"/>
    <w:rsid w:val="00D33157"/>
    <w:rsid w:val="00D409F8"/>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27E8"/>
    <w:rsid w:val="00D83946"/>
    <w:rsid w:val="00D9234B"/>
    <w:rsid w:val="00D92ED7"/>
    <w:rsid w:val="00D94FCB"/>
    <w:rsid w:val="00DA1CED"/>
    <w:rsid w:val="00DA2527"/>
    <w:rsid w:val="00DA2E6B"/>
    <w:rsid w:val="00DA5438"/>
    <w:rsid w:val="00DA7BBB"/>
    <w:rsid w:val="00DB0F10"/>
    <w:rsid w:val="00DB219C"/>
    <w:rsid w:val="00DB2320"/>
    <w:rsid w:val="00DB6556"/>
    <w:rsid w:val="00DC0C92"/>
    <w:rsid w:val="00DC3278"/>
    <w:rsid w:val="00DC3C56"/>
    <w:rsid w:val="00DC4C58"/>
    <w:rsid w:val="00DC4DE9"/>
    <w:rsid w:val="00DC56CD"/>
    <w:rsid w:val="00DC5907"/>
    <w:rsid w:val="00DD0054"/>
    <w:rsid w:val="00DD0F34"/>
    <w:rsid w:val="00DD30BB"/>
    <w:rsid w:val="00DD68F0"/>
    <w:rsid w:val="00DE15F7"/>
    <w:rsid w:val="00DE2300"/>
    <w:rsid w:val="00DE2D57"/>
    <w:rsid w:val="00DE31C8"/>
    <w:rsid w:val="00DE34CF"/>
    <w:rsid w:val="00DE3856"/>
    <w:rsid w:val="00DE3E98"/>
    <w:rsid w:val="00DE3F1F"/>
    <w:rsid w:val="00DE5923"/>
    <w:rsid w:val="00DE75FF"/>
    <w:rsid w:val="00DF0AF7"/>
    <w:rsid w:val="00DF1A71"/>
    <w:rsid w:val="00DF2E83"/>
    <w:rsid w:val="00DF636F"/>
    <w:rsid w:val="00DF7048"/>
    <w:rsid w:val="00E01B45"/>
    <w:rsid w:val="00E01F7D"/>
    <w:rsid w:val="00E0572D"/>
    <w:rsid w:val="00E06DFA"/>
    <w:rsid w:val="00E071D8"/>
    <w:rsid w:val="00E071FA"/>
    <w:rsid w:val="00E10036"/>
    <w:rsid w:val="00E10C6A"/>
    <w:rsid w:val="00E13561"/>
    <w:rsid w:val="00E13F3D"/>
    <w:rsid w:val="00E17093"/>
    <w:rsid w:val="00E17B60"/>
    <w:rsid w:val="00E200EC"/>
    <w:rsid w:val="00E23B8B"/>
    <w:rsid w:val="00E261D1"/>
    <w:rsid w:val="00E30587"/>
    <w:rsid w:val="00E30DBA"/>
    <w:rsid w:val="00E32B63"/>
    <w:rsid w:val="00E33F82"/>
    <w:rsid w:val="00E34898"/>
    <w:rsid w:val="00E40F3C"/>
    <w:rsid w:val="00E41617"/>
    <w:rsid w:val="00E42111"/>
    <w:rsid w:val="00E4422E"/>
    <w:rsid w:val="00E50A96"/>
    <w:rsid w:val="00E51E62"/>
    <w:rsid w:val="00E51F5F"/>
    <w:rsid w:val="00E5390A"/>
    <w:rsid w:val="00E54872"/>
    <w:rsid w:val="00E60184"/>
    <w:rsid w:val="00E60422"/>
    <w:rsid w:val="00E60768"/>
    <w:rsid w:val="00E60B8D"/>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519C"/>
    <w:rsid w:val="00E96EF5"/>
    <w:rsid w:val="00EA0303"/>
    <w:rsid w:val="00EA11EF"/>
    <w:rsid w:val="00EA27ED"/>
    <w:rsid w:val="00EA350A"/>
    <w:rsid w:val="00EA3AFA"/>
    <w:rsid w:val="00EA47C1"/>
    <w:rsid w:val="00EA7D47"/>
    <w:rsid w:val="00EB09B7"/>
    <w:rsid w:val="00EB1ACF"/>
    <w:rsid w:val="00EB248E"/>
    <w:rsid w:val="00EB2919"/>
    <w:rsid w:val="00EB3511"/>
    <w:rsid w:val="00EB5CCE"/>
    <w:rsid w:val="00EB6D95"/>
    <w:rsid w:val="00EB6EA2"/>
    <w:rsid w:val="00EC3777"/>
    <w:rsid w:val="00EC39E8"/>
    <w:rsid w:val="00EC3FA0"/>
    <w:rsid w:val="00EC4D6F"/>
    <w:rsid w:val="00EC62A0"/>
    <w:rsid w:val="00EC64CE"/>
    <w:rsid w:val="00EC65ED"/>
    <w:rsid w:val="00EC6B2D"/>
    <w:rsid w:val="00ED0071"/>
    <w:rsid w:val="00ED2FB8"/>
    <w:rsid w:val="00ED520A"/>
    <w:rsid w:val="00ED565F"/>
    <w:rsid w:val="00ED6AA5"/>
    <w:rsid w:val="00EE1994"/>
    <w:rsid w:val="00EE7D7C"/>
    <w:rsid w:val="00EF17F4"/>
    <w:rsid w:val="00EF5A8A"/>
    <w:rsid w:val="00EF5F9E"/>
    <w:rsid w:val="00EF67F7"/>
    <w:rsid w:val="00EF75A9"/>
    <w:rsid w:val="00EF796C"/>
    <w:rsid w:val="00F00D75"/>
    <w:rsid w:val="00F03399"/>
    <w:rsid w:val="00F03A2C"/>
    <w:rsid w:val="00F03D43"/>
    <w:rsid w:val="00F046AD"/>
    <w:rsid w:val="00F046D0"/>
    <w:rsid w:val="00F0618B"/>
    <w:rsid w:val="00F067CF"/>
    <w:rsid w:val="00F077D5"/>
    <w:rsid w:val="00F13705"/>
    <w:rsid w:val="00F206F6"/>
    <w:rsid w:val="00F210BD"/>
    <w:rsid w:val="00F22DAA"/>
    <w:rsid w:val="00F22FBE"/>
    <w:rsid w:val="00F23D4C"/>
    <w:rsid w:val="00F2445C"/>
    <w:rsid w:val="00F25B13"/>
    <w:rsid w:val="00F25D98"/>
    <w:rsid w:val="00F300FB"/>
    <w:rsid w:val="00F30843"/>
    <w:rsid w:val="00F31F1B"/>
    <w:rsid w:val="00F328A4"/>
    <w:rsid w:val="00F33115"/>
    <w:rsid w:val="00F35240"/>
    <w:rsid w:val="00F364A8"/>
    <w:rsid w:val="00F3797B"/>
    <w:rsid w:val="00F41333"/>
    <w:rsid w:val="00F42DCD"/>
    <w:rsid w:val="00F455A9"/>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3259"/>
    <w:rsid w:val="00F76467"/>
    <w:rsid w:val="00F8111D"/>
    <w:rsid w:val="00F82C86"/>
    <w:rsid w:val="00F83071"/>
    <w:rsid w:val="00F85044"/>
    <w:rsid w:val="00F9385C"/>
    <w:rsid w:val="00F963C0"/>
    <w:rsid w:val="00F96C35"/>
    <w:rsid w:val="00F9747C"/>
    <w:rsid w:val="00FA047C"/>
    <w:rsid w:val="00FA140E"/>
    <w:rsid w:val="00FA1C49"/>
    <w:rsid w:val="00FA28A6"/>
    <w:rsid w:val="00FA2914"/>
    <w:rsid w:val="00FA32C2"/>
    <w:rsid w:val="00FA353E"/>
    <w:rsid w:val="00FA535B"/>
    <w:rsid w:val="00FA627D"/>
    <w:rsid w:val="00FA643B"/>
    <w:rsid w:val="00FB1AB3"/>
    <w:rsid w:val="00FB209A"/>
    <w:rsid w:val="00FB2AE7"/>
    <w:rsid w:val="00FB35C7"/>
    <w:rsid w:val="00FB4D52"/>
    <w:rsid w:val="00FB6386"/>
    <w:rsid w:val="00FC2BA5"/>
    <w:rsid w:val="00FC508C"/>
    <w:rsid w:val="00FC559B"/>
    <w:rsid w:val="00FC55B6"/>
    <w:rsid w:val="00FC5DAD"/>
    <w:rsid w:val="00FC7623"/>
    <w:rsid w:val="00FD229A"/>
    <w:rsid w:val="00FD2677"/>
    <w:rsid w:val="00FD3551"/>
    <w:rsid w:val="00FD3817"/>
    <w:rsid w:val="00FE02A1"/>
    <w:rsid w:val="00FE1D1A"/>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544C2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6</TotalTime>
  <Pages>2</Pages>
  <Words>206</Words>
  <Characters>1530</Characters>
  <Application>Microsoft Office Word</Application>
  <DocSecurity>0</DocSecurity>
  <Lines>12</Lines>
  <Paragraphs>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cp:revision>
  <cp:lastPrinted>1900-01-01T05:00:00Z</cp:lastPrinted>
  <dcterms:created xsi:type="dcterms:W3CDTF">2022-02-08T22:09:00Z</dcterms:created>
  <dcterms:modified xsi:type="dcterms:W3CDTF">2022-02-08T22:14:00Z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