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156172ED" w:rsidR="00610027" w:rsidRPr="00B30DAD" w:rsidRDefault="00610027" w:rsidP="008C1E97">
      <w:pPr>
        <w:tabs>
          <w:tab w:val="left" w:pos="2268"/>
          <w:tab w:val="left" w:pos="5580"/>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BD05AA">
        <w:rPr>
          <w:rFonts w:ascii="Arial" w:hAnsi="Arial" w:cs="Arial"/>
          <w:lang w:val="pt-BR" w:eastAsia="ja-JP"/>
        </w:rPr>
        <w:t>10.5</w:t>
      </w:r>
    </w:p>
    <w:p w14:paraId="3780016E" w14:textId="6AA85F92"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2C2F53">
        <w:rPr>
          <w:rFonts w:ascii="Arial" w:hAnsi="Arial" w:cs="Arial"/>
          <w:lang w:eastAsia="ja-JP"/>
        </w:rPr>
        <w:t>, Tencent</w:t>
      </w:r>
    </w:p>
    <w:p w14:paraId="44C3A444" w14:textId="72229566"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17795C" w:rsidRPr="0017795C">
        <w:rPr>
          <w:rFonts w:ascii="Arial" w:hAnsi="Arial" w:cs="Arial"/>
          <w:bCs/>
          <w:lang w:eastAsia="ja-JP"/>
        </w:rPr>
        <w:t>[8K_TV_5G] Relation to CMAF</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4C3C489F" w:rsidR="00BE08C0" w:rsidRDefault="00BE08C0" w:rsidP="00BE08C0">
      <w:pPr>
        <w:pStyle w:val="Heading1"/>
        <w:numPr>
          <w:ilvl w:val="0"/>
          <w:numId w:val="3"/>
        </w:numPr>
      </w:pPr>
      <w:bookmarkStart w:id="0" w:name="_Toc504713888"/>
      <w:r w:rsidRPr="00C112DE">
        <w:t>Introduction</w:t>
      </w:r>
    </w:p>
    <w:p w14:paraId="3FBACEC8" w14:textId="21660A01" w:rsidR="0017795C" w:rsidRDefault="0017795C" w:rsidP="0017795C">
      <w:r>
        <w:t>This document further analyses the input in document S4-211543.</w:t>
      </w:r>
    </w:p>
    <w:p w14:paraId="629A8D12" w14:textId="0532BB1B" w:rsidR="0017795C" w:rsidRDefault="0017795C" w:rsidP="0017795C"/>
    <w:p w14:paraId="0640BD33" w14:textId="4B8B1D32" w:rsidR="0017795C" w:rsidRDefault="0017795C" w:rsidP="0017795C">
      <w:r>
        <w:t>Attached find some highlights on greens and yellows on what is resolved and some comments.</w:t>
      </w:r>
    </w:p>
    <w:p w14:paraId="32EBE619" w14:textId="2AD8604D" w:rsidR="0017795C" w:rsidRDefault="0017795C" w:rsidP="0017795C"/>
    <w:p w14:paraId="49F3264A" w14:textId="4EA0C0A9" w:rsidR="0017795C" w:rsidRPr="0017795C" w:rsidRDefault="0017795C" w:rsidP="0017795C">
      <w:r>
        <w:t>Also attached find a markup TS26.116 with proposed updates to address the issues.</w:t>
      </w:r>
    </w:p>
    <w:bookmarkEnd w:id="0"/>
    <w:p w14:paraId="2FC4B735" w14:textId="6122D824" w:rsidR="005E3044" w:rsidRDefault="0086793B" w:rsidP="00DA5450">
      <w:pPr>
        <w:pStyle w:val="Heading1"/>
        <w:numPr>
          <w:ilvl w:val="0"/>
          <w:numId w:val="3"/>
        </w:numPr>
      </w:pPr>
      <w:r>
        <w:t>Proposal</w:t>
      </w:r>
      <w:r w:rsidR="00D33115">
        <w:t xml:space="preserve"> and Next Steps</w:t>
      </w:r>
    </w:p>
    <w:p w14:paraId="237E9B30" w14:textId="23609181" w:rsidR="00CE11A6" w:rsidRDefault="00C067B5" w:rsidP="00DA5450">
      <w:r>
        <w:t>The following is proposed:</w:t>
      </w:r>
    </w:p>
    <w:p w14:paraId="07540BEA" w14:textId="084C483D" w:rsidR="00C067B5" w:rsidRPr="00DA5450" w:rsidRDefault="0017795C" w:rsidP="00C067B5">
      <w:pPr>
        <w:pStyle w:val="ListParagraph"/>
        <w:numPr>
          <w:ilvl w:val="0"/>
          <w:numId w:val="30"/>
        </w:numPr>
      </w:pPr>
      <w:r>
        <w:t xml:space="preserve">Use the attached update </w:t>
      </w:r>
      <w:r w:rsidR="007C559B">
        <w:t xml:space="preserve">and </w:t>
      </w:r>
      <w:r w:rsidR="006A3BEB">
        <w:t>add to a CR for 8K_TV completion</w:t>
      </w:r>
    </w:p>
    <w:sectPr w:rsidR="00C067B5" w:rsidRPr="00DA5450"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D4E24" w14:textId="77777777" w:rsidR="0025738A" w:rsidRDefault="0025738A">
      <w:r>
        <w:separator/>
      </w:r>
    </w:p>
  </w:endnote>
  <w:endnote w:type="continuationSeparator" w:id="0">
    <w:p w14:paraId="4B241EC7" w14:textId="77777777" w:rsidR="0025738A" w:rsidRDefault="00257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C403F" w14:textId="77777777" w:rsidR="0025738A" w:rsidRDefault="0025738A">
      <w:r>
        <w:separator/>
      </w:r>
    </w:p>
  </w:footnote>
  <w:footnote w:type="continuationSeparator" w:id="0">
    <w:p w14:paraId="189773D6" w14:textId="77777777" w:rsidR="0025738A" w:rsidRDefault="00257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2BAFB93A" w:rsidR="00D02599" w:rsidRPr="00C26EAE" w:rsidRDefault="008A6DF9" w:rsidP="00D02599">
    <w:pPr>
      <w:widowControl w:val="0"/>
      <w:tabs>
        <w:tab w:val="right" w:pos="9356"/>
      </w:tabs>
      <w:spacing w:after="120" w:line="240" w:lineRule="atLeast"/>
      <w:rPr>
        <w:rFonts w:ascii="Arial" w:eastAsia="SimSun" w:hAnsi="Arial" w:cs="Arial"/>
        <w:b/>
        <w:i/>
        <w:lang w:val="de-DE"/>
      </w:rPr>
    </w:pPr>
    <w:r w:rsidRPr="008A6DF9">
      <w:rPr>
        <w:rFonts w:ascii="Arial" w:eastAsia="SimSun" w:hAnsi="Arial" w:cs="Arial"/>
        <w:lang w:val="de-DE"/>
      </w:rPr>
      <w:t>3GPP TSG SA WG4#11</w:t>
    </w:r>
    <w:r>
      <w:rPr>
        <w:rFonts w:ascii="Arial" w:eastAsia="SimSun" w:hAnsi="Arial" w:cs="Arial"/>
        <w:lang w:val="de-DE"/>
      </w:rPr>
      <w:t>7</w:t>
    </w:r>
    <w:r w:rsidRPr="008A6DF9">
      <w:rPr>
        <w:rFonts w:ascii="Arial" w:eastAsia="SimSun" w:hAnsi="Arial" w:cs="Arial"/>
        <w:lang w:val="de-DE"/>
      </w:rPr>
      <w:t>e</w:t>
    </w:r>
    <w:r w:rsidR="00D02599" w:rsidRPr="00C26EAE">
      <w:rPr>
        <w:rFonts w:ascii="Arial" w:eastAsia="SimSun" w:hAnsi="Arial" w:cs="Arial"/>
        <w:b/>
        <w:i/>
        <w:lang w:val="de-DE"/>
      </w:rPr>
      <w:tab/>
    </w:r>
    <w:r w:rsidR="00D02599" w:rsidRPr="00C26EAE">
      <w:rPr>
        <w:rFonts w:ascii="Arial" w:eastAsia="SimSun" w:hAnsi="Arial" w:cs="Arial"/>
        <w:b/>
        <w:i/>
        <w:sz w:val="28"/>
        <w:szCs w:val="28"/>
        <w:lang w:val="de-DE"/>
      </w:rPr>
      <w:t>S4</w:t>
    </w:r>
    <w:r w:rsidR="008C6CB2">
      <w:rPr>
        <w:rFonts w:ascii="Arial" w:eastAsia="SimSun" w:hAnsi="Arial" w:cs="Arial"/>
        <w:b/>
        <w:i/>
        <w:sz w:val="28"/>
        <w:szCs w:val="28"/>
        <w:lang w:val="de-DE"/>
      </w:rPr>
      <w:t>-</w:t>
    </w:r>
    <w:r w:rsidR="00DE5BD8">
      <w:rPr>
        <w:rFonts w:ascii="Arial" w:eastAsia="SimSun" w:hAnsi="Arial" w:cs="Arial"/>
        <w:b/>
        <w:i/>
        <w:sz w:val="28"/>
        <w:szCs w:val="28"/>
        <w:lang w:val="de-DE"/>
      </w:rPr>
      <w:t>2</w:t>
    </w:r>
    <w:r w:rsidR="008C6CB2">
      <w:rPr>
        <w:rFonts w:ascii="Arial" w:eastAsia="SimSun" w:hAnsi="Arial" w:cs="Arial"/>
        <w:b/>
        <w:i/>
        <w:sz w:val="28"/>
        <w:szCs w:val="28"/>
        <w:lang w:val="de-DE"/>
      </w:rPr>
      <w:t>2</w:t>
    </w:r>
    <w:r w:rsidR="00DE5BD8">
      <w:rPr>
        <w:rFonts w:ascii="Arial" w:eastAsia="SimSun" w:hAnsi="Arial" w:cs="Arial"/>
        <w:b/>
        <w:i/>
        <w:sz w:val="28"/>
        <w:szCs w:val="28"/>
        <w:lang w:val="de-DE"/>
      </w:rPr>
      <w:t>0</w:t>
    </w:r>
    <w:r w:rsidR="008C6CB2">
      <w:rPr>
        <w:rFonts w:ascii="Arial" w:eastAsia="SimSun" w:hAnsi="Arial" w:cs="Arial"/>
        <w:b/>
        <w:i/>
        <w:sz w:val="28"/>
        <w:szCs w:val="28"/>
        <w:lang w:val="de-DE"/>
      </w:rPr>
      <w:t>036</w:t>
    </w:r>
  </w:p>
  <w:p w14:paraId="26F082EB" w14:textId="1A585B67" w:rsidR="00EC2801" w:rsidRPr="006C359E" w:rsidRDefault="00C40A03" w:rsidP="00D02599">
    <w:pPr>
      <w:widowControl w:val="0"/>
      <w:tabs>
        <w:tab w:val="right" w:pos="9360"/>
      </w:tabs>
      <w:spacing w:after="120" w:line="240" w:lineRule="atLeast"/>
      <w:rPr>
        <w:rFonts w:ascii="Arial" w:eastAsia="SimSun" w:hAnsi="Arial" w:cs="Arial"/>
        <w:b/>
        <w:lang w:eastAsia="zh-CN"/>
      </w:rPr>
    </w:pPr>
    <w:r w:rsidRPr="00C40A03">
      <w:rPr>
        <w:rFonts w:ascii="Arial" w:eastAsia="SimSun" w:hAnsi="Arial" w:cs="Arial"/>
        <w:lang w:eastAsia="zh-CN"/>
      </w:rPr>
      <w:t>E-meeting, 14th – 23rd February 2022</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276" type="#_x0000_t75" style="width:15.75pt;height:15.75pt" o:bullet="t">
        <v:imagedata r:id="rId1" o:title="artCABC"/>
      </v:shape>
    </w:pict>
  </w:numPicBullet>
  <w:numPicBullet w:numPicBulletId="1">
    <w:pict>
      <v:shape id="_x0000_i2277" type="#_x0000_t75" style="width:11.25pt;height:11.25pt" o:bullet="t">
        <v:imagedata r:id="rId2" o:title="artD980"/>
      </v:shape>
    </w:pict>
  </w:numPicBullet>
  <w:abstractNum w:abstractNumId="0" w15:restartNumberingAfterBreak="0">
    <w:nsid w:val="056E014E"/>
    <w:multiLevelType w:val="hybridMultilevel"/>
    <w:tmpl w:val="0DBADC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8351418"/>
    <w:multiLevelType w:val="hybridMultilevel"/>
    <w:tmpl w:val="29A85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95B7F23"/>
    <w:multiLevelType w:val="hybridMultilevel"/>
    <w:tmpl w:val="731EABAC"/>
    <w:lvl w:ilvl="0" w:tplc="6A944F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6579A9"/>
    <w:multiLevelType w:val="hybridMultilevel"/>
    <w:tmpl w:val="55ECB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8676C3"/>
    <w:multiLevelType w:val="multilevel"/>
    <w:tmpl w:val="EC5C18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3FB370A1"/>
    <w:multiLevelType w:val="multilevel"/>
    <w:tmpl w:val="54D28C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1344450"/>
    <w:multiLevelType w:val="multilevel"/>
    <w:tmpl w:val="FD122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5C85160"/>
    <w:multiLevelType w:val="hybridMultilevel"/>
    <w:tmpl w:val="11960872"/>
    <w:lvl w:ilvl="0" w:tplc="C10C82F2">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EC0A74"/>
    <w:multiLevelType w:val="hybridMultilevel"/>
    <w:tmpl w:val="44443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F83FE6"/>
    <w:multiLevelType w:val="multilevel"/>
    <w:tmpl w:val="1DD6E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 w:numId="6">
    <w:abstractNumId w:val="10"/>
  </w:num>
  <w:num w:numId="7">
    <w:abstractNumId w:val="12"/>
  </w:num>
  <w:num w:numId="8">
    <w:abstractNumId w:val="27"/>
  </w:num>
  <w:num w:numId="9">
    <w:abstractNumId w:val="19"/>
  </w:num>
  <w:num w:numId="10">
    <w:abstractNumId w:val="13"/>
  </w:num>
  <w:num w:numId="11">
    <w:abstractNumId w:val="7"/>
  </w:num>
  <w:num w:numId="12">
    <w:abstractNumId w:val="21"/>
  </w:num>
  <w:num w:numId="13">
    <w:abstractNumId w:val="18"/>
  </w:num>
  <w:num w:numId="14">
    <w:abstractNumId w:val="8"/>
  </w:num>
  <w:num w:numId="15">
    <w:abstractNumId w:val="9"/>
  </w:num>
  <w:num w:numId="16">
    <w:abstractNumId w:val="23"/>
  </w:num>
  <w:num w:numId="17">
    <w:abstractNumId w:val="28"/>
  </w:num>
  <w:num w:numId="18">
    <w:abstractNumId w:val="11"/>
  </w:num>
  <w:num w:numId="19">
    <w:abstractNumId w:val="4"/>
  </w:num>
  <w:num w:numId="20">
    <w:abstractNumId w:val="29"/>
  </w:num>
  <w:num w:numId="21">
    <w:abstractNumId w:val="15"/>
  </w:num>
  <w:num w:numId="22">
    <w:abstractNumId w:val="26"/>
  </w:num>
  <w:num w:numId="23">
    <w:abstractNumId w:val="20"/>
  </w:num>
  <w:num w:numId="24">
    <w:abstractNumId w:val="14"/>
  </w:num>
  <w:num w:numId="25">
    <w:abstractNumId w:val="24"/>
  </w:num>
  <w:num w:numId="26">
    <w:abstractNumId w:val="2"/>
  </w:num>
  <w:num w:numId="27">
    <w:abstractNumId w:val="6"/>
  </w:num>
  <w:num w:numId="28">
    <w:abstractNumId w:val="25"/>
  </w:num>
  <w:num w:numId="29">
    <w:abstractNumId w:val="5"/>
  </w:num>
  <w:num w:numId="30">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7715"/>
    <w:rsid w:val="00170BA8"/>
    <w:rsid w:val="00172601"/>
    <w:rsid w:val="00172FC1"/>
    <w:rsid w:val="001731E8"/>
    <w:rsid w:val="0017352C"/>
    <w:rsid w:val="0017394F"/>
    <w:rsid w:val="00175560"/>
    <w:rsid w:val="00176D52"/>
    <w:rsid w:val="0017795C"/>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7816"/>
    <w:rsid w:val="002503BE"/>
    <w:rsid w:val="00250F0F"/>
    <w:rsid w:val="00251631"/>
    <w:rsid w:val="002522B0"/>
    <w:rsid w:val="00253EAA"/>
    <w:rsid w:val="00254360"/>
    <w:rsid w:val="0025486A"/>
    <w:rsid w:val="00254E7C"/>
    <w:rsid w:val="00255435"/>
    <w:rsid w:val="002566E1"/>
    <w:rsid w:val="00257350"/>
    <w:rsid w:val="0025738A"/>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4A67"/>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2F53"/>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7C"/>
    <w:rsid w:val="003A2B02"/>
    <w:rsid w:val="003A5297"/>
    <w:rsid w:val="003A609F"/>
    <w:rsid w:val="003B28B4"/>
    <w:rsid w:val="003B49D9"/>
    <w:rsid w:val="003B5417"/>
    <w:rsid w:val="003B59FA"/>
    <w:rsid w:val="003B5B5E"/>
    <w:rsid w:val="003C069C"/>
    <w:rsid w:val="003C2981"/>
    <w:rsid w:val="003C4D9C"/>
    <w:rsid w:val="003C7671"/>
    <w:rsid w:val="003C7930"/>
    <w:rsid w:val="003C7D0F"/>
    <w:rsid w:val="003D0412"/>
    <w:rsid w:val="003D074C"/>
    <w:rsid w:val="003D0CE3"/>
    <w:rsid w:val="003D1FF9"/>
    <w:rsid w:val="003D2D12"/>
    <w:rsid w:val="003D372B"/>
    <w:rsid w:val="003D5051"/>
    <w:rsid w:val="003D5161"/>
    <w:rsid w:val="003D54C1"/>
    <w:rsid w:val="003D6B4A"/>
    <w:rsid w:val="003D73B9"/>
    <w:rsid w:val="003E473F"/>
    <w:rsid w:val="003E52F6"/>
    <w:rsid w:val="003E6406"/>
    <w:rsid w:val="003F0F6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BA5"/>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2E77"/>
    <w:rsid w:val="005A390F"/>
    <w:rsid w:val="005A5E87"/>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671F"/>
    <w:rsid w:val="00627636"/>
    <w:rsid w:val="006307ED"/>
    <w:rsid w:val="0063091E"/>
    <w:rsid w:val="00635427"/>
    <w:rsid w:val="00635CD6"/>
    <w:rsid w:val="0063683A"/>
    <w:rsid w:val="00637B91"/>
    <w:rsid w:val="006412B9"/>
    <w:rsid w:val="006418D6"/>
    <w:rsid w:val="00642701"/>
    <w:rsid w:val="00644BA9"/>
    <w:rsid w:val="00644EAA"/>
    <w:rsid w:val="00647A75"/>
    <w:rsid w:val="00650661"/>
    <w:rsid w:val="00651A69"/>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078D"/>
    <w:rsid w:val="00672125"/>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C88"/>
    <w:rsid w:val="00682D5A"/>
    <w:rsid w:val="00684FB5"/>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3BEB"/>
    <w:rsid w:val="006A4908"/>
    <w:rsid w:val="006A4965"/>
    <w:rsid w:val="006A4B40"/>
    <w:rsid w:val="006A5975"/>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29F"/>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6584"/>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83F"/>
    <w:rsid w:val="007C51A2"/>
    <w:rsid w:val="007C559B"/>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AF4"/>
    <w:rsid w:val="00823814"/>
    <w:rsid w:val="00823CEF"/>
    <w:rsid w:val="00824543"/>
    <w:rsid w:val="00824ACE"/>
    <w:rsid w:val="008254BF"/>
    <w:rsid w:val="008254C1"/>
    <w:rsid w:val="0082571A"/>
    <w:rsid w:val="00825E93"/>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6793B"/>
    <w:rsid w:val="0087043F"/>
    <w:rsid w:val="0087138D"/>
    <w:rsid w:val="00872DAE"/>
    <w:rsid w:val="008754FA"/>
    <w:rsid w:val="00876061"/>
    <w:rsid w:val="00876A19"/>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A6DF9"/>
    <w:rsid w:val="008B0E17"/>
    <w:rsid w:val="008B1D26"/>
    <w:rsid w:val="008B31E5"/>
    <w:rsid w:val="008B38F6"/>
    <w:rsid w:val="008B4628"/>
    <w:rsid w:val="008B53D3"/>
    <w:rsid w:val="008B6C8F"/>
    <w:rsid w:val="008B7A88"/>
    <w:rsid w:val="008B7E7E"/>
    <w:rsid w:val="008C128F"/>
    <w:rsid w:val="008C1E97"/>
    <w:rsid w:val="008C2828"/>
    <w:rsid w:val="008C34FE"/>
    <w:rsid w:val="008C4FF3"/>
    <w:rsid w:val="008C6CB2"/>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56C8"/>
    <w:rsid w:val="008F5A21"/>
    <w:rsid w:val="00902657"/>
    <w:rsid w:val="0090332A"/>
    <w:rsid w:val="009041D5"/>
    <w:rsid w:val="009057A6"/>
    <w:rsid w:val="00905F97"/>
    <w:rsid w:val="00912624"/>
    <w:rsid w:val="00914CAB"/>
    <w:rsid w:val="00915D24"/>
    <w:rsid w:val="0091769A"/>
    <w:rsid w:val="00922039"/>
    <w:rsid w:val="00923051"/>
    <w:rsid w:val="00924A38"/>
    <w:rsid w:val="00924C4E"/>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63D4"/>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524"/>
    <w:rsid w:val="00BB7F33"/>
    <w:rsid w:val="00BC3CD6"/>
    <w:rsid w:val="00BC4852"/>
    <w:rsid w:val="00BC49F3"/>
    <w:rsid w:val="00BC50BB"/>
    <w:rsid w:val="00BC6311"/>
    <w:rsid w:val="00BC6CA9"/>
    <w:rsid w:val="00BC7571"/>
    <w:rsid w:val="00BD05AA"/>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61E7"/>
    <w:rsid w:val="00BF6BC2"/>
    <w:rsid w:val="00C00A29"/>
    <w:rsid w:val="00C019FD"/>
    <w:rsid w:val="00C01C1A"/>
    <w:rsid w:val="00C03123"/>
    <w:rsid w:val="00C031EA"/>
    <w:rsid w:val="00C03EBD"/>
    <w:rsid w:val="00C063F6"/>
    <w:rsid w:val="00C067B5"/>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A03"/>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1A6"/>
    <w:rsid w:val="00CE1B20"/>
    <w:rsid w:val="00CE213D"/>
    <w:rsid w:val="00CE2828"/>
    <w:rsid w:val="00CE33AA"/>
    <w:rsid w:val="00CE41A5"/>
    <w:rsid w:val="00CE5938"/>
    <w:rsid w:val="00CE6D20"/>
    <w:rsid w:val="00CE7B07"/>
    <w:rsid w:val="00CF133D"/>
    <w:rsid w:val="00CF1B77"/>
    <w:rsid w:val="00CF1F1C"/>
    <w:rsid w:val="00CF52F8"/>
    <w:rsid w:val="00CF56E7"/>
    <w:rsid w:val="00CF5B48"/>
    <w:rsid w:val="00CF685A"/>
    <w:rsid w:val="00CF76DD"/>
    <w:rsid w:val="00D022BC"/>
    <w:rsid w:val="00D02599"/>
    <w:rsid w:val="00D02654"/>
    <w:rsid w:val="00D03EB3"/>
    <w:rsid w:val="00D0515A"/>
    <w:rsid w:val="00D051E7"/>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115"/>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3F7"/>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20EE"/>
    <w:rsid w:val="00E52585"/>
    <w:rsid w:val="00E541D4"/>
    <w:rsid w:val="00E55E79"/>
    <w:rsid w:val="00E56282"/>
    <w:rsid w:val="00E56E3D"/>
    <w:rsid w:val="00E56F4E"/>
    <w:rsid w:val="00E57068"/>
    <w:rsid w:val="00E617F4"/>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4BA"/>
    <w:rsid w:val="00E93364"/>
    <w:rsid w:val="00E937CE"/>
    <w:rsid w:val="00E9413D"/>
    <w:rsid w:val="00E950BF"/>
    <w:rsid w:val="00E964E0"/>
    <w:rsid w:val="00E96BFD"/>
    <w:rsid w:val="00E97871"/>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115"/>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2.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1</Pages>
  <Words>78</Words>
  <Characters>420</Characters>
  <Application>Microsoft Office Word</Application>
  <DocSecurity>0</DocSecurity>
  <Lines>3</Lines>
  <Paragraphs>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497</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2022-02-04T17:08:00Z</dcterms:created>
  <dcterms:modified xsi:type="dcterms:W3CDTF">2022-02-04T17:18:00Z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