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74CF5D2C"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FE22FA" w:rsidRPr="00CE4A0C">
              <w:t>0</w:t>
            </w:r>
            <w:r w:rsidRPr="00CE4A0C">
              <w:t>.</w:t>
            </w:r>
            <w:r w:rsidR="00FE22FA" w:rsidRPr="00CE4A0C">
              <w:t>0</w:t>
            </w:r>
            <w:r w:rsidRPr="00CE4A0C">
              <w:t>.</w:t>
            </w:r>
            <w:bookmarkEnd w:id="3"/>
            <w:r w:rsidR="00FE22FA" w:rsidRPr="00CE4A0C">
              <w:t>1</w:t>
            </w:r>
            <w:r w:rsidRPr="00CE4A0C">
              <w:t xml:space="preserve"> </w:t>
            </w:r>
            <w:r w:rsidRPr="00CE4A0C">
              <w:rPr>
                <w:sz w:val="32"/>
              </w:rPr>
              <w:t>(</w:t>
            </w:r>
            <w:bookmarkStart w:id="4" w:name="issueDate"/>
            <w:r w:rsidR="00FE22FA" w:rsidRPr="00CE4A0C">
              <w:rPr>
                <w:sz w:val="32"/>
              </w:rPr>
              <w:t>2022</w:t>
            </w:r>
            <w:r w:rsidRPr="00CE4A0C">
              <w:rPr>
                <w:sz w:val="32"/>
              </w:rPr>
              <w:t>-</w:t>
            </w:r>
            <w:bookmarkEnd w:id="4"/>
            <w:r w:rsidR="00FE22FA" w:rsidRPr="00CE4A0C">
              <w:rPr>
                <w:sz w:val="32"/>
              </w:rPr>
              <w:t>02</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794CEA8" w14:textId="02138D23" w:rsidR="003D3DE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D3DE1">
        <w:t>Foreword</w:t>
      </w:r>
      <w:r w:rsidR="003D3DE1">
        <w:tab/>
      </w:r>
      <w:r w:rsidR="003D3DE1">
        <w:fldChar w:fldCharType="begin"/>
      </w:r>
      <w:r w:rsidR="003D3DE1">
        <w:instrText xml:space="preserve"> PAGEREF _Toc95240163 \h </w:instrText>
      </w:r>
      <w:r w:rsidR="003D3DE1">
        <w:fldChar w:fldCharType="separate"/>
      </w:r>
      <w:r w:rsidR="003D3DE1">
        <w:t>4</w:t>
      </w:r>
      <w:r w:rsidR="003D3DE1">
        <w:fldChar w:fldCharType="end"/>
      </w:r>
    </w:p>
    <w:p w14:paraId="52C90089" w14:textId="40950BC3" w:rsidR="003D3DE1" w:rsidRDefault="003D3DE1">
      <w:pPr>
        <w:pStyle w:val="TOC1"/>
        <w:rPr>
          <w:rFonts w:asciiTheme="minorHAnsi" w:eastAsiaTheme="minorEastAsia" w:hAnsiTheme="minorHAnsi" w:cstheme="minorBidi"/>
          <w:szCs w:val="22"/>
          <w:lang w:val="en-US"/>
        </w:rPr>
      </w:pPr>
      <w:r>
        <w:t>Introduction</w:t>
      </w:r>
      <w:r>
        <w:tab/>
      </w:r>
      <w:r>
        <w:fldChar w:fldCharType="begin"/>
      </w:r>
      <w:r>
        <w:instrText xml:space="preserve"> PAGEREF _Toc95240164 \h </w:instrText>
      </w:r>
      <w:r>
        <w:fldChar w:fldCharType="separate"/>
      </w:r>
      <w:r>
        <w:t>5</w:t>
      </w:r>
      <w:r>
        <w:fldChar w:fldCharType="end"/>
      </w:r>
    </w:p>
    <w:p w14:paraId="04266B21" w14:textId="090889B7" w:rsidR="003D3DE1" w:rsidRDefault="003D3DE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_Toc95240165 \h </w:instrText>
      </w:r>
      <w:r>
        <w:fldChar w:fldCharType="separate"/>
      </w:r>
      <w:r>
        <w:t>6</w:t>
      </w:r>
      <w:r>
        <w:fldChar w:fldCharType="end"/>
      </w:r>
    </w:p>
    <w:p w14:paraId="50E87EEB" w14:textId="708D4F4A" w:rsidR="003D3DE1" w:rsidRDefault="003D3DE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_Toc95240166 \h </w:instrText>
      </w:r>
      <w:r>
        <w:fldChar w:fldCharType="separate"/>
      </w:r>
      <w:r>
        <w:t>6</w:t>
      </w:r>
      <w:r>
        <w:fldChar w:fldCharType="end"/>
      </w:r>
    </w:p>
    <w:p w14:paraId="0259E47A" w14:textId="3A923A44" w:rsidR="003D3DE1" w:rsidRDefault="003D3DE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_Toc95240167 \h </w:instrText>
      </w:r>
      <w:r>
        <w:fldChar w:fldCharType="separate"/>
      </w:r>
      <w:r>
        <w:t>6</w:t>
      </w:r>
      <w:r>
        <w:fldChar w:fldCharType="end"/>
      </w:r>
    </w:p>
    <w:p w14:paraId="4D9ECD66" w14:textId="0C19C4BF" w:rsidR="003D3DE1" w:rsidRDefault="003D3DE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_Toc95240168 \h </w:instrText>
      </w:r>
      <w:r>
        <w:fldChar w:fldCharType="separate"/>
      </w:r>
      <w:r>
        <w:t>6</w:t>
      </w:r>
      <w:r>
        <w:fldChar w:fldCharType="end"/>
      </w:r>
    </w:p>
    <w:p w14:paraId="603A9AEC" w14:textId="50C33304" w:rsidR="003D3DE1" w:rsidRDefault="003D3DE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_Toc95240169 \h </w:instrText>
      </w:r>
      <w:r>
        <w:fldChar w:fldCharType="separate"/>
      </w:r>
      <w:r>
        <w:t>6</w:t>
      </w:r>
      <w:r>
        <w:fldChar w:fldCharType="end"/>
      </w:r>
    </w:p>
    <w:p w14:paraId="43562A8C" w14:textId="594B1BE9" w:rsidR="003D3DE1" w:rsidRDefault="003D3DE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_Toc95240170 \h </w:instrText>
      </w:r>
      <w:r>
        <w:fldChar w:fldCharType="separate"/>
      </w:r>
      <w:r>
        <w:t>7</w:t>
      </w:r>
      <w:r>
        <w:fldChar w:fldCharType="end"/>
      </w:r>
    </w:p>
    <w:p w14:paraId="5BAB1C64" w14:textId="392487DF" w:rsidR="003D3DE1" w:rsidRDefault="003D3DE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_Toc95240171 \h </w:instrText>
      </w:r>
      <w:r>
        <w:fldChar w:fldCharType="separate"/>
      </w:r>
      <w:r>
        <w:t>7</w:t>
      </w:r>
      <w:r>
        <w:fldChar w:fldCharType="end"/>
      </w:r>
    </w:p>
    <w:p w14:paraId="4E6D18DF" w14:textId="06C1D1B0" w:rsidR="003D3DE1" w:rsidRDefault="003D3DE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Properties and Functionalities of MSE</w:t>
      </w:r>
      <w:r>
        <w:tab/>
      </w:r>
      <w:r>
        <w:fldChar w:fldCharType="begin"/>
      </w:r>
      <w:r>
        <w:instrText xml:space="preserve"> PAGEREF _Toc95240172 \h </w:instrText>
      </w:r>
      <w:r>
        <w:fldChar w:fldCharType="separate"/>
      </w:r>
      <w:r>
        <w:t>7</w:t>
      </w:r>
      <w:r>
        <w:fldChar w:fldCharType="end"/>
      </w:r>
    </w:p>
    <w:p w14:paraId="4A5FF61B" w14:textId="74868056" w:rsidR="003D3DE1" w:rsidRDefault="003D3DE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Specification Template for MSE</w:t>
      </w:r>
      <w:r>
        <w:tab/>
      </w:r>
      <w:r>
        <w:fldChar w:fldCharType="begin"/>
      </w:r>
      <w:r>
        <w:instrText xml:space="preserve"> PAGEREF _Toc95240173 \h </w:instrText>
      </w:r>
      <w:r>
        <w:fldChar w:fldCharType="separate"/>
      </w:r>
      <w:r>
        <w:t>8</w:t>
      </w:r>
      <w:r>
        <w:fldChar w:fldCharType="end"/>
      </w:r>
    </w:p>
    <w:p w14:paraId="5E715481" w14:textId="1AF39D5E" w:rsidR="003D3DE1" w:rsidRDefault="003D3DE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_Toc95240174 \h </w:instrText>
      </w:r>
      <w:r>
        <w:fldChar w:fldCharType="separate"/>
      </w:r>
      <w:r>
        <w:t>8</w:t>
      </w:r>
      <w:r>
        <w:fldChar w:fldCharType="end"/>
      </w:r>
    </w:p>
    <w:p w14:paraId="3CC3CBE1" w14:textId="73F90A1A" w:rsidR="003D3DE1" w:rsidRDefault="003D3DE1">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_Toc95240175 \h </w:instrText>
      </w:r>
      <w:r>
        <w:fldChar w:fldCharType="separate"/>
      </w:r>
      <w:r>
        <w:t>8</w:t>
      </w:r>
      <w:r>
        <w:fldChar w:fldCharType="end"/>
      </w:r>
    </w:p>
    <w:p w14:paraId="3E71499C" w14:textId="0D66DADD" w:rsidR="003D3DE1" w:rsidRDefault="003D3DE1">
      <w:pPr>
        <w:pStyle w:val="TOC8"/>
        <w:rPr>
          <w:rFonts w:asciiTheme="minorHAnsi" w:eastAsiaTheme="minorEastAsia" w:hAnsiTheme="minorHAnsi" w:cstheme="minorBidi"/>
          <w:b w:val="0"/>
          <w:szCs w:val="22"/>
          <w:lang w:val="en-US"/>
        </w:rPr>
      </w:pPr>
      <w:r>
        <w:t>Annex &lt;A&gt; (informative): &lt;Normative annex for a Technical Specification&gt;</w:t>
      </w:r>
      <w:r>
        <w:tab/>
      </w:r>
      <w:r>
        <w:fldChar w:fldCharType="begin"/>
      </w:r>
      <w:r>
        <w:instrText xml:space="preserve"> PAGEREF _Toc95240176 \h </w:instrText>
      </w:r>
      <w:r>
        <w:fldChar w:fldCharType="separate"/>
      </w:r>
      <w:r>
        <w:t>8</w:t>
      </w:r>
      <w:r>
        <w:fldChar w:fldCharType="end"/>
      </w:r>
    </w:p>
    <w:p w14:paraId="1B21BB78" w14:textId="5BF17595" w:rsidR="003D3DE1" w:rsidRDefault="003D3DE1">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_Toc95240177 \h </w:instrText>
      </w:r>
      <w:r>
        <w:fldChar w:fldCharType="separate"/>
      </w:r>
      <w:r>
        <w:t>10</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95240163"/>
      <w:bookmarkEnd w:id="15"/>
      <w:r w:rsidRPr="004D3578">
        <w:lastRenderedPageBreak/>
        <w:t>Foreword</w:t>
      </w:r>
      <w:bookmarkEnd w:id="16"/>
    </w:p>
    <w:p w14:paraId="2511FBFA" w14:textId="4736DAD6" w:rsidR="00080512" w:rsidRPr="004D3578" w:rsidRDefault="00080512">
      <w:r w:rsidRPr="003D3DE1">
        <w:t xml:space="preserve">This Technical </w:t>
      </w:r>
      <w:bookmarkStart w:id="17" w:name="spectype3"/>
      <w:r w:rsidR="00602AEA" w:rsidRPr="003D3DE1">
        <w:t>Report</w:t>
      </w:r>
      <w:bookmarkEnd w:id="17"/>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95240164"/>
      <w:bookmarkEnd w:id="18"/>
      <w:r w:rsidRPr="004D3578">
        <w:t>Introduction</w:t>
      </w:r>
      <w:bookmarkEnd w:id="19"/>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
      </w:pPr>
      <w:r>
        <w:t xml:space="preserve">- </w:t>
      </w:r>
      <w:r>
        <w:tab/>
        <w:t>more than just a core functionality, e.g. a codec, without any connection to a service or application</w:t>
      </w:r>
    </w:p>
    <w:p w14:paraId="0C6B01AE" w14:textId="77777777" w:rsidR="00387095" w:rsidRDefault="00387095" w:rsidP="00362199">
      <w:pPr>
        <w:pStyle w:val="B1"/>
      </w:pPr>
      <w:r>
        <w:t xml:space="preserve">- </w:t>
      </w:r>
      <w:r>
        <w:tab/>
        <w:t>less than a full service that includes all aspects of session establishment, delivery, codecs, rendering and a full user experience</w:t>
      </w:r>
    </w:p>
    <w:p w14:paraId="6A7CE5D7" w14:textId="6F542BC9" w:rsidR="00080512" w:rsidRPr="004D3578" w:rsidRDefault="00387095" w:rsidP="00387095">
      <w:r>
        <w:t xml:space="preserve">Such new specifications are referred to </w:t>
      </w:r>
      <w:r w:rsidR="00362199">
        <w:t xml:space="preserve">5G </w:t>
      </w:r>
      <w:r>
        <w:t>“Media Service Enablers”.</w:t>
      </w:r>
    </w:p>
    <w:p w14:paraId="548A512E" w14:textId="77777777" w:rsidR="00080512" w:rsidRPr="004D3578" w:rsidRDefault="00080512">
      <w:pPr>
        <w:pStyle w:val="Heading1"/>
      </w:pPr>
      <w:r w:rsidRPr="004D3578">
        <w:br w:type="page"/>
      </w:r>
      <w:bookmarkStart w:id="20" w:name="scope"/>
      <w:bookmarkStart w:id="21" w:name="_Toc95240165"/>
      <w:bookmarkEnd w:id="20"/>
      <w:r w:rsidRPr="004D3578">
        <w:lastRenderedPageBreak/>
        <w:t>1</w:t>
      </w:r>
      <w:r w:rsidRPr="004D3578">
        <w:tab/>
        <w:t>Scope</w:t>
      </w:r>
      <w:bookmarkEnd w:id="21"/>
    </w:p>
    <w:p w14:paraId="4EA05E1B" w14:textId="73E75D09" w:rsidR="00080512" w:rsidRDefault="00080512">
      <w:r w:rsidRPr="004D3578">
        <w:t xml:space="preserve">The present document </w:t>
      </w:r>
      <w:r w:rsidR="00C05006">
        <w:t>introduces and defines the concept of Media Service Enablers</w:t>
      </w:r>
      <w:r w:rsidR="00BA45A8">
        <w:t xml:space="preserve"> which includes among others</w:t>
      </w:r>
    </w:p>
    <w:p w14:paraId="6E37FFB0" w14:textId="00D845B1"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p>
    <w:p w14:paraId="7558E3F7" w14:textId="19ED46B8"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p>
    <w:p w14:paraId="6E2E839F" w14:textId="1ED5ADC6"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p>
    <w:p w14:paraId="097C6593" w14:textId="2AB695AB" w:rsidR="00307C1B" w:rsidRPr="00DF4DDC" w:rsidRDefault="00307C1B" w:rsidP="00307C1B">
      <w:pPr>
        <w:pStyle w:val="B1"/>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p>
    <w:p w14:paraId="0DE90973" w14:textId="0426D377" w:rsidR="00BA45A8" w:rsidRPr="004D3578" w:rsidRDefault="00307C1B" w:rsidP="00307C1B">
      <w:pPr>
        <w:pStyle w:val="B1"/>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p>
    <w:p w14:paraId="794720D9" w14:textId="77777777" w:rsidR="00080512" w:rsidRPr="004D3578" w:rsidRDefault="00080512">
      <w:pPr>
        <w:pStyle w:val="Heading1"/>
      </w:pPr>
      <w:bookmarkStart w:id="22" w:name="references"/>
      <w:bookmarkStart w:id="23" w:name="_Toc9524016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9524016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9524016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9524016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524017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26536AC" w:rsidR="00080512" w:rsidRPr="004D3578" w:rsidRDefault="00BE2231">
      <w:pPr>
        <w:pStyle w:val="EW"/>
      </w:pPr>
      <w:r>
        <w:t>MSE</w:t>
      </w:r>
      <w:r w:rsidR="00080512" w:rsidRPr="004D3578">
        <w:tab/>
      </w:r>
      <w:r>
        <w:t>Media Service Enabler</w:t>
      </w:r>
    </w:p>
    <w:p w14:paraId="1EA365ED" w14:textId="77777777" w:rsidR="00080512" w:rsidRPr="004D3578" w:rsidRDefault="00080512">
      <w:pPr>
        <w:pStyle w:val="EW"/>
      </w:pPr>
    </w:p>
    <w:p w14:paraId="16821B70" w14:textId="25D27A07" w:rsidR="00BE2231" w:rsidRDefault="00080512">
      <w:pPr>
        <w:pStyle w:val="Heading1"/>
      </w:pPr>
      <w:bookmarkStart w:id="29" w:name="clause4"/>
      <w:bookmarkStart w:id="30" w:name="_Toc95240171"/>
      <w:bookmarkEnd w:id="29"/>
      <w:r w:rsidRPr="004D3578">
        <w:t>4</w:t>
      </w:r>
      <w:r w:rsidRPr="004D3578">
        <w:tab/>
      </w:r>
      <w:r w:rsidR="00FD4BD2">
        <w:t>Motivation</w:t>
      </w:r>
      <w:r w:rsidR="00BE2231">
        <w:t xml:space="preserve"> for Media Service Enablers</w:t>
      </w:r>
      <w:bookmarkEnd w:id="30"/>
    </w:p>
    <w:p w14:paraId="16A035EA" w14:textId="46E3E769" w:rsidR="003D3DE1" w:rsidRDefault="003D3DE1" w:rsidP="003D3DE1">
      <w:pPr>
        <w:pStyle w:val="EditorsNote"/>
      </w:pPr>
      <w:r>
        <w:t xml:space="preserve">Editor’s Note: </w:t>
      </w:r>
      <w:r>
        <w:t>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proposed to introduce normative specifications in 3GPP SA4 that are</w:t>
      </w:r>
      <w:r>
        <w:t xml:space="preserve"> (i) </w:t>
      </w:r>
      <w:r>
        <w:t>more than just a core functionality, e.g. a codec, without any connection to a service or application</w:t>
      </w:r>
      <w:r>
        <w:t xml:space="preserve"> (ii) </w:t>
      </w:r>
      <w:r>
        <w:t>less than a full service that includes all aspects of session establishment, delivery, codecs, rendering and a full user experience</w:t>
      </w:r>
    </w:p>
    <w:p w14:paraId="30318974" w14:textId="42E910D9" w:rsidR="003D3DE1" w:rsidRPr="003D3DE1" w:rsidRDefault="003D3DE1" w:rsidP="003D3DE1">
      <w:pPr>
        <w:pStyle w:val="EditorsNote"/>
      </w:pPr>
      <w:r>
        <w:t>This clause should also add examples of other specifications addressing the need.</w:t>
      </w:r>
    </w:p>
    <w:p w14:paraId="7D89FB01" w14:textId="2FA3C323" w:rsidR="00080512" w:rsidRDefault="00BE2231">
      <w:pPr>
        <w:pStyle w:val="Heading1"/>
      </w:pPr>
      <w:bookmarkStart w:id="31" w:name="_Toc95240172"/>
      <w:r>
        <w:t>5</w:t>
      </w:r>
      <w:r>
        <w:tab/>
      </w:r>
      <w:r w:rsidR="00702E4A">
        <w:t>Properties and Functionalities of MSE</w:t>
      </w:r>
      <w:bookmarkEnd w:id="31"/>
    </w:p>
    <w:p w14:paraId="1DDE6E47" w14:textId="77777777" w:rsidR="003D3DE1" w:rsidRDefault="003D3DE1" w:rsidP="003D3DE1">
      <w:pPr>
        <w:pStyle w:val="EditorsNote"/>
      </w:pPr>
      <w:r>
        <w:t>Editor’s Note</w:t>
      </w:r>
      <w:r>
        <w:t xml:space="preserve">: </w:t>
      </w:r>
      <w:r>
        <w:t>In implementations and deployments, such packaged functions are typically referred to as Software development kit (SDK) and they are usable by applications through well-defined APIs. A few potential properties of a Media Service Enabler are provided:</w:t>
      </w:r>
    </w:p>
    <w:p w14:paraId="12834B8C" w14:textId="77777777" w:rsidR="003D3DE1" w:rsidRDefault="003D3DE1" w:rsidP="003D3DE1">
      <w:pPr>
        <w:pStyle w:val="EditorsNote"/>
        <w:numPr>
          <w:ilvl w:val="1"/>
          <w:numId w:val="5"/>
        </w:numPr>
      </w:pPr>
      <w:r w:rsidRPr="004462B6">
        <w:t xml:space="preserve">Set of functions that may be used to develop applications on top of 5G Systems. </w:t>
      </w:r>
    </w:p>
    <w:p w14:paraId="1E88A815" w14:textId="77777777" w:rsidR="003D3DE1" w:rsidRDefault="003D3DE1" w:rsidP="003D3DE1">
      <w:pPr>
        <w:pStyle w:val="EditorsNote"/>
        <w:numPr>
          <w:ilvl w:val="1"/>
          <w:numId w:val="5"/>
        </w:numPr>
      </w:pPr>
      <w:r w:rsidRPr="004462B6">
        <w:t>Set of robust features and functionalities which reduce the complexity of developing applications</w:t>
      </w:r>
    </w:p>
    <w:p w14:paraId="6A7E7E47" w14:textId="77777777" w:rsidR="003D3DE1" w:rsidRDefault="003D3DE1" w:rsidP="003D3DE1">
      <w:pPr>
        <w:pStyle w:val="EditorsNote"/>
        <w:numPr>
          <w:ilvl w:val="1"/>
          <w:numId w:val="5"/>
        </w:numPr>
      </w:pPr>
      <w:r w:rsidRPr="004462B6">
        <w:t>Functions to leverage system and radio optimizations as well as features defined in 5G System</w:t>
      </w:r>
      <w:r>
        <w:t xml:space="preserve"> (5G Core Network</w:t>
      </w:r>
      <w:r w:rsidRPr="004462B6">
        <w:t xml:space="preserve"> and 5G NR</w:t>
      </w:r>
      <w:r>
        <w:t>)</w:t>
      </w:r>
    </w:p>
    <w:p w14:paraId="1A9732BE" w14:textId="77777777" w:rsidR="003D3DE1" w:rsidRDefault="003D3DE1" w:rsidP="003D3DE1">
      <w:pPr>
        <w:pStyle w:val="EditorsNote"/>
        <w:numPr>
          <w:ilvl w:val="1"/>
          <w:numId w:val="5"/>
        </w:numPr>
      </w:pPr>
      <w:r>
        <w:t xml:space="preserve">Usability of the set of functions by well-defined and well-documented </w:t>
      </w:r>
      <w:r w:rsidRPr="004462B6">
        <w:t>APIs</w:t>
      </w:r>
    </w:p>
    <w:p w14:paraId="67884F94" w14:textId="77777777" w:rsidR="003D3DE1" w:rsidRDefault="003D3DE1" w:rsidP="003D3DE1">
      <w:pPr>
        <w:pStyle w:val="EditorsNote"/>
        <w:numPr>
          <w:ilvl w:val="1"/>
          <w:numId w:val="5"/>
        </w:numPr>
      </w:pPr>
      <w:r w:rsidRPr="004462B6">
        <w:t>Provision of network interfaces to connect to the 5G System</w:t>
      </w:r>
    </w:p>
    <w:p w14:paraId="7A734252" w14:textId="77777777" w:rsidR="003D3DE1" w:rsidRDefault="003D3DE1" w:rsidP="003D3DE1">
      <w:pPr>
        <w:pStyle w:val="EditorsNote"/>
        <w:numPr>
          <w:ilvl w:val="1"/>
          <w:numId w:val="5"/>
        </w:numPr>
      </w:pPr>
      <w:r>
        <w:t>A testable set of functions. Testing and conformance may be addressed outside 3GPP by an appropriate MRP or Industry forum.</w:t>
      </w:r>
    </w:p>
    <w:p w14:paraId="6AF1DC70" w14:textId="12B665FC" w:rsidR="003D3DE1" w:rsidRDefault="003D3DE1" w:rsidP="003D3DE1">
      <w:pPr>
        <w:pStyle w:val="EditorsNote"/>
        <w:numPr>
          <w:ilvl w:val="1"/>
          <w:numId w:val="5"/>
        </w:numPr>
      </w:pPr>
      <w:r w:rsidRPr="004462B6">
        <w:t>Guidelines and examples to make use of th</w:t>
      </w:r>
      <w:r>
        <w:t>is set</w:t>
      </w:r>
      <w:r w:rsidRPr="004462B6">
        <w:t xml:space="preserve"> functionalities</w:t>
      </w:r>
    </w:p>
    <w:p w14:paraId="3D9C8B49" w14:textId="77777777" w:rsidR="003D3DE1" w:rsidRDefault="003D3DE1" w:rsidP="003D3DE1">
      <w:pPr>
        <w:pStyle w:val="EditorsNote"/>
      </w:pPr>
      <w:r>
        <w:t>A general initial idea on how to define media service enablers are documented below:</w:t>
      </w:r>
    </w:p>
    <w:p w14:paraId="39983C2C" w14:textId="77777777" w:rsidR="003D3DE1" w:rsidRPr="005F6442" w:rsidRDefault="003D3DE1" w:rsidP="003D3DE1">
      <w:pPr>
        <w:pStyle w:val="EditorsNote"/>
        <w:numPr>
          <w:ilvl w:val="1"/>
          <w:numId w:val="5"/>
        </w:numPr>
      </w:pPr>
      <w:r>
        <w:t>combine</w:t>
      </w:r>
      <w:r w:rsidRPr="005F6442">
        <w:t xml:space="preserve"> functions defined in 3GPP</w:t>
      </w:r>
      <w:r>
        <w:t xml:space="preserve"> (for example a codec) and/or may </w:t>
      </w:r>
      <w:r w:rsidRPr="004271B5">
        <w:t>reference technologies defined outside of 3GPP, for example in MPEG or Khronos, and provide relevant subsets and profiles of those</w:t>
      </w:r>
    </w:p>
    <w:p w14:paraId="204936DB" w14:textId="77777777" w:rsidR="003D3DE1" w:rsidRPr="003D3DE1" w:rsidRDefault="003D3DE1" w:rsidP="003D3DE1">
      <w:pPr>
        <w:pStyle w:val="EditorsNote"/>
        <w:numPr>
          <w:ilvl w:val="1"/>
          <w:numId w:val="5"/>
        </w:numPr>
      </w:pPr>
      <w:r w:rsidRPr="003D3DE1">
        <w:t>include mandatory, recommended and optional functions. Define signaling and capability negotiation for all functions</w:t>
      </w:r>
    </w:p>
    <w:p w14:paraId="33CA455A" w14:textId="77777777" w:rsidR="003D3DE1" w:rsidRPr="005F6442" w:rsidRDefault="003D3DE1" w:rsidP="003D3DE1">
      <w:pPr>
        <w:pStyle w:val="EditorsNote"/>
        <w:numPr>
          <w:ilvl w:val="1"/>
          <w:numId w:val="5"/>
        </w:numPr>
      </w:pPr>
      <w:r>
        <w:t>specify</w:t>
      </w:r>
      <w:r w:rsidRPr="005F6442">
        <w:t xml:space="preserve"> requirements for client and network functions</w:t>
      </w:r>
      <w:r>
        <w:t>, as needed</w:t>
      </w:r>
    </w:p>
    <w:p w14:paraId="71D366B5" w14:textId="77777777" w:rsidR="003D3DE1" w:rsidRDefault="003D3DE1" w:rsidP="003D3DE1">
      <w:pPr>
        <w:pStyle w:val="EditorsNote"/>
        <w:numPr>
          <w:ilvl w:val="1"/>
          <w:numId w:val="5"/>
        </w:numPr>
      </w:pPr>
      <w:r>
        <w:t>may i</w:t>
      </w:r>
      <w:r w:rsidRPr="005F6442">
        <w:t>nclude</w:t>
      </w:r>
      <w:r>
        <w:t xml:space="preserve"> relevant functions such as</w:t>
      </w:r>
      <w:r w:rsidRPr="005F6442">
        <w:t xml:space="preserve"> QoE metrics and KPIs</w:t>
      </w:r>
    </w:p>
    <w:p w14:paraId="561825DD" w14:textId="77777777" w:rsidR="003D3DE1" w:rsidRPr="004462B6" w:rsidRDefault="003D3DE1" w:rsidP="003D3DE1">
      <w:pPr>
        <w:pStyle w:val="EditorsNote"/>
        <w:ind w:left="284" w:firstLine="0"/>
      </w:pPr>
      <w:r>
        <w:t>In order to establish the above concept in 3GPP, a clear set of guidelines and requirements for Media Service Enabler specifications is needed.</w:t>
      </w:r>
    </w:p>
    <w:p w14:paraId="09571E01" w14:textId="77777777" w:rsidR="003D3DE1" w:rsidRPr="003D3DE1" w:rsidRDefault="003D3DE1" w:rsidP="003D3DE1">
      <w:pPr>
        <w:pStyle w:val="EditorsNote"/>
      </w:pPr>
    </w:p>
    <w:p w14:paraId="018E3159" w14:textId="14CD65C5" w:rsidR="00B30E9F" w:rsidRDefault="003D3DE1" w:rsidP="00B30E9F">
      <w:pPr>
        <w:pStyle w:val="Heading1"/>
      </w:pPr>
      <w:bookmarkStart w:id="32" w:name="_Toc95240173"/>
      <w:r>
        <w:lastRenderedPageBreak/>
        <w:t>6</w:t>
      </w:r>
      <w:r w:rsidR="00B30E9F">
        <w:tab/>
      </w:r>
      <w:r>
        <w:t>Specification Template for MSE</w:t>
      </w:r>
      <w:bookmarkEnd w:id="32"/>
    </w:p>
    <w:p w14:paraId="26C5F80E" w14:textId="6B4A766D" w:rsidR="003D3DE1" w:rsidRPr="003D3DE1" w:rsidRDefault="003D3DE1" w:rsidP="003D3DE1">
      <w:pPr>
        <w:pStyle w:val="EditorsNote"/>
      </w:pPr>
      <w:r>
        <w:t>Editor’s Note:</w:t>
      </w:r>
      <w:r>
        <w:t xml:space="preserve"> add recipe on how develop a good specification for an MSE</w:t>
      </w:r>
    </w:p>
    <w:p w14:paraId="0F49E9FF" w14:textId="352B364A" w:rsidR="003D3DE1" w:rsidRDefault="003D3DE1" w:rsidP="003D3DE1">
      <w:pPr>
        <w:pStyle w:val="Heading1"/>
      </w:pPr>
      <w:bookmarkStart w:id="33" w:name="_Toc95240174"/>
      <w:r>
        <w:t>7</w:t>
      </w:r>
      <w:r>
        <w:tab/>
      </w:r>
      <w:r>
        <w:t>Potentially Relevant 5G Media Service Enablers</w:t>
      </w:r>
      <w:bookmarkEnd w:id="33"/>
    </w:p>
    <w:p w14:paraId="55CE923E" w14:textId="7FD4D186" w:rsidR="003D3DE1" w:rsidRPr="003D3DE1" w:rsidRDefault="003D3DE1" w:rsidP="003D3DE1">
      <w:pPr>
        <w:pStyle w:val="EditorsNote"/>
      </w:pPr>
      <w:r>
        <w:t xml:space="preserve">Editor’s Note: </w:t>
      </w:r>
      <w:r>
        <w:t>collect MSEs that may be defined</w:t>
      </w:r>
    </w:p>
    <w:p w14:paraId="29E833A3" w14:textId="28D64DFA" w:rsidR="003D3DE1" w:rsidRDefault="003D3DE1" w:rsidP="003D3DE1">
      <w:pPr>
        <w:pStyle w:val="Heading1"/>
      </w:pPr>
      <w:bookmarkStart w:id="34" w:name="_Toc95240175"/>
      <w:r>
        <w:t>8</w:t>
      </w:r>
      <w:r>
        <w:tab/>
      </w:r>
      <w:r>
        <w:t>Conclusions and Recommendations</w:t>
      </w:r>
      <w:bookmarkEnd w:id="34"/>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Heading8"/>
      </w:pPr>
      <w:bookmarkStart w:id="35" w:name="tsgNames"/>
      <w:bookmarkStart w:id="36" w:name="_Toc95240176"/>
      <w:bookmarkEnd w:id="35"/>
      <w:r w:rsidRPr="004D3578">
        <w:t>Annex &lt;A&gt; (</w:t>
      </w:r>
      <w:r w:rsidR="003D3DE1">
        <w:t>informative</w:t>
      </w:r>
      <w:r w:rsidRPr="004D3578">
        <w:t>):</w:t>
      </w:r>
      <w:r w:rsidRPr="004D3578">
        <w:br/>
        <w:t xml:space="preserve">&lt;Normative annex </w:t>
      </w:r>
      <w:r w:rsidR="006B30D0">
        <w:t>for a Technical Specification</w:t>
      </w:r>
      <w:r w:rsidRPr="004D3578">
        <w:t>&gt;</w:t>
      </w:r>
      <w:bookmarkEnd w:id="3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Heading8"/>
      </w:pPr>
      <w:r>
        <w:br w:type="page"/>
      </w:r>
    </w:p>
    <w:p w14:paraId="03CCA36B" w14:textId="77777777" w:rsidR="002675F0" w:rsidRPr="002675F0" w:rsidRDefault="002675F0" w:rsidP="002675F0"/>
    <w:p w14:paraId="06FAD520" w14:textId="2F3D41A8" w:rsidR="00054A22" w:rsidRPr="00235394" w:rsidRDefault="00080512" w:rsidP="00FD4BD2">
      <w:pPr>
        <w:pStyle w:val="Heading8"/>
      </w:pPr>
      <w:r w:rsidRPr="004D3578">
        <w:br w:type="page"/>
      </w:r>
      <w:bookmarkStart w:id="37" w:name="_Toc95240177"/>
      <w:r w:rsidRPr="004D3578">
        <w:lastRenderedPageBreak/>
        <w:t>Annex &lt;X&gt; (informative):</w:t>
      </w:r>
      <w:r w:rsidRPr="004D3578">
        <w:br/>
        <w:t>Change history</w:t>
      </w:r>
      <w:bookmarkStart w:id="38" w:name="historyclause"/>
      <w:bookmarkEnd w:id="38"/>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64C8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DE1">
      <w:rPr>
        <w:rFonts w:ascii="Arial" w:hAnsi="Arial" w:cs="Arial"/>
        <w:b/>
        <w:noProof/>
        <w:sz w:val="18"/>
        <w:szCs w:val="18"/>
      </w:rPr>
      <w:t>3GPP TR 26.857 V0.0.1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E411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DE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DD4"/>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07C1B"/>
    <w:rsid w:val="003172DC"/>
    <w:rsid w:val="0035462D"/>
    <w:rsid w:val="00356555"/>
    <w:rsid w:val="00362199"/>
    <w:rsid w:val="003765B8"/>
    <w:rsid w:val="00387095"/>
    <w:rsid w:val="003C3971"/>
    <w:rsid w:val="003D3DE1"/>
    <w:rsid w:val="00423334"/>
    <w:rsid w:val="004345EC"/>
    <w:rsid w:val="00465515"/>
    <w:rsid w:val="0049751D"/>
    <w:rsid w:val="004C30AC"/>
    <w:rsid w:val="004D3578"/>
    <w:rsid w:val="004E213A"/>
    <w:rsid w:val="004F0988"/>
    <w:rsid w:val="004F3340"/>
    <w:rsid w:val="0053388B"/>
    <w:rsid w:val="00535773"/>
    <w:rsid w:val="00536ABA"/>
    <w:rsid w:val="00543E6C"/>
    <w:rsid w:val="00565087"/>
    <w:rsid w:val="00597B11"/>
    <w:rsid w:val="005D2E01"/>
    <w:rsid w:val="005D7526"/>
    <w:rsid w:val="005E4BB2"/>
    <w:rsid w:val="005F788A"/>
    <w:rsid w:val="00602AEA"/>
    <w:rsid w:val="00614FDF"/>
    <w:rsid w:val="0063543D"/>
    <w:rsid w:val="00647114"/>
    <w:rsid w:val="006912E9"/>
    <w:rsid w:val="00692CFF"/>
    <w:rsid w:val="006A323F"/>
    <w:rsid w:val="006B30D0"/>
    <w:rsid w:val="006C3D95"/>
    <w:rsid w:val="006E5C86"/>
    <w:rsid w:val="006F6070"/>
    <w:rsid w:val="00701116"/>
    <w:rsid w:val="00702E4A"/>
    <w:rsid w:val="0071174C"/>
    <w:rsid w:val="00713C44"/>
    <w:rsid w:val="00734A5B"/>
    <w:rsid w:val="0074026F"/>
    <w:rsid w:val="007429F6"/>
    <w:rsid w:val="00744E76"/>
    <w:rsid w:val="00765EA3"/>
    <w:rsid w:val="00774DA4"/>
    <w:rsid w:val="00781F0F"/>
    <w:rsid w:val="007B600E"/>
    <w:rsid w:val="007F0F4A"/>
    <w:rsid w:val="008028A4"/>
    <w:rsid w:val="00826072"/>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30E9F"/>
    <w:rsid w:val="00B37551"/>
    <w:rsid w:val="00B93086"/>
    <w:rsid w:val="00BA19ED"/>
    <w:rsid w:val="00BA45A8"/>
    <w:rsid w:val="00BA4B8D"/>
    <w:rsid w:val="00BC0F7D"/>
    <w:rsid w:val="00BD7D31"/>
    <w:rsid w:val="00BE2231"/>
    <w:rsid w:val="00BE3255"/>
    <w:rsid w:val="00BF128E"/>
    <w:rsid w:val="00C05006"/>
    <w:rsid w:val="00C074DD"/>
    <w:rsid w:val="00C1496A"/>
    <w:rsid w:val="00C33079"/>
    <w:rsid w:val="00C45231"/>
    <w:rsid w:val="00C551FF"/>
    <w:rsid w:val="00C72833"/>
    <w:rsid w:val="00C80F1D"/>
    <w:rsid w:val="00C91962"/>
    <w:rsid w:val="00C93F40"/>
    <w:rsid w:val="00CA3D0C"/>
    <w:rsid w:val="00CE4A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F69"/>
    <w:rsid w:val="00EA15B0"/>
    <w:rsid w:val="00EA5EA7"/>
    <w:rsid w:val="00EC4A25"/>
    <w:rsid w:val="00EF608C"/>
    <w:rsid w:val="00F025A2"/>
    <w:rsid w:val="00F04712"/>
    <w:rsid w:val="00F13360"/>
    <w:rsid w:val="00F22EC7"/>
    <w:rsid w:val="00F325C8"/>
    <w:rsid w:val="00F653B8"/>
    <w:rsid w:val="00F9008D"/>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4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1768</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19</cp:revision>
  <cp:lastPrinted>2019-02-25T14:05:00Z</cp:lastPrinted>
  <dcterms:created xsi:type="dcterms:W3CDTF">2022-02-08T17:54:00Z</dcterms:created>
  <dcterms:modified xsi:type="dcterms:W3CDTF">2022-02-08T18:16:00Z</dcterms:modified>
</cp:coreProperties>
</file>