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EA23E" w14:textId="5F469D60" w:rsidR="001A24EF" w:rsidRPr="007C55AB" w:rsidRDefault="001A24EF" w:rsidP="001A24EF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>
        <w:rPr>
          <w:b/>
          <w:noProof/>
          <w:sz w:val="24"/>
          <w:lang w:val="de-DE"/>
        </w:rPr>
        <w:t>3</w:t>
      </w:r>
      <w:r w:rsidR="00B159C2">
        <w:rPr>
          <w:b/>
          <w:noProof/>
          <w:sz w:val="24"/>
          <w:lang w:val="de-DE"/>
        </w:rPr>
        <w:t>67</w:t>
      </w:r>
    </w:p>
    <w:p w14:paraId="7CB45193" w14:textId="0622E544" w:rsidR="001E41F3" w:rsidRDefault="001A24EF" w:rsidP="001A24EF">
      <w:pPr>
        <w:pStyle w:val="CRCoverPage"/>
        <w:outlineLvl w:val="0"/>
        <w:rPr>
          <w:b/>
          <w:noProof/>
          <w:sz w:val="24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B8483B" w:rsidR="001E41F3" w:rsidRDefault="00FF42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FDAD4" w:rsidR="001E41F3" w:rsidRPr="00410371" w:rsidRDefault="00FF423F" w:rsidP="00FF423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>26.998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AFDF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7F5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96D92" w:rsidR="001E41F3" w:rsidRPr="00410371" w:rsidRDefault="007C1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F423F">
              <w:t>.</w:t>
            </w:r>
            <w:r>
              <w:t>0</w:t>
            </w:r>
            <w:r w:rsidR="00FF423F">
              <w:t>.</w:t>
            </w:r>
            <w: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4A62D" w:rsidR="001E41F3" w:rsidRPr="007C7856" w:rsidRDefault="00B159C2" w:rsidP="006842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59C2">
              <w:t>[FS_5GSTAR] Proposes Updates to TR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F3FC5" w:rsidR="001E41F3" w:rsidRDefault="007C78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93E9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37E0F" w:rsidR="001E41F3" w:rsidRDefault="006842E9" w:rsidP="007C7856">
            <w:pPr>
              <w:pStyle w:val="CRCoverPage"/>
              <w:spacing w:after="0"/>
              <w:rPr>
                <w:noProof/>
              </w:rPr>
            </w:pPr>
            <w:r>
              <w:t>FS_</w:t>
            </w:r>
            <w:r w:rsidR="007C7856">
              <w:t>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AA919" w:rsidR="001E41F3" w:rsidRDefault="003361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842E9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9720" w:rsidR="001E41F3" w:rsidRDefault="00DE2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164A23" w:rsidR="001E41F3" w:rsidRDefault="00F54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42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093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F7D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2B9821" w:rsidR="001E41F3" w:rsidRDefault="009A7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Updates and a list of acronyms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C580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3DC4E" w14:textId="0A5EA64A" w:rsidR="00F5045B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C1E1E5A" w14:textId="2EAABB08" w:rsidR="00F5416B" w:rsidRDefault="00F5416B" w:rsidP="00F5045B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See updates attached</w:t>
      </w:r>
    </w:p>
    <w:sectPr w:rsidR="00F541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E701" w14:textId="77777777" w:rsidR="00D12629" w:rsidRDefault="00D12629">
      <w:r>
        <w:separator/>
      </w:r>
    </w:p>
  </w:endnote>
  <w:endnote w:type="continuationSeparator" w:id="0">
    <w:p w14:paraId="41F32C3F" w14:textId="77777777" w:rsidR="00D12629" w:rsidRDefault="00D1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31D0" w14:textId="77777777" w:rsidR="00D12629" w:rsidRDefault="00D12629">
      <w:r>
        <w:separator/>
      </w:r>
    </w:p>
  </w:footnote>
  <w:footnote w:type="continuationSeparator" w:id="0">
    <w:p w14:paraId="455B639B" w14:textId="77777777" w:rsidR="00D12629" w:rsidRDefault="00D12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A2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19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71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71E1C"/>
    <w:multiLevelType w:val="hybridMultilevel"/>
    <w:tmpl w:val="616AA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36DD8"/>
    <w:multiLevelType w:val="hybridMultilevel"/>
    <w:tmpl w:val="76D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E72CA"/>
    <w:multiLevelType w:val="hybridMultilevel"/>
    <w:tmpl w:val="F426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53D"/>
    <w:rsid w:val="000A6394"/>
    <w:rsid w:val="000B7FED"/>
    <w:rsid w:val="000C038A"/>
    <w:rsid w:val="000C6598"/>
    <w:rsid w:val="000D44B3"/>
    <w:rsid w:val="001129A4"/>
    <w:rsid w:val="00122E88"/>
    <w:rsid w:val="00136CCD"/>
    <w:rsid w:val="00145D43"/>
    <w:rsid w:val="00192C46"/>
    <w:rsid w:val="00197C0C"/>
    <w:rsid w:val="001A08B3"/>
    <w:rsid w:val="001A24EF"/>
    <w:rsid w:val="001A491E"/>
    <w:rsid w:val="001A7B60"/>
    <w:rsid w:val="001B52F0"/>
    <w:rsid w:val="001B7A65"/>
    <w:rsid w:val="001E0F49"/>
    <w:rsid w:val="001E41F3"/>
    <w:rsid w:val="0026004D"/>
    <w:rsid w:val="002640DD"/>
    <w:rsid w:val="00275D12"/>
    <w:rsid w:val="00282131"/>
    <w:rsid w:val="00284FEB"/>
    <w:rsid w:val="002860C4"/>
    <w:rsid w:val="002B54FF"/>
    <w:rsid w:val="002B5741"/>
    <w:rsid w:val="002E1AA4"/>
    <w:rsid w:val="002E472E"/>
    <w:rsid w:val="002F7F36"/>
    <w:rsid w:val="00305409"/>
    <w:rsid w:val="0033614E"/>
    <w:rsid w:val="003443AB"/>
    <w:rsid w:val="003609EF"/>
    <w:rsid w:val="0036231A"/>
    <w:rsid w:val="00374DD4"/>
    <w:rsid w:val="003E1A36"/>
    <w:rsid w:val="003F638A"/>
    <w:rsid w:val="00410371"/>
    <w:rsid w:val="004242F1"/>
    <w:rsid w:val="00450386"/>
    <w:rsid w:val="004B75B7"/>
    <w:rsid w:val="0051580D"/>
    <w:rsid w:val="0053165C"/>
    <w:rsid w:val="00547111"/>
    <w:rsid w:val="00555C12"/>
    <w:rsid w:val="00592D74"/>
    <w:rsid w:val="005E2C44"/>
    <w:rsid w:val="00621188"/>
    <w:rsid w:val="0062516E"/>
    <w:rsid w:val="006257ED"/>
    <w:rsid w:val="00665C47"/>
    <w:rsid w:val="006842E9"/>
    <w:rsid w:val="00695808"/>
    <w:rsid w:val="006B46FB"/>
    <w:rsid w:val="006C6CFA"/>
    <w:rsid w:val="006E21FB"/>
    <w:rsid w:val="00792342"/>
    <w:rsid w:val="007977A8"/>
    <w:rsid w:val="007B512A"/>
    <w:rsid w:val="007C15E3"/>
    <w:rsid w:val="007C2097"/>
    <w:rsid w:val="007C785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BA3"/>
    <w:rsid w:val="009458DC"/>
    <w:rsid w:val="009777D9"/>
    <w:rsid w:val="0098088E"/>
    <w:rsid w:val="00991B88"/>
    <w:rsid w:val="009A5753"/>
    <w:rsid w:val="009A579D"/>
    <w:rsid w:val="009A7AE0"/>
    <w:rsid w:val="009B7E42"/>
    <w:rsid w:val="009E3297"/>
    <w:rsid w:val="009F734F"/>
    <w:rsid w:val="00A246B6"/>
    <w:rsid w:val="00A47E70"/>
    <w:rsid w:val="00A50CF0"/>
    <w:rsid w:val="00A7671C"/>
    <w:rsid w:val="00AA0005"/>
    <w:rsid w:val="00AA2CBC"/>
    <w:rsid w:val="00AC5820"/>
    <w:rsid w:val="00AD1CD8"/>
    <w:rsid w:val="00B159C2"/>
    <w:rsid w:val="00B258BB"/>
    <w:rsid w:val="00B67B97"/>
    <w:rsid w:val="00B755BA"/>
    <w:rsid w:val="00B968C8"/>
    <w:rsid w:val="00BA3EC5"/>
    <w:rsid w:val="00BA51D9"/>
    <w:rsid w:val="00BB5DFC"/>
    <w:rsid w:val="00BD279D"/>
    <w:rsid w:val="00BD6BB8"/>
    <w:rsid w:val="00C22594"/>
    <w:rsid w:val="00C24F11"/>
    <w:rsid w:val="00C25C59"/>
    <w:rsid w:val="00C342AE"/>
    <w:rsid w:val="00C63581"/>
    <w:rsid w:val="00C66BA2"/>
    <w:rsid w:val="00C819F0"/>
    <w:rsid w:val="00C847A6"/>
    <w:rsid w:val="00C95985"/>
    <w:rsid w:val="00CC5026"/>
    <w:rsid w:val="00CC68D0"/>
    <w:rsid w:val="00D03F9A"/>
    <w:rsid w:val="00D06D51"/>
    <w:rsid w:val="00D12629"/>
    <w:rsid w:val="00D24991"/>
    <w:rsid w:val="00D50255"/>
    <w:rsid w:val="00D66520"/>
    <w:rsid w:val="00D73DD8"/>
    <w:rsid w:val="00DA3B05"/>
    <w:rsid w:val="00DE251B"/>
    <w:rsid w:val="00DE34CF"/>
    <w:rsid w:val="00E13F3D"/>
    <w:rsid w:val="00E34898"/>
    <w:rsid w:val="00EB09B7"/>
    <w:rsid w:val="00ED2155"/>
    <w:rsid w:val="00EE09CB"/>
    <w:rsid w:val="00EE7D7C"/>
    <w:rsid w:val="00F20D4F"/>
    <w:rsid w:val="00F25D98"/>
    <w:rsid w:val="00F26C56"/>
    <w:rsid w:val="00F300FB"/>
    <w:rsid w:val="00F5045B"/>
    <w:rsid w:val="00F53FEC"/>
    <w:rsid w:val="00F5410A"/>
    <w:rsid w:val="00F5416B"/>
    <w:rsid w:val="00FB6386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uiPriority="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F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FF4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63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C24F11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1A24EF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F504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5045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F5045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5045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504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201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1900-01-01T06:00:00Z</cp:lastPrinted>
  <dcterms:created xsi:type="dcterms:W3CDTF">2021-11-10T08:02:00Z</dcterms:created>
  <dcterms:modified xsi:type="dcterms:W3CDTF">2021-11-10T08:02:00Z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