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1F2E4FA7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144216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r w:rsidR="001E41F3">
        <w:rPr>
          <w:b/>
          <w:i/>
          <w:noProof/>
          <w:sz w:val="28"/>
        </w:rPr>
        <w:tab/>
      </w:r>
      <w:r w:rsidR="005A7DCC">
        <w:rPr>
          <w:b/>
          <w:i/>
          <w:noProof/>
          <w:sz w:val="28"/>
        </w:rPr>
        <w:t>S4-21</w:t>
      </w:r>
      <w:r w:rsidR="0012755B">
        <w:rPr>
          <w:b/>
          <w:i/>
          <w:noProof/>
          <w:sz w:val="28"/>
        </w:rPr>
        <w:t>1486</w:t>
      </w:r>
    </w:p>
    <w:p w14:paraId="7CB45193" w14:textId="213759EB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144216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144216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144216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29205474" w:rsidR="001E41F3" w:rsidRPr="00410371" w:rsidRDefault="005F4DEE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675D07">
                <w:rPr>
                  <w:b/>
                  <w:noProof/>
                  <w:sz w:val="28"/>
                </w:rPr>
                <w:t>26.44</w:t>
              </w:r>
              <w:r w:rsidR="005D4105">
                <w:rPr>
                  <w:b/>
                  <w:noProof/>
                  <w:sz w:val="28"/>
                </w:rPr>
                <w:t>3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0772E4CD" w:rsidR="001E41F3" w:rsidRPr="00675D07" w:rsidRDefault="00675D07" w:rsidP="00675D07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5F4DEE">
              <w:rPr>
                <w:b/>
                <w:noProof/>
                <w:sz w:val="28"/>
              </w:rPr>
              <w:t>4</w:t>
            </w:r>
            <w:r w:rsidR="0012755B">
              <w:rPr>
                <w:b/>
                <w:noProof/>
                <w:sz w:val="28"/>
              </w:rPr>
              <w:t>3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82A86E0" w:rsidR="001E41F3" w:rsidRPr="00410371" w:rsidRDefault="0012755B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14.5</w:t>
            </w:r>
            <w:r w:rsidR="00675D07" w:rsidRPr="00675D07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B28B42B" w:rsidR="00F25D98" w:rsidRDefault="002624B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4762987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>Corrections to EVS F</w:t>
            </w:r>
            <w:r w:rsidR="005D4105">
              <w:rPr>
                <w:rFonts w:cs="Arial"/>
                <w:lang w:val="en-US"/>
              </w:rPr>
              <w:t>loating</w:t>
            </w:r>
            <w:r w:rsidRPr="00713727">
              <w:rPr>
                <w:rFonts w:cs="Arial"/>
                <w:lang w:val="en-US"/>
              </w:rPr>
              <w:t>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B6ECB36" w:rsidR="00675D07" w:rsidRDefault="00144216" w:rsidP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lang w:val="en-US" w:eastAsia="zh-CN"/>
              </w:rPr>
              <w:t>Fraunhofer IIS,</w:t>
            </w:r>
            <w:r>
              <w:rPr>
                <w:lang w:val="en-US" w:eastAsia="zh-CN"/>
              </w:rPr>
              <w:t xml:space="preserve"> </w:t>
            </w:r>
            <w:r w:rsidRPr="0009291A">
              <w:rPr>
                <w:color w:val="000000"/>
                <w:lang w:val="en-US"/>
              </w:rPr>
              <w:t xml:space="preserve">Nokia Corporation, </w:t>
            </w:r>
            <w:r>
              <w:rPr>
                <w:lang w:val="en-US" w:eastAsia="zh-CN"/>
              </w:rPr>
              <w:t>VoiceAge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FCD28B7" w:rsidR="001E41F3" w:rsidRDefault="00144216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EVS_codec-SA4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C8E5FB6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144216">
              <w:t>11</w:t>
            </w:r>
            <w:r>
              <w:t>-</w:t>
            </w:r>
            <w:r w:rsidR="00144216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2DFAD86A" w:rsidR="001E41F3" w:rsidRDefault="005F4DEE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072BFD6E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12755B">
              <w:t>4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D4105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7497080" w14:textId="77777777" w:rsidR="00144216" w:rsidRDefault="00144216" w:rsidP="0014421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676DB8C9" w14:textId="03209C37" w:rsidR="00144216" w:rsidRDefault="0068103E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2725A88A" wp14:editId="405CB4B9">
                      <wp:simplePos x="0" y="0"/>
                      <wp:positionH relativeFrom="column">
                        <wp:posOffset>2297741</wp:posOffset>
                      </wp:positionH>
                      <wp:positionV relativeFrom="paragraph">
                        <wp:posOffset>391795</wp:posOffset>
                      </wp:positionV>
                      <wp:extent cx="678503" cy="734695"/>
                      <wp:effectExtent l="76200" t="76200" r="83820" b="78105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78503" cy="734695"/>
                            </w14:xfrm>
                          </w14:contentPart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type w14:anchorId="65C21DCB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78.05pt;margin-top:28.05pt;width:59.1pt;height:6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">
                      <v:imagedata r:id="rId13" o:title=""/>
                    </v:shape>
                  </w:pict>
                </mc:Fallback>
              </mc:AlternateContent>
            </w:r>
            <w:r w:rsidR="00144216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144216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02090FFB" wp14:editId="347CFCE2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1D7CE1" w14:textId="77777777" w:rsidR="001E41F3" w:rsidRP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</w:p>
          <w:p w14:paraId="708AA7DE" w14:textId="795D313C" w:rsidR="00144216" w:rsidRPr="005D4105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t>Dependency on &lt;float.h&gt; system header, unnecessary usage of double precision operation</w:t>
            </w:r>
          </w:p>
        </w:tc>
      </w:tr>
      <w:tr w:rsidR="001E41F3" w:rsidRPr="005D4105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Pr="005D4105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en-US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Pr="005D4105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en-US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161A45" w14:textId="679DF593" w:rsidR="005D26D5" w:rsidRDefault="005D26D5" w:rsidP="005D26D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50A0A1E1" w14:textId="5156AB1C" w:rsid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68103E">
              <w:rPr>
                <w:noProof/>
              </w:rPr>
              <w:t>. This affects the bit-exactness of the testsequences at various operation points.</w:t>
            </w:r>
          </w:p>
          <w:p w14:paraId="65AA4762" w14:textId="19B5C08C" w:rsidR="00443F9A" w:rsidRP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68103E">
              <w:rPr>
                <w:noProof/>
              </w:rPr>
              <w:t>. This doesn’t affect the bit-exactness of the testsequences.</w:t>
            </w:r>
          </w:p>
          <w:p w14:paraId="31C656EC" w14:textId="619EB0F9" w:rsidR="00144216" w:rsidRPr="00FA50D8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 w:rsidRPr="00144216">
              <w:rPr>
                <w:noProof/>
              </w:rPr>
              <w:t>IGF_CalculateEnvelope(): Remove dependency on &lt;float.h&gt; system header for FLT_EPSILON and replace this by EPSILON as used elsewhere; replace log() by logf(), as value is anyway converted from double to float afterwards</w:t>
            </w:r>
            <w:r w:rsidR="0068103E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94B9318" w:rsidR="001E41F3" w:rsidRDefault="006A12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reading of unintialized memory or out-of-bound, leading to possibly crashes and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8103E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1E36FF8" w14:textId="51CEF7ED" w:rsidR="00016662" w:rsidRPr="003879BC" w:rsidRDefault="00016662" w:rsidP="00016662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26.443, specifically:</w:t>
            </w:r>
          </w:p>
          <w:p w14:paraId="79EBB09D" w14:textId="77777777" w:rsidR="00016662" w:rsidRDefault="00016662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</w:p>
          <w:p w14:paraId="1A377A1A" w14:textId="1A8BA2A7" w:rsidR="00F91567" w:rsidRPr="00455E1A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55E1A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92683BD" w14:textId="7E4A20B2" w:rsidR="00F91567" w:rsidRPr="00455E1A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55E1A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5A063A9E" w14:textId="77777777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c-code/lib_com/disclaimer.c</w:t>
            </w:r>
          </w:p>
          <w:p w14:paraId="3C0392F2" w14:textId="77777777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c-code/lib_dec/lead_deindexing.c</w:t>
            </w:r>
          </w:p>
          <w:p w14:paraId="702915B1" w14:textId="77777777" w:rsidR="00144216" w:rsidRPr="0068103E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68103E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c-code/lib_enc/igf_enc.c</w:t>
            </w:r>
          </w:p>
          <w:p w14:paraId="3C233C52" w14:textId="77777777" w:rsidR="001E41F3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c-code/lib_enc/pre_proc.c</w:t>
            </w:r>
          </w:p>
          <w:p w14:paraId="2E8CC96B" w14:textId="626AF419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68103E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FA50D8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FA50D8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FA50D8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2D3F0B10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</w:t>
            </w:r>
            <w:r w:rsidR="00FA50D8">
              <w:rPr>
                <w:noProof/>
              </w:rPr>
              <w:t>2</w:t>
            </w:r>
            <w:r w:rsidR="008237B0">
              <w:rPr>
                <w:noProof/>
              </w:rPr>
              <w:t xml:space="preserve"> CR00</w:t>
            </w:r>
            <w:r w:rsidR="00144216">
              <w:rPr>
                <w:noProof/>
              </w:rPr>
              <w:t>4</w:t>
            </w:r>
            <w:r w:rsidR="0012755B">
              <w:rPr>
                <w:noProof/>
              </w:rPr>
              <w:t>6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C970331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8237B0">
              <w:rPr>
                <w:noProof/>
              </w:rPr>
              <w:t>00</w:t>
            </w:r>
            <w:r w:rsidR="00144216">
              <w:rPr>
                <w:noProof/>
              </w:rPr>
              <w:t>4</w:t>
            </w:r>
            <w:r w:rsidR="0012755B">
              <w:rPr>
                <w:noProof/>
              </w:rPr>
              <w:t>3</w:t>
            </w:r>
            <w:bookmarkStart w:id="1" w:name="_GoBack"/>
            <w:bookmarkEnd w:id="1"/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6B8ABD1" w:rsidR="001E41F3" w:rsidRDefault="005A7DC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3072797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26443-g20/c-code/lib_com/disclaimer.c 26443-g30/c-code/lib_com/disclaimer.c</w:t>
      </w:r>
    </w:p>
    <w:p w14:paraId="32AB9BE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--- 26443-g20/c-code/lib_com/disclaimer.c</w:t>
      </w: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2021-08-02 16:56:06.000000000 +0200</w:t>
      </w:r>
    </w:p>
    <w:p w14:paraId="7C89EC6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+++ 26443-g30/c-code/lib_com/disclaimer.c</w:t>
      </w: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16:21:21.920604000 +0100</w:t>
      </w:r>
    </w:p>
    <w:p w14:paraId="523EF75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-10,8 +10,8 @@</w:t>
      </w:r>
    </w:p>
    <w:p w14:paraId="54A2DEC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{</w:t>
      </w:r>
    </w:p>
    <w:p w14:paraId="074957E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23BE0A1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fprintf(fPtr, "\n===========================================================================\n");</w:t>
      </w:r>
    </w:p>
    <w:p w14:paraId="4C94FD2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fprintf(fPtr,   " EVS Codec (Floating Point) 3GPP TS26.443 August 12, 2021.\n");</w:t>
      </w:r>
    </w:p>
    <w:p w14:paraId="0AC085E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fprintf(fPtr,   " Version 12.13.0 / 13.9.0 / 14.5.0 / 15.3.0 / 16.2.0\n");</w:t>
      </w:r>
    </w:p>
    <w:p w14:paraId="16DCD1D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fprintf(fPtr,   " EVS Codec (Floating Point) 3GPP TS26.443 November 04, 2021.\n");</w:t>
      </w:r>
    </w:p>
    <w:p w14:paraId="306C16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fprintf(fPtr,   " Version 12.14.0 / 13.10.0 / 14.6.0 / 15.4.0 / 16.3.0\n");</w:t>
      </w:r>
    </w:p>
    <w:p w14:paraId="3D9F797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fprintf(fPtr,   "===========================================================================\n\n\n");</w:t>
      </w:r>
    </w:p>
    <w:p w14:paraId="2A036B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</w:t>
      </w:r>
    </w:p>
    <w:p w14:paraId="60373A3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41C21FE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26443-g20/c-code/lib_dec/lead_deindexing.c 26443-g30/c-code/lib_dec/lead_deindexing.c</w:t>
      </w:r>
    </w:p>
    <w:p w14:paraId="4F4E064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--- 26443-g20/c-code/lib_dec/lead_deindexing.c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2021-08-02 16:56:11.000000000 +0200</w:t>
      </w:r>
    </w:p>
    <w:p w14:paraId="7F52CDB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+++ 26443-g30/c-code/lib_dec/lead_deindexing.c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16:21:22.447568000 +0100</w:t>
      </w:r>
    </w:p>
    <w:p w14:paraId="26A9F69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-151,7 +151,13 @@</w:t>
      </w:r>
    </w:p>
    <w:p w14:paraId="6165B8E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*--------------------------------------------------------------------*/</w:t>
      </w:r>
    </w:p>
    <w:p w14:paraId="16742D2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         m1 = k1-1;</w:t>
      </w:r>
    </w:p>
    <w:p w14:paraId="01F5B8F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4AC6B11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if (k1 == 7)</w:t>
      </w:r>
    </w:p>
    <w:p w14:paraId="4385219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6565907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for ( i = 0; i &lt; 8; i++ )</w:t>
      </w:r>
    </w:p>
    <w:p w14:paraId="0464087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0CA4770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l *= x[i];</w:t>
      </w:r>
    </w:p>
    <w:p w14:paraId="1C77D05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3B80704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non-zero  */</w:t>
      </w:r>
    </w:p>
    <w:p w14:paraId="4960F384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if ( ( k1 == 7 ) &amp;&amp; ( l &gt; 0 ) )</w:t>
      </w:r>
    </w:p>
    <w:p w14:paraId="276AFBF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4E51644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2382174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}</w:t>
      </w:r>
    </w:p>
    <w:p w14:paraId="50C3937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26443-g20/c-code/lib_enc/igf_enc.c 26443-g30/c-code/lib_enc/igf_enc.c</w:t>
      </w:r>
    </w:p>
    <w:p w14:paraId="79FD67E3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--- 26443-g20/c-code/lib_enc/igf_enc.c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16:56:18.000000000 +0200</w:t>
      </w:r>
    </w:p>
    <w:p w14:paraId="098774F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+++ 26443-g30/c-code/lib_enc/igf_enc.c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16:21:22.080585000 +0100</w:t>
      </w:r>
    </w:p>
    <w:p w14:paraId="2C9FDBC3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-6,7 +6,6 @@</w:t>
      </w:r>
    </w:p>
    <w:p w14:paraId="0BBE971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&lt;stdlib.h&gt;</w:t>
      </w:r>
    </w:p>
    <w:p w14:paraId="29B8141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&lt;memory.h&gt;</w:t>
      </w:r>
    </w:p>
    <w:p w14:paraId="15E8A1E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&lt;math.h&gt;</w:t>
      </w:r>
    </w:p>
    <w:p w14:paraId="1898276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-#include &lt;float.h&gt;</w:t>
      </w:r>
    </w:p>
    <w:p w14:paraId="202CB0B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&lt;assert.h&gt;</w:t>
      </w:r>
    </w:p>
    <w:p w14:paraId="6D84914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"options.h"</w:t>
      </w:r>
    </w:p>
    <w:p w14:paraId="11C65C7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"prot.h"</w:t>
      </w:r>
    </w:p>
    <w:p w14:paraId="01D5E48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-82,9 +81,9 @@</w:t>
      </w:r>
    </w:p>
    <w:p w14:paraId="05ACB15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4D1CF79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6B53D654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width           = swb_offset[sfb + 1] - swb_offset[sfb];</w:t>
      </w:r>
    </w:p>
    <w:p w14:paraId="0A524E0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sfbEnergyTileR  = FLT_EPSILON;</w:t>
      </w:r>
    </w:p>
    <w:p w14:paraId="1289142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sfbEnergyTileC  = FLT_EPSILON;</w:t>
      </w:r>
    </w:p>
    <w:p w14:paraId="2FD7D8D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sfbEnergyC      = FLT_EPSILON;</w:t>
      </w:r>
    </w:p>
    <w:p w14:paraId="06A594E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sfbEnergyTileR  = EPSILON;</w:t>
      </w:r>
    </w:p>
    <w:p w14:paraId="194F417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sfbEnergyTileC  = EPSILON;</w:t>
      </w:r>
    </w:p>
    <w:p w14:paraId="108FEF6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sfbEnergyC      = EPSILON;</w:t>
      </w:r>
    </w:p>
    <w:p w14:paraId="7CE086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4C8C4AA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if (pPowerSpectrum)</w:t>
      </w:r>
    </w:p>
    <w:p w14:paraId="3D18C20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{</w:t>
      </w:r>
    </w:p>
    <w:p w14:paraId="79D987A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-105,12 +104,12 @@</w:t>
      </w:r>
    </w:p>
    <w:p w14:paraId="2936C39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}</w:t>
      </w:r>
    </w:p>
    <w:p w14:paraId="34FAB70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else</w:t>
      </w:r>
    </w:p>
    <w:p w14:paraId="114B3C7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{</w:t>
      </w:r>
    </w:p>
    <w:p w14:paraId="0E5C57D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    sfbEnergyR  = FLT_EPSILON + sum2_f(pMDCTSpectrum + swb_offset[ sfb ], width) / width;</w:t>
      </w:r>
    </w:p>
    <w:p w14:paraId="07A1763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sfbEnergyR  = EPSILON + sum2_f(pMDCTSpectrum + swb_offset[ sfb ], width) / width;</w:t>
      </w:r>
    </w:p>
    <w:p w14:paraId="584109E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    gain        = (float)(sfbEnergyR);</w:t>
      </w:r>
    </w:p>
    <w:p w14:paraId="5225A84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09B6737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}</w:t>
      </w:r>
    </w:p>
    <w:p w14:paraId="37780F0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13E5F40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gain = 0.5f + (float) ((2.885390081777927f * log(gain) + 16.f));</w:t>
      </w:r>
    </w:p>
    <w:p w14:paraId="77CFCB5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gain = 0.5f + (float) ((2.885390081777927f * logf(gain) + 16.f));</w:t>
      </w:r>
    </w:p>
    <w:p w14:paraId="79B8D32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gain = min(gain, 91.f);  /* 13+15+63, see arithocde encode residual */</w:t>
      </w:r>
    </w:p>
    <w:p w14:paraId="42892D19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gain = max(gain,  0.f);</w:t>
      </w:r>
    </w:p>
    <w:p w14:paraId="2393FF43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7FB46562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26443-g20/c-code/lib_enc/pre_proc.c 26443-g30/c-code/lib_enc/pre_proc.c</w:t>
      </w:r>
    </w:p>
    <w:p w14:paraId="46A25BB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--- 26443-g20/c-code/lib_enc/pre_proc.c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16:56:17.000000000 +0200</w:t>
      </w:r>
    </w:p>
    <w:p w14:paraId="5DA5196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+++ 26443-g30/c-code/lib_enc/pre_proc.c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16:21:22.215585000 +0100</w:t>
      </w:r>
    </w:p>
    <w:p w14:paraId="21CB63E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-769,7 +769,7 @@</w:t>
      </w:r>
    </w:p>
    <w:p w14:paraId="12C52BB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* update buffers</w:t>
      </w:r>
    </w:p>
    <w:p w14:paraId="312B53F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*-----------------------------------------------------------------*/</w:t>
      </w:r>
    </w:p>
    <w:p w14:paraId="6641ED7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0A3F14C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if( ( ((st-&gt;tcxonly == 0) || !(st-&gt;core_brate != FRAME_NO_DATA || st-&gt;core_brate != SID_2k40)) &amp;&amp; st-&gt;L_frame == L_FRAME16k &amp;&amp; st-&gt;codec_mode == MODE2 ) ||</w:t>
      </w:r>
    </w:p>
    <w:p w14:paraId="310C81B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if( ( ((st-&gt;tcxonly == 0) || !(st-&gt;core_brate != FRAME_NO_DATA &amp;&amp; st-&gt;core_brate != SID_2k40)) &amp;&amp; st-&gt;L_frame == L_FRAME16k &amp;&amp; st-&gt;codec_mode == MODE2 ) ||</w:t>
      </w:r>
    </w:p>
    <w:p w14:paraId="47D818A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 st-&gt;L_frame == L_FRAME16k &amp;&amp; st-&gt;codec_mode == MODE1 ) )</w:t>
      </w:r>
    </w:p>
    <w:p w14:paraId="48367EBB" w14:textId="77777777" w:rsidR="00144216" w:rsidRPr="0009291A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09291A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6DA8B162" w14:textId="77777777" w:rsidR="00144216" w:rsidRPr="0009291A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9291A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3D854014" w14:textId="77777777" w:rsidR="00FA50D8" w:rsidRPr="005D26D5" w:rsidRDefault="00FA50D8" w:rsidP="00FA50D8">
      <w:pPr>
        <w:contextualSpacing/>
        <w:rPr>
          <w:rFonts w:ascii="Courier New" w:hAnsi="Courier New" w:cs="Courier New"/>
          <w:noProof/>
          <w:sz w:val="18"/>
          <w:szCs w:val="18"/>
          <w:lang w:val="en-US"/>
        </w:rPr>
      </w:pPr>
    </w:p>
    <w:p w14:paraId="2C3FDEA1" w14:textId="77777777" w:rsidR="006A1268" w:rsidRPr="003D6912" w:rsidRDefault="006A1268" w:rsidP="006A1268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lastRenderedPageBreak/>
        <w:t>End code change 1</w:t>
      </w:r>
    </w:p>
    <w:p w14:paraId="1557EA72" w14:textId="360092A3" w:rsidR="006A1268" w:rsidRDefault="006A1268">
      <w:pPr>
        <w:rPr>
          <w:noProof/>
        </w:rPr>
        <w:sectPr w:rsidR="006A1268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C8E7C7" w14:textId="77777777" w:rsidR="0072508F" w:rsidRDefault="0072508F">
      <w:r>
        <w:separator/>
      </w:r>
    </w:p>
  </w:endnote>
  <w:endnote w:type="continuationSeparator" w:id="0">
    <w:p w14:paraId="7EBF9A6E" w14:textId="77777777" w:rsidR="0072508F" w:rsidRDefault="007250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E60022FF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ACE4E7" w14:textId="77777777" w:rsidR="0072508F" w:rsidRDefault="0072508F">
      <w:r>
        <w:separator/>
      </w:r>
    </w:p>
  </w:footnote>
  <w:footnote w:type="continuationSeparator" w:id="0">
    <w:p w14:paraId="7E197827" w14:textId="77777777" w:rsidR="0072508F" w:rsidRDefault="007250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DA53E8"/>
    <w:multiLevelType w:val="hybridMultilevel"/>
    <w:tmpl w:val="CAACB91E"/>
    <w:lvl w:ilvl="0" w:tplc="4BE878D4">
      <w:start w:val="1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16662"/>
    <w:rsid w:val="00022E4A"/>
    <w:rsid w:val="00042B2E"/>
    <w:rsid w:val="0009291A"/>
    <w:rsid w:val="000A6394"/>
    <w:rsid w:val="000B7FED"/>
    <w:rsid w:val="000C038A"/>
    <w:rsid w:val="000C6598"/>
    <w:rsid w:val="000D23D5"/>
    <w:rsid w:val="000D44B3"/>
    <w:rsid w:val="000E32C7"/>
    <w:rsid w:val="001216FA"/>
    <w:rsid w:val="0012755B"/>
    <w:rsid w:val="00144216"/>
    <w:rsid w:val="00145D43"/>
    <w:rsid w:val="00192C46"/>
    <w:rsid w:val="001A08B3"/>
    <w:rsid w:val="001A7B60"/>
    <w:rsid w:val="001B52F0"/>
    <w:rsid w:val="001B7A65"/>
    <w:rsid w:val="001E41F3"/>
    <w:rsid w:val="001F4B47"/>
    <w:rsid w:val="0026004D"/>
    <w:rsid w:val="002624B4"/>
    <w:rsid w:val="002640DD"/>
    <w:rsid w:val="00275D12"/>
    <w:rsid w:val="00284FEB"/>
    <w:rsid w:val="002860C4"/>
    <w:rsid w:val="002B5741"/>
    <w:rsid w:val="002E472E"/>
    <w:rsid w:val="00305409"/>
    <w:rsid w:val="00341AA4"/>
    <w:rsid w:val="003609EF"/>
    <w:rsid w:val="0036231A"/>
    <w:rsid w:val="00374DD4"/>
    <w:rsid w:val="003E1A36"/>
    <w:rsid w:val="00410371"/>
    <w:rsid w:val="004242F1"/>
    <w:rsid w:val="00443F9A"/>
    <w:rsid w:val="00455E1A"/>
    <w:rsid w:val="00480F39"/>
    <w:rsid w:val="004B75B7"/>
    <w:rsid w:val="0051580D"/>
    <w:rsid w:val="00547111"/>
    <w:rsid w:val="00575260"/>
    <w:rsid w:val="00592D74"/>
    <w:rsid w:val="005A7DCC"/>
    <w:rsid w:val="005B52CC"/>
    <w:rsid w:val="005D26D5"/>
    <w:rsid w:val="005D4105"/>
    <w:rsid w:val="005E2C44"/>
    <w:rsid w:val="005F4DEE"/>
    <w:rsid w:val="0060744B"/>
    <w:rsid w:val="00621188"/>
    <w:rsid w:val="006257ED"/>
    <w:rsid w:val="00637EE2"/>
    <w:rsid w:val="00665C47"/>
    <w:rsid w:val="00675D07"/>
    <w:rsid w:val="0068103E"/>
    <w:rsid w:val="00695808"/>
    <w:rsid w:val="006A1268"/>
    <w:rsid w:val="006B46FB"/>
    <w:rsid w:val="006E21FB"/>
    <w:rsid w:val="0072508F"/>
    <w:rsid w:val="00792342"/>
    <w:rsid w:val="007977A8"/>
    <w:rsid w:val="007B512A"/>
    <w:rsid w:val="007C2097"/>
    <w:rsid w:val="007D6A07"/>
    <w:rsid w:val="007F7259"/>
    <w:rsid w:val="008040A8"/>
    <w:rsid w:val="008237B0"/>
    <w:rsid w:val="008279FA"/>
    <w:rsid w:val="00856663"/>
    <w:rsid w:val="008626E7"/>
    <w:rsid w:val="00870EE7"/>
    <w:rsid w:val="008863B9"/>
    <w:rsid w:val="008A45A6"/>
    <w:rsid w:val="008B2541"/>
    <w:rsid w:val="008F3789"/>
    <w:rsid w:val="008F686C"/>
    <w:rsid w:val="009148DE"/>
    <w:rsid w:val="00941E30"/>
    <w:rsid w:val="009555E5"/>
    <w:rsid w:val="009777D9"/>
    <w:rsid w:val="00991B88"/>
    <w:rsid w:val="009A5753"/>
    <w:rsid w:val="009A579D"/>
    <w:rsid w:val="009E3297"/>
    <w:rsid w:val="009F734F"/>
    <w:rsid w:val="00A102BD"/>
    <w:rsid w:val="00A246B6"/>
    <w:rsid w:val="00A47E70"/>
    <w:rsid w:val="00A50CF0"/>
    <w:rsid w:val="00A7671C"/>
    <w:rsid w:val="00AA2CBC"/>
    <w:rsid w:val="00AC5820"/>
    <w:rsid w:val="00AD1CD8"/>
    <w:rsid w:val="00B258BB"/>
    <w:rsid w:val="00B67B97"/>
    <w:rsid w:val="00B964C2"/>
    <w:rsid w:val="00B968C8"/>
    <w:rsid w:val="00BA3EC5"/>
    <w:rsid w:val="00BA51D9"/>
    <w:rsid w:val="00BB0256"/>
    <w:rsid w:val="00BB5DFC"/>
    <w:rsid w:val="00BC71E1"/>
    <w:rsid w:val="00BD279D"/>
    <w:rsid w:val="00BD6BB8"/>
    <w:rsid w:val="00BF2359"/>
    <w:rsid w:val="00C25171"/>
    <w:rsid w:val="00C66BA2"/>
    <w:rsid w:val="00C95985"/>
    <w:rsid w:val="00CB0063"/>
    <w:rsid w:val="00CC5026"/>
    <w:rsid w:val="00CC68D0"/>
    <w:rsid w:val="00D03F9A"/>
    <w:rsid w:val="00D06D51"/>
    <w:rsid w:val="00D24991"/>
    <w:rsid w:val="00D354CE"/>
    <w:rsid w:val="00D50255"/>
    <w:rsid w:val="00D66520"/>
    <w:rsid w:val="00DE34CF"/>
    <w:rsid w:val="00E13F3D"/>
    <w:rsid w:val="00E34898"/>
    <w:rsid w:val="00EB09B7"/>
    <w:rsid w:val="00EB51ED"/>
    <w:rsid w:val="00EE7D7C"/>
    <w:rsid w:val="00F25D98"/>
    <w:rsid w:val="00F300FB"/>
    <w:rsid w:val="00F91567"/>
    <w:rsid w:val="00FA50D8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50D8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1663 69 24575,'-14'0'0,"0"0"0,4-2 0,-2-4 0,3 3 0,-3-7 0,3 9 0,-5-9 0,3 9 0,-2-4 0,2 2 0,-3 3 0,-2-6 0,-1 6 0,-3-3 0,1 0 0,-1 3 0,-2-3 0,2 3 0,-6 0 0,6-3 0,-6 3 0,6-3 0,-6 3 0,5 0 0,-1 0 0,-1-3 0,3 2 0,-6-1 0,2 2 0,-2 0 0,2 0 0,-1 0 0,4 0 0,-5 0 0,3 0 0,-4 0 0,4 0 0,-3 2 0,3 2 0,-4 3 0,1-1 0,-1 4 0,-23 10 0,21-4 0,-23 8 0,19-3 0,4-6 0,-6 9 0,12-8 0,-4 8 0,-9 5 0,13-7 0,-20 20 0,19-19 0,-13 15 0,11-14 0,-10 14 0,15-16 0,-16 19 0,17-17 0,-9 13 0,7-10 0,-5 8 0,8-5 0,-2 1 0,0 11 0,4-13 0,0 13 0,7-13 0,-1 3 0,0 5 0,3-3 0,0 3 0,5-5 0,0 5 0,3-4 0,0 8 0,0-3 0,0-1 0,0 4 0,0-3 0,0 14 0,5-15 0,11 30 0,0-28 0,8 16 0,-1-13 0,-2-6 0,8 4 0,-3-8 0,4 1 0,2-5 0,1 5 0,4-2 0,-1 2 0,5-2 0,-3-1 0,6 2 0,-15-10 0,9 3 0,-10-11 0,10 4 0,-3-4 0,3 0 0,-4-3 0,28 6 0,-21-8 0,24 2 0,-34-8 0,19-3 0,-23 0 0,31 0 0,-23 0 0,6 0 0,-1 0 0,-11 0 0,9 0 0,-4-3 0,0-1 0,0-3 0,1 0 0,-4-2 0,-1-2 0,-1-5 0,-2 2 0,3-3 0,-6 1 0,11-3 0,-9 2 0,4-1 0,-8 6 0,-5 0 0,0 1 0,-1-1 0,-3 1 0,1 0 0,-3-3 0,3 3 0,-2-10 0,0 6 0,0-6 0,-3 5 0,-2-1 0,5-6 0,-7 7 0,7-10 0,-7 14 0,2-7 0,-3 5 0,6-32 0,-3 6 0,4-32 0,-5 13 0,-2 5 0,2-26 0,-5 22 0,2 14 0,1 0 0,-4-21 0,3-4 0,-3 19 0,0-5 0,0 16 0,0-8 0,-2 9 0,-1 1 0,-5 5 0,0 3 0,0 1 0,0 7 0,0 1 0,1 0 0,1 3 0,-1-3 0,0-7 0,-1 4 0,0-5 0,3 8 0,-2 3 0,3 4 0,-1-3 0,1 2 0,0 0 0,-1 1 0,1 3 0,0 0 0,0 0 0,0 2 0,0-1 0,-2 4 0,2-3 0,-2 4 0,0-1 0,2-2 0,-4 1 0,4-1 0,-4 0 0,2-1 0,-2-2 0,1 3 0,-1-6 0,2 5 0,-3-3 0,3 1 0,0 5 0,0-2 0,2 2 0,-2 0 0,3 1 0,-1 1 0,2-1 0,-3 4 0,5-6 0,-3 1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CB9B90-7CB5-4CDC-9C10-9C83F08456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5</Pages>
  <Words>931</Words>
  <Characters>5871</Characters>
  <Application>Microsoft Office Word</Application>
  <DocSecurity>0</DocSecurity>
  <Lines>48</Lines>
  <Paragraphs>13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6789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15</cp:revision>
  <cp:lastPrinted>1899-12-31T23:00:00Z</cp:lastPrinted>
  <dcterms:created xsi:type="dcterms:W3CDTF">2021-08-05T12:57:00Z</dcterms:created>
  <dcterms:modified xsi:type="dcterms:W3CDTF">2021-11-04T13:16:00Z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