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2BAAD681" w:rsidR="001E41F3" w:rsidRDefault="00675D0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TSG-SA4 Meeting #11</w:t>
      </w:r>
      <w:r w:rsidR="00144216">
        <w:rPr>
          <w:b/>
          <w:noProof/>
          <w:sz w:val="24"/>
        </w:rPr>
        <w:t>6</w:t>
      </w:r>
      <w:r>
        <w:rPr>
          <w:b/>
          <w:noProof/>
          <w:sz w:val="24"/>
        </w:rPr>
        <w:t>-e</w:t>
      </w:r>
      <w:r w:rsidR="001E41F3">
        <w:rPr>
          <w:b/>
          <w:i/>
          <w:noProof/>
          <w:sz w:val="28"/>
        </w:rPr>
        <w:tab/>
      </w:r>
      <w:r w:rsidR="005A7DCC">
        <w:rPr>
          <w:b/>
          <w:i/>
          <w:noProof/>
          <w:sz w:val="28"/>
        </w:rPr>
        <w:t>S4-21</w:t>
      </w:r>
      <w:r w:rsidR="00D354CE" w:rsidRPr="00D354CE">
        <w:rPr>
          <w:b/>
          <w:i/>
          <w:noProof/>
          <w:sz w:val="28"/>
        </w:rPr>
        <w:t>1483</w:t>
      </w:r>
    </w:p>
    <w:p w14:paraId="7CB45193" w14:textId="213759EB" w:rsidR="001E41F3" w:rsidRDefault="00675D07" w:rsidP="00675D07">
      <w:pPr>
        <w:pStyle w:val="CRCoverPage"/>
        <w:outlineLvl w:val="0"/>
        <w:rPr>
          <w:b/>
          <w:noProof/>
          <w:sz w:val="24"/>
        </w:rPr>
      </w:pPr>
      <w:r w:rsidRPr="003B7448">
        <w:rPr>
          <w:b/>
          <w:noProof/>
          <w:sz w:val="24"/>
        </w:rPr>
        <w:t>Online</w:t>
      </w:r>
      <w:r>
        <w:rPr>
          <w:b/>
          <w:noProof/>
          <w:sz w:val="24"/>
        </w:rPr>
        <w:t>, 1</w:t>
      </w:r>
      <w:r w:rsidR="00144216">
        <w:rPr>
          <w:b/>
          <w:noProof/>
          <w:sz w:val="24"/>
        </w:rPr>
        <w:t>0</w:t>
      </w:r>
      <w:r w:rsidRPr="00616CF7">
        <w:rPr>
          <w:b/>
          <w:noProof/>
          <w:sz w:val="24"/>
        </w:rPr>
        <w:t xml:space="preserve">th – </w:t>
      </w:r>
      <w:r w:rsidR="00144216">
        <w:rPr>
          <w:b/>
          <w:noProof/>
          <w:sz w:val="24"/>
        </w:rPr>
        <w:t>19</w:t>
      </w:r>
      <w:r>
        <w:rPr>
          <w:b/>
          <w:noProof/>
          <w:sz w:val="24"/>
        </w:rPr>
        <w:t>th</w:t>
      </w:r>
      <w:r w:rsidRPr="00616CF7">
        <w:rPr>
          <w:b/>
          <w:noProof/>
          <w:sz w:val="24"/>
        </w:rPr>
        <w:t xml:space="preserve"> </w:t>
      </w:r>
      <w:r w:rsidR="00144216">
        <w:rPr>
          <w:b/>
          <w:noProof/>
          <w:sz w:val="24"/>
        </w:rPr>
        <w:t>November</w:t>
      </w:r>
      <w:r w:rsidRPr="00616CF7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29205474" w:rsidR="001E41F3" w:rsidRPr="00410371" w:rsidRDefault="007C3E09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675D07">
              <w:rPr>
                <w:b/>
                <w:noProof/>
                <w:sz w:val="28"/>
              </w:rPr>
              <w:t>26.44</w:t>
            </w:r>
            <w:r w:rsidR="005D4105">
              <w:rPr>
                <w:b/>
                <w:noProof/>
                <w:sz w:val="28"/>
              </w:rPr>
              <w:t>3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B63E2C6" w:rsidR="001E41F3" w:rsidRPr="00675D07" w:rsidRDefault="00675D07" w:rsidP="00675D07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00</w:t>
            </w:r>
            <w:r w:rsidR="007C3E09">
              <w:rPr>
                <w:b/>
                <w:noProof/>
                <w:sz w:val="28"/>
              </w:rPr>
              <w:t>41</w:t>
            </w:r>
            <w:bookmarkStart w:id="0" w:name="_GoBack"/>
            <w:bookmarkEnd w:id="0"/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B159514" w:rsidR="001E41F3" w:rsidRPr="00410371" w:rsidRDefault="00675D0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20AC786" w:rsidR="001E41F3" w:rsidRPr="00410371" w:rsidRDefault="00675D07" w:rsidP="00675D07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12.1</w:t>
            </w:r>
            <w:r w:rsidR="00144216">
              <w:rPr>
                <w:b/>
                <w:noProof/>
                <w:sz w:val="28"/>
              </w:rPr>
              <w:t>3</w:t>
            </w:r>
            <w:r w:rsidRPr="00675D07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F195A9C" w:rsidR="00F25D98" w:rsidRDefault="00675D0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3B28B42B" w:rsidR="00F25D98" w:rsidRDefault="002624B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4762987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rFonts w:cs="Arial"/>
                <w:lang w:val="en-US"/>
              </w:rPr>
              <w:t>Corrections to EVS F</w:t>
            </w:r>
            <w:r w:rsidR="005D4105">
              <w:rPr>
                <w:rFonts w:cs="Arial"/>
                <w:lang w:val="en-US"/>
              </w:rPr>
              <w:t>loating</w:t>
            </w:r>
            <w:r w:rsidRPr="00713727">
              <w:rPr>
                <w:rFonts w:cs="Arial"/>
                <w:lang w:val="en-US"/>
              </w:rPr>
              <w:t>-Point Source Code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675D07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675D07" w:rsidRDefault="00675D07" w:rsidP="00675D07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B6ECB36" w:rsidR="00675D07" w:rsidRDefault="00144216" w:rsidP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lang w:val="en-US" w:eastAsia="zh-CN"/>
              </w:rPr>
              <w:t>Fraunhofer IIS,</w:t>
            </w:r>
            <w:r>
              <w:rPr>
                <w:lang w:val="en-US" w:eastAsia="zh-CN"/>
              </w:rPr>
              <w:t xml:space="preserve"> </w:t>
            </w:r>
            <w:r w:rsidRPr="0009291A">
              <w:rPr>
                <w:color w:val="000000"/>
                <w:lang w:val="en-US"/>
              </w:rPr>
              <w:t xml:space="preserve">Nokia Corporation, </w:t>
            </w:r>
            <w:r>
              <w:rPr>
                <w:lang w:val="en-US" w:eastAsia="zh-CN"/>
              </w:rPr>
              <w:t>VoiceAge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5FF95A2" w:rsidR="001E41F3" w:rsidRDefault="00675D0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FCD28B7" w:rsidR="001E41F3" w:rsidRDefault="00144216">
            <w:pPr>
              <w:pStyle w:val="CRCoverPage"/>
              <w:spacing w:after="0"/>
              <w:ind w:left="100"/>
              <w:rPr>
                <w:noProof/>
              </w:rPr>
            </w:pPr>
            <w:r>
              <w:t>EVS_codec-SA4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C8E5FB6" w:rsidR="001E41F3" w:rsidRDefault="00675D07" w:rsidP="00675D07">
            <w:pPr>
              <w:pStyle w:val="CRCoverPage"/>
              <w:spacing w:after="0"/>
              <w:rPr>
                <w:noProof/>
              </w:rPr>
            </w:pPr>
            <w:r>
              <w:t>2021-</w:t>
            </w:r>
            <w:r w:rsidR="00144216">
              <w:t>11</w:t>
            </w:r>
            <w:r>
              <w:t>-</w:t>
            </w:r>
            <w:r w:rsidR="00144216">
              <w:t>04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9EE37DB" w:rsidR="001E41F3" w:rsidRDefault="00675D07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C9C7414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Rel-12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D4105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7497080" w14:textId="77777777" w:rsidR="00144216" w:rsidRDefault="00144216" w:rsidP="0014421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Correct various issues as listed below: </w:t>
            </w:r>
          </w:p>
          <w:p w14:paraId="676DB8C9" w14:textId="03209C37" w:rsidR="00144216" w:rsidRDefault="0068103E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val="de-DE" w:eastAsia="de-DE"/>
              </w:rPr>
              <mc:AlternateContent>
                <mc:Choice Requires="wpi">
                  <w:drawing>
                    <wp:anchor distT="0" distB="0" distL="114300" distR="114300" simplePos="0" relativeHeight="251659264" behindDoc="0" locked="0" layoutInCell="1" allowOverlap="1" wp14:anchorId="2725A88A" wp14:editId="405CB4B9">
                      <wp:simplePos x="0" y="0"/>
                      <wp:positionH relativeFrom="column">
                        <wp:posOffset>2297741</wp:posOffset>
                      </wp:positionH>
                      <wp:positionV relativeFrom="paragraph">
                        <wp:posOffset>391795</wp:posOffset>
                      </wp:positionV>
                      <wp:extent cx="678503" cy="734695"/>
                      <wp:effectExtent l="76200" t="76200" r="83820" b="78105"/>
                      <wp:wrapNone/>
                      <wp:docPr id="3" name="Freihand 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78503" cy="734695"/>
                            </w14:xfrm>
                          </w14:contentPart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shapetype w14:anchorId="65C21DCB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Freihand 3" o:spid="_x0000_s1026" type="#_x0000_t75" style="position:absolute;margin-left:178.05pt;margin-top:28.05pt;width:59.1pt;height:6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">
                      <v:imagedata r:id="rId13" o:title=""/>
                    </v:shape>
                  </w:pict>
                </mc:Fallback>
              </mc:AlternateContent>
            </w:r>
            <w:r w:rsidR="00144216">
              <w:rPr>
                <w:noProof/>
              </w:rPr>
              <w:t xml:space="preserve">Regression in AVQ decoding which was introduced with the previous CR and which could cause glitches in the </w:t>
            </w:r>
            <w:r>
              <w:rPr>
                <w:noProof/>
              </w:rPr>
              <w:t xml:space="preserve">decoder </w:t>
            </w:r>
            <w:r w:rsidR="00144216">
              <w:rPr>
                <w:noProof/>
              </w:rPr>
              <w:t>audio output</w:t>
            </w:r>
            <w:r>
              <w:rPr>
                <w:noProof/>
              </w:rPr>
              <w:t>:</w:t>
            </w:r>
            <w:r>
              <w:rPr>
                <w:noProof/>
              </w:rPr>
              <w:br/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02090FFB" wp14:editId="347CFCE2">
                  <wp:extent cx="4357370" cy="4088130"/>
                  <wp:effectExtent l="0" t="0" r="0" b="1270"/>
                  <wp:docPr id="1" name="Grafik 1" descr="Ein Bild, das Verkehr, Licht, r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Verkehr, Licht, rot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408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1D7CE1" w14:textId="77777777" w:rsidR="001E41F3" w:rsidRP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lastRenderedPageBreak/>
              <w:t xml:space="preserve">Correct wrong condition in encoder-preprocessing to make sure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</w:p>
          <w:p w14:paraId="708AA7DE" w14:textId="795D313C" w:rsidR="00144216" w:rsidRPr="005D4105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t>Dependency on &lt;float.h&gt; system header, unnecessary usage of double precision operation</w:t>
            </w:r>
          </w:p>
        </w:tc>
      </w:tr>
      <w:tr w:rsidR="001E41F3" w:rsidRPr="005D4105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Pr="005D4105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en-US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Pr="005D4105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en-US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161A45" w14:textId="679DF593" w:rsidR="005D26D5" w:rsidRDefault="005D26D5" w:rsidP="005D26D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Correct issues listed above, as described here:</w:t>
            </w:r>
          </w:p>
          <w:p w14:paraId="50A0A1E1" w14:textId="5156AB1C" w:rsid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 w:rsidRPr="008925B1">
              <w:rPr>
                <w:noProof/>
              </w:rPr>
              <w:t>re8_decode_base_index()</w:t>
            </w:r>
            <w:r>
              <w:rPr>
                <w:noProof/>
              </w:rPr>
              <w:t>: Correct AVQ sign handling</w:t>
            </w:r>
            <w:r w:rsidR="0068103E">
              <w:rPr>
                <w:noProof/>
              </w:rPr>
              <w:t>. This affects the bit-exactness of the testsequences at various operation points.</w:t>
            </w:r>
          </w:p>
          <w:p w14:paraId="65AA4762" w14:textId="19B5C08C" w:rsidR="00443F9A" w:rsidRP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t xml:space="preserve">pre_proc(): Correct erroneous condition to trigger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  <w:r w:rsidR="0068103E">
              <w:rPr>
                <w:noProof/>
              </w:rPr>
              <w:t>. This doesn’t affect the bit-exactness of the testsequences.</w:t>
            </w:r>
          </w:p>
          <w:p w14:paraId="31C656EC" w14:textId="619EB0F9" w:rsidR="00144216" w:rsidRPr="00FA50D8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 w:rsidRPr="00144216">
              <w:rPr>
                <w:noProof/>
              </w:rPr>
              <w:t>IGF_CalculateEnvelope(): Remove dependency on &lt;float.h&gt; system header for FLT_EPSILON and replace this by EPSILON as used elsewhere; replace log() by logf(), as value is anyway converted from double to float afterwards</w:t>
            </w:r>
            <w:r w:rsidR="0068103E">
              <w:rPr>
                <w:noProof/>
              </w:rPr>
              <w:t>. This doesn’t affect the bit-exactness of the testsequences.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94B9318" w:rsidR="001E41F3" w:rsidRDefault="006A12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Severe issues for the deployed codec, incl. reading of unintialized memory or out-of-bound, leading to possibly crashes and glitches in the audio signal.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8103E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1E36FF8" w14:textId="51CEF7ED" w:rsidR="00016662" w:rsidRPr="003879BC" w:rsidRDefault="00016662" w:rsidP="00016662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Electronic attachment to 26.443, specifically:</w:t>
            </w:r>
          </w:p>
          <w:p w14:paraId="79EBB09D" w14:textId="77777777" w:rsidR="00016662" w:rsidRDefault="00016662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</w:p>
          <w:p w14:paraId="1A377A1A" w14:textId="1A8BA2A7" w:rsidR="00F91567" w:rsidRPr="00455E1A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55E1A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c-code/EVS_dec.exe</w:t>
            </w:r>
          </w:p>
          <w:p w14:paraId="192683BD" w14:textId="7E4A20B2" w:rsidR="00F91567" w:rsidRPr="00455E1A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55E1A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c-code/EVS_cod.exe</w:t>
            </w:r>
          </w:p>
          <w:p w14:paraId="5A063A9E" w14:textId="77777777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c-code/lib_com/disclaimer.c</w:t>
            </w:r>
          </w:p>
          <w:p w14:paraId="3C0392F2" w14:textId="77777777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c-code/lib_dec/lead_deindexing.c</w:t>
            </w:r>
          </w:p>
          <w:p w14:paraId="702915B1" w14:textId="77777777" w:rsidR="00144216" w:rsidRPr="0068103E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68103E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c-code/lib_enc/igf_enc.c</w:t>
            </w:r>
          </w:p>
          <w:p w14:paraId="3C233C52" w14:textId="77777777" w:rsidR="001E41F3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c-code/lib_enc/pre_proc.c</w:t>
            </w:r>
          </w:p>
          <w:p w14:paraId="2E8CC96B" w14:textId="626AF419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noProof/>
                <w:lang w:val="fr-FR"/>
              </w:rPr>
            </w:pPr>
          </w:p>
        </w:tc>
      </w:tr>
      <w:tr w:rsidR="001E41F3" w:rsidRPr="0068103E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FA50D8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fr-FR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FA50D8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fr-FR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FA50D8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lang w:val="fr-FR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1145CC3C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6515446A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</w:t>
            </w:r>
            <w:r w:rsidR="00FA50D8">
              <w:rPr>
                <w:noProof/>
              </w:rPr>
              <w:t>2</w:t>
            </w:r>
            <w:r w:rsidR="008237B0">
              <w:rPr>
                <w:noProof/>
              </w:rPr>
              <w:t xml:space="preserve"> CR00</w:t>
            </w:r>
            <w:r w:rsidR="00144216">
              <w:rPr>
                <w:noProof/>
              </w:rPr>
              <w:t>44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3DB8CE06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AC2E655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26.444</w:t>
            </w:r>
            <w:r>
              <w:rPr>
                <w:noProof/>
              </w:rPr>
              <w:t xml:space="preserve"> CR</w:t>
            </w:r>
            <w:r w:rsidR="008237B0">
              <w:rPr>
                <w:noProof/>
              </w:rPr>
              <w:t>00</w:t>
            </w:r>
            <w:r w:rsidR="00144216">
              <w:rPr>
                <w:noProof/>
              </w:rPr>
              <w:t>41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6B8ABD1" w:rsidR="001E41F3" w:rsidRDefault="005A7DC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474681C" w14:textId="77777777" w:rsidR="001E41F3" w:rsidRDefault="001E41F3">
      <w:pPr>
        <w:rPr>
          <w:noProof/>
        </w:rPr>
      </w:pPr>
    </w:p>
    <w:p w14:paraId="358E65EB" w14:textId="77777777" w:rsidR="006A1268" w:rsidRPr="00713727" w:rsidRDefault="006A1268" w:rsidP="006A12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Start code change 1</w:t>
      </w:r>
    </w:p>
    <w:p w14:paraId="3072797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26443-g20/c-code/lib_com/disclaimer.c 26443-g30/c-code/lib_com/disclaimer.c</w:t>
      </w:r>
    </w:p>
    <w:p w14:paraId="32AB9BE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--- 26443-g20/c-code/lib_com/disclaimer.c</w:t>
      </w: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2021-08-02 16:56:06.000000000 +0200</w:t>
      </w:r>
    </w:p>
    <w:p w14:paraId="7C89EC6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+++ 26443-g30/c-code/lib_com/disclaimer.c</w:t>
      </w: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2021-11-02 16:21:21.920604000 +0100</w:t>
      </w:r>
    </w:p>
    <w:p w14:paraId="523EF75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-10,8 +10,8 @@</w:t>
      </w:r>
    </w:p>
    <w:p w14:paraId="54A2DEC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{</w:t>
      </w:r>
    </w:p>
    <w:p w14:paraId="074957E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23BE0A1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fprintf(fPtr, "\n===========================================================================\n");</w:t>
      </w:r>
    </w:p>
    <w:p w14:paraId="4C94FD2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fprintf(fPtr,   " EVS Codec (Floating Point) 3GPP TS26.443 August 12, 2021.\n");</w:t>
      </w:r>
    </w:p>
    <w:p w14:paraId="0AC085E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fprintf(fPtr,   " Version 12.13.0 / 13.9.0 / 14.5.0 / 15.3.0 / 16.2.0\n");</w:t>
      </w:r>
    </w:p>
    <w:p w14:paraId="16DCD1D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fprintf(fPtr,   " EVS Codec (Floating Point) 3GPP TS26.443 November 04, 2021.\n");</w:t>
      </w:r>
    </w:p>
    <w:p w14:paraId="306C16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fprintf(fPtr,   " Version 12.14.0 / 13.10.0 / 14.6.0 / 15.4.0 / 16.3.0\n");</w:t>
      </w:r>
    </w:p>
    <w:p w14:paraId="3D9F797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fprintf(fPtr,   "===========================================================================\n\n\n");</w:t>
      </w:r>
    </w:p>
    <w:p w14:paraId="2A036B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</w:t>
      </w:r>
    </w:p>
    <w:p w14:paraId="60373A3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return 0;</w:t>
      </w:r>
    </w:p>
    <w:p w14:paraId="41C21FE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diff -rwNBu 26443-g20/c-code/lib_dec/lead_deindexing.c 26443-g30/c-code/lib_dec/lead_deindexing.c</w:t>
      </w:r>
    </w:p>
    <w:p w14:paraId="4F4E064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--- 26443-g20/c-code/lib_dec/lead_deindexing.c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2021-08-02 16:56:11.000000000 +0200</w:t>
      </w:r>
    </w:p>
    <w:p w14:paraId="7F52CDB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+++ 26443-g30/c-code/lib_dec/lead_deindexing.c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2021-11-02 16:21:22.447568000 +0100</w:t>
      </w:r>
    </w:p>
    <w:p w14:paraId="26A9F69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-151,7 +151,13 @@</w:t>
      </w:r>
    </w:p>
    <w:p w14:paraId="6165B8E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*--------------------------------------------------------------------*/</w:t>
      </w:r>
    </w:p>
    <w:p w14:paraId="16742D2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lastRenderedPageBreak/>
        <w:t xml:space="preserve">         m1 = k1-1;</w:t>
      </w:r>
    </w:p>
    <w:p w14:paraId="01F5B8F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m2 = 8;</w:t>
      </w:r>
    </w:p>
    <w:p w14:paraId="4AC6B11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if (k1 == 7)</w:t>
      </w:r>
    </w:p>
    <w:p w14:paraId="4385219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l = 1;</w:t>
      </w:r>
    </w:p>
    <w:p w14:paraId="6565907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for ( i = 0; i &lt; 8; i++ )</w:t>
      </w:r>
    </w:p>
    <w:p w14:paraId="0464087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{</w:t>
      </w:r>
    </w:p>
    <w:p w14:paraId="0CA4770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l *= x[i];</w:t>
      </w:r>
    </w:p>
    <w:p w14:paraId="1C77D05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}</w:t>
      </w:r>
    </w:p>
    <w:p w14:paraId="3B80704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/* if the signs are constrained and all components are non-zero  */</w:t>
      </w:r>
    </w:p>
    <w:p w14:paraId="4960F384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if ( ( k1 == 7 ) &amp;&amp; ( l &gt; 0 ) )</w:t>
      </w:r>
    </w:p>
    <w:p w14:paraId="276AFBF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{</w:t>
      </w:r>
    </w:p>
    <w:p w14:paraId="4E51644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m2 = 7;</w:t>
      </w:r>
    </w:p>
    <w:p w14:paraId="2382174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}</w:t>
      </w:r>
    </w:p>
    <w:p w14:paraId="50C3937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26443-g20/c-code/lib_enc/igf_enc.c 26443-g30/c-code/lib_enc/igf_enc.c</w:t>
      </w:r>
    </w:p>
    <w:p w14:paraId="79FD67E3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--- 26443-g20/c-code/lib_enc/igf_enc.c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16:56:18.000000000 +0200</w:t>
      </w:r>
    </w:p>
    <w:p w14:paraId="098774F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+++ 26443-g30/c-code/lib_enc/igf_enc.c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16:21:22.080585000 +0100</w:t>
      </w:r>
    </w:p>
    <w:p w14:paraId="2C9FDBC3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-6,7 +6,6 @@</w:t>
      </w:r>
    </w:p>
    <w:p w14:paraId="0BBE971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&lt;stdlib.h&gt;</w:t>
      </w:r>
    </w:p>
    <w:p w14:paraId="29B8141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&lt;memory.h&gt;</w:t>
      </w:r>
    </w:p>
    <w:p w14:paraId="15E8A1E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&lt;math.h&gt;</w:t>
      </w:r>
    </w:p>
    <w:p w14:paraId="1898276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-#include &lt;float.h&gt;</w:t>
      </w:r>
    </w:p>
    <w:p w14:paraId="202CB0B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&lt;assert.h&gt;</w:t>
      </w:r>
    </w:p>
    <w:p w14:paraId="6D84914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"options.h"</w:t>
      </w:r>
    </w:p>
    <w:p w14:paraId="11C65C7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"prot.h"</w:t>
      </w:r>
    </w:p>
    <w:p w14:paraId="01D5E48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-82,9 +81,9 @@</w:t>
      </w:r>
    </w:p>
    <w:p w14:paraId="05ACB15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4D1CF79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6B53D654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width           = swb_offset[sfb + 1] - swb_offset[sfb];</w:t>
      </w:r>
    </w:p>
    <w:p w14:paraId="0A524E0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sfbEnergyTileR  = FLT_EPSILON;</w:t>
      </w:r>
    </w:p>
    <w:p w14:paraId="1289142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sfbEnergyTileC  = FLT_EPSILON;</w:t>
      </w:r>
    </w:p>
    <w:p w14:paraId="2FD7D8D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sfbEnergyC      = FLT_EPSILON;</w:t>
      </w:r>
    </w:p>
    <w:p w14:paraId="06A594E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sfbEnergyTileR  = EPSILON;</w:t>
      </w:r>
    </w:p>
    <w:p w14:paraId="194F417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sfbEnergyTileC  = EPSILON;</w:t>
      </w:r>
    </w:p>
    <w:p w14:paraId="108FEF6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sfbEnergyC      = EPSILON;</w:t>
      </w:r>
    </w:p>
    <w:p w14:paraId="7CE086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4C8C4AA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if (pPowerSpectrum)</w:t>
      </w:r>
    </w:p>
    <w:p w14:paraId="3D18C20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{</w:t>
      </w:r>
    </w:p>
    <w:p w14:paraId="79D987A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-105,12 +104,12 @@</w:t>
      </w:r>
    </w:p>
    <w:p w14:paraId="2936C39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}</w:t>
      </w:r>
    </w:p>
    <w:p w14:paraId="34FAB70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else</w:t>
      </w:r>
    </w:p>
    <w:p w14:paraId="114B3C7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{</w:t>
      </w:r>
    </w:p>
    <w:p w14:paraId="0E5C57D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    sfbEnergyR  = FLT_EPSILON + sum2_f(pMDCTSpectrum + swb_offset[ sfb ], width) / width;</w:t>
      </w:r>
    </w:p>
    <w:p w14:paraId="07A1763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    sfbEnergyR  = EPSILON + sum2_f(pMDCTSpectrum + swb_offset[ sfb ], width) / width;</w:t>
      </w:r>
    </w:p>
    <w:p w14:paraId="584109E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    gain        = (float)(sfbEnergyR);</w:t>
      </w:r>
    </w:p>
    <w:p w14:paraId="5225A84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09B6737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}</w:t>
      </w:r>
    </w:p>
    <w:p w14:paraId="37780F0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13E5F40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gain = 0.5f + (float) ((2.885390081777927f * log(gain) + 16.f));</w:t>
      </w:r>
    </w:p>
    <w:p w14:paraId="77CFCB5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gain = 0.5f + (float) ((2.885390081777927f * logf(gain) + 16.f));</w:t>
      </w:r>
    </w:p>
    <w:p w14:paraId="79B8D32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gain = min(gain, 91.f);  /* 13+15+63, see arithocde encode residual */</w:t>
      </w:r>
    </w:p>
    <w:p w14:paraId="42892D19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gain = max(gain,  0.f);</w:t>
      </w:r>
    </w:p>
    <w:p w14:paraId="2393FF43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7FB46562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26443-g20/c-code/lib_enc/pre_proc.c 26443-g30/c-code/lib_enc/pre_proc.c</w:t>
      </w:r>
    </w:p>
    <w:p w14:paraId="46A25BB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--- 26443-g20/c-code/lib_enc/pre_proc.c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16:56:17.000000000 +0200</w:t>
      </w:r>
    </w:p>
    <w:p w14:paraId="5DA5196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+++ 26443-g30/c-code/lib_enc/pre_proc.c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16:21:22.215585000 +0100</w:t>
      </w:r>
    </w:p>
    <w:p w14:paraId="21CB63E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-769,7 +769,7 @@</w:t>
      </w:r>
    </w:p>
    <w:p w14:paraId="12C52BB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* update buffers</w:t>
      </w:r>
    </w:p>
    <w:p w14:paraId="312B53F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*-----------------------------------------------------------------*/</w:t>
      </w:r>
    </w:p>
    <w:p w14:paraId="6641ED7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0A3F14C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if( ( ((st-&gt;tcxonly == 0) || !(st-&gt;core_brate != FRAME_NO_DATA || st-&gt;core_brate != SID_2k40)) &amp;&amp; st-&gt;L_frame == L_FRAME16k &amp;&amp; st-&gt;codec_mode == MODE2 ) ||</w:t>
      </w:r>
    </w:p>
    <w:p w14:paraId="310C81B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if( ( ((st-&gt;tcxonly == 0) || !(st-&gt;core_brate != FRAME_NO_DATA &amp;&amp; st-&gt;core_brate != SID_2k40)) &amp;&amp; st-&gt;L_frame == L_FRAME16k &amp;&amp; st-&gt;codec_mode == MODE2 ) ||</w:t>
      </w:r>
    </w:p>
    <w:p w14:paraId="47D818A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( st-&gt;L_frame == L_FRAME16k &amp;&amp; st-&gt;codec_mode == MODE1 ) )</w:t>
      </w:r>
    </w:p>
    <w:p w14:paraId="48367EBB" w14:textId="77777777" w:rsidR="00144216" w:rsidRPr="0009291A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r w:rsidRPr="0009291A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{</w:t>
      </w:r>
    </w:p>
    <w:p w14:paraId="6DA8B162" w14:textId="77777777" w:rsidR="00144216" w:rsidRPr="0009291A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09291A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/* update signal buffers */</w:t>
      </w:r>
    </w:p>
    <w:p w14:paraId="3D854014" w14:textId="77777777" w:rsidR="00FA50D8" w:rsidRPr="005D26D5" w:rsidRDefault="00FA50D8" w:rsidP="00FA50D8">
      <w:pPr>
        <w:contextualSpacing/>
        <w:rPr>
          <w:rFonts w:ascii="Courier New" w:hAnsi="Courier New" w:cs="Courier New"/>
          <w:noProof/>
          <w:sz w:val="18"/>
          <w:szCs w:val="18"/>
          <w:lang w:val="en-US"/>
        </w:rPr>
      </w:pPr>
    </w:p>
    <w:p w14:paraId="2C3FDEA1" w14:textId="77777777" w:rsidR="006A1268" w:rsidRPr="003D6912" w:rsidRDefault="006A1268" w:rsidP="006A1268">
      <w:pPr>
        <w:pBdr>
          <w:top w:val="single" w:sz="4" w:space="1" w:color="auto"/>
          <w:left w:val="single" w:sz="4" w:space="6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lastRenderedPageBreak/>
        <w:t>End code change 1</w:t>
      </w:r>
    </w:p>
    <w:p w14:paraId="1557EA72" w14:textId="360092A3" w:rsidR="006A1268" w:rsidRDefault="006A1268">
      <w:pPr>
        <w:rPr>
          <w:noProof/>
        </w:rPr>
        <w:sectPr w:rsidR="006A1268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C8E7C7" w14:textId="77777777" w:rsidR="0072508F" w:rsidRDefault="0072508F">
      <w:r>
        <w:separator/>
      </w:r>
    </w:p>
  </w:endnote>
  <w:endnote w:type="continuationSeparator" w:id="0">
    <w:p w14:paraId="7EBF9A6E" w14:textId="77777777" w:rsidR="0072508F" w:rsidRDefault="007250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nlo">
    <w:altName w:val="Arial"/>
    <w:charset w:val="00"/>
    <w:family w:val="modern"/>
    <w:pitch w:val="fixed"/>
    <w:sig w:usb0="E60022FF" w:usb1="D200F9FB" w:usb2="02000028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ACE4E7" w14:textId="77777777" w:rsidR="0072508F" w:rsidRDefault="0072508F">
      <w:r>
        <w:separator/>
      </w:r>
    </w:p>
  </w:footnote>
  <w:footnote w:type="continuationSeparator" w:id="0">
    <w:p w14:paraId="7E197827" w14:textId="77777777" w:rsidR="0072508F" w:rsidRDefault="007250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DA53E8"/>
    <w:multiLevelType w:val="hybridMultilevel"/>
    <w:tmpl w:val="CAACB91E"/>
    <w:lvl w:ilvl="0" w:tplc="4BE878D4">
      <w:start w:val="1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2A780E"/>
    <w:multiLevelType w:val="hybridMultilevel"/>
    <w:tmpl w:val="D1D09D96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C8506B"/>
    <w:multiLevelType w:val="hybridMultilevel"/>
    <w:tmpl w:val="4112BF24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4885ABF"/>
    <w:multiLevelType w:val="hybridMultilevel"/>
    <w:tmpl w:val="1C44C6E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16662"/>
    <w:rsid w:val="00022E4A"/>
    <w:rsid w:val="00042B2E"/>
    <w:rsid w:val="0009291A"/>
    <w:rsid w:val="000A6394"/>
    <w:rsid w:val="000B7FED"/>
    <w:rsid w:val="000C038A"/>
    <w:rsid w:val="000C6598"/>
    <w:rsid w:val="000D23D5"/>
    <w:rsid w:val="000D44B3"/>
    <w:rsid w:val="000E32C7"/>
    <w:rsid w:val="001216FA"/>
    <w:rsid w:val="00144216"/>
    <w:rsid w:val="00145D43"/>
    <w:rsid w:val="00192C46"/>
    <w:rsid w:val="001A08B3"/>
    <w:rsid w:val="001A7B60"/>
    <w:rsid w:val="001B52F0"/>
    <w:rsid w:val="001B7A65"/>
    <w:rsid w:val="001E41F3"/>
    <w:rsid w:val="001F4B47"/>
    <w:rsid w:val="0026004D"/>
    <w:rsid w:val="002624B4"/>
    <w:rsid w:val="002640DD"/>
    <w:rsid w:val="00275D12"/>
    <w:rsid w:val="00284FEB"/>
    <w:rsid w:val="002860C4"/>
    <w:rsid w:val="002B5741"/>
    <w:rsid w:val="002E472E"/>
    <w:rsid w:val="00305409"/>
    <w:rsid w:val="00341AA4"/>
    <w:rsid w:val="003609EF"/>
    <w:rsid w:val="0036231A"/>
    <w:rsid w:val="00374DD4"/>
    <w:rsid w:val="003E1A36"/>
    <w:rsid w:val="00410371"/>
    <w:rsid w:val="004242F1"/>
    <w:rsid w:val="00443F9A"/>
    <w:rsid w:val="00455E1A"/>
    <w:rsid w:val="00480F39"/>
    <w:rsid w:val="004B75B7"/>
    <w:rsid w:val="0051580D"/>
    <w:rsid w:val="00547111"/>
    <w:rsid w:val="00575260"/>
    <w:rsid w:val="00592D74"/>
    <w:rsid w:val="005A7DCC"/>
    <w:rsid w:val="005B52CC"/>
    <w:rsid w:val="005D26D5"/>
    <w:rsid w:val="005D4105"/>
    <w:rsid w:val="005E2C44"/>
    <w:rsid w:val="0060744B"/>
    <w:rsid w:val="00621188"/>
    <w:rsid w:val="006257ED"/>
    <w:rsid w:val="00637EE2"/>
    <w:rsid w:val="00665C47"/>
    <w:rsid w:val="00675D07"/>
    <w:rsid w:val="0068103E"/>
    <w:rsid w:val="00695808"/>
    <w:rsid w:val="006A1268"/>
    <w:rsid w:val="006B46FB"/>
    <w:rsid w:val="006E21FB"/>
    <w:rsid w:val="0072508F"/>
    <w:rsid w:val="00792342"/>
    <w:rsid w:val="007977A8"/>
    <w:rsid w:val="007B512A"/>
    <w:rsid w:val="007C2097"/>
    <w:rsid w:val="007C3E09"/>
    <w:rsid w:val="007D6A07"/>
    <w:rsid w:val="007F7259"/>
    <w:rsid w:val="008040A8"/>
    <w:rsid w:val="008237B0"/>
    <w:rsid w:val="008279FA"/>
    <w:rsid w:val="00856663"/>
    <w:rsid w:val="008626E7"/>
    <w:rsid w:val="00870EE7"/>
    <w:rsid w:val="008863B9"/>
    <w:rsid w:val="008A45A6"/>
    <w:rsid w:val="008B2541"/>
    <w:rsid w:val="008F3789"/>
    <w:rsid w:val="008F686C"/>
    <w:rsid w:val="009148DE"/>
    <w:rsid w:val="00941E30"/>
    <w:rsid w:val="009555E5"/>
    <w:rsid w:val="009777D9"/>
    <w:rsid w:val="00991B88"/>
    <w:rsid w:val="009A5753"/>
    <w:rsid w:val="009A579D"/>
    <w:rsid w:val="009E3297"/>
    <w:rsid w:val="009F734F"/>
    <w:rsid w:val="00A102BD"/>
    <w:rsid w:val="00A246B6"/>
    <w:rsid w:val="00A47E70"/>
    <w:rsid w:val="00A50CF0"/>
    <w:rsid w:val="00A7671C"/>
    <w:rsid w:val="00AA2CBC"/>
    <w:rsid w:val="00AC5820"/>
    <w:rsid w:val="00AD1CD8"/>
    <w:rsid w:val="00B258BB"/>
    <w:rsid w:val="00B67B97"/>
    <w:rsid w:val="00B964C2"/>
    <w:rsid w:val="00B968C8"/>
    <w:rsid w:val="00BA3EC5"/>
    <w:rsid w:val="00BA51D9"/>
    <w:rsid w:val="00BB0256"/>
    <w:rsid w:val="00BB5DFC"/>
    <w:rsid w:val="00BC71E1"/>
    <w:rsid w:val="00BD279D"/>
    <w:rsid w:val="00BD6BB8"/>
    <w:rsid w:val="00BF2359"/>
    <w:rsid w:val="00C25171"/>
    <w:rsid w:val="00C66BA2"/>
    <w:rsid w:val="00C95985"/>
    <w:rsid w:val="00CB0063"/>
    <w:rsid w:val="00CC5026"/>
    <w:rsid w:val="00CC68D0"/>
    <w:rsid w:val="00D03F9A"/>
    <w:rsid w:val="00D06D51"/>
    <w:rsid w:val="00D24991"/>
    <w:rsid w:val="00D354CE"/>
    <w:rsid w:val="00D50255"/>
    <w:rsid w:val="00D66520"/>
    <w:rsid w:val="00DE34CF"/>
    <w:rsid w:val="00E13F3D"/>
    <w:rsid w:val="00E34898"/>
    <w:rsid w:val="00EB09B7"/>
    <w:rsid w:val="00EB51ED"/>
    <w:rsid w:val="00EE7D7C"/>
    <w:rsid w:val="00F25D98"/>
    <w:rsid w:val="00F300FB"/>
    <w:rsid w:val="00F91567"/>
    <w:rsid w:val="00FA50D8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50D8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26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ustomXml" Target="ink/ink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3T12:59:39.063"/>
    </inkml:context>
    <inkml:brush xml:id="br0">
      <inkml:brushProperty name="width" value="0.2" units="cm"/>
      <inkml:brushProperty name="height" value="0.2" units="cm"/>
      <inkml:brushProperty name="color" value="#66CC00"/>
    </inkml:brush>
  </inkml:definitions>
  <inkml:trace contextRef="#ctx0" brushRef="#br0">1663 69 24575,'-14'0'0,"0"0"0,4-2 0,-2-4 0,3 3 0,-3-7 0,3 9 0,-5-9 0,3 9 0,-2-4 0,2 2 0,-3 3 0,-2-6 0,-1 6 0,-3-3 0,1 0 0,-1 3 0,-2-3 0,2 3 0,-6 0 0,6-3 0,-6 3 0,6-3 0,-6 3 0,5 0 0,-1 0 0,-1-3 0,3 2 0,-6-1 0,2 2 0,-2 0 0,2 0 0,-1 0 0,4 0 0,-5 0 0,3 0 0,-4 0 0,4 0 0,-3 2 0,3 2 0,-4 3 0,1-1 0,-1 4 0,-23 10 0,21-4 0,-23 8 0,19-3 0,4-6 0,-6 9 0,12-8 0,-4 8 0,-9 5 0,13-7 0,-20 20 0,19-19 0,-13 15 0,11-14 0,-10 14 0,15-16 0,-16 19 0,17-17 0,-9 13 0,7-10 0,-5 8 0,8-5 0,-2 1 0,0 11 0,4-13 0,0 13 0,7-13 0,-1 3 0,0 5 0,3-3 0,0 3 0,5-5 0,0 5 0,3-4 0,0 8 0,0-3 0,0-1 0,0 4 0,0-3 0,0 14 0,5-15 0,11 30 0,0-28 0,8 16 0,-1-13 0,-2-6 0,8 4 0,-3-8 0,4 1 0,2-5 0,1 5 0,4-2 0,-1 2 0,5-2 0,-3-1 0,6 2 0,-15-10 0,9 3 0,-10-11 0,10 4 0,-3-4 0,3 0 0,-4-3 0,28 6 0,-21-8 0,24 2 0,-34-8 0,19-3 0,-23 0 0,31 0 0,-23 0 0,6 0 0,-1 0 0,-11 0 0,9 0 0,-4-3 0,0-1 0,0-3 0,1 0 0,-4-2 0,-1-2 0,-1-5 0,-2 2 0,3-3 0,-6 1 0,11-3 0,-9 2 0,4-1 0,-8 6 0,-5 0 0,0 1 0,-1-1 0,-3 1 0,1 0 0,-3-3 0,3 3 0,-2-10 0,0 6 0,0-6 0,-3 5 0,-2-1 0,5-6 0,-7 7 0,7-10 0,-7 14 0,2-7 0,-3 5 0,6-32 0,-3 6 0,4-32 0,-5 13 0,-2 5 0,2-26 0,-5 22 0,2 14 0,1 0 0,-4-21 0,3-4 0,-3 19 0,0-5 0,0 16 0,0-8 0,-2 9 0,-1 1 0,-5 5 0,0 3 0,0 1 0,0 7 0,0 1 0,1 0 0,1 3 0,-1-3 0,0-7 0,-1 4 0,0-5 0,3 8 0,-2 3 0,3 4 0,-1-3 0,1 2 0,0 0 0,-1 1 0,1 3 0,0 0 0,0 0 0,0 2 0,0-1 0,-2 4 0,2-3 0,-2 4 0,0-1 0,2-2 0,-4 1 0,4-1 0,-4 0 0,2-1 0,-2-2 0,1 3 0,-1-6 0,2 5 0,-3-3 0,3 1 0,0 5 0,0-2 0,2 2 0,-2 0 0,3 1 0,-1 1 0,2-1 0,-3 4 0,5-6 0,-3 1 0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8CE620-690D-4E0A-B6B4-34DF214A26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5</Pages>
  <Words>780</Words>
  <Characters>6023</Characters>
  <Application>Microsoft Office Word</Application>
  <DocSecurity>0</DocSecurity>
  <Lines>50</Lines>
  <Paragraphs>13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6790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Multrus, Markus</cp:lastModifiedBy>
  <cp:revision>14</cp:revision>
  <cp:lastPrinted>1899-12-31T23:00:00Z</cp:lastPrinted>
  <dcterms:created xsi:type="dcterms:W3CDTF">2021-08-05T12:57:00Z</dcterms:created>
  <dcterms:modified xsi:type="dcterms:W3CDTF">2021-11-04T13:14:00Z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