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938A23A" w14:textId="2D29029A" w:rsidR="001E41F3" w:rsidRDefault="00675D07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TSG-SA4 Meeting #11</w:t>
      </w:r>
      <w:r w:rsidR="007C16E6">
        <w:rPr>
          <w:b/>
          <w:noProof/>
          <w:sz w:val="24"/>
        </w:rPr>
        <w:t>6</w:t>
      </w:r>
      <w:r>
        <w:rPr>
          <w:b/>
          <w:noProof/>
          <w:sz w:val="24"/>
        </w:rPr>
        <w:t>-e</w:t>
      </w:r>
      <w:r w:rsidR="001E41F3">
        <w:rPr>
          <w:b/>
          <w:i/>
          <w:noProof/>
          <w:sz w:val="28"/>
        </w:rPr>
        <w:tab/>
      </w:r>
      <w:r w:rsidR="00924D0B" w:rsidRPr="00924D0B">
        <w:rPr>
          <w:b/>
          <w:bCs/>
          <w:sz w:val="24"/>
          <w:szCs w:val="24"/>
        </w:rPr>
        <w:t>S4-2</w:t>
      </w:r>
      <w:r w:rsidR="007C16E6">
        <w:rPr>
          <w:b/>
          <w:bCs/>
          <w:sz w:val="24"/>
          <w:szCs w:val="24"/>
        </w:rPr>
        <w:t>1</w:t>
      </w:r>
      <w:r w:rsidR="00094434">
        <w:rPr>
          <w:b/>
          <w:bCs/>
          <w:sz w:val="24"/>
          <w:szCs w:val="24"/>
        </w:rPr>
        <w:t>147</w:t>
      </w:r>
      <w:r w:rsidR="004C6543">
        <w:rPr>
          <w:b/>
          <w:bCs/>
          <w:sz w:val="24"/>
          <w:szCs w:val="24"/>
        </w:rPr>
        <w:t>9</w:t>
      </w:r>
    </w:p>
    <w:p w14:paraId="7CB45193" w14:textId="12EE53B6" w:rsidR="001E41F3" w:rsidRDefault="00675D07" w:rsidP="00675D07">
      <w:pPr>
        <w:pStyle w:val="CRCoverPage"/>
        <w:outlineLvl w:val="0"/>
        <w:rPr>
          <w:b/>
          <w:noProof/>
          <w:sz w:val="24"/>
        </w:rPr>
      </w:pPr>
      <w:r w:rsidRPr="003B7448">
        <w:rPr>
          <w:b/>
          <w:noProof/>
          <w:sz w:val="24"/>
        </w:rPr>
        <w:t>Online</w:t>
      </w:r>
      <w:r>
        <w:rPr>
          <w:b/>
          <w:noProof/>
          <w:sz w:val="24"/>
        </w:rPr>
        <w:t>, 1</w:t>
      </w:r>
      <w:r w:rsidR="007C16E6">
        <w:rPr>
          <w:b/>
          <w:noProof/>
          <w:sz w:val="24"/>
        </w:rPr>
        <w:t>0</w:t>
      </w:r>
      <w:r w:rsidRPr="00616CF7">
        <w:rPr>
          <w:b/>
          <w:noProof/>
          <w:sz w:val="24"/>
        </w:rPr>
        <w:t xml:space="preserve">th – </w:t>
      </w:r>
      <w:r w:rsidR="007C16E6">
        <w:rPr>
          <w:b/>
          <w:noProof/>
          <w:sz w:val="24"/>
        </w:rPr>
        <w:t>19</w:t>
      </w:r>
      <w:r>
        <w:rPr>
          <w:b/>
          <w:noProof/>
          <w:sz w:val="24"/>
        </w:rPr>
        <w:t>th</w:t>
      </w:r>
      <w:r w:rsidRPr="00616CF7">
        <w:rPr>
          <w:b/>
          <w:noProof/>
          <w:sz w:val="24"/>
        </w:rPr>
        <w:t xml:space="preserve"> </w:t>
      </w:r>
      <w:r w:rsidR="007C16E6">
        <w:rPr>
          <w:b/>
          <w:noProof/>
          <w:sz w:val="24"/>
        </w:rPr>
        <w:t>November</w:t>
      </w:r>
      <w:r w:rsidRPr="00616CF7">
        <w:rPr>
          <w:b/>
          <w:noProof/>
          <w:sz w:val="24"/>
        </w:rPr>
        <w:t xml:space="preserve"> 202</w:t>
      </w:r>
      <w:r>
        <w:rPr>
          <w:b/>
          <w:noProof/>
          <w:sz w:val="24"/>
        </w:rPr>
        <w:t>1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77777777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2E472E">
              <w:rPr>
                <w:i/>
                <w:noProof/>
                <w:sz w:val="14"/>
              </w:rPr>
              <w:t>1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01B4C096" w:rsidR="001E41F3" w:rsidRPr="00410371" w:rsidRDefault="004C6543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>
              <w:fldChar w:fldCharType="begin"/>
            </w:r>
            <w:r>
              <w:instrText xml:space="preserve"> DOCPROPERTY  Spec#  \* MERGEFORMAT </w:instrText>
            </w:r>
            <w:r>
              <w:fldChar w:fldCharType="separate"/>
            </w:r>
            <w:r w:rsidR="00675D07">
              <w:rPr>
                <w:b/>
                <w:noProof/>
                <w:sz w:val="28"/>
              </w:rPr>
              <w:t>26.442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0407733C" w:rsidR="001E41F3" w:rsidRPr="00675D07" w:rsidRDefault="00675D07" w:rsidP="004C6543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 w:rsidRPr="00675D07">
              <w:rPr>
                <w:b/>
                <w:noProof/>
                <w:sz w:val="28"/>
              </w:rPr>
              <w:t>00</w:t>
            </w:r>
            <w:r w:rsidR="007C16E6">
              <w:rPr>
                <w:b/>
                <w:noProof/>
                <w:sz w:val="28"/>
              </w:rPr>
              <w:t>4</w:t>
            </w:r>
            <w:r w:rsidR="004C6543">
              <w:rPr>
                <w:b/>
                <w:noProof/>
                <w:sz w:val="28"/>
              </w:rPr>
              <w:t>7</w:t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6B159514" w:rsidR="001E41F3" w:rsidRPr="00410371" w:rsidRDefault="00675D07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t>-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151907E4" w:rsidR="001E41F3" w:rsidRPr="00410371" w:rsidRDefault="004C6543" w:rsidP="00675D07">
            <w:pPr>
              <w:pStyle w:val="CRCoverPage"/>
              <w:spacing w:after="0"/>
              <w:jc w:val="right"/>
              <w:rPr>
                <w:noProof/>
                <w:sz w:val="28"/>
              </w:rPr>
            </w:pPr>
            <w:r>
              <w:rPr>
                <w:b/>
                <w:noProof/>
                <w:sz w:val="28"/>
              </w:rPr>
              <w:t>15.3</w:t>
            </w:r>
            <w:r w:rsidR="00675D07" w:rsidRPr="00675D07">
              <w:rPr>
                <w:b/>
                <w:noProof/>
                <w:sz w:val="28"/>
              </w:rPr>
              <w:t>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0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F195A9C" w:rsidR="00F25D98" w:rsidRDefault="00675D07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70679FC0" w:rsidR="00F25D98" w:rsidRDefault="001F32AC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b/>
                <w:bCs/>
                <w:caps/>
                <w:noProof/>
              </w:rPr>
              <w:t>X</w:t>
            </w: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0480AFBA" w:rsidR="001E41F3" w:rsidRDefault="00675D07">
            <w:pPr>
              <w:pStyle w:val="CRCoverPage"/>
              <w:spacing w:after="0"/>
              <w:ind w:left="100"/>
              <w:rPr>
                <w:noProof/>
              </w:rPr>
            </w:pPr>
            <w:r w:rsidRPr="00713727">
              <w:rPr>
                <w:rFonts w:cs="Arial"/>
                <w:lang w:val="en-US"/>
              </w:rPr>
              <w:t>Corrections to EVS Fixed-Point Source Code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675D07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675D07" w:rsidRDefault="00675D07" w:rsidP="00675D07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10553BB2" w:rsidR="00675D07" w:rsidRDefault="00675D07" w:rsidP="00675D07">
            <w:pPr>
              <w:pStyle w:val="CRCoverPage"/>
              <w:spacing w:after="0"/>
              <w:ind w:left="100"/>
              <w:rPr>
                <w:noProof/>
              </w:rPr>
            </w:pPr>
            <w:proofErr w:type="spellStart"/>
            <w:r w:rsidRPr="00713727">
              <w:rPr>
                <w:lang w:val="en-US" w:eastAsia="zh-CN"/>
              </w:rPr>
              <w:t>Fraunhofer</w:t>
            </w:r>
            <w:proofErr w:type="spellEnd"/>
            <w:r w:rsidRPr="00713727">
              <w:rPr>
                <w:lang w:val="en-US" w:eastAsia="zh-CN"/>
              </w:rPr>
              <w:t xml:space="preserve"> IIS,</w:t>
            </w:r>
            <w:r>
              <w:rPr>
                <w:lang w:val="en-US" w:eastAsia="zh-CN"/>
              </w:rPr>
              <w:t xml:space="preserve"> </w:t>
            </w:r>
            <w:r w:rsidR="007C16E6" w:rsidRPr="00C44203">
              <w:rPr>
                <w:color w:val="000000"/>
                <w:lang w:val="en-US"/>
              </w:rPr>
              <w:t>Nokia Corporation,</w:t>
            </w:r>
            <w:r w:rsidR="00924D0B" w:rsidRPr="00C44203">
              <w:rPr>
                <w:color w:val="000000"/>
                <w:lang w:val="en-US"/>
              </w:rPr>
              <w:t xml:space="preserve"> </w:t>
            </w:r>
            <w:proofErr w:type="spellStart"/>
            <w:r>
              <w:rPr>
                <w:lang w:val="en-US" w:eastAsia="zh-CN"/>
              </w:rPr>
              <w:t>VoiceAge</w:t>
            </w:r>
            <w:proofErr w:type="spellEnd"/>
            <w:r>
              <w:rPr>
                <w:lang w:val="en-US" w:eastAsia="zh-CN"/>
              </w:rPr>
              <w:t xml:space="preserve"> Corporation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75FF95A2" w:rsidR="001E41F3" w:rsidRDefault="00675D07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S4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2C1F9DA7" w:rsidR="001E41F3" w:rsidRDefault="00DB7465">
            <w:pPr>
              <w:pStyle w:val="CRCoverPage"/>
              <w:spacing w:after="0"/>
              <w:ind w:left="100"/>
              <w:rPr>
                <w:noProof/>
              </w:rPr>
            </w:pPr>
            <w:r>
              <w:t>EVS_codec-SA4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003105B8" w:rsidR="001E41F3" w:rsidRDefault="00675D07" w:rsidP="00675D07">
            <w:pPr>
              <w:pStyle w:val="CRCoverPage"/>
              <w:spacing w:after="0"/>
              <w:rPr>
                <w:noProof/>
              </w:rPr>
            </w:pPr>
            <w:r>
              <w:t>2021-</w:t>
            </w:r>
            <w:r w:rsidR="007C16E6">
              <w:t>11</w:t>
            </w:r>
            <w:r>
              <w:t>-</w:t>
            </w:r>
            <w:r w:rsidR="007C16E6">
              <w:t>04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7EDF0886" w:rsidR="001E41F3" w:rsidRDefault="00094434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t>A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5975043F" w:rsidR="001E41F3" w:rsidRDefault="00675D07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Rel-1</w:t>
            </w:r>
            <w:r w:rsidR="004C6543">
              <w:t>5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6A52C77F" w14:textId="2DF891ED" w:rsidR="009555E5" w:rsidRDefault="009555E5" w:rsidP="009555E5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Correct various issues as listed below: </w:t>
            </w:r>
          </w:p>
          <w:p w14:paraId="248A9C7F" w14:textId="35E6B8BF" w:rsidR="001216FA" w:rsidRDefault="00E6364D" w:rsidP="009555E5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</w:rPr>
            </w:pPr>
            <w:r>
              <w:rPr>
                <w:noProof/>
                <w:lang w:val="de-DE" w:eastAsia="de-DE"/>
              </w:rPr>
              <mc:AlternateContent>
                <mc:Choice Requires="wpi">
                  <w:drawing>
                    <wp:anchor distT="0" distB="0" distL="114300" distR="114300" simplePos="0" relativeHeight="251659264" behindDoc="0" locked="0" layoutInCell="1" allowOverlap="1" wp14:anchorId="76E80A64" wp14:editId="7C92B05B">
                      <wp:simplePos x="0" y="0"/>
                      <wp:positionH relativeFrom="column">
                        <wp:posOffset>1954544</wp:posOffset>
                      </wp:positionH>
                      <wp:positionV relativeFrom="paragraph">
                        <wp:posOffset>367507</wp:posOffset>
                      </wp:positionV>
                      <wp:extent cx="982080" cy="866520"/>
                      <wp:effectExtent l="76200" t="76200" r="85090" b="86360"/>
                      <wp:wrapNone/>
                      <wp:docPr id="3" name="Freihand 3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12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982080" cy="86652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      <w:pict>
                    <v:shapetype w14:anchorId="3AF17913"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Freihand 3" o:spid="_x0000_s1026" type="#_x0000_t75" style="position:absolute;margin-left:151.1pt;margin-top:26.15pt;width:83pt;height:73.9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">
                      <v:imagedata r:id="rId13" o:title=""/>
                    </v:shape>
                  </w:pict>
                </mc:Fallback>
              </mc:AlternateContent>
            </w:r>
            <w:r w:rsidR="007C16E6">
              <w:rPr>
                <w:noProof/>
              </w:rPr>
              <w:t xml:space="preserve">Regression in AVQ decoding which was introduced with the previous CR and which could cause glitches in the </w:t>
            </w:r>
            <w:r>
              <w:rPr>
                <w:noProof/>
              </w:rPr>
              <w:t xml:space="preserve">decoder </w:t>
            </w:r>
            <w:r w:rsidR="007C16E6">
              <w:rPr>
                <w:noProof/>
              </w:rPr>
              <w:t>audio output</w:t>
            </w:r>
            <w:r>
              <w:rPr>
                <w:noProof/>
              </w:rPr>
              <w:t>:</w:t>
            </w:r>
            <w:r>
              <w:rPr>
                <w:noProof/>
              </w:rPr>
              <w:br/>
            </w:r>
            <w:r>
              <w:rPr>
                <w:noProof/>
                <w:lang w:val="de-DE" w:eastAsia="de-DE"/>
              </w:rPr>
              <w:drawing>
                <wp:inline distT="0" distB="0" distL="0" distR="0" wp14:anchorId="4287BE7E" wp14:editId="4904D9C5">
                  <wp:extent cx="4357370" cy="4088130"/>
                  <wp:effectExtent l="0" t="0" r="0" b="1270"/>
                  <wp:docPr id="1" name="Grafik 1" descr="Ein Bild, das Verkehr, Licht, rot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Grafik 1" descr="Ein Bild, das Verkehr, Licht, rot enthält.&#10;&#10;Automatisch generierte Beschreibu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57370" cy="4088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08AA7DE" w14:textId="5268AAA4" w:rsidR="001E41F3" w:rsidRDefault="007C16E6" w:rsidP="008925B1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</w:rPr>
            </w:pPr>
            <w:r>
              <w:rPr>
                <w:noProof/>
              </w:rPr>
              <w:lastRenderedPageBreak/>
              <w:t xml:space="preserve">Correct wrong condition in encoder-preprocessing to make sure </w:t>
            </w:r>
            <w:r w:rsidRPr="008925B1">
              <w:rPr>
                <w:noProof/>
              </w:rPr>
              <w:t>LP analysis at 16kHz if ACELP@16k core was selected</w:t>
            </w:r>
            <w:r w:rsidR="008925B1">
              <w:rPr>
                <w:noProof/>
              </w:rPr>
              <w:t xml:space="preserve"> and buffers are </w:t>
            </w:r>
            <w:r w:rsidRPr="008925B1">
              <w:rPr>
                <w:noProof/>
              </w:rPr>
              <w:t>update</w:t>
            </w:r>
            <w:r w:rsidR="008925B1">
              <w:rPr>
                <w:noProof/>
              </w:rPr>
              <w:t>d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10161A45" w14:textId="679DF593" w:rsidR="005D26D5" w:rsidRDefault="005D26D5" w:rsidP="008925B1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Correct issues listed above, as described here:</w:t>
            </w:r>
          </w:p>
          <w:p w14:paraId="36C1440F" w14:textId="13B6EA6E" w:rsidR="001E41F3" w:rsidRDefault="008925B1" w:rsidP="008925B1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</w:rPr>
            </w:pPr>
            <w:r w:rsidRPr="008925B1">
              <w:rPr>
                <w:noProof/>
              </w:rPr>
              <w:t>re8_decode_base_index()</w:t>
            </w:r>
            <w:r>
              <w:rPr>
                <w:noProof/>
              </w:rPr>
              <w:t>: Correct AVQ sign handling</w:t>
            </w:r>
            <w:r w:rsidR="00E6364D">
              <w:rPr>
                <w:noProof/>
              </w:rPr>
              <w:t>. This affects the bit-exactness of the testsequences at various operation points.</w:t>
            </w:r>
          </w:p>
          <w:p w14:paraId="31C656EC" w14:textId="6CE8F1F9" w:rsidR="008925B1" w:rsidRDefault="008925B1" w:rsidP="008925B1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</w:rPr>
            </w:pPr>
            <w:r>
              <w:rPr>
                <w:noProof/>
              </w:rPr>
              <w:t xml:space="preserve">pre_proc(): Correct erroneous condition to trigger </w:t>
            </w:r>
            <w:r w:rsidRPr="008925B1">
              <w:rPr>
                <w:noProof/>
              </w:rPr>
              <w:t>LP analysis at 16kHz if ACELP@16k core was selected</w:t>
            </w:r>
            <w:r>
              <w:rPr>
                <w:noProof/>
              </w:rPr>
              <w:t xml:space="preserve"> and buffers are </w:t>
            </w:r>
            <w:r w:rsidRPr="008925B1">
              <w:rPr>
                <w:noProof/>
              </w:rPr>
              <w:t>update</w:t>
            </w:r>
            <w:r>
              <w:rPr>
                <w:noProof/>
              </w:rPr>
              <w:t>d</w:t>
            </w:r>
            <w:r w:rsidR="00E6364D">
              <w:rPr>
                <w:noProof/>
              </w:rPr>
              <w:t>. This doesn’t affect the bit-exactness of the testsequences.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0F91240C" w:rsidR="001E41F3" w:rsidRDefault="006A1268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Severe issues for the deployed codec, incl. glitches in the audio signal.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FF0A2C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6DB57643" w14:textId="2C2F2892" w:rsidR="003879BC" w:rsidRPr="003879BC" w:rsidRDefault="003879BC" w:rsidP="003879B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Electronic attachment to 26.442, specifically:</w:t>
            </w:r>
          </w:p>
          <w:p w14:paraId="1A377A1A" w14:textId="548782E5" w:rsidR="00F91567" w:rsidRPr="003879BC" w:rsidRDefault="00F91567" w:rsidP="00F91567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</w:pPr>
            <w:r w:rsidRPr="003879BC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c-code/EVS_dec.exe</w:t>
            </w:r>
          </w:p>
          <w:p w14:paraId="192683BD" w14:textId="62970F9E" w:rsidR="00F91567" w:rsidRDefault="00F91567" w:rsidP="00F91567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</w:pPr>
            <w:r w:rsidRPr="003879BC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c-code/EVS_cod.exe</w:t>
            </w:r>
          </w:p>
          <w:p w14:paraId="070F53D9" w14:textId="77777777" w:rsidR="0043493F" w:rsidRPr="0043493F" w:rsidRDefault="0043493F" w:rsidP="0043493F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</w:pPr>
            <w:r w:rsidRPr="0043493F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c-code/</w:t>
            </w:r>
            <w:proofErr w:type="spellStart"/>
            <w:r w:rsidRPr="0043493F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lib_com</w:t>
            </w:r>
            <w:proofErr w:type="spellEnd"/>
            <w:r w:rsidRPr="0043493F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/</w:t>
            </w:r>
            <w:proofErr w:type="spellStart"/>
            <w:r w:rsidRPr="0043493F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disclaimer.c</w:t>
            </w:r>
            <w:proofErr w:type="spellEnd"/>
          </w:p>
          <w:p w14:paraId="72107316" w14:textId="77777777" w:rsidR="0043493F" w:rsidRPr="0043493F" w:rsidRDefault="0043493F" w:rsidP="0043493F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</w:pPr>
            <w:r w:rsidRPr="0043493F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c-code/</w:t>
            </w:r>
            <w:proofErr w:type="spellStart"/>
            <w:r w:rsidRPr="0043493F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lib_dec</w:t>
            </w:r>
            <w:proofErr w:type="spellEnd"/>
            <w:r w:rsidRPr="0043493F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/</w:t>
            </w:r>
            <w:proofErr w:type="spellStart"/>
            <w:r w:rsidRPr="0043493F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lead_deindexing_fx.c</w:t>
            </w:r>
            <w:proofErr w:type="spellEnd"/>
          </w:p>
          <w:p w14:paraId="583F19C8" w14:textId="7C1C093A" w:rsidR="0043493F" w:rsidRPr="0043493F" w:rsidRDefault="0043493F" w:rsidP="0043493F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val="fr-FR" w:eastAsia="fr-FR"/>
              </w:rPr>
            </w:pPr>
            <w:proofErr w:type="gramStart"/>
            <w:r w:rsidRPr="0043493F">
              <w:rPr>
                <w:rFonts w:ascii="Menlo" w:hAnsi="Menlo" w:cs="Menlo"/>
                <w:color w:val="000000"/>
                <w:sz w:val="22"/>
                <w:szCs w:val="22"/>
                <w:lang w:val="fr-FR" w:eastAsia="fr-FR"/>
              </w:rPr>
              <w:t>c</w:t>
            </w:r>
            <w:proofErr w:type="gramEnd"/>
            <w:r w:rsidRPr="0043493F">
              <w:rPr>
                <w:rFonts w:ascii="Menlo" w:hAnsi="Menlo" w:cs="Menlo"/>
                <w:color w:val="000000"/>
                <w:sz w:val="22"/>
                <w:szCs w:val="22"/>
                <w:lang w:val="fr-FR" w:eastAsia="fr-FR"/>
              </w:rPr>
              <w:t>-code/</w:t>
            </w:r>
            <w:proofErr w:type="spellStart"/>
            <w:r w:rsidRPr="0043493F">
              <w:rPr>
                <w:rFonts w:ascii="Menlo" w:hAnsi="Menlo" w:cs="Menlo"/>
                <w:color w:val="000000"/>
                <w:sz w:val="22"/>
                <w:szCs w:val="22"/>
                <w:lang w:val="fr-FR" w:eastAsia="fr-FR"/>
              </w:rPr>
              <w:t>lib_enc</w:t>
            </w:r>
            <w:proofErr w:type="spellEnd"/>
            <w:r w:rsidRPr="0043493F">
              <w:rPr>
                <w:rFonts w:ascii="Menlo" w:hAnsi="Menlo" w:cs="Menlo"/>
                <w:color w:val="000000"/>
                <w:sz w:val="22"/>
                <w:szCs w:val="22"/>
                <w:lang w:val="fr-FR" w:eastAsia="fr-FR"/>
              </w:rPr>
              <w:t>/</w:t>
            </w:r>
            <w:proofErr w:type="spellStart"/>
            <w:r w:rsidRPr="0043493F">
              <w:rPr>
                <w:rFonts w:ascii="Menlo" w:hAnsi="Menlo" w:cs="Menlo"/>
                <w:color w:val="000000"/>
                <w:sz w:val="22"/>
                <w:szCs w:val="22"/>
                <w:lang w:val="fr-FR" w:eastAsia="fr-FR"/>
              </w:rPr>
              <w:t>pre_proc_fx.c</w:t>
            </w:r>
            <w:proofErr w:type="spellEnd"/>
          </w:p>
          <w:p w14:paraId="2E8CC96B" w14:textId="5535AEFF" w:rsidR="001E41F3" w:rsidRPr="0043493F" w:rsidRDefault="001E41F3" w:rsidP="008925B1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noProof/>
                <w:lang w:val="fr-FR"/>
              </w:rPr>
            </w:pPr>
          </w:p>
        </w:tc>
      </w:tr>
      <w:tr w:rsidR="001E41F3" w:rsidRPr="00FF0A2C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Pr="0043493F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  <w:lang w:val="fr-FR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Pr="0043493F" w:rsidRDefault="001E41F3">
            <w:pPr>
              <w:pStyle w:val="CRCoverPage"/>
              <w:spacing w:after="0"/>
              <w:rPr>
                <w:noProof/>
                <w:sz w:val="8"/>
                <w:szCs w:val="8"/>
                <w:lang w:val="fr-FR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Pr="0043493F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lang w:val="fr-FR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1145CC3C" w:rsidR="001E41F3" w:rsidRDefault="006A126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2352D34C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6A1268">
              <w:rPr>
                <w:noProof/>
              </w:rPr>
              <w:t xml:space="preserve"> 26.443</w:t>
            </w:r>
            <w:r w:rsidR="00363D41">
              <w:rPr>
                <w:noProof/>
              </w:rPr>
              <w:t xml:space="preserve"> CR00</w:t>
            </w:r>
            <w:r w:rsidR="008925B1">
              <w:rPr>
                <w:noProof/>
              </w:rPr>
              <w:t>4</w:t>
            </w:r>
            <w:r w:rsidR="004C6543">
              <w:rPr>
                <w:noProof/>
              </w:rPr>
              <w:t>4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3DB8CE06" w:rsidR="001E41F3" w:rsidRDefault="006A126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3124DA6B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6A1268">
              <w:rPr>
                <w:noProof/>
              </w:rPr>
              <w:t xml:space="preserve"> 26.444</w:t>
            </w:r>
            <w:r>
              <w:rPr>
                <w:noProof/>
              </w:rPr>
              <w:t xml:space="preserve"> CR</w:t>
            </w:r>
            <w:r w:rsidR="00363D41">
              <w:rPr>
                <w:noProof/>
              </w:rPr>
              <w:t>00</w:t>
            </w:r>
            <w:r w:rsidR="008925B1">
              <w:rPr>
                <w:noProof/>
              </w:rPr>
              <w:t>4</w:t>
            </w:r>
            <w:r w:rsidR="004C6543">
              <w:rPr>
                <w:noProof/>
              </w:rPr>
              <w:t>4</w:t>
            </w:r>
            <w:bookmarkStart w:id="1" w:name="_GoBack"/>
            <w:bookmarkEnd w:id="1"/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0AB11EFF" w:rsidR="001E41F3" w:rsidRDefault="005A138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3474681C" w14:textId="77777777" w:rsidR="001E41F3" w:rsidRDefault="001E41F3">
      <w:pPr>
        <w:rPr>
          <w:noProof/>
        </w:rPr>
      </w:pPr>
    </w:p>
    <w:p w14:paraId="358E65EB" w14:textId="77777777" w:rsidR="006A1268" w:rsidRPr="00713727" w:rsidRDefault="006A1268" w:rsidP="006A126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noProof/>
          <w:sz w:val="28"/>
          <w:szCs w:val="28"/>
          <w:lang w:val="en-US"/>
        </w:rPr>
      </w:pPr>
      <w:r>
        <w:rPr>
          <w:b/>
          <w:noProof/>
          <w:sz w:val="28"/>
          <w:szCs w:val="28"/>
          <w:lang w:val="en-US"/>
        </w:rPr>
        <w:t>Start code change 1</w:t>
      </w:r>
    </w:p>
    <w:p w14:paraId="15A6815D" w14:textId="77777777" w:rsidR="0043493F" w:rsidRPr="00C44203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--- 26442-g30/c-code/</w:t>
      </w:r>
      <w:proofErr w:type="spellStart"/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lib_com</w:t>
      </w:r>
      <w:proofErr w:type="spellEnd"/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/</w:t>
      </w:r>
      <w:proofErr w:type="spellStart"/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disclaimer.c</w:t>
      </w:r>
      <w:proofErr w:type="spellEnd"/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ab/>
        <w:t>2021-08-02 16:57:45.000000000 +0200</w:t>
      </w:r>
    </w:p>
    <w:p w14:paraId="2FBD886E" w14:textId="77777777" w:rsidR="0043493F" w:rsidRPr="00C44203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+++ 26442-g40/c-code/</w:t>
      </w:r>
      <w:proofErr w:type="spellStart"/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lib_com</w:t>
      </w:r>
      <w:proofErr w:type="spellEnd"/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/</w:t>
      </w:r>
      <w:proofErr w:type="spellStart"/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disclaimer.c</w:t>
      </w:r>
      <w:proofErr w:type="spellEnd"/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ab/>
        <w:t>2021-11-02 16:21:40.188584000 +0100</w:t>
      </w:r>
    </w:p>
    <w:p w14:paraId="1527ADEB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de-DE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>@@ -13,7 +13,7 @@</w:t>
      </w:r>
    </w:p>
    <w:p w14:paraId="2E47CE90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de-DE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 xml:space="preserve"> </w:t>
      </w:r>
    </w:p>
    <w:p w14:paraId="13CC3B03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de-DE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 xml:space="preserve">     </w:t>
      </w:r>
      <w:proofErr w:type="spellStart"/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>fprintf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>(</w:t>
      </w:r>
      <w:proofErr w:type="spellStart"/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>fPtr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>, "\n===========================================================================\n");</w:t>
      </w:r>
    </w:p>
    <w:p w14:paraId="1D00AD9F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 xml:space="preserve">     </w:t>
      </w:r>
      <w:proofErr w:type="spellStart"/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>fprintf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>(</w:t>
      </w:r>
      <w:proofErr w:type="spellStart"/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>fPtr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 xml:space="preserve">,   " EVS Codec 3GPP TS26.442 August 12, 2021. </w:t>
      </w:r>
      <w:r w:rsidRPr="0043493F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>\n");</w:t>
      </w:r>
    </w:p>
    <w:p w14:paraId="3E1163D6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>-    fprintf(fPtr,   " Version 12.14.0 / 13.9.0 / 14.5.0 / 15.3.0 / 16.3.0\n");</w:t>
      </w:r>
    </w:p>
    <w:p w14:paraId="3C2FCFA0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>+    fprintf(fPtr,   " Version 12.15.0 / 13.10.0 / 14.6.0 / 15.4.0 / 16.4.0\n");</w:t>
      </w:r>
    </w:p>
    <w:p w14:paraId="113D0086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 xml:space="preserve">     fprintf(fPtr,   "===========================================================================\n\n\n");</w:t>
      </w:r>
    </w:p>
    <w:p w14:paraId="6C49CE86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 xml:space="preserve"> </w:t>
      </w:r>
    </w:p>
    <w:p w14:paraId="6684CD35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 xml:space="preserve">     return 0;</w:t>
      </w:r>
    </w:p>
    <w:p w14:paraId="0FC16511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>diff -rwNBu 26442-g30/c-code/lib_dec/lead_deindexing_fx.c 26442-g40/c-code/lib_dec/lead_deindexing_fx.c</w:t>
      </w:r>
    </w:p>
    <w:p w14:paraId="094EE57E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>--- 26442-g30/c-code/lib_dec/lead_deindexing_fx.c</w:t>
      </w:r>
      <w:r w:rsidRPr="0043493F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ab/>
        <w:t>2021-08-02 16:57:50.000000000 +0200</w:t>
      </w:r>
    </w:p>
    <w:p w14:paraId="32C6BB9C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>+++ 26442-g40/c-code/lib_dec/lead_deindexing_fx.c</w:t>
      </w:r>
      <w:r w:rsidRPr="0043493F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ab/>
        <w:t>2021-11-02 16:21:39.463618000 +0100</w:t>
      </w:r>
    </w:p>
    <w:p w14:paraId="0D18294A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@@ -189,7 +189,18 @@</w:t>
      </w:r>
    </w:p>
    <w:p w14:paraId="72F4B8A6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m1 =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sub(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k1, 1);</w:t>
      </w:r>
    </w:p>
    <w:p w14:paraId="315C9E0F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m2 = 8;</w:t>
      </w:r>
    </w:p>
    <w:p w14:paraId="492872B3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move16(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);</w:t>
      </w:r>
    </w:p>
    <w:p w14:paraId="2FC52148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-       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IF(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k1 == 7)</w:t>
      </w:r>
    </w:p>
    <w:p w14:paraId="389AA258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l = 1;</w:t>
      </w:r>
    </w:p>
    <w:p w14:paraId="1F52E5FC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+        FOR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( 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i</w:t>
      </w:r>
      <w:proofErr w:type="spellEnd"/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= 0; 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i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&lt; 8; 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i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++ )</w:t>
      </w:r>
    </w:p>
    <w:p w14:paraId="4A4DAA1F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{</w:t>
      </w:r>
    </w:p>
    <w:p w14:paraId="20843C3C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+           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if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( x[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i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] == 0 )</w:t>
      </w:r>
    </w:p>
    <w:p w14:paraId="0C077C87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    {</w:t>
      </w:r>
    </w:p>
    <w:p w14:paraId="1640F966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        l = 0;</w:t>
      </w:r>
    </w:p>
    <w:p w14:paraId="55AC73ED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+               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move16(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);</w:t>
      </w:r>
    </w:p>
    <w:p w14:paraId="53E83BF0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    }</w:t>
      </w:r>
    </w:p>
    <w:p w14:paraId="0F505529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}</w:t>
      </w:r>
    </w:p>
    <w:p w14:paraId="17DFB9BF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+       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test(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);</w:t>
      </w:r>
    </w:p>
    <w:p w14:paraId="7CE5A289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/* if the signs are constrained and all components are non-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zero  *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/</w:t>
      </w:r>
    </w:p>
    <w:p w14:paraId="10994CEC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lastRenderedPageBreak/>
        <w:t xml:space="preserve">+        IF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( (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k1 == 7 ) &amp;&amp; ( l &gt; 0 ) )</w:t>
      </w:r>
    </w:p>
    <w:p w14:paraId="6428A39E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{</w:t>
      </w:r>
    </w:p>
    <w:p w14:paraId="0619D2D9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m2 = 7;</w:t>
      </w:r>
    </w:p>
    <w:p w14:paraId="27BA7845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move16(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);</w:t>
      </w:r>
    </w:p>
    <w:p w14:paraId="37A4B3B4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diff -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rwNBu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26442-g30/c-code/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lib_enc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/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pre_proc_fx.c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26442-g40/c-code/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lib_enc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/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pre_proc_fx.c</w:t>
      </w:r>
      <w:proofErr w:type="spellEnd"/>
    </w:p>
    <w:p w14:paraId="448EC28D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fr-F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--- 26442-g30/c-code/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lib_enc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/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pre_proc_fx.c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ab/>
        <w:t>2021-08-02 16:57:52.000000000 +0200</w:t>
      </w:r>
    </w:p>
    <w:p w14:paraId="33CA83F9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fr-F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+++ 26442-g40/c-code/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lib_enc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/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pre_proc_fx.c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ab/>
        <w:t>2021-11-02 16:21:39.985588000 +0100</w:t>
      </w:r>
    </w:p>
    <w:p w14:paraId="7B35BEBF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@@ -1068,7 +1068,7 @@</w:t>
      </w:r>
    </w:p>
    <w:p w14:paraId="57E396AD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test(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);</w:t>
      </w:r>
    </w:p>
    <w:p w14:paraId="51185D43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test(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);</w:t>
      </w:r>
    </w:p>
    <w:p w14:paraId="2EBEBB31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test(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);</w:t>
      </w:r>
    </w:p>
    <w:p w14:paraId="66201732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    IF( ( ((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st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-&gt;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tcxonly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== 0) || !(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L_sub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st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-&gt;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core_brate_fx,FRAME_NO_DATA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) != 0 || 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L_sub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st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-&gt;core_brate_fx,SID_2k40) != 0)) &amp;&amp; sub(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st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-&gt;L_frame_fx,L_FRAME16k) == 0 &amp;&amp; sub(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st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-&gt;codec_mode,MODE2) == 0 ) ||</w:t>
      </w:r>
    </w:p>
    <w:p w14:paraId="7826D58B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IF( ( ((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st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-&gt;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tcxonly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== 0) || !(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L_sub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st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-&gt;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core_brate_fx,FRAME_NO_DATA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) != 0 &amp;&amp; 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L_sub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st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-&gt;core_brate_fx,SID_2k40) != 0)) &amp;&amp; sub(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st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-&gt;L_frame_fx,L_FRAME16k) == 0 &amp;&amp; sub(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st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-&gt;codec_mode,MODE2) == 0 ) ||</w:t>
      </w:r>
    </w:p>
    <w:p w14:paraId="04DB236B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fr-F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 xml:space="preserve">( 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sub</w:t>
      </w:r>
      <w:proofErr w:type="spellEnd"/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 xml:space="preserve">(st-&gt;L_frame_fx,L_FRAME16k) == 0 &amp;&amp; 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sub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(st-&gt;codec_mode,MODE1) == 0 ) )</w:t>
      </w:r>
    </w:p>
    <w:p w14:paraId="65EA8554" w14:textId="77777777" w:rsidR="0043493F" w:rsidRPr="00C44203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 xml:space="preserve">     </w:t>
      </w:r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{</w:t>
      </w:r>
    </w:p>
    <w:p w14:paraId="7109CFF7" w14:textId="4F9211C9" w:rsidR="0043493F" w:rsidRPr="00C44203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/* update signal buffers */</w:t>
      </w:r>
    </w:p>
    <w:p w14:paraId="31C13DD6" w14:textId="77777777" w:rsidR="0043493F" w:rsidRPr="00C44203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</w:p>
    <w:p w14:paraId="1557EA72" w14:textId="43D981E1" w:rsidR="006A1268" w:rsidRPr="00DB7465" w:rsidRDefault="006A1268" w:rsidP="00DB7465">
      <w:pPr>
        <w:pBdr>
          <w:top w:val="single" w:sz="4" w:space="1" w:color="auto"/>
          <w:left w:val="single" w:sz="4" w:space="6" w:color="auto"/>
          <w:bottom w:val="single" w:sz="4" w:space="1" w:color="auto"/>
          <w:right w:val="single" w:sz="4" w:space="4" w:color="auto"/>
        </w:pBdr>
        <w:jc w:val="center"/>
        <w:rPr>
          <w:b/>
          <w:noProof/>
          <w:sz w:val="28"/>
          <w:szCs w:val="28"/>
          <w:lang w:val="en-US"/>
        </w:rPr>
        <w:sectPr w:rsidR="006A1268" w:rsidRPr="00DB7465">
          <w:headerReference w:type="even" r:id="rId15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  <w:r>
        <w:rPr>
          <w:b/>
          <w:noProof/>
          <w:sz w:val="28"/>
          <w:szCs w:val="28"/>
          <w:lang w:val="en-US"/>
        </w:rPr>
        <w:t>End code change</w:t>
      </w:r>
      <w:r w:rsidR="00DB7465">
        <w:rPr>
          <w:b/>
          <w:noProof/>
          <w:sz w:val="28"/>
          <w:szCs w:val="28"/>
          <w:lang w:val="en-US"/>
        </w:rPr>
        <w:t xml:space="preserve"> 1</w:t>
      </w:r>
    </w:p>
    <w:p w14:paraId="68C9CD36" w14:textId="77777777" w:rsidR="001E41F3" w:rsidRDefault="001E41F3">
      <w:pPr>
        <w:rPr>
          <w:noProof/>
        </w:rPr>
      </w:pPr>
    </w:p>
    <w:sectPr w:rsidR="001E41F3" w:rsidSect="000B7FED">
      <w:headerReference w:type="even" r:id="rId16"/>
      <w:headerReference w:type="default" r:id="rId17"/>
      <w:headerReference w:type="first" r:id="rId18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77694E7" w14:textId="77777777" w:rsidR="006714EF" w:rsidRDefault="006714EF">
      <w:r>
        <w:separator/>
      </w:r>
    </w:p>
  </w:endnote>
  <w:endnote w:type="continuationSeparator" w:id="0">
    <w:p w14:paraId="2D673102" w14:textId="77777777" w:rsidR="006714EF" w:rsidRDefault="006714E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enlo">
    <w:altName w:val="Arial"/>
    <w:charset w:val="00"/>
    <w:family w:val="modern"/>
    <w:pitch w:val="fixed"/>
    <w:sig w:usb0="00000000" w:usb1="D200F9FB" w:usb2="02000028" w:usb3="00000000" w:csb0="000001D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9C54CA7" w14:textId="77777777" w:rsidR="006714EF" w:rsidRDefault="006714EF">
      <w:r>
        <w:separator/>
      </w:r>
    </w:p>
  </w:footnote>
  <w:footnote w:type="continuationSeparator" w:id="0">
    <w:p w14:paraId="51A2C7D4" w14:textId="77777777" w:rsidR="006714EF" w:rsidRDefault="006714E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9BF6C0" w14:textId="77777777" w:rsidR="00695808" w:rsidRDefault="0069580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E089AFB" w14:textId="77777777" w:rsidR="00695808" w:rsidRDefault="0069580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72A780E"/>
    <w:multiLevelType w:val="hybridMultilevel"/>
    <w:tmpl w:val="D1D09D96"/>
    <w:lvl w:ilvl="0" w:tplc="04070001">
      <w:start w:val="202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CC8506B"/>
    <w:multiLevelType w:val="hybridMultilevel"/>
    <w:tmpl w:val="4112BF24"/>
    <w:lvl w:ilvl="0" w:tplc="04070001">
      <w:start w:val="202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4885ABF"/>
    <w:multiLevelType w:val="hybridMultilevel"/>
    <w:tmpl w:val="1C44C6E8"/>
    <w:lvl w:ilvl="0" w:tplc="0407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intFractionalCharacterWidth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2E4A"/>
    <w:rsid w:val="00022E4A"/>
    <w:rsid w:val="00042B2E"/>
    <w:rsid w:val="00094434"/>
    <w:rsid w:val="000A6394"/>
    <w:rsid w:val="000B7FED"/>
    <w:rsid w:val="000C038A"/>
    <w:rsid w:val="000C6598"/>
    <w:rsid w:val="000D23D5"/>
    <w:rsid w:val="000D44B3"/>
    <w:rsid w:val="001216FA"/>
    <w:rsid w:val="00145D43"/>
    <w:rsid w:val="00192C46"/>
    <w:rsid w:val="001A08B3"/>
    <w:rsid w:val="001A7B60"/>
    <w:rsid w:val="001B52F0"/>
    <w:rsid w:val="001B7A65"/>
    <w:rsid w:val="001E41F3"/>
    <w:rsid w:val="001F32AC"/>
    <w:rsid w:val="0026004D"/>
    <w:rsid w:val="002640DD"/>
    <w:rsid w:val="00274728"/>
    <w:rsid w:val="00275D12"/>
    <w:rsid w:val="00284FEB"/>
    <w:rsid w:val="002860C4"/>
    <w:rsid w:val="002B5741"/>
    <w:rsid w:val="002E472E"/>
    <w:rsid w:val="00305409"/>
    <w:rsid w:val="003609EF"/>
    <w:rsid w:val="0036231A"/>
    <w:rsid w:val="00363D41"/>
    <w:rsid w:val="00374DD4"/>
    <w:rsid w:val="003879BC"/>
    <w:rsid w:val="003E1A36"/>
    <w:rsid w:val="00410371"/>
    <w:rsid w:val="004242F1"/>
    <w:rsid w:val="0043493F"/>
    <w:rsid w:val="00480F39"/>
    <w:rsid w:val="004B75B7"/>
    <w:rsid w:val="004C6543"/>
    <w:rsid w:val="0051580D"/>
    <w:rsid w:val="00547111"/>
    <w:rsid w:val="00575260"/>
    <w:rsid w:val="00592D74"/>
    <w:rsid w:val="005A1388"/>
    <w:rsid w:val="005D26D5"/>
    <w:rsid w:val="005E1763"/>
    <w:rsid w:val="005E2C44"/>
    <w:rsid w:val="0060744B"/>
    <w:rsid w:val="0061744E"/>
    <w:rsid w:val="00621188"/>
    <w:rsid w:val="006257ED"/>
    <w:rsid w:val="00637EE2"/>
    <w:rsid w:val="00665C47"/>
    <w:rsid w:val="006714EF"/>
    <w:rsid w:val="00675D07"/>
    <w:rsid w:val="00695808"/>
    <w:rsid w:val="006A1268"/>
    <w:rsid w:val="006B46FB"/>
    <w:rsid w:val="006E21FB"/>
    <w:rsid w:val="00792342"/>
    <w:rsid w:val="007977A8"/>
    <w:rsid w:val="007B4827"/>
    <w:rsid w:val="007B512A"/>
    <w:rsid w:val="007C16E6"/>
    <w:rsid w:val="007C2097"/>
    <w:rsid w:val="007D6A07"/>
    <w:rsid w:val="007F7259"/>
    <w:rsid w:val="008040A8"/>
    <w:rsid w:val="008279FA"/>
    <w:rsid w:val="008626E7"/>
    <w:rsid w:val="00870EE7"/>
    <w:rsid w:val="008863B9"/>
    <w:rsid w:val="008925B1"/>
    <w:rsid w:val="008A45A6"/>
    <w:rsid w:val="008B2541"/>
    <w:rsid w:val="008E504E"/>
    <w:rsid w:val="008F3789"/>
    <w:rsid w:val="008F686C"/>
    <w:rsid w:val="009148DE"/>
    <w:rsid w:val="00924D0B"/>
    <w:rsid w:val="00941E30"/>
    <w:rsid w:val="009555E5"/>
    <w:rsid w:val="009777D9"/>
    <w:rsid w:val="00991B88"/>
    <w:rsid w:val="009A5753"/>
    <w:rsid w:val="009A579D"/>
    <w:rsid w:val="009E3297"/>
    <w:rsid w:val="009F734F"/>
    <w:rsid w:val="00A102BD"/>
    <w:rsid w:val="00A246B6"/>
    <w:rsid w:val="00A47E70"/>
    <w:rsid w:val="00A50CF0"/>
    <w:rsid w:val="00A7671C"/>
    <w:rsid w:val="00AA2CBC"/>
    <w:rsid w:val="00AC5820"/>
    <w:rsid w:val="00AD1CD8"/>
    <w:rsid w:val="00B258BB"/>
    <w:rsid w:val="00B55880"/>
    <w:rsid w:val="00B67B97"/>
    <w:rsid w:val="00B968C8"/>
    <w:rsid w:val="00BA3EC5"/>
    <w:rsid w:val="00BA51D9"/>
    <w:rsid w:val="00BB5DFC"/>
    <w:rsid w:val="00BD279D"/>
    <w:rsid w:val="00BD6BB8"/>
    <w:rsid w:val="00BF2359"/>
    <w:rsid w:val="00C25171"/>
    <w:rsid w:val="00C44203"/>
    <w:rsid w:val="00C66BA2"/>
    <w:rsid w:val="00C95985"/>
    <w:rsid w:val="00CB0063"/>
    <w:rsid w:val="00CC5026"/>
    <w:rsid w:val="00CC68D0"/>
    <w:rsid w:val="00D03F9A"/>
    <w:rsid w:val="00D06D51"/>
    <w:rsid w:val="00D24991"/>
    <w:rsid w:val="00D50255"/>
    <w:rsid w:val="00D66520"/>
    <w:rsid w:val="00DB7465"/>
    <w:rsid w:val="00DE34CF"/>
    <w:rsid w:val="00E13F3D"/>
    <w:rsid w:val="00E34898"/>
    <w:rsid w:val="00E6364D"/>
    <w:rsid w:val="00EB09B7"/>
    <w:rsid w:val="00EB51ED"/>
    <w:rsid w:val="00EB77B1"/>
    <w:rsid w:val="00ED6269"/>
    <w:rsid w:val="00EE7D7C"/>
    <w:rsid w:val="00F25D98"/>
    <w:rsid w:val="00F300FB"/>
    <w:rsid w:val="00F91567"/>
    <w:rsid w:val="00FB6386"/>
    <w:rsid w:val="00FF0A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3493F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rsid w:val="000B7FED"/>
    <w:pPr>
      <w:keepNext w:val="0"/>
      <w:spacing w:before="0" w:after="240"/>
    </w:pPr>
  </w:style>
  <w:style w:type="paragraph" w:customStyle="1" w:styleId="NO">
    <w:name w:val="NO"/>
    <w:basedOn w:val="Normal"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7262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513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1.png"/><Relationship Id="rId18" Type="http://schemas.openxmlformats.org/officeDocument/2006/relationships/header" Target="header4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customXml" Target="ink/ink1.xml"/><Relationship Id="rId17" Type="http://schemas.openxmlformats.org/officeDocument/2006/relationships/header" Target="header3.xml"/><Relationship Id="rId2" Type="http://schemas.openxmlformats.org/officeDocument/2006/relationships/customXml" Target="../customXml/item1.xml"/><Relationship Id="rId16" Type="http://schemas.openxmlformats.org/officeDocument/2006/relationships/header" Target="header2.xml"/><Relationship Id="rId20" Type="http://schemas.openxmlformats.org/officeDocument/2006/relationships/theme" Target="theme/theme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yperlink" Target="http://www.3gpp.org/ftp/Specs/html-info/21900.htm" TargetMode="External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hyperlink" Target="http://www.3gpp.org/Change-Requests" TargetMode="External"/><Relationship Id="rId19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3T12:59:39.063"/>
    </inkml:context>
    <inkml:brush xml:id="br0">
      <inkml:brushProperty name="width" value="0.2" units="cm"/>
      <inkml:brushProperty name="height" value="0.2" units="cm"/>
      <inkml:brushProperty name="color" value="#66CC00"/>
    </inkml:brush>
  </inkml:definitions>
  <inkml:trace contextRef="#ctx0" brushRef="#br0">2408 82 24575,'-21'0'0,"2"0"0,3-3 0,0-4 0,3 3 0,-5-8 0,5 11 0,-7-11 0,4 11 0,-3-5 0,3 3 0,-3 3 0,-5-7 0,0 7 0,-5-3 0,1-1 0,-1 4 0,-4-4 0,4 4 0,-8 0 0,7-3 0,-7 2 0,7-2 0,-7 3 0,7 0 0,-2 0 0,-1-3 0,3 2 0,-7-2 0,3 3 0,-4 0 0,4 0 0,-4 0 0,9 0 0,-9 0 0,4 0 0,-4 0 0,5 0 0,-4 3 0,3 1 0,-5 4 0,1 0 0,-1 3 0,-32 13 0,28-6 0,-33 11 0,29-4 0,5-8 0,-8 12 0,16-10 0,-5 9 0,-12 6 0,16-8 0,-27 23 0,27-22 0,-19 19 0,17-18 0,-16 16 0,22-18 0,-22 23 0,25-21 0,-15 15 0,11-11 0,-6 10 0,11-7 0,-4 1 0,0 14 0,7-16 0,-1 15 0,10-15 0,0 5 0,-1 4 0,4-3 0,0 3 0,8-4 0,1 4 0,3-3 0,0 8 0,0-4 0,0 1 0,0 3 0,0-3 0,0 16 0,6-18 0,17 37 0,0-35 0,12 21 0,-2-17 0,-3-7 0,13 5 0,-5-9 0,5 0 0,3-4 0,2 5 0,5-3 0,0 3 0,6-2 0,-4-2 0,9 3 0,-20-12 0,10 3 0,-14-12 0,15 3 0,-4-3 0,4 0 0,-5-4 0,38 7 0,-28-9 0,34 2 0,-48-10 0,26-3 0,-34 0 0,45 0 0,-32 0 0,8 0 0,-1 0 0,-16 0 0,13 0 0,-6-3 0,1-2 0,0-3 0,-1 0 0,-4-4 0,-2 0 0,1-8 0,-5 4 0,5-4 0,-9 2 0,15-5 0,-12 3 0,5-1 0,-11 6 0,-8 2 0,1-1 0,-2 0 0,-3 1 0,-1 0 0,-2-3 0,2 3 0,-1-11 0,-1 6 0,1-7 0,-5 6 0,-3-1 0,6-8 0,-7 10 0,8-13 0,-10 17 0,3-8 0,-4 6 0,8-39 0,-4 7 0,6-36 0,-7 15 0,-3 5 0,3-30 0,-8 25 0,4 18 0,-1-1 0,-3-25 0,4-5 0,-5 23 0,0-6 0,0 19 0,0-9 0,-4 10 0,0 2 0,-7 4 0,0 5 0,-1 2 0,-1 7 0,3 2 0,-1-1 0,2 3 0,-1-2 0,0-9 0,-1 5 0,-1-6 0,4 9 0,-1 5 0,2 3 0,1-3 0,0 3 0,-1 0 0,1 0 0,0 5 0,0-1 0,0 0 0,1 3 0,-1-2 0,-2 4 0,1-1 0,-1 2 0,0 1 0,1-4 0,-4 3 0,5-3 0,-6 1 0,3-1 0,-2-3 0,2 3 0,-3-6 0,3 5 0,-4-2 0,4 1 0,1 4 0,-1-1 0,3 2 0,-2 1 0,2-1 0,1 3 0,2-2 0,-3 5 0,4-7 0,-2 2 0</inkml:trace>
</inkml:ink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6E589E3-9A16-46F4-A707-164DD0C11C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0</TotalTime>
  <Pages>4</Pages>
  <Words>567</Words>
  <Characters>4279</Characters>
  <Application>Microsoft Office Word</Application>
  <DocSecurity>0</DocSecurity>
  <Lines>35</Lines>
  <Paragraphs>9</Paragraphs>
  <ScaleCrop>false</ScaleCrop>
  <HeadingPairs>
    <vt:vector size="6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3" baseType="lpstr">
      <vt:lpstr>MTG_TITLE</vt:lpstr>
      <vt:lpstr>MTG_TITLE</vt:lpstr>
      <vt:lpstr>MTG_TITLE</vt:lpstr>
    </vt:vector>
  </TitlesOfParts>
  <Company>3GPP Support Team</Company>
  <LinksUpToDate>false</LinksUpToDate>
  <CharactersWithSpaces>4837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Multrus, Markus</cp:lastModifiedBy>
  <cp:revision>21</cp:revision>
  <cp:lastPrinted>1899-12-31T23:00:00Z</cp:lastPrinted>
  <dcterms:created xsi:type="dcterms:W3CDTF">2021-08-03T09:47:00Z</dcterms:created>
  <dcterms:modified xsi:type="dcterms:W3CDTF">2021-11-04T13:10:00Z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</Properties>
</file>