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71603368" w:rsidR="00B4140D" w:rsidRPr="001354D9" w:rsidRDefault="001354D9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1354D9">
        <w:rPr>
          <w:b/>
          <w:noProof/>
          <w:sz w:val="24"/>
          <w:lang w:val="en-US"/>
        </w:rPr>
        <w:t>3GPP TSG SA WG4#115-e meeting</w:t>
      </w:r>
      <w:r w:rsidR="00B4140D" w:rsidRPr="001354D9">
        <w:rPr>
          <w:b/>
          <w:noProof/>
          <w:sz w:val="24"/>
          <w:lang w:val="en-US"/>
        </w:rPr>
        <w:tab/>
        <w:t>S4</w:t>
      </w:r>
      <w:r w:rsidR="00C40969">
        <w:rPr>
          <w:b/>
          <w:noProof/>
          <w:sz w:val="24"/>
          <w:lang w:val="en-US"/>
        </w:rPr>
        <w:t>-2110</w:t>
      </w:r>
      <w:r w:rsidR="0019353E">
        <w:rPr>
          <w:b/>
          <w:noProof/>
          <w:sz w:val="24"/>
          <w:lang w:val="en-US"/>
        </w:rPr>
        <w:t>3</w:t>
      </w:r>
      <w:r w:rsidR="0022219F">
        <w:rPr>
          <w:b/>
          <w:noProof/>
          <w:sz w:val="24"/>
          <w:lang w:val="en-US"/>
        </w:rPr>
        <w:t>0</w:t>
      </w:r>
    </w:p>
    <w:p w14:paraId="51B6B57E" w14:textId="22683D3B" w:rsidR="0053758D" w:rsidRDefault="00C40969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40969">
        <w:rPr>
          <w:b/>
          <w:noProof/>
          <w:sz w:val="24"/>
        </w:rPr>
        <w:t>18th– 27th August 2021</w:t>
      </w:r>
      <w:r w:rsidR="00B4140D" w:rsidRPr="00B4140D">
        <w:rPr>
          <w:b/>
          <w:noProof/>
          <w:sz w:val="24"/>
        </w:rPr>
        <w:t xml:space="preserve">                                         </w:t>
      </w:r>
      <w:bookmarkEnd w:id="0"/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5E83E15B" w:rsidR="001E41F3" w:rsidRDefault="0019353E">
            <w:pPr>
              <w:pStyle w:val="CRCoverPage"/>
              <w:spacing w:after="0"/>
              <w:jc w:val="center"/>
              <w:rPr>
                <w:noProof/>
              </w:rPr>
            </w:pPr>
            <w:r w:rsidRPr="0019353E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50A6B6C4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1935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A14849D" w:rsidR="001E41F3" w:rsidRPr="00410371" w:rsidRDefault="00193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0135033F" w:rsidR="001E41F3" w:rsidRPr="00410371" w:rsidRDefault="001E41F3" w:rsidP="0019353E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417D436" w:rsidR="001E41F3" w:rsidRPr="00195208" w:rsidRDefault="001935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E56FE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950BE94" w:rsidR="001E41F3" w:rsidRPr="004F2C53" w:rsidRDefault="003D11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D1104">
              <w:rPr>
                <w:b/>
                <w:bCs/>
              </w:rPr>
              <w:t>[FS_5GSTAR] Proposes Updates to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73345F3F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9A395C9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174E98">
              <w:t>/0</w:t>
            </w:r>
            <w:r>
              <w:t>8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73C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3B62CAA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29F12C5" w:rsidR="001E41F3" w:rsidRDefault="001E41F3" w:rsidP="00675880">
            <w:pPr>
              <w:pStyle w:val="B1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9191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13E082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5941" w14:textId="0652037F" w:rsidR="008863B9" w:rsidRDefault="00974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revision addresses the comments from </w:t>
            </w:r>
            <w:r w:rsidR="00B73CB7">
              <w:rPr>
                <w:noProof/>
              </w:rPr>
              <w:t>Xiaomi and Samsung.</w:t>
            </w:r>
          </w:p>
          <w:p w14:paraId="559B6007" w14:textId="77777777" w:rsidR="00954867" w:rsidRDefault="009548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BEBC3" w14:textId="7FBB09AD" w:rsidR="00A22726" w:rsidRDefault="00FE572C">
            <w:pPr>
              <w:pStyle w:val="CRCoverPage"/>
              <w:spacing w:after="0"/>
              <w:ind w:left="100"/>
              <w:rPr>
                <w:rFonts w:cs="Arial"/>
                <w:color w:val="000000"/>
                <w:sz w:val="21"/>
                <w:szCs w:val="21"/>
              </w:rPr>
            </w:pPr>
            <w:hyperlink r:id="rId15" w:history="1">
              <w:r>
                <w:rPr>
                  <w:rStyle w:val="Hyperlink"/>
                  <w:rFonts w:cs="Arial"/>
                  <w:color w:val="378ACC"/>
                  <w:sz w:val="21"/>
                  <w:szCs w:val="21"/>
                </w:rPr>
                <w:t>[FS_5GSTAR, 1030, Block A, 20th Aug. 1200CEST] Updates to TR</w:t>
              </w:r>
            </w:hyperlink>
          </w:p>
          <w:p w14:paraId="456F3905" w14:textId="1FE380B7" w:rsidR="00FE572C" w:rsidRDefault="00FE572C">
            <w:pPr>
              <w:pStyle w:val="CRCoverPage"/>
              <w:spacing w:after="0"/>
              <w:ind w:left="100"/>
              <w:rPr>
                <w:rFonts w:cs="Arial"/>
                <w:color w:val="000000"/>
                <w:sz w:val="21"/>
                <w:szCs w:val="21"/>
              </w:rPr>
            </w:pPr>
          </w:p>
          <w:p w14:paraId="75CDA3A0" w14:textId="3DE75AE7" w:rsidR="00FE572C" w:rsidRDefault="00B73CB7">
            <w:pPr>
              <w:pStyle w:val="CRCoverPage"/>
              <w:spacing w:after="0"/>
              <w:ind w:left="100"/>
              <w:rPr>
                <w:noProof/>
              </w:rPr>
            </w:pPr>
            <w:hyperlink r:id="rId16" w:history="1">
              <w:r>
                <w:rPr>
                  <w:rStyle w:val="Hyperlink"/>
                  <w:rFonts w:cs="Arial"/>
                  <w:color w:val="378ACC"/>
                  <w:sz w:val="21"/>
                  <w:szCs w:val="21"/>
                </w:rPr>
                <w:t>[FS_5GSTAR, 1030, Block A, 20th Aug. 1200CEST] Updates to TR</w:t>
              </w:r>
            </w:hyperlink>
          </w:p>
          <w:p w14:paraId="566E6202" w14:textId="75A42C7F" w:rsidR="00A22726" w:rsidRDefault="00A22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401A6" w14:textId="6F05C67C" w:rsidR="00BB5575" w:rsidRPr="003D1104" w:rsidRDefault="003D1104" w:rsidP="00956CEB">
      <w:pPr>
        <w:rPr>
          <w:b/>
          <w:sz w:val="28"/>
          <w:highlight w:val="yellow"/>
          <w:lang w:val="en-US"/>
        </w:rPr>
      </w:pPr>
      <w:r>
        <w:rPr>
          <w:b/>
          <w:sz w:val="28"/>
          <w:highlight w:val="yellow"/>
          <w:lang w:val="en-US"/>
        </w:rPr>
        <w:lastRenderedPageBreak/>
        <w:t>Attached a markup version with suggested updates</w:t>
      </w:r>
    </w:p>
    <w:sectPr w:rsidR="00BB5575" w:rsidRPr="003D11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02CFA" w14:textId="77777777" w:rsidR="00600045" w:rsidRDefault="00600045">
      <w:r>
        <w:separator/>
      </w:r>
    </w:p>
  </w:endnote>
  <w:endnote w:type="continuationSeparator" w:id="0">
    <w:p w14:paraId="6A465858" w14:textId="77777777" w:rsidR="00600045" w:rsidRDefault="00600045">
      <w:r>
        <w:continuationSeparator/>
      </w:r>
    </w:p>
  </w:endnote>
  <w:endnote w:type="continuationNotice" w:id="1">
    <w:p w14:paraId="5B075E67" w14:textId="77777777" w:rsidR="00600045" w:rsidRDefault="00600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7E34B" w14:textId="77777777" w:rsidR="00600045" w:rsidRDefault="00600045">
      <w:r>
        <w:separator/>
      </w:r>
    </w:p>
  </w:footnote>
  <w:footnote w:type="continuationSeparator" w:id="0">
    <w:p w14:paraId="3BF18AE2" w14:textId="77777777" w:rsidR="00600045" w:rsidRDefault="00600045">
      <w:r>
        <w:continuationSeparator/>
      </w:r>
    </w:p>
  </w:footnote>
  <w:footnote w:type="continuationNotice" w:id="1">
    <w:p w14:paraId="4281D3BE" w14:textId="77777777" w:rsidR="00600045" w:rsidRDefault="006000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17B5"/>
    <w:multiLevelType w:val="hybridMultilevel"/>
    <w:tmpl w:val="B9D6FDC6"/>
    <w:lvl w:ilvl="0" w:tplc="4282C22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7"/>
  </w:num>
  <w:num w:numId="3">
    <w:abstractNumId w:val="19"/>
  </w:num>
  <w:num w:numId="4">
    <w:abstractNumId w:val="51"/>
  </w:num>
  <w:num w:numId="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8"/>
  </w:num>
  <w:num w:numId="8">
    <w:abstractNumId w:val="37"/>
  </w:num>
  <w:num w:numId="9">
    <w:abstractNumId w:val="16"/>
  </w:num>
  <w:num w:numId="10">
    <w:abstractNumId w:val="7"/>
  </w:num>
  <w:num w:numId="11">
    <w:abstractNumId w:val="21"/>
  </w:num>
  <w:num w:numId="12">
    <w:abstractNumId w:val="33"/>
  </w:num>
  <w:num w:numId="13">
    <w:abstractNumId w:val="60"/>
  </w:num>
  <w:num w:numId="14">
    <w:abstractNumId w:val="36"/>
  </w:num>
  <w:num w:numId="15">
    <w:abstractNumId w:val="59"/>
  </w:num>
  <w:num w:numId="16">
    <w:abstractNumId w:val="35"/>
  </w:num>
  <w:num w:numId="17">
    <w:abstractNumId w:val="23"/>
  </w:num>
  <w:num w:numId="18">
    <w:abstractNumId w:val="14"/>
  </w:num>
  <w:num w:numId="19">
    <w:abstractNumId w:val="43"/>
  </w:num>
  <w:num w:numId="20">
    <w:abstractNumId w:val="11"/>
  </w:num>
  <w:num w:numId="21">
    <w:abstractNumId w:val="46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4"/>
  </w:num>
  <w:num w:numId="30">
    <w:abstractNumId w:val="39"/>
  </w:num>
  <w:num w:numId="31">
    <w:abstractNumId w:val="6"/>
  </w:num>
  <w:num w:numId="32">
    <w:abstractNumId w:val="55"/>
  </w:num>
  <w:num w:numId="33">
    <w:abstractNumId w:val="31"/>
  </w:num>
  <w:num w:numId="34">
    <w:abstractNumId w:val="0"/>
  </w:num>
  <w:num w:numId="35">
    <w:abstractNumId w:val="49"/>
  </w:num>
  <w:num w:numId="36">
    <w:abstractNumId w:val="29"/>
  </w:num>
  <w:num w:numId="37">
    <w:abstractNumId w:val="50"/>
  </w:num>
  <w:num w:numId="38">
    <w:abstractNumId w:val="5"/>
  </w:num>
  <w:num w:numId="39">
    <w:abstractNumId w:val="42"/>
  </w:num>
  <w:num w:numId="40">
    <w:abstractNumId w:val="38"/>
  </w:num>
  <w:num w:numId="41">
    <w:abstractNumId w:val="22"/>
  </w:num>
  <w:num w:numId="42">
    <w:abstractNumId w:val="27"/>
  </w:num>
  <w:num w:numId="43">
    <w:abstractNumId w:val="20"/>
  </w:num>
  <w:num w:numId="44">
    <w:abstractNumId w:val="52"/>
  </w:num>
  <w:num w:numId="45">
    <w:abstractNumId w:val="61"/>
  </w:num>
  <w:num w:numId="46">
    <w:abstractNumId w:val="26"/>
  </w:num>
  <w:num w:numId="47">
    <w:abstractNumId w:val="4"/>
  </w:num>
  <w:num w:numId="48">
    <w:abstractNumId w:val="45"/>
  </w:num>
  <w:num w:numId="49">
    <w:abstractNumId w:val="13"/>
  </w:num>
  <w:num w:numId="50">
    <w:abstractNumId w:val="15"/>
  </w:num>
  <w:num w:numId="51">
    <w:abstractNumId w:val="53"/>
  </w:num>
  <w:num w:numId="52">
    <w:abstractNumId w:val="30"/>
  </w:num>
  <w:num w:numId="53">
    <w:abstractNumId w:val="44"/>
  </w:num>
  <w:num w:numId="54">
    <w:abstractNumId w:val="47"/>
  </w:num>
  <w:num w:numId="55">
    <w:abstractNumId w:val="41"/>
  </w:num>
  <w:num w:numId="56">
    <w:abstractNumId w:val="34"/>
  </w:num>
  <w:num w:numId="57">
    <w:abstractNumId w:val="28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6"/>
  </w:num>
  <w:num w:numId="66">
    <w:abstractNumId w:val="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4026"/>
    <w:rsid w:val="00122053"/>
    <w:rsid w:val="001268CC"/>
    <w:rsid w:val="00126DB5"/>
    <w:rsid w:val="0013017B"/>
    <w:rsid w:val="00131555"/>
    <w:rsid w:val="00134E80"/>
    <w:rsid w:val="001354D9"/>
    <w:rsid w:val="001370A8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73122"/>
    <w:rsid w:val="0017446E"/>
    <w:rsid w:val="00174E98"/>
    <w:rsid w:val="0018302E"/>
    <w:rsid w:val="0018506D"/>
    <w:rsid w:val="00192C46"/>
    <w:rsid w:val="001933BD"/>
    <w:rsid w:val="0019353E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20DF"/>
    <w:rsid w:val="001C7303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54E"/>
    <w:rsid w:val="001F50AC"/>
    <w:rsid w:val="001F585E"/>
    <w:rsid w:val="001F66B7"/>
    <w:rsid w:val="001F7F14"/>
    <w:rsid w:val="00200087"/>
    <w:rsid w:val="00207071"/>
    <w:rsid w:val="00216434"/>
    <w:rsid w:val="002177A9"/>
    <w:rsid w:val="0022219F"/>
    <w:rsid w:val="00232A57"/>
    <w:rsid w:val="00234A79"/>
    <w:rsid w:val="00235E0B"/>
    <w:rsid w:val="00237087"/>
    <w:rsid w:val="00243E2D"/>
    <w:rsid w:val="00244B72"/>
    <w:rsid w:val="00245F54"/>
    <w:rsid w:val="00247923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48F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0745B"/>
    <w:rsid w:val="003133A9"/>
    <w:rsid w:val="00313C5A"/>
    <w:rsid w:val="00313CF4"/>
    <w:rsid w:val="0031406E"/>
    <w:rsid w:val="00314914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1EEA"/>
    <w:rsid w:val="00332419"/>
    <w:rsid w:val="00333720"/>
    <w:rsid w:val="00334F00"/>
    <w:rsid w:val="00340B26"/>
    <w:rsid w:val="003503C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04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27F10"/>
    <w:rsid w:val="00431A3C"/>
    <w:rsid w:val="00437B84"/>
    <w:rsid w:val="00443963"/>
    <w:rsid w:val="00443E18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979FD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43B9"/>
    <w:rsid w:val="004E22E7"/>
    <w:rsid w:val="004E5D46"/>
    <w:rsid w:val="004F2C53"/>
    <w:rsid w:val="004F41CD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77C9"/>
    <w:rsid w:val="00512266"/>
    <w:rsid w:val="0051417A"/>
    <w:rsid w:val="00514831"/>
    <w:rsid w:val="0051580D"/>
    <w:rsid w:val="00516AEE"/>
    <w:rsid w:val="005214B9"/>
    <w:rsid w:val="005214CB"/>
    <w:rsid w:val="0052394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045"/>
    <w:rsid w:val="00600121"/>
    <w:rsid w:val="00600443"/>
    <w:rsid w:val="00603231"/>
    <w:rsid w:val="00603C86"/>
    <w:rsid w:val="00610CF9"/>
    <w:rsid w:val="00612AC5"/>
    <w:rsid w:val="00621188"/>
    <w:rsid w:val="0062127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87C"/>
    <w:rsid w:val="00690CC8"/>
    <w:rsid w:val="00692A0A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2BD9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2548"/>
    <w:rsid w:val="007D50B5"/>
    <w:rsid w:val="007D6A07"/>
    <w:rsid w:val="007E174B"/>
    <w:rsid w:val="007E1ADC"/>
    <w:rsid w:val="007E53C2"/>
    <w:rsid w:val="007E5DD1"/>
    <w:rsid w:val="007E6B0D"/>
    <w:rsid w:val="007F0BAF"/>
    <w:rsid w:val="007F1313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73BD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00F9"/>
    <w:rsid w:val="00892AC9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4867"/>
    <w:rsid w:val="009554F9"/>
    <w:rsid w:val="00955E6A"/>
    <w:rsid w:val="009566EC"/>
    <w:rsid w:val="00956CEB"/>
    <w:rsid w:val="00967E2D"/>
    <w:rsid w:val="0097475C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2302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34F"/>
    <w:rsid w:val="00A018C6"/>
    <w:rsid w:val="00A05D20"/>
    <w:rsid w:val="00A20163"/>
    <w:rsid w:val="00A22726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C7CBF"/>
    <w:rsid w:val="00AD1358"/>
    <w:rsid w:val="00AD1A9A"/>
    <w:rsid w:val="00AD1CD8"/>
    <w:rsid w:val="00AD547F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47F76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3CB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575"/>
    <w:rsid w:val="00BB5DFC"/>
    <w:rsid w:val="00BB7EEC"/>
    <w:rsid w:val="00BC1FCD"/>
    <w:rsid w:val="00BD096C"/>
    <w:rsid w:val="00BD0FDA"/>
    <w:rsid w:val="00BD12B4"/>
    <w:rsid w:val="00BD279D"/>
    <w:rsid w:val="00BD6BB8"/>
    <w:rsid w:val="00BE2D0C"/>
    <w:rsid w:val="00BE36E3"/>
    <w:rsid w:val="00BE50A7"/>
    <w:rsid w:val="00BF0430"/>
    <w:rsid w:val="00BF0547"/>
    <w:rsid w:val="00BF0733"/>
    <w:rsid w:val="00BF148D"/>
    <w:rsid w:val="00BF1537"/>
    <w:rsid w:val="00C0196A"/>
    <w:rsid w:val="00C01FFE"/>
    <w:rsid w:val="00C05085"/>
    <w:rsid w:val="00C07C80"/>
    <w:rsid w:val="00C118AE"/>
    <w:rsid w:val="00C124EA"/>
    <w:rsid w:val="00C13216"/>
    <w:rsid w:val="00C17B88"/>
    <w:rsid w:val="00C20A07"/>
    <w:rsid w:val="00C2194E"/>
    <w:rsid w:val="00C232A1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08E0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609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5438"/>
    <w:rsid w:val="00DB219C"/>
    <w:rsid w:val="00DB2320"/>
    <w:rsid w:val="00DC28D1"/>
    <w:rsid w:val="00DC3278"/>
    <w:rsid w:val="00DC3C56"/>
    <w:rsid w:val="00DC4C58"/>
    <w:rsid w:val="00DC56CD"/>
    <w:rsid w:val="00DD0F34"/>
    <w:rsid w:val="00DD2148"/>
    <w:rsid w:val="00DD4D8A"/>
    <w:rsid w:val="00DD68F0"/>
    <w:rsid w:val="00DD7C26"/>
    <w:rsid w:val="00DE15F7"/>
    <w:rsid w:val="00DE2300"/>
    <w:rsid w:val="00DE2D57"/>
    <w:rsid w:val="00DE34CF"/>
    <w:rsid w:val="00DE3856"/>
    <w:rsid w:val="00DE3F1F"/>
    <w:rsid w:val="00DE5923"/>
    <w:rsid w:val="00DF0AF7"/>
    <w:rsid w:val="00DF3795"/>
    <w:rsid w:val="00DF7048"/>
    <w:rsid w:val="00E0572D"/>
    <w:rsid w:val="00E065BB"/>
    <w:rsid w:val="00E13561"/>
    <w:rsid w:val="00E13F3D"/>
    <w:rsid w:val="00E17093"/>
    <w:rsid w:val="00E200EC"/>
    <w:rsid w:val="00E30587"/>
    <w:rsid w:val="00E30DBA"/>
    <w:rsid w:val="00E32AE2"/>
    <w:rsid w:val="00E32B63"/>
    <w:rsid w:val="00E34898"/>
    <w:rsid w:val="00E361FC"/>
    <w:rsid w:val="00E40F3C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5A4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1B"/>
    <w:rsid w:val="00E92C65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C11"/>
    <w:rsid w:val="00EB6D95"/>
    <w:rsid w:val="00EC06E1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4E72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93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01CA"/>
    <w:rsid w:val="00F73259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45A"/>
    <w:rsid w:val="00FA353E"/>
    <w:rsid w:val="00FA535B"/>
    <w:rsid w:val="00FA627D"/>
    <w:rsid w:val="00FA643B"/>
    <w:rsid w:val="00FA7D63"/>
    <w:rsid w:val="00FB6386"/>
    <w:rsid w:val="00FC0434"/>
    <w:rsid w:val="00FC0DDB"/>
    <w:rsid w:val="00FC343F"/>
    <w:rsid w:val="00FC559B"/>
    <w:rsid w:val="00FC55B6"/>
    <w:rsid w:val="00FC5DAD"/>
    <w:rsid w:val="00FD229A"/>
    <w:rsid w:val="00FD2677"/>
    <w:rsid w:val="00FD3817"/>
    <w:rsid w:val="00FE4041"/>
    <w:rsid w:val="00FE457C"/>
    <w:rsid w:val="00FE4C6F"/>
    <w:rsid w:val="00FE572C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665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list.etsi.org/scripts/wa.exe?A2=3GPP_TSG_SA_WG4_VIDEO;35e9b8bc.2108C&amp;S=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list.etsi.org/scripts/wa.exe?A2=3GPP_TSG_SA_WG4_VIDEO;da0a5b0f.2108C&amp;S=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226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1900-01-01T05:00:00Z</cp:lastPrinted>
  <dcterms:created xsi:type="dcterms:W3CDTF">2021-08-19T20:01:00Z</dcterms:created>
  <dcterms:modified xsi:type="dcterms:W3CDTF">2021-08-19T20:04:00Z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