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22825C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S4-21112</w:t>
      </w:r>
      <w:r w:rsidR="00CD7C85">
        <w:rPr>
          <w:b/>
          <w:bCs/>
          <w:sz w:val="24"/>
          <w:szCs w:val="24"/>
        </w:rPr>
        <w:t>9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CC257" w:rsidR="001E41F3" w:rsidRPr="00410371" w:rsidRDefault="009E1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</w:t>
              </w:r>
            </w:fldSimple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8C6FD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CD7C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93FB4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CD7C85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CD7C85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21779" w:rsidR="00F25D98" w:rsidRDefault="00FD1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2C42D3">
              <w:rPr>
                <w:color w:val="000000"/>
                <w:lang w:val="de-DE"/>
              </w:rPr>
              <w:t>Huawei</w:t>
            </w:r>
            <w:proofErr w:type="spellEnd"/>
            <w:r w:rsidR="002C42D3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6AFAD" w:rsidR="001E41F3" w:rsidRDefault="00AF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E1EA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7C85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8E303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6C2004">
              <w:t>-</w:t>
            </w:r>
            <w:r>
              <w:t>point and floating</w:t>
            </w:r>
            <w:r w:rsidR="006C2004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4D7C9B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4</w:t>
            </w:r>
            <w:r w:rsidR="00CD7C85">
              <w:rPr>
                <w:noProof/>
                <w:lang w:val="fr-FR"/>
              </w:rPr>
              <w:t>1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3</w:t>
            </w:r>
            <w:r w:rsidR="00CD7C85">
              <w:rPr>
                <w:noProof/>
                <w:lang w:val="fr-FR"/>
              </w:rPr>
              <w:t>8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11D25CBE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D3733D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D3733D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8CE8" w14:textId="77777777" w:rsidR="00E5591B" w:rsidRDefault="00E5591B">
      <w:r>
        <w:separator/>
      </w:r>
    </w:p>
  </w:endnote>
  <w:endnote w:type="continuationSeparator" w:id="0">
    <w:p w14:paraId="23E3A5B4" w14:textId="77777777" w:rsidR="00E5591B" w:rsidRDefault="00E5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0972" w14:textId="77777777" w:rsidR="00E5591B" w:rsidRDefault="00E5591B">
      <w:r>
        <w:separator/>
      </w:r>
    </w:p>
  </w:footnote>
  <w:footnote w:type="continuationSeparator" w:id="0">
    <w:p w14:paraId="28A2DAEB" w14:textId="77777777" w:rsidR="00E5591B" w:rsidRDefault="00E5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1914"/>
    <w:rsid w:val="00236C59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B73D0"/>
    <w:rsid w:val="006C200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11F3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AF7449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CD7C85"/>
    <w:rsid w:val="00D03F9A"/>
    <w:rsid w:val="00D06D51"/>
    <w:rsid w:val="00D24991"/>
    <w:rsid w:val="00D3733D"/>
    <w:rsid w:val="00D50255"/>
    <w:rsid w:val="00D66520"/>
    <w:rsid w:val="00DE34CF"/>
    <w:rsid w:val="00E13F3D"/>
    <w:rsid w:val="00E34898"/>
    <w:rsid w:val="00E5591B"/>
    <w:rsid w:val="00EB09B7"/>
    <w:rsid w:val="00EB51ED"/>
    <w:rsid w:val="00EE7D7C"/>
    <w:rsid w:val="00F25D98"/>
    <w:rsid w:val="00F300FB"/>
    <w:rsid w:val="00F91567"/>
    <w:rsid w:val="00FA50D8"/>
    <w:rsid w:val="00FB6386"/>
    <w:rsid w:val="00FD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314</Words>
  <Characters>1981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14</cp:revision>
  <cp:lastPrinted>1899-12-31T23:00:00Z</cp:lastPrinted>
  <dcterms:created xsi:type="dcterms:W3CDTF">2021-08-05T12:57:00Z</dcterms:created>
  <dcterms:modified xsi:type="dcterms:W3CDTF">2021-08-12T09:35:00Z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