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EA86D2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S4-21112</w:t>
      </w:r>
      <w:r w:rsidR="00AF7449">
        <w:rPr>
          <w:b/>
          <w:bCs/>
          <w:sz w:val="24"/>
          <w:szCs w:val="24"/>
        </w:rPr>
        <w:t>8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5CC257" w:rsidR="001E41F3" w:rsidRPr="00410371" w:rsidRDefault="006B73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TS 26.44</w:t>
              </w:r>
            </w:fldSimple>
            <w:r w:rsidR="003E26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3804C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AF744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C3F6E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AF7449">
              <w:rPr>
                <w:b/>
                <w:noProof/>
                <w:sz w:val="28"/>
              </w:rPr>
              <w:t>3</w:t>
            </w:r>
            <w:r w:rsidRPr="00675D07">
              <w:rPr>
                <w:b/>
                <w:noProof/>
                <w:sz w:val="28"/>
              </w:rPr>
              <w:t>.</w:t>
            </w:r>
            <w:r w:rsidR="00AF7449">
              <w:rPr>
                <w:b/>
                <w:noProof/>
                <w:sz w:val="28"/>
              </w:rPr>
              <w:t>7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2737D" w:rsidR="00F25D98" w:rsidRDefault="009B21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EC0D4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2C42D3">
              <w:rPr>
                <w:color w:val="000000"/>
                <w:lang w:val="de-DE"/>
              </w:rPr>
              <w:t xml:space="preserve">Huawei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6AFAD" w:rsidR="001E41F3" w:rsidRDefault="00AF7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C4C204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7449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1E41F3" w:rsidRDefault="003E2660" w:rsidP="005D26D5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3E2660" w:rsidRPr="005D4105" w:rsidRDefault="003E2660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5C742" w:rsidR="00443F9A" w:rsidRPr="00FA50D8" w:rsidRDefault="003E2660" w:rsidP="003E2660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</w:t>
            </w:r>
            <w:r w:rsidR="00C84198">
              <w:t>-</w:t>
            </w:r>
            <w:r>
              <w:t>point and floating</w:t>
            </w:r>
            <w:r w:rsidR="00C84198">
              <w:t>-</w:t>
            </w:r>
            <w:r>
              <w:t>point conformance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1E41F3" w:rsidRDefault="003E2660" w:rsidP="003E2660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660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2660" w:rsidRDefault="003E2660" w:rsidP="003E2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3E2660" w:rsidRPr="00FA50D8" w:rsidRDefault="003E2660" w:rsidP="003E2660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1E41F3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93A524" w:rsidR="001E41F3" w:rsidRPr="003E2660" w:rsidRDefault="00145D4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</w:t>
            </w:r>
            <w:r w:rsidR="006A1268" w:rsidRPr="003E2660">
              <w:rPr>
                <w:noProof/>
                <w:lang w:val="fr-FR"/>
              </w:rPr>
              <w:t xml:space="preserve"> 26.44</w:t>
            </w:r>
            <w:r w:rsidR="00FA50D8" w:rsidRPr="003E2660">
              <w:rPr>
                <w:noProof/>
                <w:lang w:val="fr-FR"/>
              </w:rPr>
              <w:t>2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40</w:t>
            </w:r>
            <w:r w:rsidR="006A1268" w:rsidRPr="003E2660">
              <w:rPr>
                <w:noProof/>
                <w:lang w:val="fr-FR"/>
              </w:rPr>
              <w:t xml:space="preserve">, </w:t>
            </w:r>
            <w:r w:rsidR="003E2660" w:rsidRPr="003E2660">
              <w:rPr>
                <w:noProof/>
                <w:lang w:val="fr-FR"/>
              </w:rPr>
              <w:t>TS 26.</w:t>
            </w:r>
            <w:r w:rsidR="002C42D3">
              <w:rPr>
                <w:noProof/>
                <w:lang w:val="fr-FR"/>
              </w:rPr>
              <w:t>443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37</w:t>
            </w:r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1E41F3" w:rsidRDefault="003E2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2BB3136D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C84198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C84198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4F9C4" w14:textId="77777777" w:rsidR="00A8274C" w:rsidRDefault="00A8274C">
      <w:r>
        <w:separator/>
      </w:r>
    </w:p>
  </w:endnote>
  <w:endnote w:type="continuationSeparator" w:id="0">
    <w:p w14:paraId="408BA594" w14:textId="77777777" w:rsidR="00A8274C" w:rsidRDefault="00A8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C6F93" w14:textId="77777777" w:rsidR="00A8274C" w:rsidRDefault="00A8274C">
      <w:r>
        <w:separator/>
      </w:r>
    </w:p>
  </w:footnote>
  <w:footnote w:type="continuationSeparator" w:id="0">
    <w:p w14:paraId="1462A613" w14:textId="77777777" w:rsidR="00A8274C" w:rsidRDefault="00A82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31914"/>
    <w:rsid w:val="002556B7"/>
    <w:rsid w:val="0026004D"/>
    <w:rsid w:val="002640DD"/>
    <w:rsid w:val="00275D12"/>
    <w:rsid w:val="00284FEB"/>
    <w:rsid w:val="002860C4"/>
    <w:rsid w:val="002B5741"/>
    <w:rsid w:val="002C42D3"/>
    <w:rsid w:val="002E472E"/>
    <w:rsid w:val="00305409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80F39"/>
    <w:rsid w:val="004B4E49"/>
    <w:rsid w:val="004B75B7"/>
    <w:rsid w:val="0051580D"/>
    <w:rsid w:val="00547111"/>
    <w:rsid w:val="00575260"/>
    <w:rsid w:val="00592D74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B73D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663"/>
    <w:rsid w:val="008626E7"/>
    <w:rsid w:val="00870EE7"/>
    <w:rsid w:val="008863B9"/>
    <w:rsid w:val="008A45A6"/>
    <w:rsid w:val="008B254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B214E"/>
    <w:rsid w:val="009E3297"/>
    <w:rsid w:val="009F734F"/>
    <w:rsid w:val="00A102BD"/>
    <w:rsid w:val="00A246B6"/>
    <w:rsid w:val="00A47E70"/>
    <w:rsid w:val="00A50CF0"/>
    <w:rsid w:val="00A7671C"/>
    <w:rsid w:val="00A8274C"/>
    <w:rsid w:val="00AA2CBC"/>
    <w:rsid w:val="00AC5820"/>
    <w:rsid w:val="00AD1CD8"/>
    <w:rsid w:val="00AF7449"/>
    <w:rsid w:val="00B258BB"/>
    <w:rsid w:val="00B67B97"/>
    <w:rsid w:val="00B968C8"/>
    <w:rsid w:val="00BA3EC5"/>
    <w:rsid w:val="00BA51D9"/>
    <w:rsid w:val="00BB0256"/>
    <w:rsid w:val="00BB5DFC"/>
    <w:rsid w:val="00BD279D"/>
    <w:rsid w:val="00BD6BB8"/>
    <w:rsid w:val="00BF2359"/>
    <w:rsid w:val="00C25171"/>
    <w:rsid w:val="00C66BA2"/>
    <w:rsid w:val="00C84198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314</Words>
  <Characters>1981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12</cp:revision>
  <cp:lastPrinted>1899-12-31T23:00:00Z</cp:lastPrinted>
  <dcterms:created xsi:type="dcterms:W3CDTF">2021-08-05T12:57:00Z</dcterms:created>
  <dcterms:modified xsi:type="dcterms:W3CDTF">2021-08-12T09:31:00Z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