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F61809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S4-21111</w:t>
      </w:r>
      <w:r w:rsidR="00350755">
        <w:rPr>
          <w:b/>
          <w:i/>
          <w:noProof/>
          <w:sz w:val="28"/>
        </w:rPr>
        <w:t>7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D332D" w:rsidR="001E41F3" w:rsidRPr="00410371" w:rsidRDefault="00237E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TS 26.44</w:t>
            </w:r>
            <w:r w:rsidR="005D410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FB747C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35075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6CA81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350755">
              <w:rPr>
                <w:b/>
                <w:noProof/>
                <w:sz w:val="28"/>
              </w:rPr>
              <w:t>5</w:t>
            </w:r>
            <w:r w:rsidRPr="00675D07">
              <w:rPr>
                <w:b/>
                <w:noProof/>
                <w:sz w:val="28"/>
              </w:rPr>
              <w:t>.</w:t>
            </w:r>
            <w:r w:rsidR="00350755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</w:t>
            </w:r>
            <w:r w:rsidR="00BE3E2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70F926" w:rsidR="00F25D98" w:rsidRDefault="00070E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5A7DCC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6DDBC" w:rsidR="001E41F3" w:rsidRDefault="00927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47FA6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5075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07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c-code/lib_com/bitstream.c</w:t>
            </w:r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c-code/lib_com/cnst.h</w:t>
            </w:r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c-code/lib_com/core_com_config.c</w:t>
            </w:r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c-code/lib_com/env_stab.c</w:t>
            </w:r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c-code/lib_com/fft.c</w:t>
            </w:r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c-code/lib_com/lsf_tools.c</w:t>
            </w:r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c-code/lib_com/prot.h</w:t>
            </w:r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c-code/lib_com/rom_com.c</w:t>
            </w:r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c-code/lib_com/stat_noise_uv_mod.c</w:t>
            </w:r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c-code/lib_com/tcx_utils.c</w:t>
            </w:r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c-code/lib_dec/FEC_adapt_codebook.c</w:t>
            </w:r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c-code/lib_dec/cng_dec.c</w:t>
            </w:r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c-code/lib_dec/er_dec_tcx.c</w:t>
            </w:r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c-code/lib_dec/evs_dec.c</w:t>
            </w:r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c-code/lib_dec/init_dec.c</w:t>
            </w:r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c-code/lib_dec/io_dec.c</w:t>
            </w:r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c-code/lib_dec/lead_deindexing.c</w:t>
            </w:r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c-code/lib_dec/rtpdump.c</w:t>
            </w:r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c-code/lib_dec/rtpdump.h</w:t>
            </w:r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c-code/lib_dec/stat_dec.h</w:t>
            </w:r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c-code/lib_dec/swb_tbe_dec.c</w:t>
            </w:r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c-code/lib_enc/acelp_core_enc.c</w:t>
            </w:r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c-code/lib_enc/acelp_core_switch_enc.c</w:t>
            </w:r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c-code/lib_enc/amr_wb_enc.c</w:t>
            </w:r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c-code/lib_enc/cng_enc.c</w:t>
            </w:r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c-code/lib_enc/cod_ace.c</w:t>
            </w:r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c-code/lib_enc/dtx.c</w:t>
            </w:r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c-code/lib_enc/evs_enc.c</w:t>
            </w:r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c-code/lib_enc/init_enc.c</w:t>
            </w:r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c-code/lib_enc/io_enc.c</w:t>
            </w:r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c-code/lib_enc/plc_enc_ext.c</w:t>
            </w:r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c-code/lib_enc/pre_proc.c</w:t>
            </w:r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c-code/lib_enc/stat_enc.h</w:t>
            </w:r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c-code/lib_enc/swb_pre_proc.c</w:t>
            </w:r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c-code/lib_enc/vad_param_updt.c</w:t>
            </w:r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3507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2A1A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</w:t>
            </w:r>
            <w:r w:rsidR="00927A98">
              <w:rPr>
                <w:noProof/>
              </w:rPr>
              <w:t>4</w:t>
            </w:r>
            <w:r w:rsidR="00350755">
              <w:rPr>
                <w:noProof/>
              </w:rPr>
              <w:t>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C483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003</w:t>
            </w:r>
            <w:r w:rsidR="00350755">
              <w:rPr>
                <w:noProof/>
              </w:rPr>
              <w:t>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927A9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27A98">
        <w:rPr>
          <w:rFonts w:ascii="Courier New" w:hAnsi="Courier New" w:cs="Courier New"/>
          <w:noProof/>
          <w:sz w:val="18"/>
          <w:szCs w:val="18"/>
          <w:lang w:val="en-US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{</w:t>
      </w:r>
    </w:p>
    <w:p w14:paraId="504E97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A22D8" w14:textId="77777777" w:rsidR="00237E42" w:rsidRDefault="00237E42">
      <w:r>
        <w:separator/>
      </w:r>
    </w:p>
  </w:endnote>
  <w:endnote w:type="continuationSeparator" w:id="0">
    <w:p w14:paraId="7648E645" w14:textId="77777777" w:rsidR="00237E42" w:rsidRDefault="0023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CC78E" w14:textId="77777777" w:rsidR="00237E42" w:rsidRDefault="00237E42">
      <w:r>
        <w:separator/>
      </w:r>
    </w:p>
  </w:footnote>
  <w:footnote w:type="continuationSeparator" w:id="0">
    <w:p w14:paraId="2936974D" w14:textId="77777777" w:rsidR="00237E42" w:rsidRDefault="00237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62"/>
    <w:rsid w:val="00022E4A"/>
    <w:rsid w:val="00042B2E"/>
    <w:rsid w:val="00070EAF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37E42"/>
    <w:rsid w:val="0026004D"/>
    <w:rsid w:val="002640DD"/>
    <w:rsid w:val="00275D12"/>
    <w:rsid w:val="00284FEB"/>
    <w:rsid w:val="002860C4"/>
    <w:rsid w:val="002B5741"/>
    <w:rsid w:val="002E472E"/>
    <w:rsid w:val="00305409"/>
    <w:rsid w:val="00341AA4"/>
    <w:rsid w:val="00350755"/>
    <w:rsid w:val="003609EF"/>
    <w:rsid w:val="0036231A"/>
    <w:rsid w:val="00374DD4"/>
    <w:rsid w:val="003E1A36"/>
    <w:rsid w:val="00410371"/>
    <w:rsid w:val="004242F1"/>
    <w:rsid w:val="00443F9A"/>
    <w:rsid w:val="00455E1A"/>
    <w:rsid w:val="00480F39"/>
    <w:rsid w:val="004B75B7"/>
    <w:rsid w:val="0051580D"/>
    <w:rsid w:val="00547111"/>
    <w:rsid w:val="00575260"/>
    <w:rsid w:val="00592D74"/>
    <w:rsid w:val="005A7DCC"/>
    <w:rsid w:val="005B52CC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C7DEA"/>
    <w:rsid w:val="006D7574"/>
    <w:rsid w:val="006E21FB"/>
    <w:rsid w:val="00792342"/>
    <w:rsid w:val="007977A8"/>
    <w:rsid w:val="007B512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2D40"/>
    <w:rsid w:val="008863B9"/>
    <w:rsid w:val="008A45A6"/>
    <w:rsid w:val="008B2541"/>
    <w:rsid w:val="008F3789"/>
    <w:rsid w:val="008F686C"/>
    <w:rsid w:val="009148DE"/>
    <w:rsid w:val="00927A98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256"/>
    <w:rsid w:val="00BB5DFC"/>
    <w:rsid w:val="00BC71E1"/>
    <w:rsid w:val="00BD279D"/>
    <w:rsid w:val="00BD6BB8"/>
    <w:rsid w:val="00BE3E23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20</Pages>
  <Words>26277</Words>
  <Characters>165547</Characters>
  <Application>Microsoft Office Word</Application>
  <DocSecurity>0</DocSecurity>
  <Lines>1379</Lines>
  <Paragraphs>382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12</cp:revision>
  <cp:lastPrinted>1899-12-31T23:00:00Z</cp:lastPrinted>
  <dcterms:created xsi:type="dcterms:W3CDTF">2021-08-05T12:57:00Z</dcterms:created>
  <dcterms:modified xsi:type="dcterms:W3CDTF">2021-08-12T09:30:00Z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