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3ED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9B2EEE">
        <w:fldChar w:fldCharType="begin"/>
      </w:r>
      <w:r w:rsidR="009B2EEE">
        <w:instrText xml:space="preserve"> DOCPROPERTY  MtgSeq  \* MERGEFORMAT </w:instrText>
      </w:r>
      <w:r w:rsidR="009B2EE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B2E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2EEE">
        <w:fldChar w:fldCharType="begin"/>
      </w:r>
      <w:r w:rsidR="009B2EEE">
        <w:instrText xml:space="preserve"> DOCPROPERTY  Tdoc#  \* MERGEFORMAT </w:instrText>
      </w:r>
      <w:r w:rsidR="009B2EEE">
        <w:fldChar w:fldCharType="separate"/>
      </w:r>
      <w:r w:rsidR="00785A7E">
        <w:rPr>
          <w:b/>
          <w:i/>
          <w:noProof/>
          <w:sz w:val="28"/>
        </w:rPr>
        <w:t>S4-201440</w:t>
      </w:r>
      <w:r w:rsidR="009B2EEE">
        <w:rPr>
          <w:b/>
          <w:i/>
          <w:noProof/>
          <w:sz w:val="28"/>
        </w:rPr>
        <w:fldChar w:fldCharType="end"/>
      </w:r>
    </w:p>
    <w:p w14:paraId="7CB45193" w14:textId="7DA0D55D" w:rsidR="001E41F3" w:rsidRDefault="009B2E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9B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2E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2E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9B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D7830" w:rsidR="001E41F3" w:rsidRPr="005109E2" w:rsidRDefault="008C75F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09E2">
              <w:t>OpenAPI</w:t>
            </w:r>
            <w:proofErr w:type="spellEnd"/>
            <w:r w:rsidRPr="005109E2">
              <w:t xml:space="preserve"> Implementation of M5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DAD8E" w:rsidR="001E41F3" w:rsidRDefault="009B2E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9B2E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0D1BF" w14:textId="5A2321C8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provided for information at this stage.</w:t>
            </w:r>
          </w:p>
          <w:p w14:paraId="10D3E082" w14:textId="77777777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BC5CB" w14:textId="7F841FC4" w:rsidR="001E41F3" w:rsidRDefault="008C7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</w:t>
            </w:r>
            <w:r w:rsidR="00346EF9">
              <w:rPr>
                <w:noProof/>
              </w:rPr>
              <w:t>p</w:t>
            </w:r>
            <w:r>
              <w:rPr>
                <w:noProof/>
              </w:rPr>
              <w:t>enAPI 3.0 specification of the APIs are still missing.</w:t>
            </w:r>
            <w:r w:rsidR="00346EF9">
              <w:rPr>
                <w:noProof/>
              </w:rPr>
              <w:t xml:space="preserve"> The pCR contains a skeleton for the M5 APIs and a first version of the yaml file. </w:t>
            </w:r>
          </w:p>
          <w:p w14:paraId="61A38FCC" w14:textId="0DBBC739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68535" w14:textId="688D328A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Check </w:t>
            </w:r>
            <w:hyperlink r:id="rId14" w:history="1">
              <w:r w:rsidRPr="004A2C10">
                <w:rPr>
                  <w:rStyle w:val="Hyperlink"/>
                  <w:noProof/>
                </w:rPr>
                <w:t>https://gitlab.com/3GPP_SA4/26512/ts-26.512</w:t>
              </w:r>
            </w:hyperlink>
            <w:r>
              <w:rPr>
                <w:noProof/>
              </w:rPr>
              <w:t xml:space="preserve"> for most recent version of the yaml files.</w:t>
            </w:r>
          </w:p>
          <w:p w14:paraId="708AA7DE" w14:textId="0AF14752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2E4A5" w:rsidR="001E41F3" w:rsidRDefault="00BE7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first </w:t>
            </w:r>
            <w:r w:rsidR="008C75FB">
              <w:rPr>
                <w:noProof/>
              </w:rPr>
              <w:t>version of the M5 OpenAPI specification is provides as separate yaml files and as annex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A2034" w:rsidR="001E41F3" w:rsidRDefault="008C7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EE99F" w:rsidR="001E41F3" w:rsidRDefault="001E41F3">
      <w:pPr>
        <w:rPr>
          <w:noProof/>
        </w:rPr>
      </w:pPr>
    </w:p>
    <w:p w14:paraId="3D154B55" w14:textId="448CEF18" w:rsidR="00393DC7" w:rsidRDefault="00233847">
      <w:pPr>
        <w:rPr>
          <w:noProof/>
        </w:rPr>
      </w:pPr>
      <w:r>
        <w:rPr>
          <w:noProof/>
        </w:rPr>
        <w:t>**** Start of first change *****</w:t>
      </w:r>
    </w:p>
    <w:p w14:paraId="63C5FA64" w14:textId="3D23C4F1" w:rsidR="00393DC7" w:rsidRDefault="00393DC7">
      <w:pPr>
        <w:rPr>
          <w:noProof/>
        </w:rPr>
      </w:pPr>
    </w:p>
    <w:p w14:paraId="4248A5F4" w14:textId="24AA5A30" w:rsidR="00233847" w:rsidRDefault="008C75FB" w:rsidP="008C75FB">
      <w:pPr>
        <w:pStyle w:val="Heading8"/>
      </w:pPr>
      <w:r w:rsidRPr="008C75FB">
        <w:rPr>
          <w:rFonts w:eastAsia="SimSun"/>
        </w:rPr>
        <w:t>Annex</w:t>
      </w:r>
      <w:r>
        <w:t xml:space="preserve"> X (normative)</w:t>
      </w:r>
      <w:r>
        <w:br/>
      </w:r>
      <w:proofErr w:type="spellStart"/>
      <w:r>
        <w:t>OpenAPI</w:t>
      </w:r>
      <w:proofErr w:type="spellEnd"/>
      <w:r>
        <w:t xml:space="preserve"> representation of </w:t>
      </w:r>
      <w:r w:rsidR="00AC10DE">
        <w:t xml:space="preserve">the </w:t>
      </w:r>
      <w:r>
        <w:t>M5 APIs</w:t>
      </w:r>
    </w:p>
    <w:p w14:paraId="5E994715" w14:textId="19EF7ED8" w:rsidR="008C75FB" w:rsidRDefault="00515007" w:rsidP="008C75FB">
      <w:pPr>
        <w:pStyle w:val="Heading1"/>
      </w:pPr>
      <w:bookmarkStart w:id="2" w:name="_Toc28013568"/>
      <w:bookmarkStart w:id="3" w:name="_Toc36040406"/>
      <w:r>
        <w:t>X</w:t>
      </w:r>
      <w:r w:rsidR="008C75FB">
        <w:t>.1</w:t>
      </w:r>
      <w:r w:rsidR="008C75FB">
        <w:tab/>
        <w:t>General</w:t>
      </w:r>
      <w:bookmarkEnd w:id="2"/>
      <w:bookmarkEnd w:id="3"/>
    </w:p>
    <w:p w14:paraId="3948DF13" w14:textId="6B0794CD" w:rsidR="008C75FB" w:rsidRDefault="008C75FB" w:rsidP="008C75FB">
      <w:pPr>
        <w:rPr>
          <w:noProof/>
        </w:rPr>
      </w:pPr>
      <w:r>
        <w:rPr>
          <w:noProof/>
        </w:rPr>
        <w:t>This Annex is based on the OpenAPI 3.0.0 specification [X] and provides corresponding representations of all APIs defined in the present specification.</w:t>
      </w:r>
    </w:p>
    <w:p w14:paraId="3BA2ABB4" w14:textId="77777777" w:rsidR="008C75FB" w:rsidRDefault="008C75FB" w:rsidP="008C75FB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6AA1DD06" w14:textId="77777777" w:rsidR="008C75FB" w:rsidRDefault="008C75FB" w:rsidP="008C75FB">
      <w:r>
        <w:t>This Annex shall take precedence when being discrepant to other parts of the specification with respect to the encoding of information elements and methods within the API(s).</w:t>
      </w:r>
    </w:p>
    <w:p w14:paraId="5EA917B4" w14:textId="77777777" w:rsidR="008C75FB" w:rsidRDefault="008C75FB" w:rsidP="008C75FB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7FF3D25" w14:textId="77777777" w:rsidR="008C75FB" w:rsidRPr="008C75FB" w:rsidRDefault="008C75FB" w:rsidP="008C75FB">
      <w:pPr>
        <w:rPr>
          <w:highlight w:val="yellow"/>
        </w:rPr>
      </w:pPr>
      <w:r w:rsidRPr="008C75FB">
        <w:rPr>
          <w:highlight w:val="yellow"/>
        </w:rPr>
        <w:t xml:space="preserve">Informative copies of the </w:t>
      </w:r>
      <w:proofErr w:type="spellStart"/>
      <w:r w:rsidRPr="008C75FB">
        <w:rPr>
          <w:highlight w:val="yellow"/>
        </w:rPr>
        <w:t>OpenAPI</w:t>
      </w:r>
      <w:proofErr w:type="spellEnd"/>
      <w:r w:rsidRPr="008C75FB">
        <w:rPr>
          <w:highlight w:val="yellow"/>
        </w:rPr>
        <w:t xml:space="preserve"> specification files contained in this 3GPP Technical Specification are available on the public 3GPP file server in the following locations </w:t>
      </w:r>
      <w:r w:rsidRPr="008C75FB">
        <w:rPr>
          <w:highlight w:val="yellow"/>
          <w:lang w:eastAsia="zh-CN"/>
        </w:rPr>
        <w:t>(see clause 5B of the 3GPP TR 21.900 [21] for further information)</w:t>
      </w:r>
      <w:r w:rsidRPr="008C75FB">
        <w:rPr>
          <w:highlight w:val="yellow"/>
        </w:rPr>
        <w:t>:</w:t>
      </w:r>
    </w:p>
    <w:p w14:paraId="35D9655F" w14:textId="77777777" w:rsidR="008C75FB" w:rsidRPr="008C75FB" w:rsidRDefault="008C75FB" w:rsidP="008C75FB">
      <w:pPr>
        <w:pStyle w:val="B1"/>
        <w:rPr>
          <w:highlight w:val="yellow"/>
          <w:lang w:eastAsia="zh-CN"/>
        </w:rPr>
      </w:pPr>
      <w:r w:rsidRPr="008C75FB">
        <w:rPr>
          <w:highlight w:val="yellow"/>
        </w:rPr>
        <w:t>-</w:t>
      </w:r>
      <w:r w:rsidRPr="008C75FB">
        <w:rPr>
          <w:highlight w:val="yellow"/>
        </w:rPr>
        <w:tab/>
      </w:r>
      <w:hyperlink r:id="rId16" w:history="1">
        <w:r w:rsidRPr="008C75FB">
          <w:rPr>
            <w:rStyle w:val="Hyperlink"/>
            <w:highlight w:val="yellow"/>
          </w:rPr>
          <w:t>https://www.3gpp.org/ftp/Specs/archive/OpenAPI/&lt;Release&gt;/</w:t>
        </w:r>
      </w:hyperlink>
      <w:r w:rsidRPr="008C75FB">
        <w:rPr>
          <w:highlight w:val="yellow"/>
          <w:lang w:eastAsia="zh-CN"/>
        </w:rPr>
        <w:t>, and</w:t>
      </w:r>
    </w:p>
    <w:p w14:paraId="7012B870" w14:textId="77777777" w:rsidR="008C75FB" w:rsidRPr="008C75FB" w:rsidRDefault="008C75FB" w:rsidP="008C75FB">
      <w:pPr>
        <w:pStyle w:val="B1"/>
        <w:rPr>
          <w:highlight w:val="yellow"/>
          <w:lang w:eastAsia="zh-CN"/>
        </w:rPr>
      </w:pPr>
      <w:r w:rsidRPr="008C75FB">
        <w:rPr>
          <w:highlight w:val="yellow"/>
          <w:lang w:eastAsia="zh-CN"/>
        </w:rPr>
        <w:t>-</w:t>
      </w:r>
      <w:r w:rsidRPr="008C75FB">
        <w:rPr>
          <w:highlight w:val="yellow"/>
          <w:lang w:eastAsia="zh-CN"/>
        </w:rPr>
        <w:tab/>
      </w:r>
      <w:hyperlink r:id="rId17" w:history="1">
        <w:r w:rsidRPr="008C75FB">
          <w:rPr>
            <w:rStyle w:val="Hyperlink"/>
            <w:highlight w:val="yellow"/>
          </w:rPr>
          <w:t>https://www.3gpp.org/ftp/Specs/&lt;Plenary&gt;/&lt;Release&gt;/OpenAPI/</w:t>
        </w:r>
      </w:hyperlink>
      <w:r w:rsidRPr="008C75FB">
        <w:rPr>
          <w:highlight w:val="yellow"/>
        </w:rPr>
        <w:t>.</w:t>
      </w:r>
    </w:p>
    <w:p w14:paraId="193A931B" w14:textId="2B789BE1" w:rsidR="008C75FB" w:rsidRDefault="008C75FB" w:rsidP="008C75FB">
      <w:pPr>
        <w:pStyle w:val="NO"/>
      </w:pPr>
      <w:r w:rsidRPr="008C75FB">
        <w:rPr>
          <w:highlight w:val="yellow"/>
        </w:rPr>
        <w:t>NOTE 3:</w:t>
      </w:r>
      <w:bookmarkStart w:id="4" w:name="_Hlk3295746"/>
      <w:r w:rsidRPr="008C75FB">
        <w:rPr>
          <w:highlight w:val="yellow"/>
        </w:rPr>
        <w:tab/>
        <w:t xml:space="preserve">To fetch the </w:t>
      </w:r>
      <w:proofErr w:type="spellStart"/>
      <w:r w:rsidRPr="008C75FB">
        <w:rPr>
          <w:highlight w:val="yellow"/>
        </w:rPr>
        <w:t>OpenAPI</w:t>
      </w:r>
      <w:proofErr w:type="spellEnd"/>
      <w:r w:rsidRPr="008C75FB">
        <w:rPr>
          <w:highlight w:val="yellow"/>
        </w:rPr>
        <w:t xml:space="preserve"> specification files after CT#83 plenary meeting for Release 15 in the above links &lt;Plenary&gt; must be replaced with the date the CT Plenary occurs, in the form of year-month (</w:t>
      </w:r>
      <w:proofErr w:type="spellStart"/>
      <w:r w:rsidRPr="008C75FB">
        <w:rPr>
          <w:highlight w:val="yellow"/>
        </w:rPr>
        <w:t>yyyy</w:t>
      </w:r>
      <w:proofErr w:type="spellEnd"/>
      <w:r w:rsidRPr="008C75FB">
        <w:rPr>
          <w:highlight w:val="yellow"/>
        </w:rPr>
        <w:t>-mm), e.g. for CT#83 meeting &lt;Plenary&gt; must be replaced with value "2019-03" and &lt;Release&gt; must be replaced with value "Rel-15".</w:t>
      </w:r>
      <w:bookmarkEnd w:id="4"/>
    </w:p>
    <w:p w14:paraId="4D00CF58" w14:textId="331F3D2F" w:rsidR="00515007" w:rsidRDefault="00515007" w:rsidP="008C75FB">
      <w:pPr>
        <w:pStyle w:val="NO"/>
      </w:pPr>
    </w:p>
    <w:p w14:paraId="507B0239" w14:textId="7D37B200" w:rsidR="00515007" w:rsidRDefault="00515007" w:rsidP="00515007">
      <w:pPr>
        <w:pStyle w:val="Heading1"/>
        <w:rPr>
          <w:noProof/>
        </w:rPr>
      </w:pPr>
      <w:r>
        <w:rPr>
          <w:noProof/>
        </w:rPr>
        <w:t>X.2</w:t>
      </w:r>
      <w:r>
        <w:rPr>
          <w:noProof/>
        </w:rPr>
        <w:tab/>
        <w:t>Data Types applicable to several APIs</w:t>
      </w:r>
    </w:p>
    <w:p w14:paraId="0D0F7170" w14:textId="77777777" w:rsidR="00515007" w:rsidRDefault="00515007" w:rsidP="008C75FB">
      <w:pPr>
        <w:pStyle w:val="NO"/>
      </w:pPr>
    </w:p>
    <w:p w14:paraId="50E19FA2" w14:textId="1EB587CB" w:rsidR="008C75FB" w:rsidRDefault="00515007" w:rsidP="008C75FB">
      <w:pPr>
        <w:pStyle w:val="Heading1"/>
        <w:rPr>
          <w:noProof/>
        </w:rPr>
      </w:pPr>
      <w:bookmarkStart w:id="5" w:name="_Toc28013569"/>
      <w:bookmarkStart w:id="6" w:name="_Toc36040407"/>
      <w:r>
        <w:t>X</w:t>
      </w:r>
      <w:r w:rsidR="008C75FB">
        <w:t>.</w:t>
      </w:r>
      <w:r>
        <w:t>3</w:t>
      </w:r>
      <w:r w:rsidR="008C75FB">
        <w:tab/>
      </w:r>
      <w:r w:rsidR="00AC10DE">
        <w:rPr>
          <w:noProof/>
        </w:rPr>
        <w:t>Service Access Information</w:t>
      </w:r>
      <w:r w:rsidR="008C75FB">
        <w:rPr>
          <w:noProof/>
        </w:rPr>
        <w:t xml:space="preserve"> API</w:t>
      </w:r>
      <w:bookmarkEnd w:id="5"/>
      <w:bookmarkEnd w:id="6"/>
    </w:p>
    <w:p w14:paraId="0DBC8C7E" w14:textId="697BE5FE" w:rsidR="008C75FB" w:rsidRPr="008C75FB" w:rsidRDefault="008C75FB" w:rsidP="008C75FB"/>
    <w:p w14:paraId="204719A2" w14:textId="73915708" w:rsidR="00393DC7" w:rsidRDefault="00393DC7">
      <w:pPr>
        <w:rPr>
          <w:noProof/>
        </w:rPr>
      </w:pPr>
    </w:p>
    <w:p w14:paraId="5EC0FD52" w14:textId="3E7F70DB" w:rsidR="008C75FB" w:rsidRDefault="00515007" w:rsidP="008C75FB">
      <w:pPr>
        <w:pStyle w:val="Heading1"/>
        <w:rPr>
          <w:noProof/>
        </w:rPr>
      </w:pPr>
      <w:r>
        <w:t>X</w:t>
      </w:r>
      <w:r w:rsidR="008C75FB">
        <w:t>.</w:t>
      </w:r>
      <w:r>
        <w:t>4</w:t>
      </w:r>
      <w:r w:rsidR="008C75FB">
        <w:tab/>
      </w:r>
      <w:r w:rsidR="00AC10DE">
        <w:rPr>
          <w:noProof/>
        </w:rPr>
        <w:t>Consumption Reporting API</w:t>
      </w:r>
    </w:p>
    <w:p w14:paraId="29C4BF0D" w14:textId="7BE213FC" w:rsidR="008C75FB" w:rsidRDefault="008C75FB">
      <w:pPr>
        <w:rPr>
          <w:noProof/>
        </w:rPr>
      </w:pPr>
    </w:p>
    <w:p w14:paraId="2B25A894" w14:textId="00283028" w:rsidR="008C75FB" w:rsidRDefault="008C75FB">
      <w:pPr>
        <w:rPr>
          <w:noProof/>
        </w:rPr>
      </w:pPr>
    </w:p>
    <w:p w14:paraId="526F7654" w14:textId="7AD6DE15" w:rsidR="008C75FB" w:rsidRDefault="00515007" w:rsidP="008C75FB">
      <w:pPr>
        <w:pStyle w:val="Heading1"/>
        <w:rPr>
          <w:noProof/>
        </w:rPr>
      </w:pPr>
      <w:r>
        <w:t>X</w:t>
      </w:r>
      <w:r w:rsidR="008C75FB">
        <w:t>.</w:t>
      </w:r>
      <w:r>
        <w:t>5</w:t>
      </w:r>
      <w:r w:rsidR="008C75FB">
        <w:tab/>
      </w:r>
      <w:r w:rsidR="00AC10DE">
        <w:rPr>
          <w:noProof/>
        </w:rPr>
        <w:t>Metric Reporting</w:t>
      </w:r>
      <w:r w:rsidR="008C75FB">
        <w:rPr>
          <w:noProof/>
        </w:rPr>
        <w:t xml:space="preserve"> API</w:t>
      </w:r>
    </w:p>
    <w:p w14:paraId="20CC2335" w14:textId="1DE26D3D" w:rsidR="008C75FB" w:rsidRDefault="008C75FB">
      <w:pPr>
        <w:rPr>
          <w:noProof/>
        </w:rPr>
      </w:pPr>
    </w:p>
    <w:p w14:paraId="214A0A5F" w14:textId="0DF9E6EB" w:rsidR="00AC10DE" w:rsidRDefault="00515007" w:rsidP="00AC10DE">
      <w:pPr>
        <w:pStyle w:val="Heading1"/>
        <w:rPr>
          <w:noProof/>
        </w:rPr>
      </w:pPr>
      <w:r>
        <w:lastRenderedPageBreak/>
        <w:t>X</w:t>
      </w:r>
      <w:r w:rsidR="00AC10DE">
        <w:t>.</w:t>
      </w:r>
      <w:r>
        <w:t>6</w:t>
      </w:r>
      <w:r w:rsidR="00AC10DE">
        <w:tab/>
      </w:r>
      <w:r w:rsidR="00AC10DE">
        <w:rPr>
          <w:noProof/>
        </w:rPr>
        <w:t>Dynamic Policies API</w:t>
      </w:r>
    </w:p>
    <w:p w14:paraId="12858099" w14:textId="26A33358" w:rsidR="00AC10DE" w:rsidRDefault="00AC10DE">
      <w:pPr>
        <w:rPr>
          <w:noProof/>
        </w:rPr>
      </w:pPr>
    </w:p>
    <w:p w14:paraId="6D2F9865" w14:textId="2D8269E8" w:rsidR="00AC10DE" w:rsidRDefault="00515007" w:rsidP="00AC10DE">
      <w:pPr>
        <w:pStyle w:val="Heading1"/>
        <w:rPr>
          <w:noProof/>
        </w:rPr>
      </w:pPr>
      <w:r>
        <w:t>X</w:t>
      </w:r>
      <w:r w:rsidR="00AC10DE">
        <w:t>.</w:t>
      </w:r>
      <w:r>
        <w:t>7</w:t>
      </w:r>
      <w:r w:rsidR="00AC10DE">
        <w:tab/>
      </w:r>
      <w:r w:rsidR="00AC10DE">
        <w:rPr>
          <w:noProof/>
        </w:rPr>
        <w:t>Network Assistance API</w:t>
      </w:r>
    </w:p>
    <w:p w14:paraId="5DF56E90" w14:textId="307C9AFB" w:rsidR="00AC10DE" w:rsidRDefault="00AC10DE">
      <w:pPr>
        <w:rPr>
          <w:noProof/>
        </w:rPr>
      </w:pPr>
    </w:p>
    <w:p w14:paraId="37525910" w14:textId="77777777" w:rsidR="00AC10DE" w:rsidRDefault="00AC10DE">
      <w:pPr>
        <w:rPr>
          <w:noProof/>
        </w:rPr>
      </w:pPr>
    </w:p>
    <w:p w14:paraId="108FCE39" w14:textId="26134F73" w:rsidR="00233847" w:rsidRDefault="00233847">
      <w:pPr>
        <w:rPr>
          <w:noProof/>
        </w:rPr>
      </w:pPr>
      <w:r>
        <w:rPr>
          <w:noProof/>
        </w:rPr>
        <w:t>**** End of Changes *****</w:t>
      </w:r>
    </w:p>
    <w:sectPr w:rsidR="002338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BC56A" w14:textId="77777777" w:rsidR="00740D7E" w:rsidRDefault="00740D7E">
      <w:r>
        <w:separator/>
      </w:r>
    </w:p>
  </w:endnote>
  <w:endnote w:type="continuationSeparator" w:id="0">
    <w:p w14:paraId="5D61D34B" w14:textId="77777777" w:rsidR="00740D7E" w:rsidRDefault="0074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7536" w14:textId="77777777" w:rsidR="00740D7E" w:rsidRDefault="00740D7E">
      <w:r>
        <w:separator/>
      </w:r>
    </w:p>
  </w:footnote>
  <w:footnote w:type="continuationSeparator" w:id="0">
    <w:p w14:paraId="0FCC2AC6" w14:textId="77777777" w:rsidR="00740D7E" w:rsidRDefault="00740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847"/>
    <w:rsid w:val="0026004D"/>
    <w:rsid w:val="002640DD"/>
    <w:rsid w:val="00275D12"/>
    <w:rsid w:val="00284FEB"/>
    <w:rsid w:val="002860C4"/>
    <w:rsid w:val="002B5741"/>
    <w:rsid w:val="002E472E"/>
    <w:rsid w:val="00305409"/>
    <w:rsid w:val="00346EF9"/>
    <w:rsid w:val="003609EF"/>
    <w:rsid w:val="0036231A"/>
    <w:rsid w:val="00374DD4"/>
    <w:rsid w:val="00393DC7"/>
    <w:rsid w:val="003C2523"/>
    <w:rsid w:val="003E1A36"/>
    <w:rsid w:val="00410371"/>
    <w:rsid w:val="004242F1"/>
    <w:rsid w:val="0045437E"/>
    <w:rsid w:val="004B75B7"/>
    <w:rsid w:val="005109E2"/>
    <w:rsid w:val="0051500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D7E"/>
    <w:rsid w:val="00785A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6"/>
    <w:rsid w:val="008C75FB"/>
    <w:rsid w:val="008F3789"/>
    <w:rsid w:val="008F686C"/>
    <w:rsid w:val="009148DE"/>
    <w:rsid w:val="00941E30"/>
    <w:rsid w:val="009777D9"/>
    <w:rsid w:val="00991B88"/>
    <w:rsid w:val="009A5753"/>
    <w:rsid w:val="009A579D"/>
    <w:rsid w:val="009B2EEE"/>
    <w:rsid w:val="009E3297"/>
    <w:rsid w:val="009F734F"/>
    <w:rsid w:val="00A246B6"/>
    <w:rsid w:val="00A47E70"/>
    <w:rsid w:val="00A50CF0"/>
    <w:rsid w:val="00A7671C"/>
    <w:rsid w:val="00AA2CBC"/>
    <w:rsid w:val="00AC10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3B1"/>
    <w:rsid w:val="00BE7B1F"/>
    <w:rsid w:val="00C20573"/>
    <w:rsid w:val="00C42515"/>
    <w:rsid w:val="00C66BA2"/>
    <w:rsid w:val="00C9384C"/>
    <w:rsid w:val="00C95985"/>
    <w:rsid w:val="00CC5026"/>
    <w:rsid w:val="00CC68D0"/>
    <w:rsid w:val="00D0275B"/>
    <w:rsid w:val="00D03F9A"/>
    <w:rsid w:val="00D04A18"/>
    <w:rsid w:val="00D06D51"/>
    <w:rsid w:val="00D131BC"/>
    <w:rsid w:val="00D24991"/>
    <w:rsid w:val="00D47831"/>
    <w:rsid w:val="00D50255"/>
    <w:rsid w:val="00D60829"/>
    <w:rsid w:val="00D66520"/>
    <w:rsid w:val="00DE34CF"/>
    <w:rsid w:val="00E13F3D"/>
    <w:rsid w:val="00E34898"/>
    <w:rsid w:val="00E54A54"/>
    <w:rsid w:val="00E650ED"/>
    <w:rsid w:val="00EB09B7"/>
    <w:rsid w:val="00EE7D7C"/>
    <w:rsid w:val="00F069A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338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338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384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C75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C75F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6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www.3gpp.org/ftp/Specs/%3cPlenary%3e/%3cRelease%3e/OpenAPI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Specs/archive/OpenAPI/%3cRelease%3e/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gitlab.com/3GPP_SA4/26512/ts-26.51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1AB0B-BEC2-42BF-A6F9-2344B97DB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3A451A-79AB-4C7B-83AE-9CE22D950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EE1AE-AACF-4A17-9701-B6BEDF78B9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93BEFE-1A9C-41D7-9D1B-3A85769C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500</Words>
  <Characters>3726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2</cp:revision>
  <cp:lastPrinted>1899-12-31T23:00:00Z</cp:lastPrinted>
  <dcterms:created xsi:type="dcterms:W3CDTF">2020-11-09T21:09:00Z</dcterms:created>
  <dcterms:modified xsi:type="dcterms:W3CDTF">2020-11-09T21:09:00Z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