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3F" w:rsidRPr="0084724A" w:rsidRDefault="0065093F" w:rsidP="0065093F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>
        <w:rPr>
          <w:rFonts w:cs="Arial"/>
          <w:lang w:val="en-US"/>
        </w:rPr>
        <w:t>100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>
        <w:rPr>
          <w:rFonts w:cs="Arial"/>
          <w:b/>
          <w:i/>
          <w:sz w:val="28"/>
          <w:szCs w:val="28"/>
        </w:rPr>
        <w:t>1025</w:t>
      </w:r>
    </w:p>
    <w:p w:rsidR="0065093F" w:rsidRPr="0065093F" w:rsidRDefault="0065093F" w:rsidP="0065093F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15-19 October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Kochi, India</w:t>
      </w:r>
      <w:r>
        <w:rPr>
          <w:rFonts w:cs="Arial"/>
          <w:lang w:eastAsia="zh-CN"/>
        </w:rPr>
        <w:tab/>
        <w:t>Agenda item: 6.2</w:t>
      </w:r>
    </w:p>
    <w:p w:rsidR="00FA4D69" w:rsidRPr="0065093F" w:rsidRDefault="003F04E8" w:rsidP="00FA4D6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noProof/>
        </w:rPr>
      </w:pPr>
      <w:r w:rsidRPr="0065093F">
        <w:rPr>
          <w:rFonts w:cs="Arial"/>
          <w:noProof/>
        </w:rPr>
        <w:t>3GPP TSG RAN WG2#103</w:t>
      </w:r>
      <w:r w:rsidR="00FA4D69" w:rsidRPr="0065093F">
        <w:rPr>
          <w:rFonts w:cs="Arial"/>
          <w:noProof/>
        </w:rPr>
        <w:tab/>
      </w:r>
      <w:r w:rsidR="00AB7230" w:rsidRPr="0065093F">
        <w:rPr>
          <w:rFonts w:cs="Arial"/>
          <w:noProof/>
        </w:rPr>
        <w:t>R2-1813199</w:t>
      </w:r>
    </w:p>
    <w:p w:rsidR="00FA4D69" w:rsidRPr="0065093F" w:rsidRDefault="003F04E8" w:rsidP="00FA4D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noProof/>
        </w:rPr>
      </w:pPr>
      <w:r w:rsidRPr="0065093F">
        <w:rPr>
          <w:noProof/>
        </w:rPr>
        <w:t>Gothenburg, Sweden, 20th - 24th August 2018</w:t>
      </w:r>
    </w:p>
    <w:p w:rsidR="00A543A9" w:rsidRDefault="00A543A9" w:rsidP="0085740F">
      <w:pPr>
        <w:spacing w:after="60"/>
        <w:ind w:left="1985" w:hanging="1985"/>
        <w:rPr>
          <w:rFonts w:ascii="Arial" w:hAnsi="Arial" w:cs="Arial"/>
          <w:b/>
        </w:rPr>
      </w:pPr>
    </w:p>
    <w:p w:rsidR="0085740F" w:rsidRPr="001D41D9" w:rsidRDefault="004E3939" w:rsidP="0085740F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Title:</w:t>
      </w:r>
      <w:r w:rsidRPr="004B3B3B">
        <w:rPr>
          <w:rFonts w:ascii="Arial" w:hAnsi="Arial" w:cs="Arial"/>
          <w:b/>
        </w:rPr>
        <w:tab/>
      </w:r>
      <w:bookmarkStart w:id="0" w:name="OLE_LINK57"/>
      <w:bookmarkStart w:id="1" w:name="OLE_LINK58"/>
      <w:r w:rsidR="001D41D9">
        <w:rPr>
          <w:rFonts w:ascii="Arial" w:hAnsi="Arial" w:cs="Arial"/>
          <w:b/>
        </w:rPr>
        <w:t xml:space="preserve">Reply </w:t>
      </w:r>
      <w:r w:rsidR="001D41D9" w:rsidRPr="001D41D9">
        <w:rPr>
          <w:rFonts w:ascii="Arial" w:hAnsi="Arial" w:cs="Arial"/>
          <w:b/>
          <w:bCs/>
        </w:rPr>
        <w:t xml:space="preserve">LS on </w:t>
      </w:r>
      <w:r w:rsidR="001D41D9" w:rsidRPr="001D41D9">
        <w:rPr>
          <w:rFonts w:ascii="Arial" w:hAnsi="Arial" w:cs="Arial" w:hint="eastAsia"/>
          <w:b/>
          <w:bCs/>
        </w:rPr>
        <w:t>the transmission of video over PC5 interface</w:t>
      </w:r>
    </w:p>
    <w:p w:rsid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Response to:</w:t>
      </w:r>
      <w:r w:rsidRPr="004B3B3B">
        <w:rPr>
          <w:rFonts w:ascii="Arial" w:hAnsi="Arial" w:cs="Arial"/>
          <w:b/>
          <w:bCs/>
        </w:rPr>
        <w:tab/>
      </w:r>
      <w:r w:rsidR="001D41D9" w:rsidRPr="001D41D9">
        <w:rPr>
          <w:rFonts w:ascii="Arial" w:hAnsi="Arial" w:cs="Arial"/>
          <w:b/>
          <w:bCs/>
        </w:rPr>
        <w:t>S4-180633</w:t>
      </w:r>
    </w:p>
    <w:p w:rsidR="00E4411A" w:rsidRPr="004B3B3B" w:rsidRDefault="00E4411A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B97703" w:rsidRPr="004B3B3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B3B3B">
        <w:rPr>
          <w:rFonts w:ascii="Arial" w:hAnsi="Arial" w:cs="Arial"/>
          <w:b/>
        </w:rPr>
        <w:t>Release:</w:t>
      </w:r>
      <w:r w:rsidRPr="004B3B3B">
        <w:rPr>
          <w:rFonts w:ascii="Arial" w:hAnsi="Arial" w:cs="Arial"/>
          <w:b/>
          <w:bCs/>
        </w:rPr>
        <w:tab/>
      </w:r>
      <w:r w:rsidR="00B35DEC" w:rsidRPr="00B35DEC">
        <w:rPr>
          <w:rFonts w:ascii="Arial" w:hAnsi="Arial" w:cs="Arial"/>
          <w:b/>
          <w:bCs/>
        </w:rPr>
        <w:t>Release 1</w:t>
      </w:r>
      <w:r w:rsidR="0094609A">
        <w:rPr>
          <w:rFonts w:ascii="Arial" w:hAnsi="Arial" w:cs="Arial"/>
          <w:b/>
          <w:bCs/>
        </w:rPr>
        <w:t>5</w:t>
      </w:r>
    </w:p>
    <w:bookmarkEnd w:id="2"/>
    <w:bookmarkEnd w:id="3"/>
    <w:bookmarkEnd w:id="4"/>
    <w:p w:rsidR="00B97703" w:rsidRPr="004B3B3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Work Item:</w:t>
      </w:r>
      <w:r w:rsidRPr="004B3B3B">
        <w:rPr>
          <w:rFonts w:ascii="Arial" w:hAnsi="Arial" w:cs="Arial"/>
          <w:b/>
          <w:bCs/>
        </w:rPr>
        <w:tab/>
      </w:r>
      <w:r w:rsidR="001D41D9" w:rsidRPr="001D41D9">
        <w:rPr>
          <w:rFonts w:ascii="Arial" w:hAnsi="Arial" w:cs="Arial" w:hint="eastAsia"/>
          <w:b/>
          <w:bCs/>
          <w:color w:val="000000"/>
          <w:lang w:eastAsia="ko-KR"/>
        </w:rPr>
        <w:t>FS_mV2X</w:t>
      </w:r>
      <w:r w:rsidR="001D41D9" w:rsidRPr="0094609A">
        <w:rPr>
          <w:rFonts w:ascii="Arial" w:hAnsi="Arial" w:cs="Arial"/>
          <w:b/>
          <w:bCs/>
        </w:rPr>
        <w:t xml:space="preserve"> </w:t>
      </w:r>
    </w:p>
    <w:p w:rsidR="00B97703" w:rsidRPr="004B3B3B" w:rsidRDefault="00B97703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355246" w:rsidRDefault="004E3939" w:rsidP="00355246">
      <w:pPr>
        <w:spacing w:after="60"/>
        <w:ind w:left="1985" w:hanging="1985"/>
        <w:rPr>
          <w:rFonts w:ascii="Arial" w:hAnsi="Arial" w:cs="Arial" w:hint="eastAsia"/>
          <w:b/>
        </w:rPr>
      </w:pPr>
      <w:r w:rsidRPr="004B3B3B">
        <w:rPr>
          <w:rFonts w:ascii="Arial" w:hAnsi="Arial" w:cs="Arial"/>
          <w:b/>
        </w:rPr>
        <w:t>Source:</w:t>
      </w:r>
      <w:r w:rsidRPr="004B3B3B">
        <w:rPr>
          <w:rFonts w:ascii="Arial" w:hAnsi="Arial" w:cs="Arial"/>
          <w:b/>
        </w:rPr>
        <w:tab/>
      </w:r>
      <w:r w:rsidR="00AB7230">
        <w:rPr>
          <w:rFonts w:ascii="Arial" w:hAnsi="Arial" w:cs="Arial"/>
          <w:b/>
        </w:rPr>
        <w:t>RAN2</w:t>
      </w:r>
    </w:p>
    <w:p w:rsidR="00B97703" w:rsidRPr="004B3B3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To:</w:t>
      </w:r>
      <w:r w:rsidRPr="004B3B3B">
        <w:rPr>
          <w:rFonts w:ascii="Arial" w:hAnsi="Arial" w:cs="Arial"/>
          <w:b/>
          <w:bCs/>
        </w:rPr>
        <w:tab/>
      </w:r>
      <w:r w:rsidR="001D41D9">
        <w:rPr>
          <w:rFonts w:ascii="Arial" w:hAnsi="Arial" w:cs="Arial"/>
          <w:b/>
          <w:bCs/>
        </w:rPr>
        <w:t>SA4</w:t>
      </w:r>
    </w:p>
    <w:p w:rsidR="00B97703" w:rsidRPr="004B3B3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4B3B3B">
        <w:rPr>
          <w:rFonts w:ascii="Arial" w:hAnsi="Arial" w:cs="Arial"/>
          <w:b/>
        </w:rPr>
        <w:t>Cc:</w:t>
      </w:r>
      <w:r w:rsidRPr="004B3B3B">
        <w:rPr>
          <w:rFonts w:ascii="Arial" w:hAnsi="Arial" w:cs="Arial"/>
          <w:b/>
          <w:bCs/>
        </w:rPr>
        <w:tab/>
      </w:r>
      <w:r w:rsidR="001D41D9">
        <w:rPr>
          <w:rFonts w:ascii="Arial" w:hAnsi="Arial" w:cs="Arial"/>
          <w:b/>
          <w:bCs/>
        </w:rPr>
        <w:t>RAN1</w:t>
      </w:r>
    </w:p>
    <w:bookmarkEnd w:id="5"/>
    <w:bookmarkEnd w:id="6"/>
    <w:p w:rsidR="00B97703" w:rsidRPr="004B3B3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4B3B3B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4B3B3B">
        <w:rPr>
          <w:rFonts w:ascii="Arial" w:hAnsi="Arial" w:cs="Arial"/>
          <w:b/>
        </w:rPr>
        <w:t>Contact person:</w:t>
      </w:r>
      <w:r w:rsidRPr="004B3B3B">
        <w:rPr>
          <w:rFonts w:ascii="Arial" w:hAnsi="Arial" w:cs="Arial"/>
          <w:b/>
          <w:bCs/>
        </w:rPr>
        <w:tab/>
      </w:r>
      <w:r w:rsidR="00A543A9">
        <w:rPr>
          <w:rFonts w:ascii="Arial" w:hAnsi="Arial" w:cs="Arial"/>
          <w:b/>
          <w:bCs/>
        </w:rPr>
        <w:t>Taehun</w:t>
      </w:r>
      <w:r w:rsidR="008078C8">
        <w:rPr>
          <w:rFonts w:ascii="Arial" w:hAnsi="Arial" w:cs="Arial"/>
          <w:b/>
          <w:bCs/>
        </w:rPr>
        <w:t xml:space="preserve"> Kim</w:t>
      </w:r>
    </w:p>
    <w:p w:rsidR="00B97703" w:rsidRPr="004B3B3B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4B3B3B">
        <w:rPr>
          <w:rFonts w:ascii="Arial" w:hAnsi="Arial" w:cs="Arial"/>
          <w:bCs/>
        </w:rPr>
        <w:tab/>
      </w:r>
      <w:r w:rsidR="00A543A9" w:rsidRPr="00476273">
        <w:rPr>
          <w:rFonts w:ascii="Arial" w:hAnsi="Arial" w:cs="Arial"/>
          <w:b/>
          <w:bCs/>
        </w:rPr>
        <w:t>t</w:t>
      </w:r>
      <w:r w:rsidR="00A543A9">
        <w:rPr>
          <w:rFonts w:ascii="Arial" w:hAnsi="Arial" w:cs="Arial"/>
          <w:b/>
          <w:bCs/>
        </w:rPr>
        <w:t>aehun78</w:t>
      </w:r>
      <w:r w:rsidR="008078C8">
        <w:rPr>
          <w:rFonts w:ascii="Arial" w:hAnsi="Arial" w:cs="Arial"/>
          <w:b/>
          <w:bCs/>
        </w:rPr>
        <w:t>.kim</w:t>
      </w:r>
      <w:r w:rsidR="007D38CF" w:rsidRPr="00C43941">
        <w:rPr>
          <w:rFonts w:ascii="Arial" w:hAnsi="Arial" w:cs="Arial"/>
          <w:b/>
          <w:bCs/>
        </w:rPr>
        <w:t>@</w:t>
      </w:r>
      <w:r w:rsidR="008078C8">
        <w:rPr>
          <w:rFonts w:ascii="Arial" w:hAnsi="Arial" w:cs="Arial"/>
          <w:b/>
          <w:bCs/>
        </w:rPr>
        <w:t>lge</w:t>
      </w:r>
      <w:r w:rsidR="004B3B3B" w:rsidRPr="00C43941">
        <w:rPr>
          <w:rFonts w:ascii="Arial" w:hAnsi="Arial" w:cs="Arial"/>
          <w:b/>
          <w:bCs/>
        </w:rPr>
        <w:t>.com</w:t>
      </w:r>
    </w:p>
    <w:p w:rsidR="00B97703" w:rsidRPr="004B3B3B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4B3B3B">
        <w:rPr>
          <w:rFonts w:ascii="Arial" w:hAnsi="Arial" w:cs="Arial"/>
          <w:bCs/>
        </w:rPr>
        <w:tab/>
      </w:r>
    </w:p>
    <w:p w:rsidR="00B97703" w:rsidRPr="004B3B3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4B3B3B">
        <w:rPr>
          <w:rFonts w:ascii="Arial" w:hAnsi="Arial" w:cs="Arial"/>
          <w:b/>
        </w:rPr>
        <w:t>Send any reply LS to:</w:t>
      </w:r>
      <w:r w:rsidRPr="004B3B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B3B3B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383545" w:rsidRPr="004B3B3B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3D5BC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</w:p>
    <w:p w:rsidR="00B03E3E" w:rsidRDefault="00B03E3E" w:rsidP="00B03E3E">
      <w:pPr>
        <w:pBdr>
          <w:bottom w:val="single" w:sz="4" w:space="1" w:color="auto"/>
        </w:pBdr>
        <w:rPr>
          <w:rFonts w:ascii="Arial" w:hAnsi="Arial" w:cs="Arial"/>
        </w:rPr>
      </w:pPr>
    </w:p>
    <w:p w:rsidR="00B03E3E" w:rsidRDefault="00B03E3E" w:rsidP="00B03E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D41D9" w:rsidRDefault="001D41D9" w:rsidP="001D41D9">
      <w:pPr>
        <w:rPr>
          <w:rFonts w:ascii="Arial" w:hAnsi="Arial" w:cs="Arial"/>
          <w:lang w:val="en-US" w:eastAsia="ko-KR"/>
        </w:rPr>
      </w:pPr>
      <w:r w:rsidRPr="0082069B">
        <w:rPr>
          <w:rFonts w:ascii="Arial" w:hAnsi="Arial" w:cs="Arial" w:hint="eastAsia"/>
          <w:iCs/>
        </w:rPr>
        <w:t>RAN</w:t>
      </w:r>
      <w:r w:rsidR="004D43AF">
        <w:rPr>
          <w:rFonts w:ascii="Arial" w:hAnsi="Arial" w:cs="Arial"/>
          <w:iCs/>
        </w:rPr>
        <w:t>2</w:t>
      </w:r>
      <w:r>
        <w:rPr>
          <w:rFonts w:ascii="Arial" w:hAnsi="Arial" w:cs="Arial"/>
          <w:iCs/>
        </w:rPr>
        <w:t xml:space="preserve"> would like to thank SA4 for the questions in S4-180633. In S4-180633, </w:t>
      </w:r>
      <w:r>
        <w:rPr>
          <w:rFonts w:ascii="Arial" w:hAnsi="Arial" w:cs="Arial"/>
        </w:rPr>
        <w:t>SA4 may assume one-to-one connection is maintained between vehicles over PC5 during video session in the LS. However, sidelink V2X communication in REL-14/15 LTE does not support channel establishment over PC5 and maintenance of one-to-one connection over PC5.</w:t>
      </w:r>
    </w:p>
    <w:p w:rsidR="001D41D9" w:rsidRDefault="001D41D9" w:rsidP="001D41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 that RAN2 plan to study NR V2X in REL-16 </w:t>
      </w:r>
      <w:r w:rsidR="004D43AF">
        <w:rPr>
          <w:rFonts w:ascii="Arial" w:hAnsi="Arial" w:cs="Arial"/>
        </w:rPr>
        <w:t>V2X</w:t>
      </w:r>
      <w:r>
        <w:rPr>
          <w:rFonts w:ascii="Arial" w:hAnsi="Arial" w:cs="Arial"/>
        </w:rPr>
        <w:t>.</w:t>
      </w:r>
    </w:p>
    <w:p w:rsidR="00650054" w:rsidRPr="002915EA" w:rsidRDefault="00650054" w:rsidP="00B03E3E">
      <w:pPr>
        <w:spacing w:after="120"/>
        <w:rPr>
          <w:rFonts w:ascii="Arial" w:hAnsi="Arial" w:cs="Arial"/>
          <w:b/>
        </w:rPr>
      </w:pPr>
    </w:p>
    <w:p w:rsidR="00B03E3E" w:rsidRDefault="00B03E3E" w:rsidP="00B03E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03E3E" w:rsidRDefault="00B03E3E" w:rsidP="00B03E3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D41D9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:rsidR="00B03E3E" w:rsidRDefault="00B03E3E" w:rsidP="00B03E3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7A1662">
        <w:rPr>
          <w:rFonts w:ascii="Arial" w:hAnsi="Arial" w:cs="Arial"/>
        </w:rPr>
        <w:t xml:space="preserve">RAN2 respectfully asks </w:t>
      </w:r>
      <w:r w:rsidR="001D41D9">
        <w:rPr>
          <w:rFonts w:ascii="Arial" w:hAnsi="Arial" w:cs="Arial"/>
        </w:rPr>
        <w:t>SA4</w:t>
      </w:r>
      <w:r w:rsidRPr="007A1662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account</w:t>
      </w:r>
      <w:r w:rsidR="00AB7230">
        <w:rPr>
          <w:rFonts w:ascii="Arial" w:hAnsi="Arial" w:cs="Arial"/>
        </w:rPr>
        <w:t>.</w:t>
      </w:r>
    </w:p>
    <w:p w:rsidR="000D142E" w:rsidRPr="0048239C" w:rsidRDefault="000D142E" w:rsidP="00D45B32">
      <w:pPr>
        <w:spacing w:after="120"/>
        <w:ind w:left="993" w:hanging="993"/>
        <w:rPr>
          <w:rFonts w:ascii="Arial" w:hAnsi="Arial" w:cs="Arial"/>
        </w:rPr>
      </w:pPr>
    </w:p>
    <w:p w:rsidR="00B03E3E" w:rsidRDefault="00B03E3E" w:rsidP="00B03E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FF51A1" w:rsidRDefault="00FF51A1" w:rsidP="00FF51A1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ko-KR"/>
        </w:rPr>
      </w:pPr>
      <w:r>
        <w:rPr>
          <w:rFonts w:ascii="Arial" w:hAnsi="Arial" w:cs="Arial"/>
          <w:bCs/>
        </w:rPr>
        <w:t>RAN2#</w:t>
      </w:r>
      <w:r>
        <w:rPr>
          <w:rFonts w:ascii="Arial" w:hAnsi="Arial" w:cs="Arial" w:hint="eastAsia"/>
          <w:bCs/>
          <w:lang w:eastAsia="ko-KR"/>
        </w:rPr>
        <w:t>103bis</w:t>
      </w:r>
      <w:r w:rsidR="00AB7230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 xml:space="preserve">8 </w:t>
      </w:r>
      <w:r>
        <w:rPr>
          <w:rFonts w:ascii="Arial" w:hAnsi="Arial" w:cs="Arial"/>
          <w:bCs/>
        </w:rPr>
        <w:t xml:space="preserve">- 12 </w:t>
      </w:r>
      <w:r>
        <w:rPr>
          <w:rFonts w:ascii="Arial" w:hAnsi="Arial" w:cs="Arial"/>
          <w:bCs/>
          <w:lang w:eastAsia="ko-KR"/>
        </w:rPr>
        <w:t>Oct.</w:t>
      </w:r>
      <w:r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  <w:t>Chengdu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>China</w:t>
      </w:r>
    </w:p>
    <w:p w:rsidR="00384E71" w:rsidRDefault="00384E71" w:rsidP="00384E71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ko-KR"/>
        </w:rPr>
      </w:pPr>
      <w:r>
        <w:rPr>
          <w:rFonts w:ascii="Arial" w:hAnsi="Arial" w:cs="Arial"/>
          <w:bCs/>
        </w:rPr>
        <w:t>RAN2#</w:t>
      </w:r>
      <w:r>
        <w:rPr>
          <w:rFonts w:ascii="Arial" w:hAnsi="Arial" w:cs="Arial" w:hint="eastAsia"/>
          <w:bCs/>
          <w:lang w:eastAsia="ko-KR"/>
        </w:rPr>
        <w:t>10</w:t>
      </w:r>
      <w:r>
        <w:rPr>
          <w:rFonts w:ascii="Arial" w:hAnsi="Arial" w:cs="Arial"/>
          <w:bCs/>
          <w:lang w:eastAsia="ko-KR"/>
        </w:rPr>
        <w:t>4</w:t>
      </w:r>
      <w:r w:rsidR="00AB723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</w:t>
      </w:r>
      <w:r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</w:rPr>
        <w:t>- 16 Nov</w:t>
      </w:r>
      <w:r>
        <w:rPr>
          <w:rFonts w:ascii="Arial" w:hAnsi="Arial" w:cs="Arial"/>
          <w:bCs/>
          <w:lang w:eastAsia="ko-KR"/>
        </w:rPr>
        <w:t>.</w:t>
      </w:r>
      <w:r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  <w:t>Spokane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>US</w:t>
      </w:r>
      <w:r w:rsidR="00321EAF">
        <w:rPr>
          <w:rFonts w:ascii="Arial" w:hAnsi="Arial" w:cs="Arial"/>
          <w:bCs/>
          <w:lang w:eastAsia="ko-KR"/>
        </w:rPr>
        <w:t>A</w:t>
      </w:r>
    </w:p>
    <w:p w:rsidR="00C54B5C" w:rsidRPr="00384E71" w:rsidRDefault="00C54B5C" w:rsidP="00431F49">
      <w:pPr>
        <w:tabs>
          <w:tab w:val="left" w:pos="5103"/>
        </w:tabs>
        <w:spacing w:after="120"/>
        <w:rPr>
          <w:rFonts w:ascii="Arial" w:eastAsia="DengXian" w:hAnsi="Arial" w:cs="Arial" w:hint="eastAsia"/>
          <w:bCs/>
          <w:lang w:eastAsia="zh-CN"/>
        </w:rPr>
      </w:pPr>
    </w:p>
    <w:sectPr w:rsidR="00C54B5C" w:rsidRPr="00384E7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99F" w:rsidRDefault="0091499F">
      <w:pPr>
        <w:spacing w:after="0"/>
      </w:pPr>
      <w:r>
        <w:separator/>
      </w:r>
    </w:p>
  </w:endnote>
  <w:endnote w:type="continuationSeparator" w:id="0">
    <w:p w:rsidR="0091499F" w:rsidRDefault="009149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99F" w:rsidRDefault="0091499F">
      <w:pPr>
        <w:spacing w:after="0"/>
      </w:pPr>
      <w:r>
        <w:separator/>
      </w:r>
    </w:p>
  </w:footnote>
  <w:footnote w:type="continuationSeparator" w:id="0">
    <w:p w:rsidR="0091499F" w:rsidRDefault="009149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4AE5"/>
    <w:multiLevelType w:val="hybridMultilevel"/>
    <w:tmpl w:val="0690FA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FB37F2F"/>
    <w:multiLevelType w:val="hybridMultilevel"/>
    <w:tmpl w:val="5346FA4C"/>
    <w:lvl w:ilvl="0" w:tplc="9FEA4716">
      <w:start w:val="23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D6B0C302">
      <w:start w:val="1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457003A"/>
    <w:multiLevelType w:val="hybridMultilevel"/>
    <w:tmpl w:val="E460E8B0"/>
    <w:lvl w:ilvl="0" w:tplc="F17820D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C313585"/>
    <w:multiLevelType w:val="hybridMultilevel"/>
    <w:tmpl w:val="36E8B5BC"/>
    <w:lvl w:ilvl="0" w:tplc="35D0DF7C">
      <w:start w:val="1"/>
      <w:numFmt w:val="decimal"/>
      <w:lvlText w:val="%1.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F972024"/>
    <w:multiLevelType w:val="hybridMultilevel"/>
    <w:tmpl w:val="0F22DC74"/>
    <w:lvl w:ilvl="0" w:tplc="6DFCD64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B4486"/>
    <w:multiLevelType w:val="hybridMultilevel"/>
    <w:tmpl w:val="0DCE0ECA"/>
    <w:lvl w:ilvl="0" w:tplc="35D0DF7C">
      <w:start w:val="1"/>
      <w:numFmt w:val="decimal"/>
      <w:lvlText w:val="%1."/>
      <w:lvlJc w:val="left"/>
      <w:pPr>
        <w:ind w:left="11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7">
    <w:nsid w:val="25C52DA2"/>
    <w:multiLevelType w:val="hybridMultilevel"/>
    <w:tmpl w:val="45A42B08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6572001"/>
    <w:multiLevelType w:val="hybridMultilevel"/>
    <w:tmpl w:val="0832E6E2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27EA782D"/>
    <w:multiLevelType w:val="hybridMultilevel"/>
    <w:tmpl w:val="A9722BEC"/>
    <w:lvl w:ilvl="0" w:tplc="04090019">
      <w:start w:val="1"/>
      <w:numFmt w:val="upperLetter"/>
      <w:lvlText w:val="%1."/>
      <w:lvlJc w:val="left"/>
      <w:pPr>
        <w:ind w:left="12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2F7254EE"/>
    <w:multiLevelType w:val="hybridMultilevel"/>
    <w:tmpl w:val="CA722F3E"/>
    <w:lvl w:ilvl="0" w:tplc="AF26B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4B8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A6E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AA4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823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72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F0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09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A8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3F4F19"/>
    <w:multiLevelType w:val="hybridMultilevel"/>
    <w:tmpl w:val="5A96B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6658E"/>
    <w:multiLevelType w:val="hybridMultilevel"/>
    <w:tmpl w:val="1576AE32"/>
    <w:lvl w:ilvl="0" w:tplc="0409000F">
      <w:start w:val="1"/>
      <w:numFmt w:val="decimal"/>
      <w:lvlText w:val="%1."/>
      <w:lvlJc w:val="left"/>
      <w:pPr>
        <w:ind w:left="12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41116CC8"/>
    <w:multiLevelType w:val="hybridMultilevel"/>
    <w:tmpl w:val="0916102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87F6F93"/>
    <w:multiLevelType w:val="hybridMultilevel"/>
    <w:tmpl w:val="6B82D660"/>
    <w:lvl w:ilvl="0" w:tplc="ADAAE59E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B71655A"/>
    <w:multiLevelType w:val="hybridMultilevel"/>
    <w:tmpl w:val="23389AE0"/>
    <w:lvl w:ilvl="0" w:tplc="529EEA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26145"/>
    <w:multiLevelType w:val="hybridMultilevel"/>
    <w:tmpl w:val="4B6CBD82"/>
    <w:lvl w:ilvl="0" w:tplc="FDE4C53C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6F70268"/>
    <w:multiLevelType w:val="hybridMultilevel"/>
    <w:tmpl w:val="DE42208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614D0907"/>
    <w:multiLevelType w:val="hybridMultilevel"/>
    <w:tmpl w:val="585646EA"/>
    <w:lvl w:ilvl="0" w:tplc="0409000F">
      <w:start w:val="1"/>
      <w:numFmt w:val="decimal"/>
      <w:lvlText w:val="%1."/>
      <w:lvlJc w:val="left"/>
      <w:pPr>
        <w:ind w:left="12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38817F9"/>
    <w:multiLevelType w:val="hybridMultilevel"/>
    <w:tmpl w:val="AEE2BD0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FCE0A28"/>
    <w:multiLevelType w:val="multilevel"/>
    <w:tmpl w:val="5468A3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ED1D27"/>
    <w:multiLevelType w:val="hybridMultilevel"/>
    <w:tmpl w:val="4B8E084A"/>
    <w:lvl w:ilvl="0" w:tplc="30047A50">
      <w:start w:val="1"/>
      <w:numFmt w:val="lowerLetter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2FA387F"/>
    <w:multiLevelType w:val="hybridMultilevel"/>
    <w:tmpl w:val="7A22DD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7E563B"/>
    <w:multiLevelType w:val="hybridMultilevel"/>
    <w:tmpl w:val="BE263356"/>
    <w:lvl w:ilvl="0" w:tplc="B2841C38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F61307"/>
    <w:multiLevelType w:val="hybridMultilevel"/>
    <w:tmpl w:val="660A2AA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127134"/>
    <w:multiLevelType w:val="hybridMultilevel"/>
    <w:tmpl w:val="F7946FC8"/>
    <w:lvl w:ilvl="0" w:tplc="75386C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34372C"/>
    <w:multiLevelType w:val="hybridMultilevel"/>
    <w:tmpl w:val="90CEA9CA"/>
    <w:lvl w:ilvl="0" w:tplc="6DFCD64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14"/>
  </w:num>
  <w:num w:numId="4">
    <w:abstractNumId w:val="3"/>
  </w:num>
  <w:num w:numId="5">
    <w:abstractNumId w:val="1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9"/>
  </w:num>
  <w:num w:numId="9">
    <w:abstractNumId w:val="27"/>
  </w:num>
  <w:num w:numId="10">
    <w:abstractNumId w:val="13"/>
  </w:num>
  <w:num w:numId="11">
    <w:abstractNumId w:val="29"/>
  </w:num>
  <w:num w:numId="12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20"/>
  </w:num>
  <w:num w:numId="15">
    <w:abstractNumId w:val="7"/>
  </w:num>
  <w:num w:numId="16">
    <w:abstractNumId w:val="28"/>
  </w:num>
  <w:num w:numId="17">
    <w:abstractNumId w:val="25"/>
  </w:num>
  <w:num w:numId="1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0"/>
  </w:num>
  <w:num w:numId="21">
    <w:abstractNumId w:val="5"/>
  </w:num>
  <w:num w:numId="22">
    <w:abstractNumId w:val="11"/>
  </w:num>
  <w:num w:numId="23">
    <w:abstractNumId w:val="32"/>
  </w:num>
  <w:num w:numId="24">
    <w:abstractNumId w:val="2"/>
  </w:num>
  <w:num w:numId="25">
    <w:abstractNumId w:val="10"/>
  </w:num>
  <w:num w:numId="26">
    <w:abstractNumId w:val="9"/>
  </w:num>
  <w:num w:numId="27">
    <w:abstractNumId w:val="24"/>
  </w:num>
  <w:num w:numId="28">
    <w:abstractNumId w:val="22"/>
  </w:num>
  <w:num w:numId="29">
    <w:abstractNumId w:val="4"/>
  </w:num>
  <w:num w:numId="30">
    <w:abstractNumId w:val="0"/>
  </w:num>
  <w:num w:numId="31">
    <w:abstractNumId w:val="6"/>
  </w:num>
  <w:num w:numId="32">
    <w:abstractNumId w:val="26"/>
  </w:num>
  <w:num w:numId="33">
    <w:abstractNumId w:val="12"/>
  </w:num>
  <w:num w:numId="34">
    <w:abstractNumId w:val="2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166E"/>
    <w:rsid w:val="0000208A"/>
    <w:rsid w:val="00003B1F"/>
    <w:rsid w:val="00003B76"/>
    <w:rsid w:val="00017F23"/>
    <w:rsid w:val="00026BF2"/>
    <w:rsid w:val="00030F60"/>
    <w:rsid w:val="000352E6"/>
    <w:rsid w:val="0003603C"/>
    <w:rsid w:val="00043D6A"/>
    <w:rsid w:val="00052481"/>
    <w:rsid w:val="00055D73"/>
    <w:rsid w:val="0005694D"/>
    <w:rsid w:val="00066333"/>
    <w:rsid w:val="00076BA8"/>
    <w:rsid w:val="0007703C"/>
    <w:rsid w:val="000806D7"/>
    <w:rsid w:val="00086AEA"/>
    <w:rsid w:val="00097DAC"/>
    <w:rsid w:val="000A75EA"/>
    <w:rsid w:val="000C00A5"/>
    <w:rsid w:val="000C3BA2"/>
    <w:rsid w:val="000C40EF"/>
    <w:rsid w:val="000C42A8"/>
    <w:rsid w:val="000D142E"/>
    <w:rsid w:val="000D501A"/>
    <w:rsid w:val="000E412E"/>
    <w:rsid w:val="000F088B"/>
    <w:rsid w:val="000F2299"/>
    <w:rsid w:val="000F6242"/>
    <w:rsid w:val="000F6B81"/>
    <w:rsid w:val="00107560"/>
    <w:rsid w:val="00107B94"/>
    <w:rsid w:val="0012481B"/>
    <w:rsid w:val="0014393F"/>
    <w:rsid w:val="00150B28"/>
    <w:rsid w:val="00156F42"/>
    <w:rsid w:val="001577C0"/>
    <w:rsid w:val="00162F35"/>
    <w:rsid w:val="00171434"/>
    <w:rsid w:val="001729CA"/>
    <w:rsid w:val="00183347"/>
    <w:rsid w:val="00186CA3"/>
    <w:rsid w:val="0018735C"/>
    <w:rsid w:val="001918A0"/>
    <w:rsid w:val="0019210D"/>
    <w:rsid w:val="00196F95"/>
    <w:rsid w:val="001A4EDB"/>
    <w:rsid w:val="001B42DF"/>
    <w:rsid w:val="001C46BA"/>
    <w:rsid w:val="001C51C8"/>
    <w:rsid w:val="001C6B7F"/>
    <w:rsid w:val="001D0A1D"/>
    <w:rsid w:val="001D41D9"/>
    <w:rsid w:val="001E5D74"/>
    <w:rsid w:val="001F17DD"/>
    <w:rsid w:val="001F7A0F"/>
    <w:rsid w:val="00200DE4"/>
    <w:rsid w:val="00204BD3"/>
    <w:rsid w:val="002356FD"/>
    <w:rsid w:val="00244785"/>
    <w:rsid w:val="002516D5"/>
    <w:rsid w:val="00252415"/>
    <w:rsid w:val="002533ED"/>
    <w:rsid w:val="0025450E"/>
    <w:rsid w:val="00256D20"/>
    <w:rsid w:val="00257B1F"/>
    <w:rsid w:val="00260412"/>
    <w:rsid w:val="002611E2"/>
    <w:rsid w:val="0026178C"/>
    <w:rsid w:val="002657C4"/>
    <w:rsid w:val="00267070"/>
    <w:rsid w:val="002850EE"/>
    <w:rsid w:val="00286FDD"/>
    <w:rsid w:val="00290D1B"/>
    <w:rsid w:val="002915EA"/>
    <w:rsid w:val="002924DB"/>
    <w:rsid w:val="002931B1"/>
    <w:rsid w:val="002A0E48"/>
    <w:rsid w:val="002A6E64"/>
    <w:rsid w:val="002A750D"/>
    <w:rsid w:val="002C2316"/>
    <w:rsid w:val="002C4B8E"/>
    <w:rsid w:val="002D0EFA"/>
    <w:rsid w:val="002D5709"/>
    <w:rsid w:val="002D6F91"/>
    <w:rsid w:val="002F1940"/>
    <w:rsid w:val="002F38D4"/>
    <w:rsid w:val="002F55E7"/>
    <w:rsid w:val="002F60EC"/>
    <w:rsid w:val="00305C83"/>
    <w:rsid w:val="00305CEC"/>
    <w:rsid w:val="00306946"/>
    <w:rsid w:val="00310599"/>
    <w:rsid w:val="003113E6"/>
    <w:rsid w:val="003113F5"/>
    <w:rsid w:val="0031689F"/>
    <w:rsid w:val="00321EAF"/>
    <w:rsid w:val="00323E97"/>
    <w:rsid w:val="0034157D"/>
    <w:rsid w:val="00344CD0"/>
    <w:rsid w:val="003473F7"/>
    <w:rsid w:val="003540E7"/>
    <w:rsid w:val="0035418D"/>
    <w:rsid w:val="00355246"/>
    <w:rsid w:val="0035614B"/>
    <w:rsid w:val="003613E9"/>
    <w:rsid w:val="003671D7"/>
    <w:rsid w:val="00372600"/>
    <w:rsid w:val="00377777"/>
    <w:rsid w:val="00382483"/>
    <w:rsid w:val="00383545"/>
    <w:rsid w:val="00384E71"/>
    <w:rsid w:val="00390690"/>
    <w:rsid w:val="00390811"/>
    <w:rsid w:val="00391113"/>
    <w:rsid w:val="00391248"/>
    <w:rsid w:val="0039487F"/>
    <w:rsid w:val="003A135A"/>
    <w:rsid w:val="003A6436"/>
    <w:rsid w:val="003B0E12"/>
    <w:rsid w:val="003B4F3A"/>
    <w:rsid w:val="003B52EC"/>
    <w:rsid w:val="003C08A3"/>
    <w:rsid w:val="003C1E2A"/>
    <w:rsid w:val="003C2EF7"/>
    <w:rsid w:val="003C6E2D"/>
    <w:rsid w:val="003D2CFE"/>
    <w:rsid w:val="003D5BCB"/>
    <w:rsid w:val="003E6EC1"/>
    <w:rsid w:val="003F04E8"/>
    <w:rsid w:val="003F60FC"/>
    <w:rsid w:val="00415213"/>
    <w:rsid w:val="00423B2B"/>
    <w:rsid w:val="0042593E"/>
    <w:rsid w:val="00427EA8"/>
    <w:rsid w:val="00431F49"/>
    <w:rsid w:val="00433500"/>
    <w:rsid w:val="00433F71"/>
    <w:rsid w:val="00441026"/>
    <w:rsid w:val="00451164"/>
    <w:rsid w:val="00452180"/>
    <w:rsid w:val="0046370F"/>
    <w:rsid w:val="0046511B"/>
    <w:rsid w:val="00467527"/>
    <w:rsid w:val="00467F13"/>
    <w:rsid w:val="0047323D"/>
    <w:rsid w:val="00476273"/>
    <w:rsid w:val="0048239C"/>
    <w:rsid w:val="0049665A"/>
    <w:rsid w:val="004A2CA8"/>
    <w:rsid w:val="004A45E6"/>
    <w:rsid w:val="004B3B3B"/>
    <w:rsid w:val="004C0A48"/>
    <w:rsid w:val="004D1E0D"/>
    <w:rsid w:val="004D43AF"/>
    <w:rsid w:val="004E334D"/>
    <w:rsid w:val="004E3939"/>
    <w:rsid w:val="004F7B14"/>
    <w:rsid w:val="004F7CD1"/>
    <w:rsid w:val="00505200"/>
    <w:rsid w:val="00505FC9"/>
    <w:rsid w:val="005064FA"/>
    <w:rsid w:val="00520AE9"/>
    <w:rsid w:val="00522D32"/>
    <w:rsid w:val="0053521C"/>
    <w:rsid w:val="00540C78"/>
    <w:rsid w:val="005542DB"/>
    <w:rsid w:val="00560C90"/>
    <w:rsid w:val="0056306C"/>
    <w:rsid w:val="00570509"/>
    <w:rsid w:val="005721E1"/>
    <w:rsid w:val="00576D0D"/>
    <w:rsid w:val="00581823"/>
    <w:rsid w:val="00581A27"/>
    <w:rsid w:val="00585886"/>
    <w:rsid w:val="0059528C"/>
    <w:rsid w:val="005B2762"/>
    <w:rsid w:val="005C5DA8"/>
    <w:rsid w:val="005C65CA"/>
    <w:rsid w:val="005D2A6C"/>
    <w:rsid w:val="005E4D40"/>
    <w:rsid w:val="005F7406"/>
    <w:rsid w:val="00600B33"/>
    <w:rsid w:val="0061683C"/>
    <w:rsid w:val="00624F11"/>
    <w:rsid w:val="006263FA"/>
    <w:rsid w:val="00626E19"/>
    <w:rsid w:val="0062790C"/>
    <w:rsid w:val="006341A1"/>
    <w:rsid w:val="0063771D"/>
    <w:rsid w:val="00650054"/>
    <w:rsid w:val="0065093F"/>
    <w:rsid w:val="0068064F"/>
    <w:rsid w:val="00683266"/>
    <w:rsid w:val="00686785"/>
    <w:rsid w:val="0069042A"/>
    <w:rsid w:val="00691609"/>
    <w:rsid w:val="006950B2"/>
    <w:rsid w:val="006A01F4"/>
    <w:rsid w:val="006A1CC7"/>
    <w:rsid w:val="006B6FC9"/>
    <w:rsid w:val="006C242D"/>
    <w:rsid w:val="006C3B2A"/>
    <w:rsid w:val="006E0EAC"/>
    <w:rsid w:val="006E26F6"/>
    <w:rsid w:val="006F41F9"/>
    <w:rsid w:val="00702197"/>
    <w:rsid w:val="00710B80"/>
    <w:rsid w:val="007130D9"/>
    <w:rsid w:val="00714401"/>
    <w:rsid w:val="00715FFA"/>
    <w:rsid w:val="00717A41"/>
    <w:rsid w:val="0073627A"/>
    <w:rsid w:val="007402E1"/>
    <w:rsid w:val="00740DB6"/>
    <w:rsid w:val="00740E5B"/>
    <w:rsid w:val="00752C49"/>
    <w:rsid w:val="007531DC"/>
    <w:rsid w:val="00753F87"/>
    <w:rsid w:val="00763261"/>
    <w:rsid w:val="00766D68"/>
    <w:rsid w:val="00781B85"/>
    <w:rsid w:val="007823C9"/>
    <w:rsid w:val="00786266"/>
    <w:rsid w:val="00794BE3"/>
    <w:rsid w:val="00795F73"/>
    <w:rsid w:val="007A7C7C"/>
    <w:rsid w:val="007B0AC0"/>
    <w:rsid w:val="007B4548"/>
    <w:rsid w:val="007B7E60"/>
    <w:rsid w:val="007D0284"/>
    <w:rsid w:val="007D16BE"/>
    <w:rsid w:val="007D38CF"/>
    <w:rsid w:val="007D71EF"/>
    <w:rsid w:val="007D7F41"/>
    <w:rsid w:val="007E1388"/>
    <w:rsid w:val="007E21A1"/>
    <w:rsid w:val="007E2BAA"/>
    <w:rsid w:val="007E5206"/>
    <w:rsid w:val="007F4F92"/>
    <w:rsid w:val="007F78E6"/>
    <w:rsid w:val="007F7C2D"/>
    <w:rsid w:val="00800891"/>
    <w:rsid w:val="008078C8"/>
    <w:rsid w:val="008179A8"/>
    <w:rsid w:val="00846E49"/>
    <w:rsid w:val="0084787F"/>
    <w:rsid w:val="00852823"/>
    <w:rsid w:val="0085740F"/>
    <w:rsid w:val="0086533B"/>
    <w:rsid w:val="0087333F"/>
    <w:rsid w:val="00884885"/>
    <w:rsid w:val="008A0AE3"/>
    <w:rsid w:val="008A31A8"/>
    <w:rsid w:val="008A7505"/>
    <w:rsid w:val="008B59E1"/>
    <w:rsid w:val="008C23DA"/>
    <w:rsid w:val="008D53E8"/>
    <w:rsid w:val="008D772F"/>
    <w:rsid w:val="008E3FC2"/>
    <w:rsid w:val="008F4B1B"/>
    <w:rsid w:val="008F59E6"/>
    <w:rsid w:val="008F78EB"/>
    <w:rsid w:val="009016FE"/>
    <w:rsid w:val="009069A0"/>
    <w:rsid w:val="009148E5"/>
    <w:rsid w:val="0091499F"/>
    <w:rsid w:val="009211F2"/>
    <w:rsid w:val="009260C9"/>
    <w:rsid w:val="00933E97"/>
    <w:rsid w:val="0094609A"/>
    <w:rsid w:val="0094793C"/>
    <w:rsid w:val="00955D5B"/>
    <w:rsid w:val="00960BE0"/>
    <w:rsid w:val="00966940"/>
    <w:rsid w:val="0097705B"/>
    <w:rsid w:val="00977D9B"/>
    <w:rsid w:val="009814AB"/>
    <w:rsid w:val="00981B6D"/>
    <w:rsid w:val="00985284"/>
    <w:rsid w:val="009900FA"/>
    <w:rsid w:val="00990693"/>
    <w:rsid w:val="0099764C"/>
    <w:rsid w:val="009A3265"/>
    <w:rsid w:val="009A6B01"/>
    <w:rsid w:val="009B0592"/>
    <w:rsid w:val="009B5574"/>
    <w:rsid w:val="009B58BD"/>
    <w:rsid w:val="009C01A9"/>
    <w:rsid w:val="009C1CEE"/>
    <w:rsid w:val="009C2F96"/>
    <w:rsid w:val="009C7631"/>
    <w:rsid w:val="009C7A7E"/>
    <w:rsid w:val="009D6796"/>
    <w:rsid w:val="009F1FEF"/>
    <w:rsid w:val="00A01538"/>
    <w:rsid w:val="00A1279F"/>
    <w:rsid w:val="00A168A5"/>
    <w:rsid w:val="00A20353"/>
    <w:rsid w:val="00A26BDB"/>
    <w:rsid w:val="00A26CEF"/>
    <w:rsid w:val="00A431D9"/>
    <w:rsid w:val="00A47614"/>
    <w:rsid w:val="00A543A9"/>
    <w:rsid w:val="00A56F36"/>
    <w:rsid w:val="00A72583"/>
    <w:rsid w:val="00A74E80"/>
    <w:rsid w:val="00A92389"/>
    <w:rsid w:val="00AA61C8"/>
    <w:rsid w:val="00AA7A03"/>
    <w:rsid w:val="00AB3BE8"/>
    <w:rsid w:val="00AB7230"/>
    <w:rsid w:val="00AC063D"/>
    <w:rsid w:val="00AC4F4F"/>
    <w:rsid w:val="00AC4FC8"/>
    <w:rsid w:val="00AC51FD"/>
    <w:rsid w:val="00AD33A4"/>
    <w:rsid w:val="00AE78C8"/>
    <w:rsid w:val="00AE7F1A"/>
    <w:rsid w:val="00B02ED4"/>
    <w:rsid w:val="00B03E3E"/>
    <w:rsid w:val="00B054D8"/>
    <w:rsid w:val="00B0610E"/>
    <w:rsid w:val="00B129EC"/>
    <w:rsid w:val="00B171CD"/>
    <w:rsid w:val="00B22EF6"/>
    <w:rsid w:val="00B23D4A"/>
    <w:rsid w:val="00B24934"/>
    <w:rsid w:val="00B31201"/>
    <w:rsid w:val="00B34D9F"/>
    <w:rsid w:val="00B35DEC"/>
    <w:rsid w:val="00B3740F"/>
    <w:rsid w:val="00B41616"/>
    <w:rsid w:val="00B51B9B"/>
    <w:rsid w:val="00B56EEA"/>
    <w:rsid w:val="00B6108C"/>
    <w:rsid w:val="00B63C9D"/>
    <w:rsid w:val="00B656C2"/>
    <w:rsid w:val="00B7077B"/>
    <w:rsid w:val="00B722CC"/>
    <w:rsid w:val="00B77318"/>
    <w:rsid w:val="00B77F74"/>
    <w:rsid w:val="00B83716"/>
    <w:rsid w:val="00B87314"/>
    <w:rsid w:val="00B952BA"/>
    <w:rsid w:val="00B959D8"/>
    <w:rsid w:val="00B97703"/>
    <w:rsid w:val="00BA0D10"/>
    <w:rsid w:val="00BB03E2"/>
    <w:rsid w:val="00BB3D84"/>
    <w:rsid w:val="00BB5382"/>
    <w:rsid w:val="00BB6470"/>
    <w:rsid w:val="00BC3E7E"/>
    <w:rsid w:val="00BC494B"/>
    <w:rsid w:val="00BC6608"/>
    <w:rsid w:val="00BC7653"/>
    <w:rsid w:val="00BD587D"/>
    <w:rsid w:val="00BE2FC7"/>
    <w:rsid w:val="00BE4EEA"/>
    <w:rsid w:val="00BE54E7"/>
    <w:rsid w:val="00BF2781"/>
    <w:rsid w:val="00BF5544"/>
    <w:rsid w:val="00C01B16"/>
    <w:rsid w:val="00C01B3D"/>
    <w:rsid w:val="00C03F69"/>
    <w:rsid w:val="00C07F9D"/>
    <w:rsid w:val="00C2168E"/>
    <w:rsid w:val="00C220BD"/>
    <w:rsid w:val="00C31479"/>
    <w:rsid w:val="00C4087C"/>
    <w:rsid w:val="00C434A9"/>
    <w:rsid w:val="00C43941"/>
    <w:rsid w:val="00C5103E"/>
    <w:rsid w:val="00C52C64"/>
    <w:rsid w:val="00C54B5C"/>
    <w:rsid w:val="00C57F33"/>
    <w:rsid w:val="00C66D30"/>
    <w:rsid w:val="00C711D1"/>
    <w:rsid w:val="00C81638"/>
    <w:rsid w:val="00C82985"/>
    <w:rsid w:val="00C82F39"/>
    <w:rsid w:val="00C877E4"/>
    <w:rsid w:val="00C914A2"/>
    <w:rsid w:val="00C928B3"/>
    <w:rsid w:val="00C94561"/>
    <w:rsid w:val="00C9675C"/>
    <w:rsid w:val="00CA3209"/>
    <w:rsid w:val="00CA38D9"/>
    <w:rsid w:val="00CA62A5"/>
    <w:rsid w:val="00CA789F"/>
    <w:rsid w:val="00CB03EE"/>
    <w:rsid w:val="00CB08A0"/>
    <w:rsid w:val="00CC007E"/>
    <w:rsid w:val="00CC01A4"/>
    <w:rsid w:val="00CC0247"/>
    <w:rsid w:val="00CD4499"/>
    <w:rsid w:val="00CE000F"/>
    <w:rsid w:val="00CE27B8"/>
    <w:rsid w:val="00CE7E6D"/>
    <w:rsid w:val="00CF310B"/>
    <w:rsid w:val="00CF3A9F"/>
    <w:rsid w:val="00D0003E"/>
    <w:rsid w:val="00D133C7"/>
    <w:rsid w:val="00D14294"/>
    <w:rsid w:val="00D33CE1"/>
    <w:rsid w:val="00D354A4"/>
    <w:rsid w:val="00D45B32"/>
    <w:rsid w:val="00D53433"/>
    <w:rsid w:val="00D6694D"/>
    <w:rsid w:val="00D7691D"/>
    <w:rsid w:val="00D77B75"/>
    <w:rsid w:val="00D84716"/>
    <w:rsid w:val="00D851D6"/>
    <w:rsid w:val="00D85872"/>
    <w:rsid w:val="00D91FD8"/>
    <w:rsid w:val="00D95915"/>
    <w:rsid w:val="00DA18C7"/>
    <w:rsid w:val="00DA46E8"/>
    <w:rsid w:val="00DD3F1C"/>
    <w:rsid w:val="00DE6189"/>
    <w:rsid w:val="00E0193D"/>
    <w:rsid w:val="00E070F0"/>
    <w:rsid w:val="00E132DA"/>
    <w:rsid w:val="00E132F0"/>
    <w:rsid w:val="00E1513E"/>
    <w:rsid w:val="00E151EB"/>
    <w:rsid w:val="00E158DB"/>
    <w:rsid w:val="00E20F22"/>
    <w:rsid w:val="00E40B73"/>
    <w:rsid w:val="00E43C12"/>
    <w:rsid w:val="00E4411A"/>
    <w:rsid w:val="00E67393"/>
    <w:rsid w:val="00E70734"/>
    <w:rsid w:val="00E73E67"/>
    <w:rsid w:val="00E74C66"/>
    <w:rsid w:val="00E8377C"/>
    <w:rsid w:val="00E86391"/>
    <w:rsid w:val="00E8726D"/>
    <w:rsid w:val="00E91129"/>
    <w:rsid w:val="00E92BD1"/>
    <w:rsid w:val="00EA0B59"/>
    <w:rsid w:val="00EA11E8"/>
    <w:rsid w:val="00EA2BF0"/>
    <w:rsid w:val="00EA65FA"/>
    <w:rsid w:val="00EB2747"/>
    <w:rsid w:val="00EB5555"/>
    <w:rsid w:val="00EC6F46"/>
    <w:rsid w:val="00EC7F43"/>
    <w:rsid w:val="00ED3904"/>
    <w:rsid w:val="00ED4ACA"/>
    <w:rsid w:val="00EE16FC"/>
    <w:rsid w:val="00EE6D62"/>
    <w:rsid w:val="00EF77C2"/>
    <w:rsid w:val="00F06E24"/>
    <w:rsid w:val="00F12F09"/>
    <w:rsid w:val="00F14A37"/>
    <w:rsid w:val="00F201DE"/>
    <w:rsid w:val="00F21E61"/>
    <w:rsid w:val="00F222D5"/>
    <w:rsid w:val="00F27074"/>
    <w:rsid w:val="00F37D6F"/>
    <w:rsid w:val="00F40B8A"/>
    <w:rsid w:val="00F4775F"/>
    <w:rsid w:val="00F520C3"/>
    <w:rsid w:val="00F539C6"/>
    <w:rsid w:val="00F5719B"/>
    <w:rsid w:val="00F57ED0"/>
    <w:rsid w:val="00F61DFD"/>
    <w:rsid w:val="00F63FF8"/>
    <w:rsid w:val="00F66144"/>
    <w:rsid w:val="00F75407"/>
    <w:rsid w:val="00F7736F"/>
    <w:rsid w:val="00F8471B"/>
    <w:rsid w:val="00F926DA"/>
    <w:rsid w:val="00F95406"/>
    <w:rsid w:val="00F958E0"/>
    <w:rsid w:val="00F969E3"/>
    <w:rsid w:val="00FA4D69"/>
    <w:rsid w:val="00FA7A13"/>
    <w:rsid w:val="00FB0097"/>
    <w:rsid w:val="00FB1618"/>
    <w:rsid w:val="00FB4C38"/>
    <w:rsid w:val="00FD1201"/>
    <w:rsid w:val="00FE5B69"/>
    <w:rsid w:val="00FF0CF8"/>
    <w:rsid w:val="00FF51A1"/>
    <w:rsid w:val="00FF52DE"/>
    <w:rsid w:val="00FF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9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6509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50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509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509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509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5093F"/>
    <w:pPr>
      <w:outlineLvl w:val="5"/>
    </w:pPr>
  </w:style>
  <w:style w:type="paragraph" w:styleId="Heading7">
    <w:name w:val="heading 7"/>
    <w:basedOn w:val="H6"/>
    <w:next w:val="Normal"/>
    <w:qFormat/>
    <w:rsid w:val="0065093F"/>
    <w:pPr>
      <w:outlineLvl w:val="6"/>
    </w:pPr>
  </w:style>
  <w:style w:type="paragraph" w:styleId="Heading8">
    <w:name w:val="heading 8"/>
    <w:basedOn w:val="Heading1"/>
    <w:next w:val="Normal"/>
    <w:qFormat/>
    <w:rsid w:val="006509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093F"/>
    <w:pPr>
      <w:outlineLvl w:val="8"/>
    </w:pPr>
  </w:style>
  <w:style w:type="character" w:default="1" w:styleId="DefaultParagraphFont">
    <w:name w:val="Default Paragraph Font"/>
    <w:semiHidden/>
    <w:rsid w:val="006509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093F"/>
  </w:style>
  <w:style w:type="paragraph" w:styleId="Header">
    <w:name w:val="header"/>
    <w:link w:val="HeaderChar"/>
    <w:rsid w:val="006509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509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Malgun Gothic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509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eastAsia="Malgun Gothic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5093F"/>
    <w:pPr>
      <w:spacing w:before="180"/>
      <w:ind w:left="2693" w:hanging="2693"/>
    </w:pPr>
    <w:rPr>
      <w:b/>
    </w:rPr>
  </w:style>
  <w:style w:type="paragraph" w:styleId="TOC1">
    <w:name w:val="toc 1"/>
    <w:semiHidden/>
    <w:rsid w:val="006509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509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5093F"/>
    <w:pPr>
      <w:ind w:left="1701" w:hanging="1701"/>
    </w:pPr>
  </w:style>
  <w:style w:type="paragraph" w:styleId="TOC4">
    <w:name w:val="toc 4"/>
    <w:basedOn w:val="TOC3"/>
    <w:semiHidden/>
    <w:rsid w:val="0065093F"/>
    <w:pPr>
      <w:ind w:left="1418" w:hanging="1418"/>
    </w:pPr>
  </w:style>
  <w:style w:type="paragraph" w:styleId="TOC3">
    <w:name w:val="toc 3"/>
    <w:basedOn w:val="TOC2"/>
    <w:semiHidden/>
    <w:rsid w:val="0065093F"/>
    <w:pPr>
      <w:ind w:left="1134" w:hanging="1134"/>
    </w:pPr>
  </w:style>
  <w:style w:type="paragraph" w:styleId="TOC2">
    <w:name w:val="toc 2"/>
    <w:basedOn w:val="TOC1"/>
    <w:semiHidden/>
    <w:rsid w:val="00650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093F"/>
    <w:pPr>
      <w:ind w:left="284"/>
    </w:pPr>
  </w:style>
  <w:style w:type="paragraph" w:styleId="Index1">
    <w:name w:val="index 1"/>
    <w:basedOn w:val="Normal"/>
    <w:semiHidden/>
    <w:rsid w:val="0065093F"/>
    <w:pPr>
      <w:keepLines/>
      <w:spacing w:after="0"/>
    </w:pPr>
  </w:style>
  <w:style w:type="paragraph" w:customStyle="1" w:styleId="ZH">
    <w:name w:val="ZH"/>
    <w:rsid w:val="006509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5093F"/>
    <w:pPr>
      <w:outlineLvl w:val="9"/>
    </w:pPr>
  </w:style>
  <w:style w:type="paragraph" w:styleId="ListNumber2">
    <w:name w:val="List Number 2"/>
    <w:basedOn w:val="ListNumber"/>
    <w:semiHidden/>
    <w:rsid w:val="0065093F"/>
    <w:pPr>
      <w:ind w:left="851"/>
    </w:pPr>
  </w:style>
  <w:style w:type="character" w:styleId="FootnoteReference">
    <w:name w:val="footnote reference"/>
    <w:basedOn w:val="DefaultParagraphFont"/>
    <w:semiHidden/>
    <w:rsid w:val="00650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09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65093F"/>
    <w:rPr>
      <w:b/>
    </w:rPr>
  </w:style>
  <w:style w:type="paragraph" w:customStyle="1" w:styleId="TAC">
    <w:name w:val="TAC"/>
    <w:basedOn w:val="TAL"/>
    <w:rsid w:val="0065093F"/>
    <w:pPr>
      <w:jc w:val="center"/>
    </w:pPr>
  </w:style>
  <w:style w:type="paragraph" w:customStyle="1" w:styleId="TF">
    <w:name w:val="TF"/>
    <w:basedOn w:val="TH"/>
    <w:rsid w:val="0065093F"/>
    <w:pPr>
      <w:keepNext w:val="0"/>
      <w:spacing w:before="0" w:after="240"/>
    </w:pPr>
  </w:style>
  <w:style w:type="paragraph" w:customStyle="1" w:styleId="NO">
    <w:name w:val="NO"/>
    <w:basedOn w:val="Normal"/>
    <w:rsid w:val="0065093F"/>
    <w:pPr>
      <w:keepLines/>
      <w:ind w:left="1135" w:hanging="851"/>
    </w:pPr>
  </w:style>
  <w:style w:type="paragraph" w:styleId="TOC9">
    <w:name w:val="toc 9"/>
    <w:basedOn w:val="TOC8"/>
    <w:semiHidden/>
    <w:rsid w:val="0065093F"/>
    <w:pPr>
      <w:ind w:left="1418" w:hanging="1418"/>
    </w:pPr>
  </w:style>
  <w:style w:type="paragraph" w:customStyle="1" w:styleId="EX">
    <w:name w:val="EX"/>
    <w:basedOn w:val="Normal"/>
    <w:rsid w:val="0065093F"/>
    <w:pPr>
      <w:keepLines/>
      <w:ind w:left="1702" w:hanging="1418"/>
    </w:pPr>
  </w:style>
  <w:style w:type="paragraph" w:customStyle="1" w:styleId="FP">
    <w:name w:val="FP"/>
    <w:basedOn w:val="Normal"/>
    <w:rsid w:val="0065093F"/>
    <w:pPr>
      <w:spacing w:after="0"/>
    </w:pPr>
  </w:style>
  <w:style w:type="paragraph" w:customStyle="1" w:styleId="LD">
    <w:name w:val="LD"/>
    <w:rsid w:val="006509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5093F"/>
    <w:pPr>
      <w:spacing w:after="0"/>
    </w:pPr>
  </w:style>
  <w:style w:type="paragraph" w:customStyle="1" w:styleId="EW">
    <w:name w:val="EW"/>
    <w:basedOn w:val="EX"/>
    <w:rsid w:val="0065093F"/>
    <w:pPr>
      <w:spacing w:after="0"/>
    </w:pPr>
  </w:style>
  <w:style w:type="paragraph" w:styleId="TOC6">
    <w:name w:val="toc 6"/>
    <w:basedOn w:val="TOC5"/>
    <w:next w:val="Normal"/>
    <w:semiHidden/>
    <w:rsid w:val="0065093F"/>
    <w:pPr>
      <w:ind w:left="1985" w:hanging="1985"/>
    </w:pPr>
  </w:style>
  <w:style w:type="paragraph" w:styleId="TOC7">
    <w:name w:val="toc 7"/>
    <w:basedOn w:val="TOC6"/>
    <w:next w:val="Normal"/>
    <w:semiHidden/>
    <w:rsid w:val="0065093F"/>
    <w:pPr>
      <w:ind w:left="2268" w:hanging="2268"/>
    </w:pPr>
  </w:style>
  <w:style w:type="paragraph" w:styleId="ListBullet2">
    <w:name w:val="List Bullet 2"/>
    <w:basedOn w:val="ListBullet"/>
    <w:semiHidden/>
    <w:rsid w:val="0065093F"/>
    <w:pPr>
      <w:ind w:left="851"/>
    </w:pPr>
  </w:style>
  <w:style w:type="paragraph" w:styleId="ListBullet3">
    <w:name w:val="List Bullet 3"/>
    <w:basedOn w:val="ListBullet2"/>
    <w:semiHidden/>
    <w:rsid w:val="0065093F"/>
    <w:pPr>
      <w:ind w:left="1135"/>
    </w:pPr>
  </w:style>
  <w:style w:type="paragraph" w:styleId="ListNumber">
    <w:name w:val="List Number"/>
    <w:basedOn w:val="List"/>
    <w:semiHidden/>
    <w:rsid w:val="0065093F"/>
  </w:style>
  <w:style w:type="paragraph" w:customStyle="1" w:styleId="EQ">
    <w:name w:val="EQ"/>
    <w:basedOn w:val="Normal"/>
    <w:next w:val="Normal"/>
    <w:rsid w:val="006509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0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09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0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5093F"/>
    <w:pPr>
      <w:jc w:val="right"/>
    </w:pPr>
  </w:style>
  <w:style w:type="paragraph" w:customStyle="1" w:styleId="H6">
    <w:name w:val="H6"/>
    <w:basedOn w:val="Heading5"/>
    <w:next w:val="Normal"/>
    <w:rsid w:val="006509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093F"/>
    <w:pPr>
      <w:ind w:left="851" w:hanging="851"/>
    </w:pPr>
  </w:style>
  <w:style w:type="paragraph" w:customStyle="1" w:styleId="TAL">
    <w:name w:val="TAL"/>
    <w:basedOn w:val="Normal"/>
    <w:rsid w:val="006509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0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509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509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509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5093F"/>
    <w:pPr>
      <w:framePr w:wrap="notBeside" w:y="16161"/>
    </w:pPr>
  </w:style>
  <w:style w:type="character" w:customStyle="1" w:styleId="ZGSM">
    <w:name w:val="ZGSM"/>
    <w:rsid w:val="0065093F"/>
  </w:style>
  <w:style w:type="paragraph" w:styleId="List2">
    <w:name w:val="List 2"/>
    <w:basedOn w:val="List"/>
    <w:semiHidden/>
    <w:rsid w:val="0065093F"/>
    <w:pPr>
      <w:ind w:left="851"/>
    </w:pPr>
  </w:style>
  <w:style w:type="paragraph" w:customStyle="1" w:styleId="ZG">
    <w:name w:val="ZG"/>
    <w:rsid w:val="006509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5093F"/>
    <w:pPr>
      <w:ind w:left="1135"/>
    </w:pPr>
  </w:style>
  <w:style w:type="paragraph" w:styleId="List4">
    <w:name w:val="List 4"/>
    <w:basedOn w:val="List3"/>
    <w:semiHidden/>
    <w:rsid w:val="0065093F"/>
    <w:pPr>
      <w:ind w:left="1418"/>
    </w:pPr>
  </w:style>
  <w:style w:type="paragraph" w:styleId="List5">
    <w:name w:val="List 5"/>
    <w:basedOn w:val="List4"/>
    <w:semiHidden/>
    <w:rsid w:val="0065093F"/>
    <w:pPr>
      <w:ind w:left="1702"/>
    </w:pPr>
  </w:style>
  <w:style w:type="paragraph" w:customStyle="1" w:styleId="EditorsNote">
    <w:name w:val="Editor's Note"/>
    <w:basedOn w:val="NO"/>
    <w:rsid w:val="0065093F"/>
    <w:rPr>
      <w:color w:val="FF0000"/>
    </w:rPr>
  </w:style>
  <w:style w:type="paragraph" w:styleId="List">
    <w:name w:val="List"/>
    <w:basedOn w:val="Normal"/>
    <w:semiHidden/>
    <w:rsid w:val="0065093F"/>
    <w:pPr>
      <w:ind w:left="568" w:hanging="284"/>
    </w:pPr>
  </w:style>
  <w:style w:type="paragraph" w:styleId="ListBullet">
    <w:name w:val="List Bullet"/>
    <w:basedOn w:val="List"/>
    <w:semiHidden/>
    <w:rsid w:val="0065093F"/>
  </w:style>
  <w:style w:type="paragraph" w:styleId="ListBullet4">
    <w:name w:val="List Bullet 4"/>
    <w:basedOn w:val="ListBullet3"/>
    <w:semiHidden/>
    <w:rsid w:val="0065093F"/>
    <w:pPr>
      <w:ind w:left="1418"/>
    </w:pPr>
  </w:style>
  <w:style w:type="paragraph" w:styleId="ListBullet5">
    <w:name w:val="List Bullet 5"/>
    <w:basedOn w:val="ListBullet4"/>
    <w:semiHidden/>
    <w:rsid w:val="0065093F"/>
    <w:pPr>
      <w:ind w:left="1702"/>
    </w:pPr>
  </w:style>
  <w:style w:type="paragraph" w:customStyle="1" w:styleId="B2">
    <w:name w:val="B2"/>
    <w:basedOn w:val="List2"/>
    <w:link w:val="B2Char"/>
    <w:rsid w:val="0065093F"/>
  </w:style>
  <w:style w:type="paragraph" w:customStyle="1" w:styleId="B3">
    <w:name w:val="B3"/>
    <w:basedOn w:val="List3"/>
    <w:rsid w:val="0065093F"/>
  </w:style>
  <w:style w:type="paragraph" w:customStyle="1" w:styleId="B4">
    <w:name w:val="B4"/>
    <w:basedOn w:val="List4"/>
    <w:rsid w:val="0065093F"/>
  </w:style>
  <w:style w:type="paragraph" w:customStyle="1" w:styleId="B5">
    <w:name w:val="B5"/>
    <w:basedOn w:val="List5"/>
    <w:rsid w:val="0065093F"/>
  </w:style>
  <w:style w:type="paragraph" w:customStyle="1" w:styleId="ZTD">
    <w:name w:val="ZTD"/>
    <w:basedOn w:val="ZB"/>
    <w:rsid w:val="006509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D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E4D40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E4D40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semiHidden/>
    <w:rsid w:val="007D38CF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86266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84787F"/>
    <w:rPr>
      <w:rFonts w:ascii="Arial" w:hAnsi="Arial"/>
      <w:lang w:val="en-GB" w:eastAsia="en-US" w:bidi="ar-SA"/>
    </w:rPr>
  </w:style>
  <w:style w:type="paragraph" w:customStyle="1" w:styleId="msolistparagraph0">
    <w:name w:val="msolistparagraph"/>
    <w:basedOn w:val="Normal"/>
    <w:rsid w:val="00CF3A9F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SimSun" w:hAnsi="Calibri" w:cs="Arial"/>
      <w:color w:val="000000"/>
      <w:sz w:val="22"/>
      <w:szCs w:val="22"/>
      <w:lang w:val="en-US" w:eastAsia="zh-CN"/>
    </w:rPr>
  </w:style>
  <w:style w:type="character" w:customStyle="1" w:styleId="B2Char">
    <w:name w:val="B2 Char"/>
    <w:link w:val="B2"/>
    <w:rsid w:val="009D6796"/>
    <w:rPr>
      <w:rFonts w:eastAsia="Times New Roman"/>
      <w:lang w:val="en-GB"/>
    </w:rPr>
  </w:style>
  <w:style w:type="paragraph" w:styleId="PlainText">
    <w:name w:val="Plain Text"/>
    <w:basedOn w:val="Normal"/>
    <w:unhideWhenUsed/>
    <w:rsid w:val="00FB4C3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  <w:lang/>
    </w:rPr>
  </w:style>
  <w:style w:type="paragraph" w:styleId="Revision">
    <w:name w:val="Revision"/>
    <w:hidden/>
    <w:uiPriority w:val="99"/>
    <w:semiHidden/>
    <w:rsid w:val="00D77B75"/>
    <w:rPr>
      <w:lang w:val="en-GB"/>
    </w:rPr>
  </w:style>
  <w:style w:type="character" w:customStyle="1" w:styleId="CRCoverPageChar">
    <w:name w:val="CR Cover Page Char"/>
    <w:locked/>
    <w:rsid w:val="00FA4D69"/>
    <w:rPr>
      <w:rFonts w:ascii="Tms Rmn" w:hAnsi="Tms Rm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6268">
          <w:marLeft w:val="36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3673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3907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2017-10-19T16:13:00Z</cp:lastPrinted>
  <dcterms:created xsi:type="dcterms:W3CDTF">2018-09-27T17:20:00Z</dcterms:created>
  <dcterms:modified xsi:type="dcterms:W3CDTF">2018-09-27T17:20:00Z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1527208541</vt:lpwstr>
  </property>
  <property fmtid="{D5CDD505-2E9C-101B-9397-08002B2CF9AE}" pid="7" name="_2015_ms_pID_725343">
    <vt:lpwstr>(2)IA2SqqCrRZf3JjFHoI/8av6YSGlweZ64WLcpE9wDPtkUnNJwXvyWSYtDLe2kveiaMHl5+KHm_x000d_
MSLtv+f1em4hXiykAtLu3BjN6bKrUK96bh8G9zvZpd1cdOcnUxeHV+Er2YfEGdyW6bKnwn1j_x000d_
jWOx1An9++Qy9Mfj964e7gZ6DcJm19GmUe916j4vzANNU2t/it/W4NfNaWldNHs5SJ/fRWQf_x000d_
6djMX55WYJ7RRLsfD0</vt:lpwstr>
  </property>
  <property fmtid="{D5CDD505-2E9C-101B-9397-08002B2CF9AE}" pid="8" name="_2015_ms_pID_7253431">
    <vt:lpwstr>VCf4YR0Befwpl+/y73HXww/q4G9ONGooIjNGDdgdW7haPAh3xpbrc/_x000d_
UUDLaL/WG8QdDJ23OV9Fmflg7HuRTnl9m4hmgAnokHifDp5GfzO2dWWycR0o3O3cuFHKC5rW_x000d_
TpWyxJaNZ7Epbywv8FAJiVtzpGtyLhSTRLwZ1Mx32hvM0xvuZCC440O7zwMQRI/dV4/9bLO2_x000d_
YT08GxNgeGQ5xkEm</vt:lpwstr>
  </property>
</Properties>
</file>