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0B0EA1F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4B3A28">
        <w:rPr>
          <w:sz w:val="24"/>
          <w:szCs w:val="24"/>
          <w:lang w:eastAsia="ja-JP"/>
        </w:rPr>
        <w:t>4</w:t>
      </w:r>
      <w:r w:rsidRPr="007861B8">
        <w:rPr>
          <w:sz w:val="24"/>
          <w:szCs w:val="24"/>
          <w:lang w:eastAsia="ja-JP"/>
        </w:rPr>
        <w:t xml:space="preserve">  </w:t>
      </w:r>
      <w:r w:rsidRPr="007861B8">
        <w:rPr>
          <w:sz w:val="24"/>
          <w:szCs w:val="24"/>
          <w:lang w:eastAsia="ja-JP"/>
        </w:rPr>
        <w:tab/>
      </w:r>
      <w:r w:rsidR="000A238B" w:rsidRPr="000A238B">
        <w:rPr>
          <w:sz w:val="24"/>
          <w:szCs w:val="24"/>
          <w:lang w:eastAsia="ja-JP"/>
        </w:rPr>
        <w:t>S4aR230144</w:t>
      </w:r>
    </w:p>
    <w:p w14:paraId="11C88A41" w14:textId="04D27496" w:rsidR="001E489F" w:rsidRPr="007861B8" w:rsidRDefault="000A238B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Batang" w:cs="Arial"/>
          <w:bCs/>
          <w:sz w:val="22"/>
          <w:lang w:eastAsia="ja-JP"/>
        </w:rPr>
        <w:t>RTC Telco, 10 January 2024, 6-8 CET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4D68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B78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</w:p>
    <w:p w14:paraId="49D92DA3" w14:textId="2BCF21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B3A28">
        <w:rPr>
          <w:rFonts w:ascii="Arial" w:eastAsia="Batang" w:hAnsi="Arial" w:cs="Arial"/>
          <w:b/>
          <w:sz w:val="24"/>
          <w:szCs w:val="24"/>
          <w:lang w:eastAsia="zh-CN"/>
        </w:rPr>
        <w:t>Split Rendering over IMS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A238B">
        <w:rPr>
          <w:rFonts w:ascii="Arial" w:eastAsia="Batang" w:hAnsi="Arial"/>
          <w:b/>
          <w:color w:val="FF0000"/>
          <w:sz w:val="24"/>
          <w:szCs w:val="24"/>
          <w:lang w:val="en-US" w:eastAsia="zh-CN"/>
        </w:rPr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34B54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Split rendering over IMS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45F3EB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SR_IMS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D1EDF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2EE762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36F7E8F" w:rsidR="007861B8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F79C0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06A64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Default="00910073" w:rsidP="005875D6">
            <w:pPr>
              <w:pStyle w:val="TAL"/>
            </w:pPr>
            <w:r w:rsidRPr="00910073">
              <w:t>960046</w:t>
            </w:r>
          </w:p>
        </w:tc>
        <w:tc>
          <w:tcPr>
            <w:tcW w:w="3326" w:type="dxa"/>
          </w:tcPr>
          <w:p w14:paraId="528F1905" w14:textId="1AB5FFDD" w:rsidR="00706A64" w:rsidRDefault="00706A64" w:rsidP="005875D6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56BFBB04" w14:textId="4D267F5D" w:rsidR="00706A64" w:rsidRPr="00251D80" w:rsidRDefault="00706A64" w:rsidP="005875D6">
            <w:pPr>
              <w:pStyle w:val="Guidance"/>
            </w:pPr>
            <w:r>
              <w:t xml:space="preserve">RTP related functions will be handled as part of the 5G_RTP work. 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Default="0064589A" w:rsidP="005875D6">
            <w:pPr>
              <w:pStyle w:val="TAL"/>
            </w:pPr>
            <w:r w:rsidRPr="000C0EE3">
              <w:t>960042</w:t>
            </w:r>
          </w:p>
        </w:tc>
        <w:tc>
          <w:tcPr>
            <w:tcW w:w="3326" w:type="dxa"/>
          </w:tcPr>
          <w:p w14:paraId="3AC061FD" w14:textId="3A68DE10" w:rsidR="001E489F" w:rsidRDefault="00F55926" w:rsidP="005875D6">
            <w:pPr>
              <w:pStyle w:val="TAL"/>
            </w:pPr>
            <w:r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>
              <w:t xml:space="preserve">Defines split rendering call flows for AR. </w:t>
            </w:r>
            <w:r w:rsidR="001E489F" w:rsidRPr="00251D80">
              <w:t xml:space="preserve"> </w:t>
            </w:r>
          </w:p>
        </w:tc>
      </w:tr>
      <w:tr w:rsidR="00010637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1407C7E5" w:rsidR="00010637" w:rsidRDefault="00910073" w:rsidP="005875D6">
            <w:pPr>
              <w:pStyle w:val="TAL"/>
            </w:pPr>
            <w:r w:rsidRPr="00910073">
              <w:t>990025</w:t>
            </w:r>
          </w:p>
        </w:tc>
        <w:tc>
          <w:tcPr>
            <w:tcW w:w="3326" w:type="dxa"/>
          </w:tcPr>
          <w:p w14:paraId="6CF900B7" w14:textId="30E34173" w:rsidR="00010637" w:rsidRDefault="00010637" w:rsidP="005875D6">
            <w:pPr>
              <w:pStyle w:val="TAL"/>
            </w:pPr>
            <w:r>
              <w:t>ISAR</w:t>
            </w:r>
          </w:p>
        </w:tc>
        <w:tc>
          <w:tcPr>
            <w:tcW w:w="5099" w:type="dxa"/>
          </w:tcPr>
          <w:p w14:paraId="279D6CE9" w14:textId="65B3E72F" w:rsidR="00010637" w:rsidRPr="00251D80" w:rsidRDefault="0009673C" w:rsidP="005875D6">
            <w:pPr>
              <w:pStyle w:val="Guidance"/>
            </w:pPr>
            <w:r>
              <w:t xml:space="preserve">Audio aspects from ISAR can be added to the output specification of this WID.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159D1CD" w:rsidR="001E489F" w:rsidRDefault="00C63A3B" w:rsidP="001E489F">
      <w:r>
        <w:t>In Rel-18 SA4 will complete a work item on split rendering Media Service Enabler</w:t>
      </w:r>
      <w:r w:rsidR="0067723C">
        <w:t xml:space="preserve"> (MSE)</w:t>
      </w:r>
      <w:r>
        <w:t xml:space="preserve"> that provides split rendering </w:t>
      </w:r>
      <w:r w:rsidR="003978EE">
        <w:t>functionalities</w:t>
      </w:r>
      <w:r>
        <w:t xml:space="preserve"> for UEs over the Generic RTC architecture</w:t>
      </w:r>
      <w:r w:rsidR="004963CE">
        <w:t xml:space="preserve"> in TS 26.506</w:t>
      </w:r>
      <w:r>
        <w:t xml:space="preserve"> using WebRTC for delivery of rendered media. Simultaneously, workflows for split rendering over the IMS </w:t>
      </w:r>
      <w:r w:rsidR="004963CE">
        <w:t xml:space="preserve">for conversational AR </w:t>
      </w:r>
      <w:r>
        <w:t xml:space="preserve">were </w:t>
      </w:r>
      <w:r w:rsidR="0042087E">
        <w:t xml:space="preserve">specified </w:t>
      </w:r>
      <w:r>
        <w:t>as part of the IBACS work</w:t>
      </w:r>
      <w:r w:rsidR="00304FA7">
        <w:t xml:space="preserve"> item </w:t>
      </w:r>
      <w:r w:rsidR="00445A4A">
        <w:t>during Rel-18</w:t>
      </w:r>
      <w:r w:rsidR="007A4FC7">
        <w:t xml:space="preserve">. </w:t>
      </w:r>
      <w:r w:rsidR="008E6AE7">
        <w:t xml:space="preserve">However, the output specification for IBACS </w:t>
      </w:r>
      <w:r w:rsidR="0067723C">
        <w:t>(</w:t>
      </w:r>
      <w:r w:rsidR="008E6AE7">
        <w:t>TS 26.264</w:t>
      </w:r>
      <w:r w:rsidR="0067723C">
        <w:t>)</w:t>
      </w:r>
      <w:r w:rsidR="008E6AE7">
        <w:t xml:space="preserve"> is for IMS-based AR Real-Time Communication, whereas </w:t>
      </w:r>
      <w:r w:rsidR="0067723C">
        <w:t xml:space="preserve">the </w:t>
      </w:r>
      <w:r w:rsidR="008E6AE7">
        <w:t xml:space="preserve">split-rendering </w:t>
      </w:r>
      <w:r w:rsidR="0067723C">
        <w:t xml:space="preserve">MSE </w:t>
      </w:r>
      <w:r w:rsidR="00706A64">
        <w:t>is service agnostic</w:t>
      </w:r>
      <w:r w:rsidR="009A5F99">
        <w:t xml:space="preserve">. </w:t>
      </w:r>
      <w:r w:rsidR="00706A64">
        <w:t xml:space="preserve">It is, therefore, appropriate to have a separate specification for split rendering over IMS. The same specification can also include remote rendering procedures for VR, including 360-degree </w:t>
      </w:r>
      <w:proofErr w:type="spellStart"/>
      <w:proofErr w:type="gramStart"/>
      <w:r w:rsidR="00706A64">
        <w:t>video.</w:t>
      </w:r>
      <w:r w:rsidR="62A750BA">
        <w:t>l</w:t>
      </w:r>
      <w:proofErr w:type="spellEnd"/>
      <w:proofErr w:type="gramEnd"/>
    </w:p>
    <w:p w14:paraId="5E90E502" w14:textId="1FEB93E9" w:rsidR="004963CE" w:rsidRDefault="00097E2E" w:rsidP="001E489F">
      <w:r>
        <w:t xml:space="preserve">Split rendering can leverage rendering resources in a network function as well as the rendering resources in the UE to provide a seamless experience. Adjusting the split of the rendering operations based on changes in UE or network conditions may enable a consistent </w:t>
      </w:r>
      <w:proofErr w:type="spellStart"/>
      <w:r>
        <w:t>QoE</w:t>
      </w:r>
      <w:proofErr w:type="spellEnd"/>
      <w:r>
        <w:t xml:space="preserve"> for the end users as investigated in academia</w:t>
      </w:r>
      <w:r w:rsidR="003C4735">
        <w:rPr>
          <w:lang w:val="en-US"/>
        </w:rPr>
        <w:t xml:space="preserve"> [1][2][3]</w:t>
      </w:r>
      <w:r>
        <w:t xml:space="preserve">. The adaptation of rendering operations based on UE capabilities is also considered in 3GPP studies into XR services, for example, TR 23.700-77 clause 5.8.1, TR 23.700-87 clause 6.9.3. Two popular remote rendering platforms, </w:t>
      </w:r>
      <w:hyperlink r:id="rId16" w:anchor="hybrid-rendering" w:history="1">
        <w:r w:rsidRPr="00F675B0">
          <w:rPr>
            <w:rStyle w:val="Hyperlink"/>
          </w:rPr>
          <w:t>Azure Remote Rendering</w:t>
        </w:r>
      </w:hyperlink>
      <w:r>
        <w:t xml:space="preserve"> and </w:t>
      </w:r>
      <w:hyperlink r:id="rId17" w:history="1">
        <w:r w:rsidRPr="00787687">
          <w:rPr>
            <w:rStyle w:val="Hyperlink"/>
          </w:rPr>
          <w:t xml:space="preserve">Nvidia </w:t>
        </w:r>
        <w:proofErr w:type="spellStart"/>
        <w:r w:rsidRPr="00787687">
          <w:rPr>
            <w:rStyle w:val="Hyperlink"/>
          </w:rPr>
          <w:t>CloudXR</w:t>
        </w:r>
        <w:proofErr w:type="spellEnd"/>
      </w:hyperlink>
      <w:r>
        <w:t xml:space="preserve"> can be configured for split rendering and adaptation of the split in rendering operations. </w:t>
      </w:r>
    </w:p>
    <w:p w14:paraId="7E789A07" w14:textId="4566112E" w:rsidR="003C4735" w:rsidRPr="003C4735" w:rsidRDefault="003C4735" w:rsidP="001E489F">
      <w:pPr>
        <w:rPr>
          <w:lang w:val="en-US"/>
        </w:rPr>
      </w:pPr>
      <w:r>
        <w:rPr>
          <w:lang w:val="en-US"/>
        </w:rPr>
        <w:t>Finally, TS 23.501 introduces L4S support in 3GPP networks, and latency and bandwidth sensitive operations such as split rendering can benefit from</w:t>
      </w:r>
      <w:r w:rsidR="003E0C81">
        <w:rPr>
          <w:lang w:val="en-US"/>
        </w:rPr>
        <w:t xml:space="preserve"> network exposure and metrics that facilitate the application to react more efficiently to changes in network conditions. </w:t>
      </w:r>
    </w:p>
    <w:p w14:paraId="514E84F8" w14:textId="77777777" w:rsidR="009A5F99" w:rsidRPr="006C2E80" w:rsidRDefault="009A5F99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6E8AA194" w:rsidR="00234C4C" w:rsidRPr="00DA4B78" w:rsidRDefault="00234C4C" w:rsidP="001E489F">
      <w:pPr>
        <w:pStyle w:val="Guidance"/>
        <w:rPr>
          <w:i w:val="0"/>
          <w:iCs/>
          <w:sz w:val="22"/>
          <w:szCs w:val="22"/>
        </w:rPr>
      </w:pPr>
      <w:r w:rsidRPr="00DA4B78">
        <w:rPr>
          <w:i w:val="0"/>
          <w:iCs/>
          <w:sz w:val="22"/>
          <w:szCs w:val="22"/>
        </w:rPr>
        <w:t xml:space="preserve">The Work has the following objectives: </w:t>
      </w:r>
    </w:p>
    <w:p w14:paraId="28402A1F" w14:textId="0FDAB94C" w:rsidR="001E489F" w:rsidRPr="004B3A28" w:rsidRDefault="004B3A28" w:rsidP="004B3A28">
      <w:pPr>
        <w:pStyle w:val="ListParagraph"/>
        <w:numPr>
          <w:ilvl w:val="0"/>
          <w:numId w:val="9"/>
        </w:numPr>
      </w:pPr>
      <w:r w:rsidRPr="004B3A28">
        <w:t xml:space="preserve">Identify architecture(s) for IMS-based split rendering, which includes possible reuse of </w:t>
      </w:r>
      <w:r w:rsidR="009A5F99">
        <w:t>architectures in TS 26.264 or TS 26.114. Introduce a mapping of</w:t>
      </w:r>
      <w:r w:rsidRPr="004B3A28">
        <w:t xml:space="preserve"> </w:t>
      </w:r>
      <w:r w:rsidR="009A5F99">
        <w:t>the architecture to</w:t>
      </w:r>
      <w:r w:rsidRPr="004B3A28">
        <w:t xml:space="preserve"> the </w:t>
      </w:r>
      <w:r w:rsidR="00C54C5D">
        <w:t>g</w:t>
      </w:r>
      <w:r w:rsidRPr="004B3A28">
        <w:t xml:space="preserve">eneric architecture for real-time </w:t>
      </w:r>
      <w:r w:rsidR="00C54C5D">
        <w:t>communication</w:t>
      </w:r>
      <w:r w:rsidR="009A5F99">
        <w:t xml:space="preserve"> in TS 26.506</w:t>
      </w:r>
      <w:r w:rsidRPr="004B3A28">
        <w:t>.</w:t>
      </w:r>
    </w:p>
    <w:p w14:paraId="65119BC2" w14:textId="227145DF" w:rsidR="004B3A28" w:rsidRPr="004B3A28" w:rsidRDefault="004B3A28" w:rsidP="5D7ACD61">
      <w:pPr>
        <w:pStyle w:val="ListParagraph"/>
        <w:numPr>
          <w:ilvl w:val="0"/>
          <w:numId w:val="9"/>
        </w:numPr>
      </w:pPr>
      <w:r>
        <w:t xml:space="preserve">Identify interfaces and define APIs for delivering media from 3GPP and non-3GPP services for split rendering of </w:t>
      </w:r>
      <w:r w:rsidR="00010752">
        <w:t xml:space="preserve">XR </w:t>
      </w:r>
      <w:r>
        <w:t xml:space="preserve">services. </w:t>
      </w:r>
    </w:p>
    <w:p w14:paraId="7AF382B3" w14:textId="43D5D558" w:rsidR="00DA4B78" w:rsidRPr="00DA4B78" w:rsidRDefault="004B3A28" w:rsidP="0081570B">
      <w:pPr>
        <w:pStyle w:val="ListParagraph"/>
        <w:numPr>
          <w:ilvl w:val="0"/>
          <w:numId w:val="9"/>
        </w:numPr>
      </w:pPr>
      <w:r w:rsidRPr="004B3A28">
        <w:t xml:space="preserve">Define protocols, </w:t>
      </w:r>
      <w:r w:rsidR="003F19AB">
        <w:t>procedures,</w:t>
      </w:r>
      <w:r w:rsidRPr="004B3A28">
        <w:t xml:space="preserve"> and codecs for delivery of split</w:t>
      </w:r>
      <w:r w:rsidR="009A5F99">
        <w:t>-</w:t>
      </w:r>
      <w:r w:rsidRPr="004B3A28">
        <w:t>rendered media</w:t>
      </w:r>
      <w:r w:rsidR="009A5F99">
        <w:t xml:space="preserve"> </w:t>
      </w:r>
      <w:r w:rsidR="00E368C9">
        <w:t xml:space="preserve">and </w:t>
      </w:r>
      <w:r w:rsidRPr="004B3A28">
        <w:t>metadata for support of split rendered content including uplink (e.g., pose), and downlink (e.g., rendered pose)</w:t>
      </w:r>
      <w:r w:rsidR="00E368C9">
        <w:t xml:space="preserve"> as part of a new specification</w:t>
      </w:r>
      <w:r w:rsidRPr="004B3A28">
        <w:t xml:space="preserve">. </w:t>
      </w:r>
      <w:r w:rsidR="00D223FC">
        <w:t xml:space="preserve">This includes defining advanced split rendering procedures beyond the ones defined for Rel-18. </w:t>
      </w:r>
    </w:p>
    <w:p w14:paraId="764715C5" w14:textId="5DBCAE19" w:rsidR="00DA4B78" w:rsidRPr="00DA4B78" w:rsidRDefault="00DA4B78" w:rsidP="00DA4B78">
      <w:pPr>
        <w:pStyle w:val="ListParagraph"/>
        <w:ind w:left="720"/>
      </w:pPr>
      <w:r>
        <w:t xml:space="preserve">Note1: For objectives 3, </w:t>
      </w:r>
      <w:r w:rsidR="00010637">
        <w:t>some</w:t>
      </w:r>
      <w:r w:rsidR="0014749E">
        <w:t xml:space="preserve"> of the work is done for AR services as part of Rel-18 WI IBACS, therefore,</w:t>
      </w:r>
      <w:r>
        <w:t xml:space="preserve"> where possible, references to TS26.114, TS 26.264, TS 26.119</w:t>
      </w:r>
      <w:r w:rsidR="004963CE">
        <w:t xml:space="preserve">, TS </w:t>
      </w:r>
      <w:proofErr w:type="gramStart"/>
      <w:r w:rsidR="004963CE">
        <w:t>26.522</w:t>
      </w:r>
      <w:proofErr w:type="gramEnd"/>
      <w:r>
        <w:t xml:space="preserve"> and TS 26.565 will be added for metadata and codec capabilities. </w:t>
      </w:r>
      <w:r w:rsidR="00C54C5D">
        <w:t xml:space="preserve">The procedures covered in TS 26.264 can be appropriately migrated to </w:t>
      </w:r>
      <w:r w:rsidR="0014749E">
        <w:t xml:space="preserve">the </w:t>
      </w:r>
      <w:r w:rsidR="00C54C5D">
        <w:t xml:space="preserve">new specification or referenced. </w:t>
      </w:r>
      <w:r>
        <w:t xml:space="preserve">   </w:t>
      </w:r>
    </w:p>
    <w:p w14:paraId="38B4CD8E" w14:textId="547A662A" w:rsidR="004B3A28" w:rsidRPr="004B3A28" w:rsidRDefault="00035562" w:rsidP="004B3A28">
      <w:pPr>
        <w:pStyle w:val="ListParagraph"/>
        <w:numPr>
          <w:ilvl w:val="0"/>
          <w:numId w:val="9"/>
        </w:numPr>
      </w:pPr>
      <w:r>
        <w:t>Define procedures for a</w:t>
      </w:r>
      <w:r w:rsidR="004B3A28" w:rsidRPr="004B3A28">
        <w:t>daptation of split rendering between the split rendering client and split rendering server (e.g., depending on the type of device, battery level</w:t>
      </w:r>
      <w:r w:rsidR="00D223FC">
        <w:t>, content type, actions,</w:t>
      </w:r>
      <w:r w:rsidR="004B3A28" w:rsidRPr="004B3A28">
        <w:t xml:space="preserve"> </w:t>
      </w:r>
      <w:proofErr w:type="spellStart"/>
      <w:r w:rsidR="004B3A28" w:rsidRPr="004B3A28">
        <w:t>etc</w:t>
      </w:r>
      <w:proofErr w:type="spellEnd"/>
      <w:r w:rsidR="00D223FC">
        <w:t>)</w:t>
      </w:r>
      <w:r w:rsidR="004B3A28" w:rsidRPr="004B3A28">
        <w:t>.</w:t>
      </w:r>
    </w:p>
    <w:p w14:paraId="57D72F85" w14:textId="04A43748" w:rsidR="004B3A28" w:rsidRPr="00234C4C" w:rsidRDefault="00234C4C" w:rsidP="004B3A28">
      <w:pPr>
        <w:pStyle w:val="ListParagraph"/>
        <w:numPr>
          <w:ilvl w:val="0"/>
          <w:numId w:val="9"/>
        </w:numPr>
      </w:pPr>
      <w:r>
        <w:t>Identify and define n</w:t>
      </w:r>
      <w:r w:rsidR="004B3A28" w:rsidRPr="004B3A28">
        <w:t>etwork exposure</w:t>
      </w:r>
      <w:r>
        <w:t xml:space="preserve"> functions</w:t>
      </w:r>
      <w:r w:rsidR="004B3A28" w:rsidRPr="004B3A28">
        <w:t xml:space="preserve"> </w:t>
      </w:r>
      <w:r>
        <w:t>(</w:t>
      </w:r>
      <w:r w:rsidR="004B3A28" w:rsidRPr="004B3A28">
        <w:t>e.g., congestion exposure</w:t>
      </w:r>
      <w:r>
        <w:t>)</w:t>
      </w:r>
      <w:r w:rsidR="004B3A28" w:rsidRPr="004B3A28">
        <w:t xml:space="preserve"> </w:t>
      </w:r>
      <w:r>
        <w:t xml:space="preserve">and </w:t>
      </w:r>
      <w:proofErr w:type="spellStart"/>
      <w:r>
        <w:rPr>
          <w:lang w:val="de-DE"/>
        </w:rPr>
        <w:t>n</w:t>
      </w:r>
      <w:r w:rsidR="004B3A28" w:rsidRPr="004B3A28">
        <w:rPr>
          <w:lang w:val="de-DE"/>
        </w:rPr>
        <w:t>etwork</w:t>
      </w:r>
      <w:proofErr w:type="spellEnd"/>
      <w:r w:rsidR="004B3A28" w:rsidRPr="004B3A28">
        <w:rPr>
          <w:lang w:val="de-DE"/>
        </w:rPr>
        <w:t xml:space="preserve"> </w:t>
      </w:r>
      <w:proofErr w:type="spellStart"/>
      <w:r w:rsidR="004B3A28" w:rsidRPr="004B3A28">
        <w:rPr>
          <w:lang w:val="de-DE"/>
        </w:rPr>
        <w:t>estimation</w:t>
      </w:r>
      <w:proofErr w:type="spellEnd"/>
      <w:r w:rsidR="004B3A28" w:rsidRPr="004B3A28">
        <w:rPr>
          <w:lang w:val="de-DE"/>
        </w:rPr>
        <w:t xml:space="preserve"> </w:t>
      </w:r>
      <w:r>
        <w:rPr>
          <w:lang w:val="de-DE"/>
        </w:rPr>
        <w:t xml:space="preserve">(e.g., </w:t>
      </w:r>
      <w:proofErr w:type="spellStart"/>
      <w:r>
        <w:rPr>
          <w:lang w:val="de-DE"/>
        </w:rPr>
        <w:t>through</w:t>
      </w:r>
      <w:proofErr w:type="spellEnd"/>
      <w:r>
        <w:rPr>
          <w:lang w:val="de-DE"/>
        </w:rPr>
        <w:t xml:space="preserve"> </w:t>
      </w:r>
      <w:proofErr w:type="spellStart"/>
      <w:r w:rsidR="004B3A28" w:rsidRPr="004B3A28">
        <w:rPr>
          <w:lang w:val="de-DE"/>
        </w:rPr>
        <w:t>QoE</w:t>
      </w:r>
      <w:proofErr w:type="spellEnd"/>
      <w:r w:rsidR="004B3A28" w:rsidRPr="004B3A28">
        <w:rPr>
          <w:lang w:val="de-DE"/>
        </w:rPr>
        <w:t xml:space="preserve"> </w:t>
      </w:r>
      <w:proofErr w:type="spellStart"/>
      <w:r w:rsidR="004B3A28" w:rsidRPr="004B3A28">
        <w:rPr>
          <w:lang w:val="de-DE"/>
        </w:rPr>
        <w:t>metrics</w:t>
      </w:r>
      <w:proofErr w:type="spellEnd"/>
      <w:r>
        <w:rPr>
          <w:lang w:val="de-DE"/>
        </w:rPr>
        <w:t xml:space="preserve">)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facilitate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split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rendering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process</w:t>
      </w:r>
      <w:proofErr w:type="spellEnd"/>
      <w:r>
        <w:rPr>
          <w:lang w:val="de-DE"/>
        </w:rPr>
        <w:t xml:space="preserve">.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072EAED9" w14:textId="3EA4AC53" w:rsidR="004B3A28" w:rsidRPr="004B3A28" w:rsidRDefault="004B3A28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96BA5F3" w:rsidR="001E489F" w:rsidRPr="006C2E80" w:rsidRDefault="00234C4C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0BAE643C" w:rsidR="001E489F" w:rsidRPr="006C2E80" w:rsidRDefault="00234C4C" w:rsidP="005875D6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3489ADFF" w14:textId="5ABC6881" w:rsidR="001E489F" w:rsidRPr="006C2E80" w:rsidRDefault="00234C4C" w:rsidP="005875D6">
            <w:pPr>
              <w:pStyle w:val="Guidance"/>
              <w:spacing w:after="0"/>
            </w:pPr>
            <w:r>
              <w:t>Split rendering over IMS</w:t>
            </w:r>
          </w:p>
        </w:tc>
        <w:tc>
          <w:tcPr>
            <w:tcW w:w="993" w:type="dxa"/>
          </w:tcPr>
          <w:p w14:paraId="060C3F75" w14:textId="31E5922D" w:rsidR="001E489F" w:rsidRPr="006C2E80" w:rsidRDefault="00F36DB1" w:rsidP="005875D6">
            <w:pPr>
              <w:pStyle w:val="Guidance"/>
              <w:spacing w:after="0"/>
            </w:pPr>
            <w:r>
              <w:rPr>
                <w:bCs/>
                <w:lang w:val="en-US"/>
              </w:rPr>
              <w:t>SA#106 (10 - 13 December 2024, Madrid)</w:t>
            </w:r>
          </w:p>
        </w:tc>
        <w:tc>
          <w:tcPr>
            <w:tcW w:w="1074" w:type="dxa"/>
          </w:tcPr>
          <w:p w14:paraId="3CC87817" w14:textId="5B6BB47E" w:rsidR="001E489F" w:rsidRPr="006C2E80" w:rsidRDefault="00F36DB1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86" w:type="dxa"/>
          </w:tcPr>
          <w:p w14:paraId="71B3D7AE" w14:textId="5FD0046C" w:rsidR="001E489F" w:rsidRPr="006C2E80" w:rsidRDefault="001E489F" w:rsidP="005875D6">
            <w:pPr>
              <w:pStyle w:val="Guidance"/>
              <w:spacing w:after="0"/>
            </w:pPr>
            <w:r w:rsidRPr="00F36DB1">
              <w:rPr>
                <w:highlight w:val="yellow"/>
              </w:rPr>
              <w:t>{&lt;</w:t>
            </w:r>
            <w:proofErr w:type="spellStart"/>
            <w:r w:rsidRPr="00F36DB1">
              <w:rPr>
                <w:highlight w:val="yellow"/>
              </w:rPr>
              <w:t>FamilyName</w:t>
            </w:r>
            <w:proofErr w:type="spellEnd"/>
            <w:r w:rsidRPr="00F36DB1">
              <w:rPr>
                <w:highlight w:val="yellow"/>
              </w:rPr>
              <w:t>&gt;, &lt;</w:t>
            </w:r>
            <w:proofErr w:type="spellStart"/>
            <w:r w:rsidRPr="00F36DB1">
              <w:rPr>
                <w:highlight w:val="yellow"/>
              </w:rPr>
              <w:t>GivenName</w:t>
            </w:r>
            <w:proofErr w:type="spellEnd"/>
            <w:r w:rsidRPr="00F36DB1">
              <w:rPr>
                <w:highlight w:val="yellow"/>
              </w:rPr>
              <w:t>&gt;, &lt;Company&gt;, &lt;email address&gt;}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E73D5F" w:rsidR="001E489F" w:rsidRPr="006C2E80" w:rsidRDefault="00DA4B78" w:rsidP="005875D6">
            <w:pPr>
              <w:pStyle w:val="Guidance"/>
              <w:spacing w:after="0"/>
            </w:pPr>
            <w: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E76713" w:rsidR="001E489F" w:rsidRPr="006C2E80" w:rsidRDefault="00043FAB" w:rsidP="005875D6">
            <w:pPr>
              <w:pStyle w:val="Guidance"/>
              <w:spacing w:after="0"/>
            </w:pPr>
            <w:r>
              <w:t>Move some of the split rendering related text to new specification with appropriate 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6A1D25" w:rsidR="001E489F" w:rsidRPr="006C2E80" w:rsidRDefault="00043FAB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6C2E80" w:rsidRDefault="003E0C81" w:rsidP="001E489F">
      <w:pPr>
        <w:pStyle w:val="Guidance"/>
      </w:pPr>
      <w: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210035BE" w:rsidR="001E489F" w:rsidRPr="00557B2E" w:rsidRDefault="00E368C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6BBA4A" w:rsidR="001E489F" w:rsidRDefault="00DA4B78" w:rsidP="005875D6">
            <w:pPr>
              <w:pStyle w:val="TAL"/>
            </w:pPr>
            <w:r>
              <w:t>Nokia Corporation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364A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9B69" w14:textId="77777777" w:rsidR="005A346D" w:rsidRDefault="005A346D">
      <w:r>
        <w:separator/>
      </w:r>
    </w:p>
  </w:endnote>
  <w:endnote w:type="continuationSeparator" w:id="0">
    <w:p w14:paraId="296960F2" w14:textId="77777777" w:rsidR="005A346D" w:rsidRDefault="005A346D">
      <w:r>
        <w:continuationSeparator/>
      </w:r>
    </w:p>
  </w:endnote>
  <w:endnote w:type="continuationNotice" w:id="1">
    <w:p w14:paraId="30D2A180" w14:textId="77777777" w:rsidR="005A346D" w:rsidRDefault="005A3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8CB0" w14:textId="77777777" w:rsidR="005A346D" w:rsidRDefault="005A346D">
      <w:r>
        <w:separator/>
      </w:r>
    </w:p>
  </w:footnote>
  <w:footnote w:type="continuationSeparator" w:id="0">
    <w:p w14:paraId="12E661D3" w14:textId="77777777" w:rsidR="005A346D" w:rsidRDefault="005A346D">
      <w:r>
        <w:continuationSeparator/>
      </w:r>
    </w:p>
  </w:footnote>
  <w:footnote w:type="continuationNotice" w:id="1">
    <w:p w14:paraId="5A832EE6" w14:textId="77777777" w:rsidR="005A346D" w:rsidRDefault="005A34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1B2"/>
    <w:rsid w:val="000775E7"/>
    <w:rsid w:val="0007775C"/>
    <w:rsid w:val="00091BFB"/>
    <w:rsid w:val="00094F23"/>
    <w:rsid w:val="0009673C"/>
    <w:rsid w:val="000967F4"/>
    <w:rsid w:val="00097E2E"/>
    <w:rsid w:val="000A238B"/>
    <w:rsid w:val="000A6432"/>
    <w:rsid w:val="000C0EE3"/>
    <w:rsid w:val="000D6D78"/>
    <w:rsid w:val="000E0429"/>
    <w:rsid w:val="000E0437"/>
    <w:rsid w:val="000E0651"/>
    <w:rsid w:val="000F6E51"/>
    <w:rsid w:val="00102A24"/>
    <w:rsid w:val="001207CB"/>
    <w:rsid w:val="001244C2"/>
    <w:rsid w:val="00124E3C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8B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40A"/>
    <w:rsid w:val="001E6729"/>
    <w:rsid w:val="001F765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63"/>
    <w:rsid w:val="002B2FE7"/>
    <w:rsid w:val="002B34EA"/>
    <w:rsid w:val="002B5361"/>
    <w:rsid w:val="002C1BA4"/>
    <w:rsid w:val="002C47B8"/>
    <w:rsid w:val="002D32DC"/>
    <w:rsid w:val="002D4557"/>
    <w:rsid w:val="002E397B"/>
    <w:rsid w:val="002E3AE2"/>
    <w:rsid w:val="002F7CCB"/>
    <w:rsid w:val="00301992"/>
    <w:rsid w:val="00304FA7"/>
    <w:rsid w:val="003057FD"/>
    <w:rsid w:val="003101C6"/>
    <w:rsid w:val="00310E70"/>
    <w:rsid w:val="00313F3E"/>
    <w:rsid w:val="00314F6F"/>
    <w:rsid w:val="00320536"/>
    <w:rsid w:val="00325E33"/>
    <w:rsid w:val="003275E6"/>
    <w:rsid w:val="00354553"/>
    <w:rsid w:val="003715B7"/>
    <w:rsid w:val="00376C60"/>
    <w:rsid w:val="00392C87"/>
    <w:rsid w:val="003978EE"/>
    <w:rsid w:val="003A5FFA"/>
    <w:rsid w:val="003A67E1"/>
    <w:rsid w:val="003A7108"/>
    <w:rsid w:val="003B2166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2048"/>
    <w:rsid w:val="00442C65"/>
    <w:rsid w:val="00445A4A"/>
    <w:rsid w:val="004460B9"/>
    <w:rsid w:val="00451122"/>
    <w:rsid w:val="004518DB"/>
    <w:rsid w:val="004562FC"/>
    <w:rsid w:val="00477EBC"/>
    <w:rsid w:val="00482246"/>
    <w:rsid w:val="00484421"/>
    <w:rsid w:val="00491391"/>
    <w:rsid w:val="004963CE"/>
    <w:rsid w:val="004A01BD"/>
    <w:rsid w:val="004A0A73"/>
    <w:rsid w:val="004A180A"/>
    <w:rsid w:val="004A661C"/>
    <w:rsid w:val="004B3A28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60EF"/>
    <w:rsid w:val="00553BDE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3E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9A"/>
    <w:rsid w:val="00660354"/>
    <w:rsid w:val="006606DB"/>
    <w:rsid w:val="00665B9B"/>
    <w:rsid w:val="0067616E"/>
    <w:rsid w:val="0067723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A6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A28"/>
    <w:rsid w:val="00897C84"/>
    <w:rsid w:val="008A06BE"/>
    <w:rsid w:val="008A56FD"/>
    <w:rsid w:val="008D3DA6"/>
    <w:rsid w:val="008D5DA3"/>
    <w:rsid w:val="008E6AE7"/>
    <w:rsid w:val="008E70F7"/>
    <w:rsid w:val="008F1D3B"/>
    <w:rsid w:val="008F7444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661C"/>
    <w:rsid w:val="00937AAF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2D8"/>
    <w:rsid w:val="0098195A"/>
    <w:rsid w:val="00990EEE"/>
    <w:rsid w:val="00996533"/>
    <w:rsid w:val="009A0093"/>
    <w:rsid w:val="009A3833"/>
    <w:rsid w:val="009A5F57"/>
    <w:rsid w:val="009A5F99"/>
    <w:rsid w:val="009A62E2"/>
    <w:rsid w:val="009B110B"/>
    <w:rsid w:val="009B13F0"/>
    <w:rsid w:val="009B196A"/>
    <w:rsid w:val="009D5E48"/>
    <w:rsid w:val="009D6D9F"/>
    <w:rsid w:val="009E0B41"/>
    <w:rsid w:val="009E0FCC"/>
    <w:rsid w:val="009E1910"/>
    <w:rsid w:val="009E5DBA"/>
    <w:rsid w:val="009F34BA"/>
    <w:rsid w:val="009F6047"/>
    <w:rsid w:val="00A03D2A"/>
    <w:rsid w:val="00A10ADB"/>
    <w:rsid w:val="00A144AB"/>
    <w:rsid w:val="00A151A1"/>
    <w:rsid w:val="00A17F01"/>
    <w:rsid w:val="00A24557"/>
    <w:rsid w:val="00A2484E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42B3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55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66D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C3F"/>
    <w:rsid w:val="00C54C5D"/>
    <w:rsid w:val="00C5567D"/>
    <w:rsid w:val="00C63A3B"/>
    <w:rsid w:val="00C63F06"/>
    <w:rsid w:val="00C6590B"/>
    <w:rsid w:val="00C7131F"/>
    <w:rsid w:val="00C76753"/>
    <w:rsid w:val="00C8586A"/>
    <w:rsid w:val="00C93D46"/>
    <w:rsid w:val="00C95F64"/>
    <w:rsid w:val="00CA2B4F"/>
    <w:rsid w:val="00CA5DB0"/>
    <w:rsid w:val="00CC084E"/>
    <w:rsid w:val="00CC58ED"/>
    <w:rsid w:val="00D0135E"/>
    <w:rsid w:val="00D145EC"/>
    <w:rsid w:val="00D223F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1ED9"/>
    <w:rsid w:val="00DA29AC"/>
    <w:rsid w:val="00DA329A"/>
    <w:rsid w:val="00DA4B78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DB1"/>
    <w:rsid w:val="00F378BE"/>
    <w:rsid w:val="00F43120"/>
    <w:rsid w:val="00F44FF2"/>
    <w:rsid w:val="00F55926"/>
    <w:rsid w:val="00F64378"/>
    <w:rsid w:val="00F67FC3"/>
    <w:rsid w:val="00F763A4"/>
    <w:rsid w:val="00F80D67"/>
    <w:rsid w:val="00F81CF2"/>
    <w:rsid w:val="00F82A04"/>
    <w:rsid w:val="00F83DF3"/>
    <w:rsid w:val="00F941B8"/>
    <w:rsid w:val="00FA2C8C"/>
    <w:rsid w:val="00FA5FA5"/>
    <w:rsid w:val="00FA6721"/>
    <w:rsid w:val="00FA7365"/>
    <w:rsid w:val="00FA79A7"/>
    <w:rsid w:val="00FC643D"/>
    <w:rsid w:val="00FD1926"/>
    <w:rsid w:val="00FD1DAF"/>
    <w:rsid w:val="00FE3DCC"/>
    <w:rsid w:val="00FE53C8"/>
    <w:rsid w:val="00FE5FB7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docs.nvidia.com/cloudxr-sdk/unity_guide/index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learn.microsoft.com/en-us/azure/remote-rendering/overview/about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Saba Ahsan (Nokia)</cp:lastModifiedBy>
  <cp:revision>8</cp:revision>
  <cp:lastPrinted>2001-04-23T09:30:00Z</cp:lastPrinted>
  <dcterms:created xsi:type="dcterms:W3CDTF">2024-01-07T11:29:00Z</dcterms:created>
  <dcterms:modified xsi:type="dcterms:W3CDTF">2024-01-08T04:45:00Z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