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1DB1C8B9"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E77ED1">
        <w:rPr>
          <w:rFonts w:ascii="Arial" w:hAnsi="Arial" w:cs="Arial"/>
          <w:szCs w:val="24"/>
          <w:lang w:val="pt-BR" w:eastAsia="ja-JP"/>
        </w:rPr>
        <w:t>4</w:t>
      </w:r>
      <w:r w:rsidR="00336CA1">
        <w:rPr>
          <w:rFonts w:ascii="Arial" w:hAnsi="Arial" w:cs="Arial"/>
          <w:szCs w:val="24"/>
          <w:lang w:val="pt-BR" w:eastAsia="ja-JP"/>
        </w:rPr>
        <w:t>.</w:t>
      </w:r>
      <w:r w:rsidR="00E77ED1">
        <w:rPr>
          <w:rFonts w:ascii="Arial" w:hAnsi="Arial" w:cs="Arial"/>
          <w:szCs w:val="24"/>
          <w:lang w:val="pt-BR" w:eastAsia="ja-JP"/>
        </w:rPr>
        <w:t>5</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3DD989C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B6C1B">
        <w:rPr>
          <w:rFonts w:ascii="Arial" w:hAnsi="Arial" w:cs="Arial"/>
          <w:b/>
          <w:szCs w:val="24"/>
          <w:lang w:val="en-US" w:eastAsia="ja-JP"/>
        </w:rPr>
        <w:t>[GA4RTAR] Description of Interfaces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7BAE957B" w14:textId="20A73B67" w:rsidR="00F2666E" w:rsidRDefault="00261837" w:rsidP="00C112DE">
      <w:pPr>
        <w:rPr>
          <w:lang w:val="en-US"/>
        </w:rPr>
      </w:pPr>
      <w:r>
        <w:rPr>
          <w:lang w:val="en-US"/>
        </w:rPr>
        <w:t>In th</w:t>
      </w:r>
      <w:r w:rsidR="007B6C1B">
        <w:rPr>
          <w:lang w:val="en-US"/>
        </w:rPr>
        <w:t>e</w:t>
      </w:r>
      <w:r>
        <w:rPr>
          <w:lang w:val="en-US"/>
        </w:rPr>
        <w:t xml:space="preserve"> </w:t>
      </w:r>
      <w:r w:rsidR="007B6C1B">
        <w:rPr>
          <w:lang w:val="en-US"/>
        </w:rPr>
        <w:t>SA4#120 meeting, we agreed a baseline architecture that defines a set of interfaces</w:t>
      </w:r>
      <w:r w:rsidR="00F2666E">
        <w:rPr>
          <w:lang w:val="en-US"/>
        </w:rPr>
        <w:t>.</w:t>
      </w:r>
      <w:r w:rsidR="007B6C1B">
        <w:rPr>
          <w:lang w:val="en-US"/>
        </w:rPr>
        <w:t xml:space="preserve"> In this contribution, we provide different variants of the architecture based on the collaboration scenario and we provide a description of the interfaces.</w:t>
      </w:r>
    </w:p>
    <w:bookmarkEnd w:id="0"/>
    <w:p w14:paraId="2245E2A1" w14:textId="2E0C0846" w:rsidR="009162C5" w:rsidRDefault="007B6C1B" w:rsidP="00CD5384">
      <w:pPr>
        <w:pStyle w:val="Heading1"/>
        <w:numPr>
          <w:ilvl w:val="0"/>
          <w:numId w:val="3"/>
        </w:numPr>
      </w:pPr>
      <w:r>
        <w:t>Architecture Variants</w:t>
      </w:r>
    </w:p>
    <w:p w14:paraId="1D49EDB2" w14:textId="4E4AA761" w:rsidR="00BA4A9D" w:rsidRDefault="00BA4A9D" w:rsidP="00BB15E9">
      <w:pPr>
        <w:rPr>
          <w:lang w:val="en-US"/>
        </w:rPr>
      </w:pPr>
      <w:r>
        <w:rPr>
          <w:lang w:val="en-US"/>
        </w:rPr>
        <w:t>We propose to define a derivative architecture for each of the collaboration scenarios.</w:t>
      </w:r>
    </w:p>
    <w:p w14:paraId="2104198B" w14:textId="05E79D0A" w:rsidR="00BA4A9D" w:rsidRDefault="00BA4A9D" w:rsidP="00BB15E9">
      <w:pPr>
        <w:rPr>
          <w:lang w:val="en-US"/>
        </w:rPr>
      </w:pPr>
      <w:r>
        <w:rPr>
          <w:lang w:val="en-US"/>
        </w:rPr>
        <w:t>For CS1, the following architecture would apply:</w:t>
      </w:r>
    </w:p>
    <w:p w14:paraId="21804374" w14:textId="67F10325" w:rsidR="00BA4A9D" w:rsidRDefault="00AB6C7F" w:rsidP="00BB15E9">
      <w:pPr>
        <w:rPr>
          <w:lang w:val="en-US"/>
        </w:rPr>
      </w:pPr>
      <w:r>
        <w:rPr>
          <w:noProof/>
          <w:lang w:val="en-US"/>
        </w:rPr>
      </w:r>
      <w:r>
        <w:rPr>
          <w:lang w:val="en-US"/>
        </w:rPr>
        <w:pict w14:anchorId="4B6A0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width:502.1pt;height:209pt;mso-left-percent:-10001;mso-top-percent:-10001;mso-position-horizontal:absolute;mso-position-horizontal-relative:char;mso-position-vertical:absolute;mso-position-vertical-relative:line;mso-left-percent:-10001;mso-top-percent:-10001">
            <v:imagedata r:id="rId11" o:title=""/>
            <w10:anchorlock/>
          </v:shape>
        </w:pict>
      </w:r>
    </w:p>
    <w:p w14:paraId="3F4C186B" w14:textId="13843D15" w:rsidR="00C30603" w:rsidRDefault="00C30603" w:rsidP="00BB15E9">
      <w:pPr>
        <w:rPr>
          <w:lang w:val="en-US"/>
        </w:rPr>
      </w:pPr>
    </w:p>
    <w:p w14:paraId="532809E5" w14:textId="753F3C29" w:rsidR="00C30603" w:rsidRDefault="00C30603" w:rsidP="00BB15E9">
      <w:pPr>
        <w:rPr>
          <w:lang w:val="en-US"/>
        </w:rPr>
      </w:pPr>
      <w:r>
        <w:rPr>
          <w:lang w:val="en-US"/>
        </w:rPr>
        <w:t>For CS2, the simplified architecture may be as follows:</w:t>
      </w:r>
    </w:p>
    <w:p w14:paraId="15F3E5B6" w14:textId="46723C80" w:rsidR="00C30603" w:rsidRDefault="00C30603" w:rsidP="00BB15E9">
      <w:pPr>
        <w:rPr>
          <w:lang w:val="en-US"/>
        </w:rPr>
      </w:pPr>
      <w:r>
        <w:rPr>
          <w:noProof/>
          <w:lang w:val="en-US"/>
        </w:rPr>
      </w:r>
      <w:r>
        <w:rPr>
          <w:lang w:val="en-US"/>
        </w:rPr>
        <w:pict w14:anchorId="31ED7C76">
          <v:shape id="_x0000_s2053" type="#_x0000_t75" style="width:512.7pt;height:213.45pt;mso-left-percent:-10001;mso-top-percent:-10001;mso-position-horizontal:absolute;mso-position-horizontal-relative:char;mso-position-vertical:absolute;mso-position-vertical-relative:line;mso-left-percent:-10001;mso-top-percent:-10001">
            <v:imagedata r:id="rId12" o:title=""/>
            <w10:anchorlock/>
          </v:shape>
        </w:pict>
      </w:r>
    </w:p>
    <w:p w14:paraId="2787C714" w14:textId="0E89F646" w:rsidR="00C30603" w:rsidRDefault="00C30603" w:rsidP="00BB15E9">
      <w:pPr>
        <w:rPr>
          <w:lang w:val="en-US"/>
        </w:rPr>
      </w:pPr>
    </w:p>
    <w:p w14:paraId="5DB99739" w14:textId="0B6FB13A" w:rsidR="00C30603" w:rsidRDefault="00C30603" w:rsidP="00BB15E9">
      <w:pPr>
        <w:rPr>
          <w:lang w:val="en-US"/>
        </w:rPr>
      </w:pPr>
      <w:r>
        <w:rPr>
          <w:lang w:val="en-US"/>
        </w:rPr>
        <w:t>Finally, CS3 and CS4 leverage all functionality of the architecture. The architecture diagram is not replicated here for brevity.</w:t>
      </w:r>
    </w:p>
    <w:p w14:paraId="2BFF8310" w14:textId="6E020221" w:rsidR="00336CA1" w:rsidRDefault="00B91BC7" w:rsidP="00BA4A9D">
      <w:pPr>
        <w:pStyle w:val="Heading1"/>
        <w:numPr>
          <w:ilvl w:val="0"/>
          <w:numId w:val="3"/>
        </w:numPr>
      </w:pPr>
      <w:r>
        <w:tab/>
      </w:r>
      <w:r w:rsidR="00336CA1">
        <w:t>Interface Description</w:t>
      </w:r>
    </w:p>
    <w:p w14:paraId="51EE525A" w14:textId="2EAC6070" w:rsidR="00B91BC7" w:rsidRPr="00B91BC7" w:rsidRDefault="00BA4A9D" w:rsidP="00BA4A9D">
      <w:pPr>
        <w:pStyle w:val="Heading2"/>
        <w:numPr>
          <w:ilvl w:val="0"/>
          <w:numId w:val="0"/>
        </w:numPr>
        <w:ind w:left="576" w:hanging="576"/>
      </w:pPr>
      <w:r>
        <w:t>3</w:t>
      </w:r>
      <w:r w:rsidR="00B91BC7">
        <w:t>.</w:t>
      </w:r>
      <w:r>
        <w:t>1</w:t>
      </w:r>
      <w:r w:rsidR="00B91BC7">
        <w:tab/>
        <w:t>RTC-1: Provisioning Interface</w:t>
      </w:r>
    </w:p>
    <w:p w14:paraId="4BE344E3" w14:textId="07E309E6" w:rsidR="00417BCB" w:rsidRDefault="00417BCB" w:rsidP="00BB15E9">
      <w:pPr>
        <w:rPr>
          <w:lang w:val="en-US"/>
        </w:rPr>
      </w:pPr>
      <w:r>
        <w:rPr>
          <w:lang w:val="en-US"/>
        </w:rPr>
        <w:t>The RTC-1 interface allows the Application Provider to provision support for RTC sessions that are offered by it. The provisioning may cover the following functionalities:</w:t>
      </w:r>
    </w:p>
    <w:p w14:paraId="1DC2E288" w14:textId="7E5C2485" w:rsidR="00417BCB" w:rsidRDefault="00417BCB" w:rsidP="00417BCB">
      <w:pPr>
        <w:numPr>
          <w:ilvl w:val="0"/>
          <w:numId w:val="16"/>
        </w:numPr>
        <w:rPr>
          <w:lang w:val="en-US"/>
        </w:rPr>
      </w:pPr>
      <w:r>
        <w:rPr>
          <w:lang w:val="en-US"/>
        </w:rPr>
        <w:t>QoS support for WebRTC sessions</w:t>
      </w:r>
    </w:p>
    <w:p w14:paraId="2FF1F3FC" w14:textId="1065EFFF" w:rsidR="00417BCB" w:rsidRDefault="00417BCB" w:rsidP="00417BCB">
      <w:pPr>
        <w:numPr>
          <w:ilvl w:val="0"/>
          <w:numId w:val="16"/>
        </w:numPr>
        <w:rPr>
          <w:lang w:val="en-US"/>
        </w:rPr>
      </w:pPr>
      <w:r>
        <w:rPr>
          <w:lang w:val="en-US"/>
        </w:rPr>
        <w:t>Charging provisioning for WebRTC sessions</w:t>
      </w:r>
    </w:p>
    <w:p w14:paraId="629A4F43" w14:textId="1BC3A71E" w:rsidR="00417BCB" w:rsidRDefault="00417BCB" w:rsidP="00417BCB">
      <w:pPr>
        <w:numPr>
          <w:ilvl w:val="0"/>
          <w:numId w:val="16"/>
        </w:numPr>
        <w:rPr>
          <w:lang w:val="en-US"/>
        </w:rPr>
      </w:pPr>
      <w:r>
        <w:rPr>
          <w:lang w:val="en-US"/>
        </w:rPr>
        <w:t xml:space="preserve">Collection of </w:t>
      </w:r>
      <w:r w:rsidR="009A290B">
        <w:rPr>
          <w:lang w:val="en-US"/>
        </w:rPr>
        <w:t xml:space="preserve">consumption and </w:t>
      </w:r>
      <w:r>
        <w:rPr>
          <w:lang w:val="en-US"/>
        </w:rPr>
        <w:t>QoE metrics</w:t>
      </w:r>
      <w:r w:rsidR="009A290B">
        <w:rPr>
          <w:lang w:val="en-US"/>
        </w:rPr>
        <w:t xml:space="preserve"> data</w:t>
      </w:r>
      <w:r>
        <w:rPr>
          <w:lang w:val="en-US"/>
        </w:rPr>
        <w:t xml:space="preserve"> related to WebRTC sessions</w:t>
      </w:r>
    </w:p>
    <w:p w14:paraId="0D7D320B" w14:textId="54ADA18E" w:rsidR="00417BCB" w:rsidRDefault="009A290B" w:rsidP="00417BCB">
      <w:pPr>
        <w:numPr>
          <w:ilvl w:val="0"/>
          <w:numId w:val="16"/>
        </w:numPr>
        <w:rPr>
          <w:lang w:val="en-US"/>
        </w:rPr>
      </w:pPr>
      <w:r>
        <w:rPr>
          <w:lang w:val="en-US"/>
        </w:rPr>
        <w:t>Offering ICE functionality such as STUN and TURN servers</w:t>
      </w:r>
    </w:p>
    <w:p w14:paraId="241BB847" w14:textId="6F7DEC73" w:rsidR="009A290B" w:rsidRDefault="009A290B" w:rsidP="00417BCB">
      <w:pPr>
        <w:numPr>
          <w:ilvl w:val="0"/>
          <w:numId w:val="16"/>
        </w:numPr>
        <w:rPr>
          <w:lang w:val="en-US"/>
        </w:rPr>
      </w:pPr>
      <w:r>
        <w:rPr>
          <w:lang w:val="en-US"/>
        </w:rPr>
        <w:t>Offering WebRTC signaling servers, potentially with interoperability to other signaling servers</w:t>
      </w:r>
    </w:p>
    <w:p w14:paraId="4CE4EEC3" w14:textId="6BFEDBB1" w:rsidR="009A290B" w:rsidRDefault="009A290B" w:rsidP="009A290B">
      <w:pPr>
        <w:rPr>
          <w:lang w:val="en-US"/>
        </w:rPr>
      </w:pPr>
      <w:r>
        <w:rPr>
          <w:lang w:val="en-US"/>
        </w:rPr>
        <w:t>The provisioning interface is not relevant to all collaboration scenarios and some of the 5G support functionality may be offered without application provider provisioning.</w:t>
      </w:r>
    </w:p>
    <w:p w14:paraId="2B3F0E03" w14:textId="67035A38" w:rsidR="006E0E26" w:rsidRDefault="00BA4A9D" w:rsidP="00BA4A9D">
      <w:pPr>
        <w:pStyle w:val="Heading2"/>
        <w:numPr>
          <w:ilvl w:val="0"/>
          <w:numId w:val="0"/>
        </w:numPr>
        <w:ind w:left="576" w:hanging="576"/>
      </w:pPr>
      <w:r>
        <w:t>3</w:t>
      </w:r>
      <w:r w:rsidR="006E0E26">
        <w:t>.2</w:t>
      </w:r>
      <w:r w:rsidR="006E0E26">
        <w:tab/>
        <w:t>RTC-3: AS to AF Interface</w:t>
      </w:r>
    </w:p>
    <w:p w14:paraId="397490CF" w14:textId="7CF2DB4B" w:rsidR="006E0E26" w:rsidRDefault="006E0E26" w:rsidP="006E0E26">
      <w:pPr>
        <w:rPr>
          <w:lang w:val="en-US"/>
        </w:rPr>
      </w:pPr>
      <w:r>
        <w:rPr>
          <w:lang w:val="en-US"/>
        </w:rPr>
        <w:t xml:space="preserve">The RTC AS </w:t>
      </w:r>
      <w:r w:rsidR="00AE62C8">
        <w:rPr>
          <w:lang w:val="en-US"/>
        </w:rPr>
        <w:t xml:space="preserve">may exchange information regarding the RTC session with the RTC AF. This information may cover QoS flow information and QoS allocation as well as QoE and consumption </w:t>
      </w:r>
      <w:r w:rsidR="00AE62C8">
        <w:rPr>
          <w:lang w:val="en-US"/>
        </w:rPr>
        <w:lastRenderedPageBreak/>
        <w:t>reports. The AS may subscribe to information about the status of the QoS flow</w:t>
      </w:r>
      <w:r w:rsidR="00C94241">
        <w:rPr>
          <w:lang w:val="en-US"/>
        </w:rPr>
        <w:t xml:space="preserve">, which it may share with the AS, </w:t>
      </w:r>
      <w:proofErr w:type="gramStart"/>
      <w:r w:rsidR="00C94241">
        <w:rPr>
          <w:lang w:val="en-US"/>
        </w:rPr>
        <w:t>e.g.</w:t>
      </w:r>
      <w:proofErr w:type="gramEnd"/>
      <w:r w:rsidR="00C94241">
        <w:rPr>
          <w:lang w:val="en-US"/>
        </w:rPr>
        <w:t xml:space="preserve"> in form of bitrate recommendations.</w:t>
      </w:r>
    </w:p>
    <w:p w14:paraId="0BD3BAB2" w14:textId="50E1C5F0" w:rsidR="00C94241" w:rsidRDefault="00C94241" w:rsidP="00BA4A9D">
      <w:pPr>
        <w:pStyle w:val="Heading2"/>
        <w:numPr>
          <w:ilvl w:val="0"/>
          <w:numId w:val="0"/>
        </w:numPr>
        <w:ind w:left="576" w:hanging="576"/>
      </w:pPr>
      <w:r>
        <w:t>3.3</w:t>
      </w:r>
      <w:r>
        <w:tab/>
        <w:t>RTC-4: Media Interface</w:t>
      </w:r>
    </w:p>
    <w:p w14:paraId="7BE7AC85" w14:textId="00D77CBF" w:rsidR="00C94241" w:rsidRDefault="00C94241" w:rsidP="00C94241">
      <w:pPr>
        <w:rPr>
          <w:lang w:val="en-US"/>
        </w:rPr>
      </w:pPr>
      <w:r>
        <w:rPr>
          <w:lang w:val="en-US"/>
        </w:rPr>
        <w:t xml:space="preserve">This interface is used to exchange </w:t>
      </w:r>
      <w:r w:rsidR="002C7291">
        <w:rPr>
          <w:lang w:val="en-US"/>
        </w:rPr>
        <w:t>the WebRTC traffic with the other endpoint as well as to exchange signaling information related to the WebRTC session with the trusted application servers.</w:t>
      </w:r>
    </w:p>
    <w:p w14:paraId="65D957E4" w14:textId="60D8810F" w:rsidR="002C7291" w:rsidRDefault="002C7291" w:rsidP="00C94241">
      <w:pPr>
        <w:rPr>
          <w:lang w:val="en-US"/>
        </w:rPr>
      </w:pPr>
      <w:r>
        <w:rPr>
          <w:lang w:val="en-US"/>
        </w:rPr>
        <w:t>The traffic includes:</w:t>
      </w:r>
    </w:p>
    <w:p w14:paraId="6CDC1767" w14:textId="72B2FFFB" w:rsidR="002C7291" w:rsidRDefault="002C7291" w:rsidP="002C7291">
      <w:pPr>
        <w:numPr>
          <w:ilvl w:val="0"/>
          <w:numId w:val="28"/>
        </w:numPr>
        <w:rPr>
          <w:lang w:val="en-US"/>
        </w:rPr>
      </w:pPr>
      <w:r>
        <w:rPr>
          <w:lang w:val="en-US"/>
        </w:rPr>
        <w:t>Media streams sent over RTP</w:t>
      </w:r>
    </w:p>
    <w:p w14:paraId="58134422" w14:textId="3702B12C" w:rsidR="002C7291" w:rsidRDefault="002C7291" w:rsidP="002C7291">
      <w:pPr>
        <w:numPr>
          <w:ilvl w:val="0"/>
          <w:numId w:val="28"/>
        </w:numPr>
        <w:rPr>
          <w:lang w:val="en-US"/>
        </w:rPr>
      </w:pPr>
      <w:r>
        <w:rPr>
          <w:lang w:val="en-US"/>
        </w:rPr>
        <w:t>Application data sent over data channel</w:t>
      </w:r>
    </w:p>
    <w:p w14:paraId="7D53C7F6" w14:textId="60CA7CB6" w:rsidR="002C7291" w:rsidRDefault="002C7291" w:rsidP="002C7291">
      <w:pPr>
        <w:numPr>
          <w:ilvl w:val="0"/>
          <w:numId w:val="28"/>
        </w:numPr>
        <w:rPr>
          <w:lang w:val="en-US"/>
        </w:rPr>
      </w:pPr>
      <w:r>
        <w:rPr>
          <w:lang w:val="en-US"/>
        </w:rPr>
        <w:t>Signaling data with STUN and TURN servers</w:t>
      </w:r>
    </w:p>
    <w:p w14:paraId="531F4222" w14:textId="323E4064" w:rsidR="002C7291" w:rsidRPr="00C94241" w:rsidRDefault="002C7291" w:rsidP="002C7291">
      <w:pPr>
        <w:numPr>
          <w:ilvl w:val="0"/>
          <w:numId w:val="28"/>
        </w:numPr>
        <w:rPr>
          <w:lang w:val="en-US"/>
        </w:rPr>
      </w:pPr>
      <w:r>
        <w:rPr>
          <w:lang w:val="en-US"/>
        </w:rPr>
        <w:t>Other application data</w:t>
      </w:r>
    </w:p>
    <w:p w14:paraId="5302ABC1" w14:textId="5428A500" w:rsidR="00B91BC7" w:rsidRDefault="00B91BC7" w:rsidP="00BA4A9D">
      <w:pPr>
        <w:pStyle w:val="Heading2"/>
        <w:numPr>
          <w:ilvl w:val="0"/>
          <w:numId w:val="0"/>
        </w:numPr>
        <w:ind w:left="576" w:hanging="576"/>
      </w:pPr>
      <w:r>
        <w:t>3.</w:t>
      </w:r>
      <w:r w:rsidR="002C7291">
        <w:t>4</w:t>
      </w:r>
      <w:r>
        <w:t xml:space="preserve"> </w:t>
      </w:r>
      <w:r>
        <w:tab/>
        <w:t>RTC-5: Control Plane Interface</w:t>
      </w:r>
    </w:p>
    <w:p w14:paraId="261C81BA" w14:textId="7558FEB8" w:rsidR="009A290B" w:rsidRDefault="009A290B" w:rsidP="009A290B">
      <w:pPr>
        <w:rPr>
          <w:lang w:val="en-US"/>
        </w:rPr>
      </w:pPr>
      <w:r>
        <w:rPr>
          <w:lang w:val="en-US"/>
        </w:rPr>
        <w:t xml:space="preserve">The RTC-5 interface is an interface between the Media Session Handler and the 5G-RTC AF. It is used to convey configuration information from the AF to the MSH and to request support for a starting/ongoing WebRTC session. The configuration information may consist of </w:t>
      </w:r>
      <w:r w:rsidR="00121510">
        <w:rPr>
          <w:lang w:val="en-US"/>
        </w:rPr>
        <w:t xml:space="preserve">static information such as </w:t>
      </w:r>
      <w:r>
        <w:rPr>
          <w:lang w:val="en-US"/>
        </w:rPr>
        <w:t>the following:</w:t>
      </w:r>
    </w:p>
    <w:p w14:paraId="2C32D830" w14:textId="54BCCD2B" w:rsidR="009A290B" w:rsidRDefault="00121510" w:rsidP="009A290B">
      <w:pPr>
        <w:numPr>
          <w:ilvl w:val="0"/>
          <w:numId w:val="17"/>
        </w:numPr>
        <w:rPr>
          <w:lang w:val="en-US"/>
        </w:rPr>
      </w:pPr>
      <w:r>
        <w:rPr>
          <w:lang w:val="en-US"/>
        </w:rPr>
        <w:t>Recommendations for media configurations</w:t>
      </w:r>
    </w:p>
    <w:p w14:paraId="6A17D970" w14:textId="0527E73D" w:rsidR="00121510" w:rsidRDefault="00121510" w:rsidP="009A290B">
      <w:pPr>
        <w:numPr>
          <w:ilvl w:val="0"/>
          <w:numId w:val="17"/>
        </w:numPr>
        <w:rPr>
          <w:lang w:val="en-US"/>
        </w:rPr>
      </w:pPr>
      <w:r>
        <w:rPr>
          <w:lang w:val="en-US"/>
        </w:rPr>
        <w:t>Configurations of STUN and TURN server locations</w:t>
      </w:r>
    </w:p>
    <w:p w14:paraId="66DED1B2" w14:textId="76816EEA" w:rsidR="00121510" w:rsidRDefault="00121510" w:rsidP="009A290B">
      <w:pPr>
        <w:numPr>
          <w:ilvl w:val="0"/>
          <w:numId w:val="17"/>
        </w:numPr>
        <w:rPr>
          <w:lang w:val="en-US"/>
        </w:rPr>
      </w:pPr>
      <w:r>
        <w:rPr>
          <w:lang w:val="en-US"/>
        </w:rPr>
        <w:t>Configuration about consumption and QoE reporting</w:t>
      </w:r>
    </w:p>
    <w:p w14:paraId="5E89014A" w14:textId="61E2D77D" w:rsidR="00121510" w:rsidRDefault="00121510" w:rsidP="009A290B">
      <w:pPr>
        <w:numPr>
          <w:ilvl w:val="0"/>
          <w:numId w:val="17"/>
        </w:numPr>
        <w:rPr>
          <w:lang w:val="en-US"/>
        </w:rPr>
      </w:pPr>
      <w:r>
        <w:rPr>
          <w:lang w:val="en-US"/>
        </w:rPr>
        <w:t>Discovery information for WebRTC signaling and data channel servers and their capabilities</w:t>
      </w:r>
    </w:p>
    <w:p w14:paraId="5671BD5C" w14:textId="1B8A0433" w:rsidR="00121510" w:rsidRDefault="00121510" w:rsidP="00121510">
      <w:pPr>
        <w:rPr>
          <w:lang w:val="en-US"/>
        </w:rPr>
      </w:pPr>
      <w:r>
        <w:rPr>
          <w:lang w:val="en-US"/>
        </w:rPr>
        <w:t>The support functionality includes the following:</w:t>
      </w:r>
    </w:p>
    <w:p w14:paraId="18CFC736" w14:textId="22627A07" w:rsidR="00121510" w:rsidRDefault="00121510" w:rsidP="00121510">
      <w:pPr>
        <w:numPr>
          <w:ilvl w:val="0"/>
          <w:numId w:val="18"/>
        </w:numPr>
        <w:rPr>
          <w:lang w:val="en-US"/>
        </w:rPr>
      </w:pPr>
      <w:r>
        <w:rPr>
          <w:lang w:val="en-US"/>
        </w:rPr>
        <w:t>MSH informs the MSH about a WebRTC session and its state</w:t>
      </w:r>
    </w:p>
    <w:p w14:paraId="36F034C9" w14:textId="3207EB29" w:rsidR="00121510" w:rsidRDefault="00121510" w:rsidP="00121510">
      <w:pPr>
        <w:numPr>
          <w:ilvl w:val="0"/>
          <w:numId w:val="18"/>
        </w:numPr>
        <w:rPr>
          <w:lang w:val="en-US"/>
        </w:rPr>
      </w:pPr>
      <w:r>
        <w:rPr>
          <w:lang w:val="en-US"/>
        </w:rPr>
        <w:t>MSH requests QoS allocation for a starting or modified session</w:t>
      </w:r>
    </w:p>
    <w:p w14:paraId="74D5495A" w14:textId="2A732023" w:rsidR="00121510" w:rsidRDefault="00EA136F" w:rsidP="00121510">
      <w:pPr>
        <w:numPr>
          <w:ilvl w:val="0"/>
          <w:numId w:val="18"/>
        </w:numPr>
        <w:rPr>
          <w:lang w:val="en-US"/>
        </w:rPr>
      </w:pPr>
      <w:r>
        <w:rPr>
          <w:lang w:val="en-US"/>
        </w:rPr>
        <w:t>MSH receives notification about changes to the QoS allocation for the ongoing WebRTC session</w:t>
      </w:r>
    </w:p>
    <w:p w14:paraId="1DA4AF1E" w14:textId="110B11AF" w:rsidR="00EA136F" w:rsidRDefault="00EA136F" w:rsidP="00121510">
      <w:pPr>
        <w:numPr>
          <w:ilvl w:val="0"/>
          <w:numId w:val="18"/>
        </w:numPr>
        <w:rPr>
          <w:lang w:val="en-US"/>
        </w:rPr>
      </w:pPr>
      <w:r>
        <w:rPr>
          <w:lang w:val="en-US"/>
        </w:rPr>
        <w:t xml:space="preserve">MSH receives updates exchanges information about the WebRTC session with the 5G-RTC STUN/TURN/Signaling Server, </w:t>
      </w:r>
      <w:proofErr w:type="gramStart"/>
      <w:r>
        <w:rPr>
          <w:lang w:val="en-US"/>
        </w:rPr>
        <w:t>e.g.</w:t>
      </w:r>
      <w:proofErr w:type="gramEnd"/>
      <w:r>
        <w:rPr>
          <w:lang w:val="en-US"/>
        </w:rPr>
        <w:t xml:space="preserve"> to identify a WebRTC session and associate it with a QoS template</w:t>
      </w:r>
    </w:p>
    <w:p w14:paraId="70B21567" w14:textId="2653E7A8" w:rsidR="00EA136F" w:rsidRDefault="00EA136F" w:rsidP="00EA136F">
      <w:pPr>
        <w:rPr>
          <w:lang w:val="en-US"/>
        </w:rPr>
      </w:pPr>
      <w:r>
        <w:rPr>
          <w:lang w:val="en-US"/>
        </w:rPr>
        <w:t xml:space="preserve">The 5G-RTC functionality that offer application functions to the WebRTC application (blocks in yellow) can equally be provided by Application Servers (5G-RTC AS) </w:t>
      </w:r>
      <w:r w:rsidR="009C4102">
        <w:rPr>
          <w:lang w:val="en-US"/>
        </w:rPr>
        <w:t xml:space="preserve">instead of AFs. These could then use a dedicated interface RTC-3 to request configurations and network support for the ongoing WebRTC sessions from the 5G-RTC </w:t>
      </w:r>
      <w:r w:rsidR="009100FB">
        <w:rPr>
          <w:lang w:val="en-US"/>
        </w:rPr>
        <w:t xml:space="preserve">AF. </w:t>
      </w:r>
    </w:p>
    <w:p w14:paraId="7BEAE0B5" w14:textId="0F4949BE" w:rsidR="00B91BC7" w:rsidRDefault="00B91BC7" w:rsidP="00BA4A9D">
      <w:pPr>
        <w:pStyle w:val="Heading2"/>
        <w:numPr>
          <w:ilvl w:val="0"/>
          <w:numId w:val="0"/>
        </w:numPr>
        <w:ind w:left="576" w:hanging="576"/>
      </w:pPr>
      <w:r>
        <w:lastRenderedPageBreak/>
        <w:t>3.</w:t>
      </w:r>
      <w:r w:rsidR="002C7291">
        <w:t>5</w:t>
      </w:r>
      <w:r>
        <w:t xml:space="preserve"> </w:t>
      </w:r>
      <w:r>
        <w:tab/>
        <w:t>RTC-6: Client API</w:t>
      </w:r>
    </w:p>
    <w:p w14:paraId="5F9EB133" w14:textId="262623A1" w:rsidR="009100FB" w:rsidRDefault="009100FB" w:rsidP="00EA136F">
      <w:pPr>
        <w:rPr>
          <w:lang w:val="en-US"/>
        </w:rPr>
      </w:pPr>
      <w:r>
        <w:rPr>
          <w:lang w:val="en-US"/>
        </w:rPr>
        <w:t xml:space="preserve">The MSH is a function in the UE that provides access to 5G-RTC support functions to the WebRTC applications. These functions may be offered on request, </w:t>
      </w:r>
      <w:proofErr w:type="gramStart"/>
      <w:r>
        <w:rPr>
          <w:lang w:val="en-US"/>
        </w:rPr>
        <w:t>i.e.</w:t>
      </w:r>
      <w:proofErr w:type="gramEnd"/>
      <w:r>
        <w:rPr>
          <w:lang w:val="en-US"/>
        </w:rPr>
        <w:t xml:space="preserve"> through the RTC-6 interface, or transparently without direct involvement of the application. The MSH may for instance assistance indirectly in the ICE negotiation by providing a list of </w:t>
      </w:r>
      <w:proofErr w:type="gramStart"/>
      <w:r>
        <w:rPr>
          <w:lang w:val="en-US"/>
        </w:rPr>
        <w:t>STUN</w:t>
      </w:r>
      <w:proofErr w:type="gramEnd"/>
      <w:r>
        <w:rPr>
          <w:lang w:val="en-US"/>
        </w:rPr>
        <w:t xml:space="preserve"> and TURN server candidates that </w:t>
      </w:r>
      <w:r w:rsidR="00B0658B">
        <w:rPr>
          <w:lang w:val="en-US"/>
        </w:rPr>
        <w:t>offer</w:t>
      </w:r>
      <w:r>
        <w:rPr>
          <w:lang w:val="en-US"/>
        </w:rPr>
        <w:t xml:space="preserve"> </w:t>
      </w:r>
      <w:r w:rsidR="00B0658B">
        <w:rPr>
          <w:lang w:val="en-US"/>
        </w:rPr>
        <w:t>5G-RTC functionality.</w:t>
      </w:r>
      <w:r w:rsidR="004E5CDA">
        <w:rPr>
          <w:lang w:val="en-US"/>
        </w:rPr>
        <w:t xml:space="preserve"> The MSH also collects QoE metric reports and submits consumption reports. They may also offer media configuration recommendations to the application through RTC-6.</w:t>
      </w:r>
    </w:p>
    <w:p w14:paraId="20319349" w14:textId="36BB802C" w:rsidR="002C7291" w:rsidRDefault="002C7291" w:rsidP="00BA4A9D">
      <w:pPr>
        <w:pStyle w:val="Heading2"/>
        <w:numPr>
          <w:ilvl w:val="0"/>
          <w:numId w:val="0"/>
        </w:numPr>
        <w:ind w:left="576" w:hanging="576"/>
      </w:pPr>
      <w:r>
        <w:t xml:space="preserve">3.6 </w:t>
      </w:r>
      <w:r>
        <w:tab/>
        <w:t>RTC-7: Client Interface</w:t>
      </w:r>
    </w:p>
    <w:p w14:paraId="0B58C4C2" w14:textId="32CA3553" w:rsidR="002C7291" w:rsidRPr="002C7291" w:rsidRDefault="002C7291" w:rsidP="002C7291">
      <w:pPr>
        <w:rPr>
          <w:lang w:val="en-US"/>
        </w:rPr>
      </w:pPr>
      <w:r>
        <w:rPr>
          <w:lang w:val="en-US"/>
        </w:rPr>
        <w:t xml:space="preserve">This interface is similar in functionality to RTC-6. The difference lies in the face that this interface may not be exposed as an API to application developers but may be in form of a direct communication between the MSH and the WebRTC framework. The WebRTC framework hides away all details of the QoS allocation and network support from the application. It </w:t>
      </w:r>
      <w:r w:rsidR="002A6951">
        <w:rPr>
          <w:lang w:val="en-US"/>
        </w:rPr>
        <w:t>autonomously and transparently invokes the functions offered by the MSH to provide support for the RTC session.</w:t>
      </w:r>
    </w:p>
    <w:p w14:paraId="626ABE32" w14:textId="4DD229CE" w:rsidR="00B91BC7" w:rsidRDefault="00B91BC7" w:rsidP="00BA4A9D">
      <w:pPr>
        <w:pStyle w:val="Heading2"/>
        <w:numPr>
          <w:ilvl w:val="0"/>
          <w:numId w:val="0"/>
        </w:numPr>
        <w:ind w:left="576" w:hanging="576"/>
      </w:pPr>
      <w:r>
        <w:t>3.</w:t>
      </w:r>
      <w:r w:rsidR="002C7291">
        <w:t>7</w:t>
      </w:r>
      <w:r>
        <w:t xml:space="preserve"> </w:t>
      </w:r>
      <w:r>
        <w:tab/>
        <w:t>RTC-8: Application Interface</w:t>
      </w:r>
    </w:p>
    <w:p w14:paraId="5430F110" w14:textId="2561AE31" w:rsidR="00B91BC7" w:rsidRPr="00CD5384" w:rsidRDefault="002A6951" w:rsidP="00EA136F">
      <w:pPr>
        <w:rPr>
          <w:lang w:val="en-US"/>
        </w:rPr>
      </w:pPr>
      <w:r>
        <w:rPr>
          <w:lang w:val="en-US"/>
        </w:rPr>
        <w:t xml:space="preserve">This is a proprietary interface between the application and the application provider, which may be used to exchange configuration information related to the RTC session or the application. </w:t>
      </w:r>
    </w:p>
    <w:p w14:paraId="31DFDB63" w14:textId="082891FA" w:rsidR="00583965" w:rsidRDefault="00BA4A9D" w:rsidP="00BA4A9D">
      <w:pPr>
        <w:pStyle w:val="Heading1"/>
        <w:numPr>
          <w:ilvl w:val="0"/>
          <w:numId w:val="3"/>
        </w:numPr>
      </w:pPr>
      <w:r>
        <w:t xml:space="preserve"> </w:t>
      </w:r>
      <w:r>
        <w:tab/>
      </w:r>
      <w:r w:rsidR="00583965">
        <w:t>Proposal</w:t>
      </w:r>
    </w:p>
    <w:p w14:paraId="73F02001" w14:textId="4627D434" w:rsidR="00F17FCB" w:rsidRDefault="00583965" w:rsidP="00DE5141">
      <w:pPr>
        <w:rPr>
          <w:lang w:val="en-US"/>
        </w:rPr>
      </w:pPr>
      <w:r>
        <w:rPr>
          <w:lang w:val="en-US"/>
        </w:rPr>
        <w:t>We propose to</w:t>
      </w:r>
      <w:r w:rsidR="00DF13C0">
        <w:rPr>
          <w:lang w:val="en-US"/>
        </w:rPr>
        <w:t xml:space="preserve"> agree the </w:t>
      </w:r>
      <w:r w:rsidR="00BA4A9D">
        <w:rPr>
          <w:lang w:val="en-US"/>
        </w:rPr>
        <w:t>variant</w:t>
      </w:r>
      <w:r w:rsidR="00FD4B9C">
        <w:rPr>
          <w:lang w:val="en-US"/>
        </w:rPr>
        <w:t xml:space="preserve"> architecture</w:t>
      </w:r>
      <w:r w:rsidR="00BA4A9D">
        <w:rPr>
          <w:lang w:val="en-US"/>
        </w:rPr>
        <w:t>s</w:t>
      </w:r>
      <w:r w:rsidR="00FD4B9C">
        <w:rPr>
          <w:lang w:val="en-US"/>
        </w:rPr>
        <w:t xml:space="preserve"> and the interface </w:t>
      </w:r>
      <w:r w:rsidR="00336CA1">
        <w:rPr>
          <w:lang w:val="en-US"/>
        </w:rPr>
        <w:t>descriptions</w:t>
      </w:r>
      <w:r w:rsidR="00FD4B9C">
        <w:rPr>
          <w:lang w:val="en-US"/>
        </w:rPr>
        <w:t xml:space="preserve"> in clause 2</w:t>
      </w:r>
      <w:r w:rsidR="00BA4A9D">
        <w:rPr>
          <w:lang w:val="en-US"/>
        </w:rPr>
        <w:t xml:space="preserve"> and 3</w:t>
      </w:r>
      <w:r w:rsidR="00DE5141">
        <w:rPr>
          <w:lang w:val="en-US"/>
        </w:rPr>
        <w:t>.</w:t>
      </w:r>
    </w:p>
    <w:sectPr w:rsidR="00F17FCB"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71AF7" w14:textId="77777777" w:rsidR="007E699B" w:rsidRDefault="007E699B">
      <w:r>
        <w:separator/>
      </w:r>
    </w:p>
  </w:endnote>
  <w:endnote w:type="continuationSeparator" w:id="0">
    <w:p w14:paraId="1D2E5857" w14:textId="77777777" w:rsidR="007E699B" w:rsidRDefault="007E6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8FC58" w14:textId="77777777" w:rsidR="007E699B" w:rsidRDefault="007E699B">
      <w:r>
        <w:separator/>
      </w:r>
    </w:p>
  </w:footnote>
  <w:footnote w:type="continuationSeparator" w:id="0">
    <w:p w14:paraId="21207B7F" w14:textId="77777777" w:rsidR="007E699B" w:rsidRDefault="007E6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28E4C" w14:textId="33D26450" w:rsidR="00336CA1" w:rsidRPr="006C359E" w:rsidRDefault="00336CA1" w:rsidP="00336CA1">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 xml:space="preserve">SG SA4 </w:t>
    </w:r>
    <w:r w:rsidR="00E77ED1">
      <w:rPr>
        <w:rFonts w:ascii="Arial" w:eastAsia="SimSun" w:hAnsi="Arial" w:cs="Arial"/>
        <w:sz w:val="22"/>
        <w:lang w:val="en-US"/>
      </w:rPr>
      <w:t xml:space="preserve">Post </w:t>
    </w:r>
    <w:r>
      <w:rPr>
        <w:rFonts w:ascii="Arial" w:eastAsia="SimSun" w:hAnsi="Arial" w:cs="Arial"/>
        <w:sz w:val="22"/>
        <w:lang w:val="en-US"/>
      </w:rPr>
      <w:t>#120-e</w:t>
    </w:r>
    <w:r w:rsidR="00E77ED1">
      <w:rPr>
        <w:rFonts w:ascii="Arial" w:eastAsia="SimSun" w:hAnsi="Arial" w:cs="Arial"/>
        <w:sz w:val="22"/>
        <w:lang w:val="en-US"/>
      </w:rPr>
      <w:t xml:space="preserve"> RTC AHG Call</w:t>
    </w:r>
    <w:r w:rsidRPr="006C359E">
      <w:rPr>
        <w:rFonts w:ascii="Arial" w:eastAsia="SimSun" w:hAnsi="Arial" w:cs="Arial"/>
        <w:b/>
        <w:i/>
        <w:sz w:val="22"/>
      </w:rPr>
      <w:tab/>
    </w:r>
    <w:r w:rsidRPr="006C359E">
      <w:rPr>
        <w:rFonts w:ascii="Arial" w:eastAsia="SimSun" w:hAnsi="Arial" w:cs="Arial"/>
        <w:b/>
        <w:i/>
        <w:sz w:val="28"/>
        <w:szCs w:val="28"/>
      </w:rPr>
      <w:t xml:space="preserve">Tdoc </w:t>
    </w:r>
    <w:r>
      <w:rPr>
        <w:rFonts w:ascii="Arial" w:eastAsia="SimSun" w:hAnsi="Arial" w:cs="Arial"/>
        <w:b/>
        <w:i/>
        <w:sz w:val="28"/>
        <w:szCs w:val="28"/>
      </w:rPr>
      <w:t>S4</w:t>
    </w:r>
    <w:r w:rsidR="00E77ED1">
      <w:rPr>
        <w:rFonts w:ascii="Arial" w:eastAsia="SimSun" w:hAnsi="Arial" w:cs="Arial"/>
        <w:b/>
        <w:i/>
        <w:sz w:val="28"/>
        <w:szCs w:val="28"/>
      </w:rPr>
      <w:t>aR220028</w:t>
    </w:r>
  </w:p>
  <w:p w14:paraId="25D9E12A" w14:textId="11197346" w:rsidR="00336CA1" w:rsidRPr="006C359E" w:rsidRDefault="00336CA1" w:rsidP="00336CA1">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7</w:t>
    </w:r>
    <w:r w:rsidRPr="009F132A">
      <w:rPr>
        <w:rFonts w:ascii="Arial" w:eastAsia="SimSun" w:hAnsi="Arial" w:cs="Arial"/>
        <w:sz w:val="22"/>
        <w:vertAlign w:val="superscript"/>
        <w:lang w:eastAsia="zh-CN"/>
      </w:rPr>
      <w:t>th</w:t>
    </w:r>
    <w:r w:rsidR="00E77ED1">
      <w:rPr>
        <w:rFonts w:ascii="Arial" w:eastAsia="SimSun" w:hAnsi="Arial" w:cs="Arial"/>
        <w:sz w:val="22"/>
        <w:lang w:eastAsia="zh-CN"/>
      </w:rPr>
      <w:t xml:space="preserve"> September</w:t>
    </w:r>
    <w:r>
      <w:rPr>
        <w:rFonts w:ascii="Arial" w:eastAsia="SimSun" w:hAnsi="Arial" w:cs="Arial"/>
        <w:sz w:val="22"/>
        <w:lang w:eastAsia="zh-CN"/>
      </w:rPr>
      <w:t xml:space="preserve"> </w:t>
    </w:r>
    <w:r w:rsidRPr="006C359E">
      <w:rPr>
        <w:rFonts w:ascii="Arial" w:eastAsia="SimSun" w:hAnsi="Arial" w:cs="Arial"/>
        <w:sz w:val="22"/>
        <w:lang w:eastAsia="zh-CN"/>
      </w:rPr>
      <w:t>20</w:t>
    </w:r>
    <w:r>
      <w:rPr>
        <w:rFonts w:ascii="Arial" w:eastAsia="SimSun" w:hAnsi="Arial" w:cs="Arial"/>
        <w:sz w:val="22"/>
        <w:lang w:eastAsia="zh-CN"/>
      </w:rPr>
      <w:t>22</w:t>
    </w:r>
  </w:p>
  <w:p w14:paraId="3B56539F" w14:textId="77777777" w:rsidR="008075BF" w:rsidRPr="00336CA1" w:rsidRDefault="008075BF" w:rsidP="00336C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AB7D08"/>
    <w:multiLevelType w:val="multilevel"/>
    <w:tmpl w:val="EAE85A0A"/>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26D51"/>
    <w:multiLevelType w:val="hybridMultilevel"/>
    <w:tmpl w:val="F0988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931F6"/>
    <w:multiLevelType w:val="hybridMultilevel"/>
    <w:tmpl w:val="E72E8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1394429">
    <w:abstractNumId w:val="17"/>
  </w:num>
  <w:num w:numId="2" w16cid:durableId="1097948529">
    <w:abstractNumId w:val="13"/>
  </w:num>
  <w:num w:numId="3" w16cid:durableId="14293519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2085963">
    <w:abstractNumId w:val="11"/>
  </w:num>
  <w:num w:numId="5" w16cid:durableId="1422220310">
    <w:abstractNumId w:val="3"/>
  </w:num>
  <w:num w:numId="6" w16cid:durableId="895894625">
    <w:abstractNumId w:val="4"/>
  </w:num>
  <w:num w:numId="7" w16cid:durableId="1216894590">
    <w:abstractNumId w:val="9"/>
  </w:num>
  <w:num w:numId="8" w16cid:durableId="1918662327">
    <w:abstractNumId w:val="0"/>
  </w:num>
  <w:num w:numId="9" w16cid:durableId="435440375">
    <w:abstractNumId w:val="2"/>
  </w:num>
  <w:num w:numId="10" w16cid:durableId="1254582643">
    <w:abstractNumId w:val="17"/>
  </w:num>
  <w:num w:numId="11" w16cid:durableId="514614726">
    <w:abstractNumId w:val="14"/>
  </w:num>
  <w:num w:numId="12" w16cid:durableId="792292037">
    <w:abstractNumId w:val="16"/>
  </w:num>
  <w:num w:numId="13" w16cid:durableId="60639270">
    <w:abstractNumId w:val="17"/>
  </w:num>
  <w:num w:numId="14" w16cid:durableId="901479029">
    <w:abstractNumId w:val="18"/>
  </w:num>
  <w:num w:numId="15" w16cid:durableId="1590575659">
    <w:abstractNumId w:val="15"/>
  </w:num>
  <w:num w:numId="16" w16cid:durableId="1444962814">
    <w:abstractNumId w:val="6"/>
  </w:num>
  <w:num w:numId="17" w16cid:durableId="736322340">
    <w:abstractNumId w:val="8"/>
  </w:num>
  <w:num w:numId="18" w16cid:durableId="428887539">
    <w:abstractNumId w:val="1"/>
  </w:num>
  <w:num w:numId="19" w16cid:durableId="1724332813">
    <w:abstractNumId w:val="17"/>
  </w:num>
  <w:num w:numId="20" w16cid:durableId="1719470620">
    <w:abstractNumId w:val="17"/>
  </w:num>
  <w:num w:numId="21" w16cid:durableId="1309045312">
    <w:abstractNumId w:val="5"/>
  </w:num>
  <w:num w:numId="22" w16cid:durableId="437912823">
    <w:abstractNumId w:val="17"/>
  </w:num>
  <w:num w:numId="23" w16cid:durableId="1276985169">
    <w:abstractNumId w:val="17"/>
  </w:num>
  <w:num w:numId="24" w16cid:durableId="888951483">
    <w:abstractNumId w:val="17"/>
  </w:num>
  <w:num w:numId="25" w16cid:durableId="1157916532">
    <w:abstractNumId w:val="10"/>
  </w:num>
  <w:num w:numId="26" w16cid:durableId="1815680124">
    <w:abstractNumId w:val="17"/>
  </w:num>
  <w:num w:numId="27" w16cid:durableId="1076131432">
    <w:abstractNumId w:val="17"/>
  </w:num>
  <w:num w:numId="28" w16cid:durableId="2058623411">
    <w:abstractNumId w:val="7"/>
  </w:num>
  <w:num w:numId="29" w16cid:durableId="924191957">
    <w:abstractNumId w:val="17"/>
  </w:num>
  <w:num w:numId="30" w16cid:durableId="450637468">
    <w:abstractNumId w:val="17"/>
  </w:num>
  <w:num w:numId="31" w16cid:durableId="11884054">
    <w:abstractNumId w:val="17"/>
  </w:num>
  <w:num w:numId="32" w16cid:durableId="267011169">
    <w:abstractNumId w:val="17"/>
  </w:num>
  <w:num w:numId="33" w16cid:durableId="1286043084">
    <w:abstractNumId w:val="17"/>
  </w:num>
  <w:num w:numId="34" w16cid:durableId="209537875">
    <w:abstractNumId w:val="17"/>
  </w:num>
  <w:num w:numId="35" w16cid:durableId="1333146353">
    <w:abstractNumId w:val="17"/>
  </w:num>
  <w:num w:numId="36" w16cid:durableId="346761340">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510"/>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62"/>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951"/>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291"/>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6CA1"/>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3ED3"/>
    <w:rsid w:val="00414EA7"/>
    <w:rsid w:val="004151BC"/>
    <w:rsid w:val="004158F9"/>
    <w:rsid w:val="00416D90"/>
    <w:rsid w:val="00417BCB"/>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A7B4A"/>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5CDA"/>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0E26"/>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5FE3"/>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6C1B"/>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99B"/>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00FB"/>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290B"/>
    <w:rsid w:val="009A4B5C"/>
    <w:rsid w:val="009A75DB"/>
    <w:rsid w:val="009B2F66"/>
    <w:rsid w:val="009B3458"/>
    <w:rsid w:val="009B398F"/>
    <w:rsid w:val="009B4D73"/>
    <w:rsid w:val="009B4F57"/>
    <w:rsid w:val="009B5E15"/>
    <w:rsid w:val="009B6597"/>
    <w:rsid w:val="009C0E57"/>
    <w:rsid w:val="009C1744"/>
    <w:rsid w:val="009C1B10"/>
    <w:rsid w:val="009C3EF1"/>
    <w:rsid w:val="009C4102"/>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B6C7F"/>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2C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658B"/>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1BC7"/>
    <w:rsid w:val="00B93FBC"/>
    <w:rsid w:val="00B9407E"/>
    <w:rsid w:val="00B953C6"/>
    <w:rsid w:val="00B97723"/>
    <w:rsid w:val="00BA0A8E"/>
    <w:rsid w:val="00BA0E53"/>
    <w:rsid w:val="00BA190D"/>
    <w:rsid w:val="00BA1A99"/>
    <w:rsid w:val="00BA2528"/>
    <w:rsid w:val="00BA3D4B"/>
    <w:rsid w:val="00BA3EAE"/>
    <w:rsid w:val="00BA4A9D"/>
    <w:rsid w:val="00BA5656"/>
    <w:rsid w:val="00BA75F8"/>
    <w:rsid w:val="00BA7D22"/>
    <w:rsid w:val="00BB15E9"/>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0603"/>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386A"/>
    <w:rsid w:val="00C94241"/>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496"/>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1A2"/>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77ED1"/>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36F"/>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57C8"/>
    <w:rsid w:val="00FA67EA"/>
    <w:rsid w:val="00FA68D8"/>
    <w:rsid w:val="00FA704C"/>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4B9C"/>
    <w:rsid w:val="00FD6A45"/>
    <w:rsid w:val="00FD6E76"/>
    <w:rsid w:val="00FD7824"/>
    <w:rsid w:val="00FE1945"/>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745</Words>
  <Characters>4252</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2022-09-05T20:21:00Z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