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23341DA7" w:rsidR="00C81EBC" w:rsidRPr="00D33157" w:rsidRDefault="009A0B33" w:rsidP="00C81EBC">
      <w:pPr>
        <w:pStyle w:val="Grilleclaire-Accent32"/>
        <w:tabs>
          <w:tab w:val="right" w:pos="9639"/>
        </w:tabs>
        <w:spacing w:after="0"/>
        <w:ind w:left="0"/>
        <w:rPr>
          <w:b/>
          <w:noProof/>
          <w:sz w:val="24"/>
          <w:lang w:val="de-DE"/>
        </w:rPr>
      </w:pPr>
      <w:r w:rsidRPr="009A0B33">
        <w:rPr>
          <w:b/>
          <w:noProof/>
          <w:sz w:val="24"/>
          <w:lang w:val="de-DE"/>
        </w:rPr>
        <w:t>SA4-e (AH) MBS SWG post 120-e</w:t>
      </w:r>
      <w:r w:rsidR="00C81EBC" w:rsidRPr="00D33157">
        <w:rPr>
          <w:b/>
          <w:noProof/>
          <w:sz w:val="24"/>
          <w:lang w:val="de-DE"/>
        </w:rPr>
        <w:tab/>
      </w:r>
      <w:r w:rsidR="00041374" w:rsidRPr="00041374">
        <w:rPr>
          <w:b/>
          <w:noProof/>
          <w:sz w:val="24"/>
          <w:lang w:val="de-DE"/>
        </w:rPr>
        <w:t>S4aI2213</w:t>
      </w:r>
      <w:r w:rsidR="00320FD5">
        <w:rPr>
          <w:b/>
          <w:noProof/>
          <w:sz w:val="24"/>
          <w:lang w:val="de-DE"/>
        </w:rPr>
        <w:t>94</w:t>
      </w:r>
    </w:p>
    <w:p w14:paraId="52D4CE2D" w14:textId="2B155D79"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3A7680">
        <w:rPr>
          <w:b/>
          <w:noProof/>
          <w:sz w:val="24"/>
        </w:rPr>
        <w:t>2</w:t>
      </w:r>
      <w:r w:rsidR="003A7680" w:rsidRPr="003A7680">
        <w:rPr>
          <w:b/>
          <w:noProof/>
          <w:sz w:val="24"/>
          <w:vertAlign w:val="superscript"/>
        </w:rPr>
        <w:t>nd</w:t>
      </w:r>
      <w:r w:rsidR="003A7680">
        <w:rPr>
          <w:b/>
          <w:noProof/>
          <w:sz w:val="24"/>
        </w:rPr>
        <w:t xml:space="preserve"> Sep</w:t>
      </w:r>
      <w:r w:rsidRPr="00544256">
        <w:rPr>
          <w:b/>
          <w:noProof/>
          <w:sz w:val="24"/>
        </w:rPr>
        <w:t xml:space="preserve"> – </w:t>
      </w:r>
      <w:r w:rsidR="003A7680">
        <w:rPr>
          <w:b/>
          <w:noProof/>
          <w:sz w:val="24"/>
        </w:rPr>
        <w:t>4</w:t>
      </w:r>
      <w:r w:rsidR="003A7680" w:rsidRPr="003A7680">
        <w:rPr>
          <w:b/>
          <w:noProof/>
          <w:sz w:val="24"/>
          <w:vertAlign w:val="superscript"/>
        </w:rPr>
        <w:t>th</w:t>
      </w:r>
      <w:r w:rsidR="003A7680">
        <w:rPr>
          <w:b/>
          <w:noProof/>
          <w:sz w:val="24"/>
        </w:rPr>
        <w:t xml:space="preserve"> November</w:t>
      </w:r>
      <w:r w:rsidRPr="00544256">
        <w:rPr>
          <w:b/>
          <w:noProof/>
          <w:sz w:val="24"/>
        </w:rPr>
        <w:t xml:space="preserve"> 2022</w:t>
      </w:r>
      <w:r w:rsidR="00B4140D" w:rsidRPr="00B4140D">
        <w:rPr>
          <w:b/>
          <w:noProof/>
          <w:sz w:val="24"/>
        </w:rPr>
        <w:tab/>
      </w:r>
      <w:r w:rsidR="008B3F8A">
        <w:rPr>
          <w:b/>
          <w:noProof/>
          <w:sz w:val="24"/>
        </w:rPr>
        <w:t>revision of S4aI2213</w:t>
      </w:r>
      <w:r w:rsidR="00320FD5">
        <w:rPr>
          <w:b/>
          <w:noProof/>
          <w:sz w:val="24"/>
        </w:rPr>
        <w:t>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0E82210" w:rsidR="001E41F3" w:rsidRDefault="00DF623B">
            <w:pPr>
              <w:pStyle w:val="CRCoverPage"/>
              <w:spacing w:after="0"/>
              <w:jc w:val="center"/>
              <w:rPr>
                <w:noProof/>
              </w:rPr>
            </w:pPr>
            <w:r>
              <w:rPr>
                <w:b/>
                <w:noProof/>
                <w:sz w:val="32"/>
              </w:rPr>
              <w:t xml:space="preserve">Draft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0D741F7B"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w:t>
            </w:r>
            <w:r w:rsidR="00DF623B">
              <w:rPr>
                <w:b/>
                <w:noProof/>
                <w:sz w:val="28"/>
              </w:rPr>
              <w:t>17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D8E18C4" w:rsidR="001E41F3" w:rsidRPr="00410371" w:rsidRDefault="00DF623B"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207307E" w:rsidR="001E41F3" w:rsidRPr="00410371" w:rsidRDefault="00320FD5" w:rsidP="00E13F3D">
            <w:pPr>
              <w:pStyle w:val="CRCoverPage"/>
              <w:spacing w:after="0"/>
              <w:jc w:val="center"/>
              <w:rPr>
                <w:b/>
                <w:noProof/>
              </w:rPr>
            </w:pPr>
            <w:r>
              <w:rPr>
                <w:b/>
                <w:noProof/>
              </w:rPr>
              <w:t>2</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33A8A03" w:rsidR="001E41F3" w:rsidRPr="00195208" w:rsidRDefault="00DF623B">
            <w:pPr>
              <w:pStyle w:val="CRCoverPage"/>
              <w:spacing w:after="0"/>
              <w:jc w:val="center"/>
              <w:rPr>
                <w:b/>
                <w:bCs/>
                <w:noProof/>
                <w:sz w:val="28"/>
              </w:rPr>
            </w:pPr>
            <w:r>
              <w:rPr>
                <w:b/>
                <w:bCs/>
                <w:noProof/>
                <w:sz w:val="28"/>
              </w:rPr>
              <w:t>17.0.0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72E298C" w:rsidR="001E41F3" w:rsidRPr="004F2C53" w:rsidRDefault="001D6C38">
            <w:pPr>
              <w:pStyle w:val="CRCoverPage"/>
              <w:spacing w:after="0"/>
              <w:ind w:left="100"/>
              <w:rPr>
                <w:b/>
                <w:bCs/>
                <w:noProof/>
              </w:rPr>
            </w:pPr>
            <w:r w:rsidRPr="001D6C38">
              <w:rPr>
                <w:b/>
                <w:bCs/>
              </w:rPr>
              <w:t>[5MBP3] Miscellaneous Corrections and Updates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695F0C9" w:rsidR="001E41F3" w:rsidRDefault="006D2113">
            <w:pPr>
              <w:pStyle w:val="CRCoverPage"/>
              <w:spacing w:after="0"/>
              <w:ind w:left="100"/>
              <w:rPr>
                <w:noProof/>
              </w:rPr>
            </w:pPr>
            <w:r>
              <w:rPr>
                <w:b/>
                <w:bCs/>
              </w:rPr>
              <w:t>5MBP3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F2B222B" w:rsidR="001E41F3" w:rsidRDefault="008B3F8A">
            <w:pPr>
              <w:pStyle w:val="CRCoverPage"/>
              <w:spacing w:after="0"/>
              <w:ind w:left="100"/>
              <w:rPr>
                <w:noProof/>
              </w:rPr>
            </w:pPr>
            <w:r>
              <w:t>10</w:t>
            </w:r>
            <w:r w:rsidR="00174E98">
              <w:t>/</w:t>
            </w:r>
            <w:r w:rsidR="00D33157">
              <w:t>0</w:t>
            </w:r>
            <w:r>
              <w:t>5</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CFE3E25" w:rsidR="001E41F3" w:rsidRDefault="00D8455E">
            <w:pPr>
              <w:pStyle w:val="CRCoverPage"/>
              <w:spacing w:after="0"/>
              <w:ind w:left="100"/>
              <w:rPr>
                <w:noProof/>
              </w:rPr>
            </w:pPr>
            <w:r>
              <w:t>1</w:t>
            </w:r>
            <w:r w:rsidR="006D2113">
              <w:t>7</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0D92606" w:rsidR="005C5269" w:rsidRDefault="006D2113" w:rsidP="006D2113">
            <w:pPr>
              <w:pStyle w:val="B2"/>
              <w:ind w:left="0" w:firstLine="0"/>
            </w:pPr>
            <w:r>
              <w:t>Missing pieces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8D75F18" w:rsidR="00F020AF" w:rsidRDefault="006D2113" w:rsidP="006D2113">
            <w:pPr>
              <w:pStyle w:val="B2"/>
              <w:ind w:left="0" w:firstLine="0"/>
            </w:pPr>
            <w:r>
              <w:t>Updates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67FE66" w:rsidR="001E41F3" w:rsidRDefault="001E41F3" w:rsidP="006D2113">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C944BB9" w:rsidR="001E41F3" w:rsidRDefault="00902AC6">
            <w:pPr>
              <w:pStyle w:val="CRCoverPage"/>
              <w:spacing w:after="0"/>
              <w:ind w:left="100"/>
              <w:rPr>
                <w:noProof/>
              </w:rPr>
            </w:pPr>
            <w:r>
              <w:rPr>
                <w:noProof/>
              </w:rPr>
              <w:t>Several</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AFB130D" w:rsidR="008B1760" w:rsidRDefault="009053A9" w:rsidP="008223BC">
            <w:pPr>
              <w:pStyle w:val="CRCoverPage"/>
              <w:spacing w:after="0"/>
              <w:rPr>
                <w:noProof/>
              </w:rPr>
            </w:pPr>
            <w:r>
              <w:rPr>
                <w:noProof/>
              </w:rPr>
              <w:t xml:space="preserve">This </w:t>
            </w:r>
            <w:r w:rsidR="006B30D3">
              <w:rPr>
                <w:noProof/>
              </w:rPr>
              <w:t xml:space="preserve">is </w:t>
            </w:r>
            <w:r>
              <w:rPr>
                <w:noProof/>
              </w:rPr>
              <w:t>a starting point</w:t>
            </w:r>
            <w:r w:rsidR="006B30D3">
              <w:rPr>
                <w:noProof/>
              </w:rPr>
              <w:t xml:space="preserve"> – more discussion needed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320FD5" w14:paraId="59E802E1" w14:textId="77777777" w:rsidTr="00320FD5">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9488EE9" w14:textId="77777777" w:rsidR="00320FD5" w:rsidRDefault="00320FD5" w:rsidP="00320FD5">
                  <w:pPr>
                    <w:pStyle w:val="NormalWeb"/>
                    <w:spacing w:before="240" w:beforeAutospacing="0" w:after="0" w:afterAutospacing="0"/>
                  </w:pPr>
                  <w:hyperlink r:id="rId15" w:history="1">
                    <w:r>
                      <w:rPr>
                        <w:rStyle w:val="Hyperlink"/>
                        <w:rFonts w:ascii="Arial" w:hAnsi="Arial" w:cs="Arial"/>
                        <w:b/>
                        <w:bCs/>
                        <w:sz w:val="22"/>
                        <w:szCs w:val="22"/>
                      </w:rPr>
                      <w:t>S4aI221380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F9F6174" w14:textId="77777777" w:rsidR="00320FD5" w:rsidRDefault="00320FD5" w:rsidP="00320FD5">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06A6CB2" w14:textId="77777777" w:rsidR="00320FD5" w:rsidRDefault="00320FD5" w:rsidP="00320FD5">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DD89C10" w14:textId="77777777" w:rsidR="00320FD5" w:rsidRDefault="00320FD5" w:rsidP="00320FD5">
                  <w:pPr>
                    <w:pStyle w:val="NormalWeb"/>
                    <w:spacing w:before="240" w:beforeAutospacing="0" w:after="0" w:afterAutospacing="0"/>
                  </w:pPr>
                  <w:r>
                    <w:rPr>
                      <w:rFonts w:ascii="Arial" w:hAnsi="Arial" w:cs="Arial"/>
                      <w:color w:val="000000"/>
                      <w:sz w:val="22"/>
                      <w:szCs w:val="22"/>
                    </w:rPr>
                    <w:t>Thomas Stockhammer</w:t>
                  </w:r>
                </w:p>
              </w:tc>
            </w:tr>
          </w:tbl>
          <w:p w14:paraId="34C34F40" w14:textId="77777777" w:rsidR="00320FD5" w:rsidRDefault="00320FD5" w:rsidP="00320FD5">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43C4181A" w14:textId="77777777" w:rsidR="00320FD5" w:rsidRDefault="00320FD5" w:rsidP="00320FD5">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54DD6CB8" w14:textId="77777777" w:rsidR="00320FD5" w:rsidRDefault="00320FD5" w:rsidP="00320FD5">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in principle your tabular approach is reasonable and allows you to add missing details. </w:t>
            </w:r>
          </w:p>
          <w:p w14:paraId="4DA0AF6D" w14:textId="77777777" w:rsidR="00320FD5" w:rsidRDefault="00320FD5" w:rsidP="00320FD5">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Deleted sentence on page 12 is for different entry points, but Thomas is questioning whether the MMS needs to make this distinction at all. </w:t>
            </w:r>
          </w:p>
          <w:p w14:paraId="2876C79C" w14:textId="77777777" w:rsidR="00320FD5" w:rsidRPr="00193196" w:rsidRDefault="00320FD5" w:rsidP="00320FD5">
            <w:pPr>
              <w:pStyle w:val="NormalWeb"/>
              <w:numPr>
                <w:ilvl w:val="0"/>
                <w:numId w:val="15"/>
              </w:numPr>
              <w:spacing w:before="0" w:beforeAutospacing="0" w:after="0" w:afterAutospacing="0"/>
              <w:textAlignment w:val="baseline"/>
              <w:rPr>
                <w:rFonts w:ascii="Arial" w:hAnsi="Arial" w:cs="Arial"/>
                <w:color w:val="000000"/>
                <w:sz w:val="20"/>
                <w:szCs w:val="20"/>
                <w:highlight w:val="yellow"/>
              </w:rPr>
            </w:pPr>
            <w:r w:rsidRPr="00193196">
              <w:rPr>
                <w:rFonts w:ascii="Arial" w:hAnsi="Arial" w:cs="Arial"/>
                <w:color w:val="000000"/>
                <w:sz w:val="20"/>
                <w:szCs w:val="20"/>
                <w:highlight w:val="yellow"/>
              </w:rPr>
              <w:t>Richard - Suggest retaining the sentence, but downgrading SHALL to MAY, and maybe make it an explanatory NOTE?</w:t>
            </w:r>
          </w:p>
          <w:p w14:paraId="6FD46B6F" w14:textId="77777777" w:rsidR="00320FD5" w:rsidRDefault="00320FD5" w:rsidP="00320FD5">
            <w:pPr>
              <w:rPr>
                <w:sz w:val="24"/>
                <w:szCs w:val="24"/>
              </w:rPr>
            </w:pPr>
          </w:p>
          <w:p w14:paraId="432A7144" w14:textId="77777777" w:rsidR="00320FD5" w:rsidRDefault="00320FD5" w:rsidP="00320FD5">
            <w:pPr>
              <w:pStyle w:val="NormalWeb"/>
              <w:spacing w:before="0" w:beforeAutospacing="0" w:after="0" w:afterAutospacing="0"/>
            </w:pPr>
            <w:r>
              <w:rPr>
                <w:rFonts w:ascii="Arial" w:hAnsi="Arial" w:cs="Arial"/>
                <w:b/>
                <w:bCs/>
                <w:color w:val="000000"/>
                <w:sz w:val="20"/>
                <w:szCs w:val="20"/>
              </w:rPr>
              <w:lastRenderedPageBreak/>
              <w:t>Decision</w:t>
            </w:r>
            <w:r>
              <w:rPr>
                <w:rFonts w:ascii="Arial" w:hAnsi="Arial" w:cs="Arial"/>
                <w:color w:val="000000"/>
                <w:sz w:val="20"/>
                <w:szCs w:val="20"/>
              </w:rPr>
              <w:t>:</w:t>
            </w:r>
          </w:p>
          <w:p w14:paraId="4E4825EE" w14:textId="77777777" w:rsidR="00320FD5" w:rsidRDefault="00320FD5" w:rsidP="00320FD5">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Will be revised.</w:t>
            </w:r>
          </w:p>
          <w:p w14:paraId="40E3E856" w14:textId="77777777" w:rsidR="00320FD5" w:rsidRDefault="00320FD5" w:rsidP="00320FD5">
            <w:pPr>
              <w:rPr>
                <w:sz w:val="24"/>
                <w:szCs w:val="24"/>
              </w:rPr>
            </w:pPr>
          </w:p>
          <w:p w14:paraId="566E6202" w14:textId="18DF9216" w:rsidR="00520CAA" w:rsidRPr="00320FD5" w:rsidRDefault="00320FD5" w:rsidP="00320FD5">
            <w:pPr>
              <w:pStyle w:val="NormalWeb"/>
              <w:spacing w:before="0" w:beforeAutospacing="0" w:after="0" w:afterAutospacing="0"/>
            </w:pPr>
            <w:r>
              <w:rPr>
                <w:rFonts w:ascii="Arial" w:hAnsi="Arial" w:cs="Arial"/>
                <w:b/>
                <w:bCs/>
                <w:color w:val="0000FF"/>
                <w:sz w:val="20"/>
                <w:szCs w:val="20"/>
              </w:rPr>
              <w:t>S4aI221380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S4aI221394</w:t>
            </w:r>
            <w:r>
              <w:rPr>
                <w:rFonts w:ascii="Arial" w:hAnsi="Arial" w:cs="Arial"/>
                <w:b/>
                <w:bCs/>
                <w:color w:val="FF0000"/>
                <w:sz w:val="20"/>
                <w:szCs w:val="20"/>
              </w:rPr>
              <w:t>.</w:t>
            </w: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DF692A3" w14:textId="1870F65A"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0A788C7" w14:textId="37B823D5" w:rsidR="00A666AD" w:rsidRDefault="00A666AD" w:rsidP="00956CEB">
      <w:pPr>
        <w:rPr>
          <w:b/>
          <w:sz w:val="28"/>
          <w:highlight w:val="yellow"/>
        </w:rPr>
      </w:pPr>
      <w:r>
        <w:rPr>
          <w:b/>
          <w:sz w:val="28"/>
          <w:highlight w:val="yellow"/>
        </w:rPr>
        <w:t>Attached is a markup version as a starting point.</w:t>
      </w:r>
    </w:p>
    <w:sectPr w:rsidR="00A666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6C75D" w14:textId="77777777" w:rsidR="00886B8B" w:rsidRDefault="00886B8B">
      <w:r>
        <w:separator/>
      </w:r>
    </w:p>
  </w:endnote>
  <w:endnote w:type="continuationSeparator" w:id="0">
    <w:p w14:paraId="6BAEAA3C" w14:textId="77777777" w:rsidR="00886B8B" w:rsidRDefault="00886B8B">
      <w:r>
        <w:continuationSeparator/>
      </w:r>
    </w:p>
  </w:endnote>
  <w:endnote w:type="continuationNotice" w:id="1">
    <w:p w14:paraId="07C31B73" w14:textId="77777777" w:rsidR="00886B8B" w:rsidRDefault="00886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93C83" w14:textId="77777777" w:rsidR="00886B8B" w:rsidRDefault="00886B8B">
      <w:r>
        <w:separator/>
      </w:r>
    </w:p>
  </w:footnote>
  <w:footnote w:type="continuationSeparator" w:id="0">
    <w:p w14:paraId="3A1A3BCF" w14:textId="77777777" w:rsidR="00886B8B" w:rsidRDefault="00886B8B">
      <w:r>
        <w:continuationSeparator/>
      </w:r>
    </w:p>
  </w:footnote>
  <w:footnote w:type="continuationNotice" w:id="1">
    <w:p w14:paraId="7F705998" w14:textId="77777777" w:rsidR="00886B8B" w:rsidRDefault="00886B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D048D"/>
    <w:multiLevelType w:val="multilevel"/>
    <w:tmpl w:val="98A21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F71977"/>
    <w:multiLevelType w:val="multilevel"/>
    <w:tmpl w:val="3DDCA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5"/>
  </w:num>
  <w:num w:numId="2" w16cid:durableId="334380923">
    <w:abstractNumId w:val="7"/>
  </w:num>
  <w:num w:numId="3" w16cid:durableId="1877228696">
    <w:abstractNumId w:val="12"/>
  </w:num>
  <w:num w:numId="4" w16cid:durableId="1993168759">
    <w:abstractNumId w:val="3"/>
  </w:num>
  <w:num w:numId="5" w16cid:durableId="283460049">
    <w:abstractNumId w:val="8"/>
  </w:num>
  <w:num w:numId="6" w16cid:durableId="1520974158">
    <w:abstractNumId w:val="14"/>
  </w:num>
  <w:num w:numId="7" w16cid:durableId="611863382">
    <w:abstractNumId w:val="4"/>
  </w:num>
  <w:num w:numId="8" w16cid:durableId="1381369658">
    <w:abstractNumId w:val="15"/>
  </w:num>
  <w:num w:numId="9" w16cid:durableId="851063807">
    <w:abstractNumId w:val="9"/>
  </w:num>
  <w:num w:numId="10" w16cid:durableId="1651666415">
    <w:abstractNumId w:val="13"/>
  </w:num>
  <w:num w:numId="11" w16cid:durableId="1331837177">
    <w:abstractNumId w:val="6"/>
  </w:num>
  <w:num w:numId="12" w16cid:durableId="2098937083">
    <w:abstractNumId w:val="10"/>
  </w:num>
  <w:num w:numId="13" w16cid:durableId="1554000772">
    <w:abstractNumId w:val="0"/>
  </w:num>
  <w:num w:numId="14" w16cid:durableId="1837917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9467006">
    <w:abstractNumId w:val="11"/>
  </w:num>
  <w:num w:numId="16" w16cid:durableId="26666657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664"/>
    <w:rsid w:val="000312F9"/>
    <w:rsid w:val="00031448"/>
    <w:rsid w:val="00032626"/>
    <w:rsid w:val="0003433B"/>
    <w:rsid w:val="00035A26"/>
    <w:rsid w:val="00035AEC"/>
    <w:rsid w:val="000377F3"/>
    <w:rsid w:val="00037FC5"/>
    <w:rsid w:val="00040943"/>
    <w:rsid w:val="00041374"/>
    <w:rsid w:val="00041E6E"/>
    <w:rsid w:val="00042761"/>
    <w:rsid w:val="00045B00"/>
    <w:rsid w:val="0004622A"/>
    <w:rsid w:val="00051B13"/>
    <w:rsid w:val="00052A98"/>
    <w:rsid w:val="00052BC3"/>
    <w:rsid w:val="00060CDD"/>
    <w:rsid w:val="00060E76"/>
    <w:rsid w:val="000624BA"/>
    <w:rsid w:val="00062AAF"/>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1B2"/>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13F"/>
    <w:rsid w:val="00172ACF"/>
    <w:rsid w:val="00173122"/>
    <w:rsid w:val="00174351"/>
    <w:rsid w:val="0017446E"/>
    <w:rsid w:val="00174E98"/>
    <w:rsid w:val="00177090"/>
    <w:rsid w:val="0018112C"/>
    <w:rsid w:val="00182E58"/>
    <w:rsid w:val="0018302E"/>
    <w:rsid w:val="00183884"/>
    <w:rsid w:val="001840F5"/>
    <w:rsid w:val="0018506D"/>
    <w:rsid w:val="001870BD"/>
    <w:rsid w:val="00190119"/>
    <w:rsid w:val="00192C46"/>
    <w:rsid w:val="0019319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C38"/>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131A"/>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570D"/>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0FD5"/>
    <w:rsid w:val="00321A3B"/>
    <w:rsid w:val="00321EE6"/>
    <w:rsid w:val="00322D0F"/>
    <w:rsid w:val="00322ED7"/>
    <w:rsid w:val="00325B4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5792E"/>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07F"/>
    <w:rsid w:val="00392BFC"/>
    <w:rsid w:val="003939F2"/>
    <w:rsid w:val="00396887"/>
    <w:rsid w:val="00397D5E"/>
    <w:rsid w:val="003A2101"/>
    <w:rsid w:val="003A2D73"/>
    <w:rsid w:val="003A7680"/>
    <w:rsid w:val="003B3C84"/>
    <w:rsid w:val="003B4E28"/>
    <w:rsid w:val="003B50BC"/>
    <w:rsid w:val="003B5C0F"/>
    <w:rsid w:val="003B7FAE"/>
    <w:rsid w:val="003C2E8E"/>
    <w:rsid w:val="003C421C"/>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2C2"/>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15E0"/>
    <w:rsid w:val="005D5D12"/>
    <w:rsid w:val="005D74B5"/>
    <w:rsid w:val="005D7645"/>
    <w:rsid w:val="005D77C8"/>
    <w:rsid w:val="005E16B4"/>
    <w:rsid w:val="005E19A9"/>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187"/>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30D3"/>
    <w:rsid w:val="006B46FB"/>
    <w:rsid w:val="006B7215"/>
    <w:rsid w:val="006C121D"/>
    <w:rsid w:val="006C1984"/>
    <w:rsid w:val="006C26DB"/>
    <w:rsid w:val="006C2744"/>
    <w:rsid w:val="006C31EE"/>
    <w:rsid w:val="006C3B6A"/>
    <w:rsid w:val="006C7636"/>
    <w:rsid w:val="006D1E69"/>
    <w:rsid w:val="006D2113"/>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4DE3"/>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5A45"/>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2C46"/>
    <w:rsid w:val="00874CD5"/>
    <w:rsid w:val="00877522"/>
    <w:rsid w:val="00880303"/>
    <w:rsid w:val="00881178"/>
    <w:rsid w:val="0088270E"/>
    <w:rsid w:val="00882A03"/>
    <w:rsid w:val="00882F3B"/>
    <w:rsid w:val="008839E5"/>
    <w:rsid w:val="00885810"/>
    <w:rsid w:val="008863B9"/>
    <w:rsid w:val="00886B8B"/>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8C9"/>
    <w:rsid w:val="008B3A8B"/>
    <w:rsid w:val="008B3F8A"/>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2AC6"/>
    <w:rsid w:val="009053A9"/>
    <w:rsid w:val="00907EAC"/>
    <w:rsid w:val="00910DB5"/>
    <w:rsid w:val="00913D8F"/>
    <w:rsid w:val="009148DE"/>
    <w:rsid w:val="0091782F"/>
    <w:rsid w:val="00920B89"/>
    <w:rsid w:val="009221C8"/>
    <w:rsid w:val="009225D0"/>
    <w:rsid w:val="00932B9D"/>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2F2F"/>
    <w:rsid w:val="009751D9"/>
    <w:rsid w:val="009770BA"/>
    <w:rsid w:val="009777D9"/>
    <w:rsid w:val="00981444"/>
    <w:rsid w:val="00982C93"/>
    <w:rsid w:val="00985AE4"/>
    <w:rsid w:val="00986F81"/>
    <w:rsid w:val="00991B88"/>
    <w:rsid w:val="00992BFB"/>
    <w:rsid w:val="00996B4A"/>
    <w:rsid w:val="009A0B33"/>
    <w:rsid w:val="009A1063"/>
    <w:rsid w:val="009A26B9"/>
    <w:rsid w:val="009A301D"/>
    <w:rsid w:val="009A30C3"/>
    <w:rsid w:val="009A3E86"/>
    <w:rsid w:val="009A3F62"/>
    <w:rsid w:val="009A5753"/>
    <w:rsid w:val="009A579D"/>
    <w:rsid w:val="009A696E"/>
    <w:rsid w:val="009A6F57"/>
    <w:rsid w:val="009B1669"/>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20A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66AD"/>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22"/>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3237"/>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4E2"/>
    <w:rsid w:val="00C955CB"/>
    <w:rsid w:val="00C95985"/>
    <w:rsid w:val="00C96A0D"/>
    <w:rsid w:val="00C96F14"/>
    <w:rsid w:val="00CA0049"/>
    <w:rsid w:val="00CA0A76"/>
    <w:rsid w:val="00CA0FC6"/>
    <w:rsid w:val="00CA2540"/>
    <w:rsid w:val="00CA4B90"/>
    <w:rsid w:val="00CA54F5"/>
    <w:rsid w:val="00CA59F0"/>
    <w:rsid w:val="00CA79A5"/>
    <w:rsid w:val="00CA79B8"/>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D7FF2"/>
    <w:rsid w:val="00DE15F7"/>
    <w:rsid w:val="00DE2300"/>
    <w:rsid w:val="00DE2D57"/>
    <w:rsid w:val="00DE31C8"/>
    <w:rsid w:val="00DE34CF"/>
    <w:rsid w:val="00DE3856"/>
    <w:rsid w:val="00DE3E98"/>
    <w:rsid w:val="00DE3F1F"/>
    <w:rsid w:val="00DE5923"/>
    <w:rsid w:val="00DE75FF"/>
    <w:rsid w:val="00DF0AF7"/>
    <w:rsid w:val="00DF1A71"/>
    <w:rsid w:val="00DF2E83"/>
    <w:rsid w:val="00DF623B"/>
    <w:rsid w:val="00DF636F"/>
    <w:rsid w:val="00DF7048"/>
    <w:rsid w:val="00E0159D"/>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5530E"/>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5134"/>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paragraph" w:customStyle="1" w:styleId="Normalafterfloat">
    <w:name w:val="Normal after float"/>
    <w:basedOn w:val="Normal"/>
    <w:next w:val="Normal"/>
    <w:qFormat/>
    <w:rsid w:val="00FB5134"/>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6956058">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2138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3</Pages>
  <Words>370</Words>
  <Characters>2111</Characters>
  <Application>Microsoft Office Word</Application>
  <DocSecurity>0</DocSecurity>
  <Lines>17</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2022-10-20T14:01:00Z</dcterms:created>
  <dcterms:modified xsi:type="dcterms:W3CDTF">2022-10-20T14:07:00Z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