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08DBD896" w:rsidR="00B4140D" w:rsidRPr="003F15BA" w:rsidRDefault="003F15BA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3F15BA">
        <w:rPr>
          <w:b/>
          <w:noProof/>
          <w:sz w:val="24"/>
          <w:lang w:val="de-DE"/>
        </w:rPr>
        <w:t xml:space="preserve">3GPPSA4-e (AH) </w:t>
      </w:r>
      <w:r w:rsidR="00D47592">
        <w:rPr>
          <w:b/>
          <w:noProof/>
          <w:sz w:val="24"/>
          <w:lang w:val="de-DE"/>
        </w:rPr>
        <w:t>MBS</w:t>
      </w:r>
      <w:r w:rsidRPr="003F15BA">
        <w:rPr>
          <w:b/>
          <w:noProof/>
          <w:sz w:val="24"/>
          <w:lang w:val="de-DE"/>
        </w:rPr>
        <w:t xml:space="preserve"> SWG post 117-e</w:t>
      </w:r>
      <w:r w:rsidR="00B4140D" w:rsidRPr="003F15BA">
        <w:rPr>
          <w:b/>
          <w:noProof/>
          <w:sz w:val="24"/>
          <w:lang w:val="de-DE"/>
        </w:rPr>
        <w:tab/>
      </w:r>
      <w:r w:rsidR="00D47592" w:rsidRPr="00D47592">
        <w:rPr>
          <w:b/>
          <w:noProof/>
          <w:sz w:val="24"/>
          <w:lang w:val="de-DE"/>
        </w:rPr>
        <w:t>S4aI221319</w:t>
      </w:r>
    </w:p>
    <w:bookmarkEnd w:id="0"/>
    <w:p w14:paraId="52D4CE2D" w14:textId="18F58068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D47592">
        <w:rPr>
          <w:b/>
          <w:noProof/>
          <w:sz w:val="24"/>
        </w:rPr>
        <w:t>10</w:t>
      </w:r>
      <w:r w:rsidRPr="00527FA8">
        <w:rPr>
          <w:b/>
          <w:noProof/>
          <w:sz w:val="24"/>
        </w:rPr>
        <w:t xml:space="preserve">th </w:t>
      </w:r>
      <w:r w:rsidR="003F15BA">
        <w:rPr>
          <w:b/>
          <w:noProof/>
          <w:sz w:val="24"/>
        </w:rPr>
        <w:t>March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25BFBD9D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D47592">
              <w:rPr>
                <w:b/>
                <w:noProof/>
                <w:sz w:val="28"/>
              </w:rPr>
              <w:t>857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EF36542" w:rsidR="001E41F3" w:rsidRPr="00195208" w:rsidRDefault="00D475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819D449" w:rsidR="001E41F3" w:rsidRPr="004F2C53" w:rsidRDefault="009B11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B1142">
              <w:rPr>
                <w:b/>
                <w:bCs/>
              </w:rPr>
              <w:t>[FS_5G_MSE] From Ideas to a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7DD24F2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</w:t>
            </w:r>
            <w:r w:rsidR="00D47592">
              <w:t>_MSE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9BD4390" w:rsidR="001E41F3" w:rsidRDefault="007C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174E98">
              <w:t>/</w:t>
            </w:r>
            <w:r w:rsidR="006C7743">
              <w:t>0</w:t>
            </w:r>
            <w:r w:rsidR="00A73738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20ADC0AF" w:rsidR="001E41F3" w:rsidRDefault="00A73738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34781E8F" w:rsidR="005D3264" w:rsidRDefault="009B1142" w:rsidP="00EB2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document puts the agreed ideas from </w:t>
            </w:r>
            <w:r w:rsidR="001F056B" w:rsidRPr="001F056B">
              <w:rPr>
                <w:noProof/>
              </w:rPr>
              <w:t>S4-220032</w:t>
            </w:r>
            <w:r w:rsidR="001F056B">
              <w:rPr>
                <w:noProof/>
              </w:rPr>
              <w:t xml:space="preserve"> into the TR.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96426B7" w:rsidR="00974620" w:rsidRDefault="00974620" w:rsidP="00E74738">
            <w:pPr>
              <w:pStyle w:val="B10"/>
              <w:numPr>
                <w:ilvl w:val="0"/>
                <w:numId w:val="72"/>
              </w:num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81BFDE8" w:rsidR="0004754C" w:rsidRPr="00B44FAD" w:rsidRDefault="0004754C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992739" w14:textId="4BC57F73" w:rsidR="00156F51" w:rsidRPr="00156F51" w:rsidRDefault="00A73738" w:rsidP="00A73738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lastRenderedPageBreak/>
        <w:t>Updated spec attached</w:t>
      </w:r>
    </w:p>
    <w:sectPr w:rsidR="00156F51" w:rsidRPr="00156F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F107C" w14:textId="77777777" w:rsidR="0005685F" w:rsidRDefault="0005685F">
      <w:r>
        <w:separator/>
      </w:r>
    </w:p>
  </w:endnote>
  <w:endnote w:type="continuationSeparator" w:id="0">
    <w:p w14:paraId="203C75F3" w14:textId="77777777" w:rsidR="0005685F" w:rsidRDefault="0005685F">
      <w:r>
        <w:continuationSeparator/>
      </w:r>
    </w:p>
  </w:endnote>
  <w:endnote w:type="continuationNotice" w:id="1">
    <w:p w14:paraId="0330C367" w14:textId="77777777" w:rsidR="0005685F" w:rsidRDefault="00056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89512" w14:textId="77777777" w:rsidR="0005685F" w:rsidRDefault="0005685F">
      <w:r>
        <w:separator/>
      </w:r>
    </w:p>
  </w:footnote>
  <w:footnote w:type="continuationSeparator" w:id="0">
    <w:p w14:paraId="7CC21C0E" w14:textId="77777777" w:rsidR="0005685F" w:rsidRDefault="0005685F">
      <w:r>
        <w:continuationSeparator/>
      </w:r>
    </w:p>
  </w:footnote>
  <w:footnote w:type="continuationNotice" w:id="1">
    <w:p w14:paraId="52F6A9DF" w14:textId="77777777" w:rsidR="0005685F" w:rsidRDefault="000568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5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2"/>
  </w:num>
  <w:num w:numId="3">
    <w:abstractNumId w:val="19"/>
  </w:num>
  <w:num w:numId="4">
    <w:abstractNumId w:val="54"/>
  </w:num>
  <w:num w:numId="5">
    <w:abstractNumId w:val="6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0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6"/>
  </w:num>
  <w:num w:numId="14">
    <w:abstractNumId w:val="37"/>
  </w:num>
  <w:num w:numId="15">
    <w:abstractNumId w:val="64"/>
  </w:num>
  <w:num w:numId="16">
    <w:abstractNumId w:val="36"/>
  </w:num>
  <w:num w:numId="17">
    <w:abstractNumId w:val="23"/>
  </w:num>
  <w:num w:numId="18">
    <w:abstractNumId w:val="14"/>
  </w:num>
  <w:num w:numId="19">
    <w:abstractNumId w:val="45"/>
  </w:num>
  <w:num w:numId="20">
    <w:abstractNumId w:val="11"/>
  </w:num>
  <w:num w:numId="21">
    <w:abstractNumId w:val="48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8"/>
  </w:num>
  <w:num w:numId="30">
    <w:abstractNumId w:val="41"/>
  </w:num>
  <w:num w:numId="31">
    <w:abstractNumId w:val="6"/>
  </w:num>
  <w:num w:numId="32">
    <w:abstractNumId w:val="59"/>
  </w:num>
  <w:num w:numId="33">
    <w:abstractNumId w:val="32"/>
  </w:num>
  <w:num w:numId="34">
    <w:abstractNumId w:val="0"/>
  </w:num>
  <w:num w:numId="35">
    <w:abstractNumId w:val="52"/>
  </w:num>
  <w:num w:numId="36">
    <w:abstractNumId w:val="29"/>
  </w:num>
  <w:num w:numId="37">
    <w:abstractNumId w:val="53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5"/>
  </w:num>
  <w:num w:numId="45">
    <w:abstractNumId w:val="67"/>
  </w:num>
  <w:num w:numId="46">
    <w:abstractNumId w:val="26"/>
  </w:num>
  <w:num w:numId="47">
    <w:abstractNumId w:val="4"/>
  </w:num>
  <w:num w:numId="48">
    <w:abstractNumId w:val="47"/>
  </w:num>
  <w:num w:numId="49">
    <w:abstractNumId w:val="13"/>
  </w:num>
  <w:num w:numId="50">
    <w:abstractNumId w:val="15"/>
  </w:num>
  <w:num w:numId="51">
    <w:abstractNumId w:val="56"/>
  </w:num>
  <w:num w:numId="52">
    <w:abstractNumId w:val="31"/>
  </w:num>
  <w:num w:numId="53">
    <w:abstractNumId w:val="46"/>
  </w:num>
  <w:num w:numId="54">
    <w:abstractNumId w:val="49"/>
  </w:num>
  <w:num w:numId="55">
    <w:abstractNumId w:val="43"/>
  </w:num>
  <w:num w:numId="56">
    <w:abstractNumId w:val="35"/>
  </w:num>
  <w:num w:numId="57">
    <w:abstractNumId w:val="28"/>
  </w:num>
  <w:num w:numId="5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0"/>
  </w:num>
  <w:num w:numId="66">
    <w:abstractNumId w:val="30"/>
  </w:num>
  <w:num w:numId="67">
    <w:abstractNumId w:val="51"/>
  </w:num>
  <w:num w:numId="68">
    <w:abstractNumId w:val="57"/>
  </w:num>
  <w:num w:numId="69">
    <w:abstractNumId w:val="1"/>
  </w:num>
  <w:num w:numId="70">
    <w:abstractNumId w:val="65"/>
  </w:num>
  <w:num w:numId="71">
    <w:abstractNumId w:val="61"/>
  </w:num>
  <w:num w:numId="72">
    <w:abstractNumId w:val="3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715E"/>
    <w:rsid w:val="00080291"/>
    <w:rsid w:val="000813F1"/>
    <w:rsid w:val="0008390E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056B"/>
    <w:rsid w:val="001F50AC"/>
    <w:rsid w:val="001F66B7"/>
    <w:rsid w:val="001F7F14"/>
    <w:rsid w:val="00200087"/>
    <w:rsid w:val="00206C2D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1A5B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44C4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5BA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5F9E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57924"/>
    <w:rsid w:val="00567DB0"/>
    <w:rsid w:val="00573109"/>
    <w:rsid w:val="005736B9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506DE"/>
    <w:rsid w:val="007513FC"/>
    <w:rsid w:val="0075199C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1142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48C1"/>
    <w:rsid w:val="00A05D20"/>
    <w:rsid w:val="00A071A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738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3D8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585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592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52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672A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49DA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27443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E51E5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1688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1900-01-01T08:00:00Z</cp:lastPrinted>
  <dcterms:created xsi:type="dcterms:W3CDTF">2022-03-09T04:57:00Z</dcterms:created>
  <dcterms:modified xsi:type="dcterms:W3CDTF">2022-03-09T04:57:00Z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