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0D66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#115e</w:t>
      </w:r>
      <w:r>
        <w:rPr>
          <w:b/>
          <w:i/>
          <w:noProof/>
          <w:sz w:val="28"/>
        </w:rPr>
        <w:tab/>
      </w:r>
      <w:r w:rsidR="00E972F8">
        <w:fldChar w:fldCharType="begin"/>
      </w:r>
      <w:r w:rsidR="00E972F8">
        <w:instrText xml:space="preserve"> DOCPROPERTY  Tdoc#  \* MERGEFORMAT </w:instrText>
      </w:r>
      <w:r w:rsidR="00E972F8">
        <w:fldChar w:fldCharType="separate"/>
      </w:r>
      <w:r w:rsidR="00A06588" w:rsidRPr="00A06588">
        <w:t xml:space="preserve"> </w:t>
      </w:r>
      <w:r w:rsidR="002772AB" w:rsidRPr="002772AB">
        <w:rPr>
          <w:b/>
          <w:i/>
          <w:noProof/>
          <w:sz w:val="28"/>
        </w:rPr>
        <w:t xml:space="preserve"> S4aI211247</w:t>
      </w:r>
      <w:r w:rsidR="00E972F8">
        <w:rPr>
          <w:b/>
          <w:i/>
          <w:noProof/>
          <w:sz w:val="28"/>
        </w:rPr>
        <w:fldChar w:fldCharType="end"/>
      </w:r>
    </w:p>
    <w:p w14:paraId="131F2ED4" w14:textId="77777777" w:rsidR="0043780B" w:rsidRDefault="00E972F8" w:rsidP="004378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780B" w:rsidRPr="00BA51D9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3780B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780B" w:rsidRPr="00BA51D9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18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43780B">
        <w:rPr>
          <w:b/>
          <w:noProof/>
          <w:sz w:val="24"/>
        </w:rPr>
        <w:t xml:space="preserve"> – 27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59B69" w:rsidR="001E41F3" w:rsidRPr="00410371" w:rsidRDefault="00E972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780B">
              <w:rPr>
                <w:b/>
                <w:noProof/>
                <w:sz w:val="28"/>
              </w:rPr>
              <w:t>26.</w:t>
            </w:r>
            <w:r w:rsidR="002772AB">
              <w:rPr>
                <w:b/>
                <w:noProof/>
                <w:sz w:val="28"/>
              </w:rPr>
              <w:t>5</w:t>
            </w:r>
            <w:r w:rsidR="0043780B">
              <w:rPr>
                <w:b/>
                <w:noProof/>
                <w:sz w:val="28"/>
              </w:rPr>
              <w:t>0</w:t>
            </w:r>
            <w:r w:rsidR="002772A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72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72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7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9C05C" w:rsidR="001E41F3" w:rsidRDefault="005A2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780B">
                <w:t>[</w:t>
              </w:r>
              <w:r w:rsidR="00135562">
                <w:t>5</w:t>
              </w:r>
              <w:r w:rsidR="00BC1B52">
                <w:t>MBUSA</w:t>
              </w:r>
              <w:r w:rsidR="0043780B">
                <w:rPr>
                  <w:rFonts w:cs="Arial"/>
                  <w:bCs/>
                </w:rPr>
                <w:t>]</w:t>
              </w:r>
              <w:r w:rsidR="00167943">
                <w:rPr>
                  <w:rFonts w:cs="Arial"/>
                  <w:bCs/>
                </w:rPr>
                <w:t xml:space="preserve"> </w:t>
              </w:r>
            </w:fldSimple>
            <w:r w:rsidR="00F32D6A">
              <w:t xml:space="preserve"> </w:t>
            </w:r>
            <w:r w:rsidR="00F32D6A" w:rsidRPr="00F32D6A">
              <w:rPr>
                <w:rFonts w:cs="Arial"/>
                <w:bCs/>
              </w:rPr>
              <w:t>Nmb2 Spec text (according to TR 26.802)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E97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15BE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8ABE6" w:rsidR="001E41F3" w:rsidRDefault="004515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15531">
              <w:t>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7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72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7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2E7BA" w:rsidR="001E41F3" w:rsidRDefault="0044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 providing spec text according to TR 26.802 findings and conclusions.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D4DB69" w14:textId="77777777" w:rsidR="001E41F3" w:rsidRDefault="00F6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* </w:t>
            </w:r>
            <w:r w:rsidR="000B199D">
              <w:rPr>
                <w:noProof/>
              </w:rPr>
              <w:t xml:space="preserve">Clause 4.3: </w:t>
            </w:r>
            <w:r w:rsidR="00513DCE">
              <w:rPr>
                <w:noProof/>
              </w:rPr>
              <w:t>Function Description</w:t>
            </w:r>
          </w:p>
          <w:p w14:paraId="6D70722F" w14:textId="77777777" w:rsidR="00513DCE" w:rsidRDefault="0051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* </w:t>
            </w:r>
            <w:r w:rsidR="00431B9E">
              <w:rPr>
                <w:noProof/>
              </w:rPr>
              <w:t xml:space="preserve">New Clause 7: </w:t>
            </w:r>
            <w:r w:rsidR="008A4FA3">
              <w:rPr>
                <w:noProof/>
              </w:rPr>
              <w:t>Ingest Procedures</w:t>
            </w:r>
          </w:p>
          <w:p w14:paraId="7C9CD3A2" w14:textId="77777777" w:rsidR="008A4FA3" w:rsidRDefault="008E3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* New Clause 8: </w:t>
            </w:r>
            <w:r w:rsidR="00CE6FE4">
              <w:rPr>
                <w:noProof/>
              </w:rPr>
              <w:t>Network Function Service (aligned with SA2 way of spec writing)</w:t>
            </w:r>
          </w:p>
          <w:p w14:paraId="034FD9EF" w14:textId="77777777" w:rsidR="00056516" w:rsidRDefault="0005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 New Annex A: Deployments</w:t>
            </w:r>
          </w:p>
          <w:p w14:paraId="31C656EC" w14:textId="1A284C86" w:rsidR="00056516" w:rsidRDefault="0005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* New Annex B: </w:t>
            </w:r>
            <w:r w:rsidR="00E972F8">
              <w:rPr>
                <w:noProof/>
              </w:rPr>
              <w:t>Ingest Examples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7AB7A" w14:textId="0DABF408" w:rsidR="00A71F0F" w:rsidRDefault="00A71F0F">
      <w:pPr>
        <w:rPr>
          <w:noProof/>
        </w:rPr>
      </w:pPr>
    </w:p>
    <w:sectPr w:rsidR="00A71F0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5438A" w14:textId="77777777" w:rsidR="00315697" w:rsidRDefault="00315697">
      <w:r>
        <w:separator/>
      </w:r>
    </w:p>
  </w:endnote>
  <w:endnote w:type="continuationSeparator" w:id="0">
    <w:p w14:paraId="6D9FDBF4" w14:textId="77777777" w:rsidR="00315697" w:rsidRDefault="0031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5C702" w14:textId="77777777" w:rsidR="00315697" w:rsidRDefault="00315697">
      <w:r>
        <w:separator/>
      </w:r>
    </w:p>
  </w:footnote>
  <w:footnote w:type="continuationSeparator" w:id="0">
    <w:p w14:paraId="6DD83D0A" w14:textId="77777777" w:rsidR="00315697" w:rsidRDefault="00315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04B59" w:rsidRDefault="00F04B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04B59" w:rsidRDefault="00F04B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04B59" w:rsidRDefault="00F04B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04B59" w:rsidRDefault="00F04B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516"/>
    <w:rsid w:val="000A35CB"/>
    <w:rsid w:val="000A6394"/>
    <w:rsid w:val="000B199D"/>
    <w:rsid w:val="000B7FED"/>
    <w:rsid w:val="000C038A"/>
    <w:rsid w:val="000C6598"/>
    <w:rsid w:val="000D44B3"/>
    <w:rsid w:val="000F6F9E"/>
    <w:rsid w:val="00135562"/>
    <w:rsid w:val="001373E7"/>
    <w:rsid w:val="0014247D"/>
    <w:rsid w:val="00145D43"/>
    <w:rsid w:val="001667FE"/>
    <w:rsid w:val="00167943"/>
    <w:rsid w:val="00192C46"/>
    <w:rsid w:val="001A08B3"/>
    <w:rsid w:val="001A7B60"/>
    <w:rsid w:val="001B52F0"/>
    <w:rsid w:val="001B7A65"/>
    <w:rsid w:val="001E41F3"/>
    <w:rsid w:val="0026004D"/>
    <w:rsid w:val="0026256E"/>
    <w:rsid w:val="002640DD"/>
    <w:rsid w:val="00275D12"/>
    <w:rsid w:val="002772AB"/>
    <w:rsid w:val="00284FEB"/>
    <w:rsid w:val="002860C4"/>
    <w:rsid w:val="002B5741"/>
    <w:rsid w:val="002E472E"/>
    <w:rsid w:val="00305409"/>
    <w:rsid w:val="00315697"/>
    <w:rsid w:val="003609EF"/>
    <w:rsid w:val="0036231A"/>
    <w:rsid w:val="00374DD4"/>
    <w:rsid w:val="003A2D2D"/>
    <w:rsid w:val="003E1A36"/>
    <w:rsid w:val="003F4742"/>
    <w:rsid w:val="00410371"/>
    <w:rsid w:val="00414854"/>
    <w:rsid w:val="00415531"/>
    <w:rsid w:val="004242F1"/>
    <w:rsid w:val="00431B9E"/>
    <w:rsid w:val="0043780B"/>
    <w:rsid w:val="004441C4"/>
    <w:rsid w:val="004515BE"/>
    <w:rsid w:val="00496D5A"/>
    <w:rsid w:val="004B75B7"/>
    <w:rsid w:val="00513DCE"/>
    <w:rsid w:val="0051580D"/>
    <w:rsid w:val="00547111"/>
    <w:rsid w:val="00552192"/>
    <w:rsid w:val="00553441"/>
    <w:rsid w:val="00587C4A"/>
    <w:rsid w:val="00592D74"/>
    <w:rsid w:val="005A2139"/>
    <w:rsid w:val="005A223A"/>
    <w:rsid w:val="005A5321"/>
    <w:rsid w:val="005B26D7"/>
    <w:rsid w:val="005D794A"/>
    <w:rsid w:val="005E2C44"/>
    <w:rsid w:val="005E2D39"/>
    <w:rsid w:val="005F338E"/>
    <w:rsid w:val="005F7AAC"/>
    <w:rsid w:val="00620566"/>
    <w:rsid w:val="00621188"/>
    <w:rsid w:val="00623E7D"/>
    <w:rsid w:val="006257ED"/>
    <w:rsid w:val="0064522D"/>
    <w:rsid w:val="00665C47"/>
    <w:rsid w:val="00676780"/>
    <w:rsid w:val="00695808"/>
    <w:rsid w:val="006B46FB"/>
    <w:rsid w:val="006D1A2B"/>
    <w:rsid w:val="006E21FB"/>
    <w:rsid w:val="006F4287"/>
    <w:rsid w:val="007176FF"/>
    <w:rsid w:val="0076492C"/>
    <w:rsid w:val="00792342"/>
    <w:rsid w:val="007977A8"/>
    <w:rsid w:val="007B512A"/>
    <w:rsid w:val="007C2097"/>
    <w:rsid w:val="007D50F8"/>
    <w:rsid w:val="007D5FF1"/>
    <w:rsid w:val="007D6A07"/>
    <w:rsid w:val="007F7259"/>
    <w:rsid w:val="008040A8"/>
    <w:rsid w:val="00816A42"/>
    <w:rsid w:val="008172C2"/>
    <w:rsid w:val="008279FA"/>
    <w:rsid w:val="0085022D"/>
    <w:rsid w:val="00861FF6"/>
    <w:rsid w:val="008626E7"/>
    <w:rsid w:val="00870EE7"/>
    <w:rsid w:val="00875840"/>
    <w:rsid w:val="008863B9"/>
    <w:rsid w:val="008A45A6"/>
    <w:rsid w:val="008A4D71"/>
    <w:rsid w:val="008A4FA3"/>
    <w:rsid w:val="008E0977"/>
    <w:rsid w:val="008E33D5"/>
    <w:rsid w:val="008E4FED"/>
    <w:rsid w:val="008F3789"/>
    <w:rsid w:val="008F686C"/>
    <w:rsid w:val="009148DE"/>
    <w:rsid w:val="0092189B"/>
    <w:rsid w:val="00923840"/>
    <w:rsid w:val="00941E30"/>
    <w:rsid w:val="0096572F"/>
    <w:rsid w:val="009777D9"/>
    <w:rsid w:val="00991B88"/>
    <w:rsid w:val="009A5753"/>
    <w:rsid w:val="009A579D"/>
    <w:rsid w:val="009E3297"/>
    <w:rsid w:val="009E4AF4"/>
    <w:rsid w:val="009F734F"/>
    <w:rsid w:val="00A03C0A"/>
    <w:rsid w:val="00A06588"/>
    <w:rsid w:val="00A246B6"/>
    <w:rsid w:val="00A47E70"/>
    <w:rsid w:val="00A50CF0"/>
    <w:rsid w:val="00A61F25"/>
    <w:rsid w:val="00A71F0F"/>
    <w:rsid w:val="00A7671C"/>
    <w:rsid w:val="00A7755D"/>
    <w:rsid w:val="00AA2CBC"/>
    <w:rsid w:val="00AC5820"/>
    <w:rsid w:val="00AD1CD8"/>
    <w:rsid w:val="00AE27AB"/>
    <w:rsid w:val="00B258BB"/>
    <w:rsid w:val="00B34B75"/>
    <w:rsid w:val="00B62F50"/>
    <w:rsid w:val="00B65DBA"/>
    <w:rsid w:val="00B67B97"/>
    <w:rsid w:val="00B76FCE"/>
    <w:rsid w:val="00B968C8"/>
    <w:rsid w:val="00BA3EC5"/>
    <w:rsid w:val="00BA51D9"/>
    <w:rsid w:val="00BB5DFC"/>
    <w:rsid w:val="00BC1B52"/>
    <w:rsid w:val="00BD279D"/>
    <w:rsid w:val="00BD6BB8"/>
    <w:rsid w:val="00C34955"/>
    <w:rsid w:val="00C66BA2"/>
    <w:rsid w:val="00C95985"/>
    <w:rsid w:val="00CB5CA2"/>
    <w:rsid w:val="00CC5026"/>
    <w:rsid w:val="00CC68D0"/>
    <w:rsid w:val="00CD0D33"/>
    <w:rsid w:val="00CE6FE4"/>
    <w:rsid w:val="00D03F9A"/>
    <w:rsid w:val="00D06D51"/>
    <w:rsid w:val="00D12901"/>
    <w:rsid w:val="00D151E2"/>
    <w:rsid w:val="00D24991"/>
    <w:rsid w:val="00D27C89"/>
    <w:rsid w:val="00D50255"/>
    <w:rsid w:val="00D66520"/>
    <w:rsid w:val="00D84482"/>
    <w:rsid w:val="00DE34CF"/>
    <w:rsid w:val="00E13F3D"/>
    <w:rsid w:val="00E32299"/>
    <w:rsid w:val="00E34898"/>
    <w:rsid w:val="00E9456C"/>
    <w:rsid w:val="00E96093"/>
    <w:rsid w:val="00E972F8"/>
    <w:rsid w:val="00EB09B7"/>
    <w:rsid w:val="00ED5B97"/>
    <w:rsid w:val="00EE7D7C"/>
    <w:rsid w:val="00F04B59"/>
    <w:rsid w:val="00F25D98"/>
    <w:rsid w:val="00F300FB"/>
    <w:rsid w:val="00F32D6A"/>
    <w:rsid w:val="00F6234B"/>
    <w:rsid w:val="00F828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4155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862319AAF4A47B144396255F74646" ma:contentTypeVersion="4" ma:contentTypeDescription="Create a new document." ma:contentTypeScope="" ma:versionID="f1cf65e6867796868e2d6956e54a12be">
  <xsd:schema xmlns:xsd="http://www.w3.org/2001/XMLSchema" xmlns:xs="http://www.w3.org/2001/XMLSchema" xmlns:p="http://schemas.microsoft.com/office/2006/metadata/properties" xmlns:ns2="72c5bccf-bcc6-484d-99d8-0c0b24cabf42" targetNamespace="http://schemas.microsoft.com/office/2006/metadata/properties" ma:root="true" ma:fieldsID="be180faea9966072d216e44770afc524" ns2:_="">
    <xsd:import namespace="72c5bccf-bcc6-484d-99d8-0c0b24cab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5bccf-bcc6-484d-99d8-0c0b24cab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D697B2-6489-46B1-AF78-9624E4988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5bccf-bcc6-484d-99d8-0c0b24cabf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9B78E2-4D25-4106-AE88-E27697240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496939-CB84-47D2-B056-2C5ABD4C2C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243</Words>
  <Characters>2137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TL3</cp:lastModifiedBy>
  <cp:revision>11</cp:revision>
  <cp:lastPrinted>1899-12-31T23:00:00Z</cp:lastPrinted>
  <dcterms:created xsi:type="dcterms:W3CDTF">2021-10-27T09:32:00Z</dcterms:created>
  <dcterms:modified xsi:type="dcterms:W3CDTF">2021-10-27T09:41:00Z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0x010100DF4862319AAF4A47B144396255F74646</vt:lpwstr>
  </property>
</Properties>
</file>