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066F53" w:rsidR="001E41F3" w:rsidRDefault="001E41F3">
      <w:pPr>
        <w:pStyle w:val="CRCoverPage"/>
        <w:tabs>
          <w:tab w:val="right" w:pos="9639"/>
        </w:tabs>
        <w:spacing w:after="0"/>
        <w:rPr>
          <w:b/>
          <w:i/>
          <w:noProof/>
          <w:sz w:val="28"/>
        </w:rPr>
      </w:pPr>
      <w:r>
        <w:rPr>
          <w:b/>
          <w:noProof/>
          <w:sz w:val="24"/>
        </w:rPr>
        <w:t>3GPP TSG</w:t>
      </w:r>
      <w:r w:rsidR="00A97384">
        <w:rPr>
          <w:b/>
          <w:noProof/>
          <w:sz w:val="24"/>
        </w:rPr>
        <w:t>-S4</w:t>
      </w:r>
      <w:r w:rsidR="00C66BA2">
        <w:rPr>
          <w:b/>
          <w:noProof/>
          <w:sz w:val="24"/>
        </w:rPr>
        <w:t xml:space="preserve"> </w:t>
      </w:r>
      <w:r>
        <w:rPr>
          <w:b/>
          <w:noProof/>
          <w:sz w:val="24"/>
        </w:rPr>
        <w:t>M</w:t>
      </w:r>
      <w:r w:rsidR="00A97384">
        <w:rPr>
          <w:b/>
          <w:noProof/>
          <w:sz w:val="24"/>
        </w:rPr>
        <w:t>BS Call</w:t>
      </w:r>
      <w:r>
        <w:rPr>
          <w:b/>
          <w:i/>
          <w:noProof/>
          <w:sz w:val="28"/>
        </w:rPr>
        <w:tab/>
      </w:r>
      <w:r w:rsidR="00A97384">
        <w:rPr>
          <w:b/>
          <w:i/>
          <w:noProof/>
          <w:sz w:val="28"/>
        </w:rPr>
        <w:t>S4aI2011</w:t>
      </w:r>
      <w:r w:rsidR="00801D7B">
        <w:rPr>
          <w:b/>
          <w:i/>
          <w:noProof/>
          <w:sz w:val="28"/>
        </w:rPr>
        <w:t>40</w:t>
      </w:r>
    </w:p>
    <w:p w14:paraId="7CB45193" w14:textId="44F347AB" w:rsidR="001E41F3" w:rsidRDefault="00D6126E" w:rsidP="005E2C44">
      <w:pPr>
        <w:pStyle w:val="CRCoverPage"/>
        <w:outlineLvl w:val="0"/>
        <w:rPr>
          <w:b/>
          <w:noProof/>
          <w:sz w:val="24"/>
        </w:rPr>
      </w:pPr>
      <w:r>
        <w:rPr>
          <w:b/>
          <w:noProof/>
          <w:sz w:val="24"/>
        </w:rPr>
        <w:t>4</w:t>
      </w:r>
      <w:r w:rsidR="00801D7B" w:rsidRPr="00801D7B">
        <w:rPr>
          <w:b/>
          <w:noProof/>
          <w:sz w:val="24"/>
          <w:vertAlign w:val="superscript"/>
        </w:rPr>
        <w:t>th</w:t>
      </w:r>
      <w:r w:rsidR="00801D7B">
        <w:rPr>
          <w:b/>
          <w:noProof/>
          <w:sz w:val="24"/>
        </w:rPr>
        <w:t xml:space="preserve"> </w:t>
      </w:r>
      <w:r>
        <w:rPr>
          <w:b/>
          <w:noProof/>
          <w:sz w:val="24"/>
        </w:rPr>
        <w:t>March</w:t>
      </w:r>
      <w:r w:rsidR="00A97384" w:rsidRPr="00A973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899D0" w:rsidR="001E41F3" w:rsidRPr="00410371" w:rsidRDefault="00A97384" w:rsidP="00A97384">
            <w:pPr>
              <w:pStyle w:val="CRCoverPage"/>
              <w:spacing w:after="0"/>
              <w:rPr>
                <w:b/>
                <w:noProof/>
                <w:sz w:val="28"/>
              </w:rPr>
            </w:pPr>
            <w:r w:rsidRPr="00A97384">
              <w:rPr>
                <w:b/>
                <w:noProof/>
                <w:sz w:val="28"/>
              </w:rPr>
              <w:t>26.803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99B9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333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332B1" w:rsidR="001E41F3" w:rsidRPr="00A97384" w:rsidRDefault="00A97384" w:rsidP="00A97384">
            <w:pPr>
              <w:pStyle w:val="CRCoverPage"/>
              <w:spacing w:after="0"/>
              <w:rPr>
                <w:b/>
                <w:bCs/>
                <w:noProof/>
                <w:sz w:val="28"/>
              </w:rPr>
            </w:pPr>
            <w:r w:rsidRPr="00A97384">
              <w:rPr>
                <w:b/>
                <w:noProof/>
                <w:sz w:val="28"/>
              </w:rPr>
              <w:t>0.5.</w:t>
            </w:r>
            <w:r w:rsidR="004028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9934C" w:rsidR="001E41F3" w:rsidRDefault="00801D7B" w:rsidP="00A97384">
            <w:pPr>
              <w:pStyle w:val="CRCoverPage"/>
              <w:spacing w:after="0"/>
              <w:rPr>
                <w:noProof/>
              </w:rPr>
            </w:pPr>
            <w:r>
              <w:t>EMSA c</w:t>
            </w:r>
            <w:r w:rsidR="00A97384">
              <w:t xml:space="preserve">all </w:t>
            </w:r>
            <w:r>
              <w:t>f</w:t>
            </w:r>
            <w:r w:rsidR="00A97384">
              <w:t xml:space="preserve">low </w:t>
            </w:r>
            <w:r>
              <w:t>u</w:t>
            </w:r>
            <w:r w:rsidR="00A97384">
              <w:t>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063229" w:rsidR="001E41F3" w:rsidRDefault="00A97384" w:rsidP="00A97384">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1BBBC5" w:rsidR="001E41F3" w:rsidRDefault="00A97384" w:rsidP="00A9738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5C238" w:rsidR="001E41F3" w:rsidRDefault="008E34E9">
            <w:pPr>
              <w:pStyle w:val="CRCoverPage"/>
              <w:spacing w:after="0"/>
              <w:ind w:left="100"/>
              <w:rPr>
                <w:noProof/>
              </w:rPr>
            </w:pPr>
            <w:r>
              <w:t>FS_EMSA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A261B" w:rsidR="001E41F3" w:rsidRDefault="00D6126E">
            <w:pPr>
              <w:pStyle w:val="CRCoverPage"/>
              <w:spacing w:after="0"/>
              <w:ind w:left="100"/>
              <w:rPr>
                <w:noProof/>
              </w:rPr>
            </w:pPr>
            <w:r>
              <w:t>04</w:t>
            </w:r>
            <w:r w:rsidR="008E34E9">
              <w:t>-0</w:t>
            </w:r>
            <w:r>
              <w:t>3</w:t>
            </w:r>
            <w:r w:rsidR="008E34E9">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31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B4F33" w:rsidR="001E41F3" w:rsidRDefault="008E34E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1F7BA8" w14:paraId="15BEFBD3" w14:textId="77777777" w:rsidTr="000D246E">
        <w:tc>
          <w:tcPr>
            <w:tcW w:w="9629" w:type="dxa"/>
            <w:shd w:val="clear" w:color="auto" w:fill="D9D9D9" w:themeFill="background1" w:themeFillShade="D9"/>
          </w:tcPr>
          <w:p w14:paraId="75388E7B" w14:textId="0A53217F" w:rsidR="001F7BA8" w:rsidRPr="001F7BA8" w:rsidRDefault="001F7BA8" w:rsidP="001F7BA8">
            <w:pPr>
              <w:jc w:val="center"/>
              <w:rPr>
                <w:b/>
                <w:bCs/>
                <w:noProof/>
                <w:color w:val="FF0000"/>
              </w:rPr>
            </w:pPr>
            <w:r>
              <w:rPr>
                <w:b/>
                <w:bCs/>
                <w:noProof/>
                <w:color w:val="FF0000"/>
              </w:rPr>
              <w:lastRenderedPageBreak/>
              <w:t>First Change</w:t>
            </w:r>
          </w:p>
        </w:tc>
      </w:tr>
    </w:tbl>
    <w:p w14:paraId="08327718" w14:textId="77777777" w:rsidR="001F7BA8" w:rsidRPr="005132D2" w:rsidRDefault="001F7BA8" w:rsidP="001F7BA8">
      <w:pPr>
        <w:pStyle w:val="Heading3"/>
        <w:ind w:left="0" w:firstLine="0"/>
      </w:pPr>
      <w:bookmarkStart w:id="1" w:name="_Toc63868548"/>
      <w:r w:rsidRPr="006A40DD">
        <w:t>6.3.2</w:t>
      </w:r>
      <w:r w:rsidRPr="006A40DD">
        <w:tab/>
      </w:r>
      <w:r w:rsidRPr="005132D2">
        <w:t>Client-driven edge discovery</w:t>
      </w:r>
      <w:bookmarkEnd w:id="1"/>
    </w:p>
    <w:p w14:paraId="130F828D" w14:textId="77777777" w:rsidR="001F7BA8" w:rsidRDefault="001F7BA8" w:rsidP="001F7BA8">
      <w:pPr>
        <w:keepNext/>
      </w:pPr>
      <w:r>
        <w:t>Figure 8 outlines a detailed call flow for client-driven session establishment.</w:t>
      </w:r>
    </w:p>
    <w:p w14:paraId="551022DA" w14:textId="77777777" w:rsidR="001F7BA8" w:rsidRDefault="001F7BA8" w:rsidP="001F7BA8">
      <w:pPr>
        <w:jc w:val="center"/>
      </w:pPr>
      <w:r>
        <w:object w:dxaOrig="20200" w:dyaOrig="30040" w14:anchorId="490EC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593.2pt" o:ole="">
            <v:imagedata r:id="rId13" o:title=""/>
          </v:shape>
          <o:OLEObject Type="Embed" ProgID="Mscgen.Chart" ShapeID="_x0000_i1025" DrawAspect="Content" ObjectID="_1676195479" r:id="rId14"/>
        </w:object>
      </w:r>
    </w:p>
    <w:p w14:paraId="6715F7E9" w14:textId="77777777" w:rsidR="001F7BA8" w:rsidRPr="00751425" w:rsidRDefault="001F7BA8" w:rsidP="001F7BA8">
      <w:pPr>
        <w:pStyle w:val="TF"/>
      </w:pPr>
      <w:r w:rsidRPr="00751425">
        <w:t xml:space="preserve">Figure </w:t>
      </w:r>
      <w:r>
        <w:t>8</w:t>
      </w:r>
      <w:r w:rsidRPr="00751425">
        <w:t xml:space="preserve">: </w:t>
      </w:r>
      <w:r>
        <w:t>Client-driven session establishment</w:t>
      </w:r>
    </w:p>
    <w:p w14:paraId="03B2A3A5" w14:textId="47FC3CF5" w:rsidR="001F7BA8" w:rsidRDefault="00451353" w:rsidP="009F17E1">
      <w:pPr>
        <w:keepNext/>
      </w:pPr>
      <w:r>
        <w:lastRenderedPageBreak/>
        <w:t xml:space="preserve">The </w:t>
      </w:r>
      <w:r w:rsidR="001F7BA8" w:rsidRPr="00560BC2">
        <w:rPr>
          <w:b/>
          <w:bCs/>
        </w:rPr>
        <w:t>Edge Computing Provisioning</w:t>
      </w:r>
      <w:r w:rsidR="001F7BA8">
        <w:t xml:space="preserve"> phase</w:t>
      </w:r>
      <w:r>
        <w:t xml:space="preserve"> is a provisioning </w:t>
      </w:r>
      <w:r w:rsidR="00072E43">
        <w:t>phase</w:t>
      </w:r>
      <w:r>
        <w:t>, that may be repeated several times (e.g. to extend edge processing coverage to new geographical areas or to increase the capacity of an already provisioned area). All steps in this phase are optional and performed on need basis.</w:t>
      </w:r>
      <w:r w:rsidR="009F17E1" w:rsidRPr="009F17E1">
        <w:t xml:space="preserve"> </w:t>
      </w:r>
      <w:r w:rsidR="009F17E1">
        <w:t>The steps are:</w:t>
      </w:r>
    </w:p>
    <w:p w14:paraId="773CA217" w14:textId="5E1E60D7" w:rsidR="001F7BA8" w:rsidRDefault="00560BC2" w:rsidP="00560BC2">
      <w:pPr>
        <w:pStyle w:val="B1"/>
      </w:pPr>
      <w:r>
        <w:t>1.</w:t>
      </w:r>
      <w:r>
        <w:tab/>
      </w:r>
      <w:r w:rsidR="001F7BA8" w:rsidRPr="00560BC2">
        <w:rPr>
          <w:b/>
          <w:bCs/>
        </w:rPr>
        <w:t>Spawn ECS</w:t>
      </w:r>
      <w:r w:rsidR="00E82B52" w:rsidRPr="00560BC2">
        <w:rPr>
          <w:b/>
          <w:bCs/>
        </w:rPr>
        <w:t>:</w:t>
      </w:r>
      <w:r w:rsidR="00E82B52">
        <w:t xml:space="preserve"> </w:t>
      </w:r>
      <w:r w:rsidR="009F17E1">
        <w:t>I</w:t>
      </w:r>
      <w:r w:rsidR="00E82B52">
        <w:t>n this step, a new ECS is instantiated to manage new or increased demand for edge processing.</w:t>
      </w:r>
    </w:p>
    <w:p w14:paraId="6C23528D" w14:textId="21AF55F8" w:rsidR="001F7BA8" w:rsidRDefault="00560BC2" w:rsidP="00560BC2">
      <w:pPr>
        <w:pStyle w:val="B1"/>
      </w:pPr>
      <w:r>
        <w:t>2.</w:t>
      </w:r>
      <w:r>
        <w:tab/>
      </w:r>
      <w:r w:rsidR="001F7BA8" w:rsidRPr="00560BC2">
        <w:rPr>
          <w:b/>
          <w:bCs/>
        </w:rPr>
        <w:t>Spawn 5GMS AF</w:t>
      </w:r>
      <w:r w:rsidR="00E82B52" w:rsidRPr="00560BC2">
        <w:rPr>
          <w:b/>
          <w:bCs/>
        </w:rPr>
        <w:t>:</w:t>
      </w:r>
      <w:r w:rsidR="00E82B52">
        <w:t xml:space="preserve"> </w:t>
      </w:r>
      <w:r w:rsidR="009F17E1">
        <w:t>I</w:t>
      </w:r>
      <w:r w:rsidR="00E82B52">
        <w:t>n this step, a new 5GMS AF that is edge-enabled is instantiated to handle new or increased demand for media sessions with edge processing.</w:t>
      </w:r>
    </w:p>
    <w:p w14:paraId="2222D15A" w14:textId="37CE1B48" w:rsidR="001F7BA8" w:rsidRDefault="00560BC2" w:rsidP="00560BC2">
      <w:pPr>
        <w:pStyle w:val="B1"/>
      </w:pPr>
      <w:r>
        <w:t>3.</w:t>
      </w:r>
      <w:r>
        <w:tab/>
      </w:r>
      <w:r w:rsidR="001F7BA8" w:rsidRPr="00560BC2">
        <w:rPr>
          <w:b/>
          <w:bCs/>
        </w:rPr>
        <w:t>EES Configuration</w:t>
      </w:r>
      <w:r w:rsidR="00E82B52" w:rsidRPr="00560BC2">
        <w:rPr>
          <w:b/>
          <w:bCs/>
        </w:rPr>
        <w:t>:</w:t>
      </w:r>
      <w:r w:rsidR="00E82B52">
        <w:t xml:space="preserve"> </w:t>
      </w:r>
      <w:r w:rsidR="009F17E1">
        <w:t>T</w:t>
      </w:r>
      <w:r w:rsidR="00E82B52">
        <w:t xml:space="preserve">he EES is configured </w:t>
      </w:r>
      <w:r w:rsidR="00072E43">
        <w:t>for a specific Edge Data Network.</w:t>
      </w:r>
    </w:p>
    <w:p w14:paraId="2CC6335A" w14:textId="1486D4C5" w:rsidR="001F7BA8" w:rsidRDefault="00560BC2" w:rsidP="00560BC2">
      <w:pPr>
        <w:pStyle w:val="B1"/>
      </w:pPr>
      <w:r>
        <w:t>4.</w:t>
      </w:r>
      <w:r>
        <w:tab/>
      </w:r>
      <w:r w:rsidR="001F7BA8" w:rsidRPr="00560BC2">
        <w:rPr>
          <w:b/>
          <w:bCs/>
        </w:rPr>
        <w:t>EES Registration with ECS</w:t>
      </w:r>
      <w:r w:rsidR="00072E43" w:rsidRPr="00560BC2">
        <w:rPr>
          <w:b/>
          <w:bCs/>
        </w:rPr>
        <w:t>:</w:t>
      </w:r>
      <w:r w:rsidR="00072E43">
        <w:t xml:space="preserve"> </w:t>
      </w:r>
      <w:r w:rsidR="009F17E1">
        <w:t>T</w:t>
      </w:r>
      <w:r w:rsidR="00072E43">
        <w:t>he EES registers with the ECS that is in authority over the target EDN.</w:t>
      </w:r>
    </w:p>
    <w:p w14:paraId="4AACCC60" w14:textId="32BB6A1B" w:rsidR="001F7BA8" w:rsidRDefault="00072E43" w:rsidP="00560BC2">
      <w:r w:rsidRPr="00560BC2">
        <w:t xml:space="preserve">The </w:t>
      </w:r>
      <w:r w:rsidR="001F7BA8" w:rsidRPr="00560BC2">
        <w:rPr>
          <w:b/>
          <w:bCs/>
        </w:rPr>
        <w:t>5GMS Application Provider Provisioning</w:t>
      </w:r>
      <w:r w:rsidR="001F7BA8" w:rsidRPr="00560BC2">
        <w:t xml:space="preserve"> phase</w:t>
      </w:r>
      <w:r w:rsidRPr="00560BC2">
        <w:t xml:space="preserve"> is performed prior to the establishment of any related media streaming sessions by the 5GMS Application Provider. Subsequent</w:t>
      </w:r>
      <w:r>
        <w:t xml:space="preserve"> updates to the provisioning session are possible.</w:t>
      </w:r>
    </w:p>
    <w:p w14:paraId="6229600E" w14:textId="12699E9A" w:rsidR="001F7BA8" w:rsidRDefault="00560BC2" w:rsidP="00560BC2">
      <w:pPr>
        <w:pStyle w:val="B1"/>
      </w:pPr>
      <w:r>
        <w:t>5.</w:t>
      </w:r>
      <w:r>
        <w:tab/>
      </w:r>
      <w:r w:rsidR="001F7BA8" w:rsidRPr="00560BC2">
        <w:rPr>
          <w:b/>
          <w:bCs/>
        </w:rPr>
        <w:t>Create Provisioning Session</w:t>
      </w:r>
      <w:r w:rsidR="00752237" w:rsidRPr="00560BC2">
        <w:rPr>
          <w:b/>
          <w:bCs/>
        </w:rPr>
        <w:t>:</w:t>
      </w:r>
      <w:r w:rsidR="00752237">
        <w:t xml:space="preserve"> </w:t>
      </w:r>
      <w:r w:rsidR="009F17E1">
        <w:t>I</w:t>
      </w:r>
      <w:r w:rsidR="00752237">
        <w:t>n this step, the 5GMS Application Provider creates a new provisioning session.</w:t>
      </w:r>
    </w:p>
    <w:p w14:paraId="6856E97A" w14:textId="18C60810" w:rsidR="001F7BA8" w:rsidRDefault="00560BC2" w:rsidP="00560BC2">
      <w:pPr>
        <w:pStyle w:val="B1"/>
      </w:pPr>
      <w:r>
        <w:t>6.</w:t>
      </w:r>
      <w:r>
        <w:tab/>
      </w:r>
      <w:r w:rsidR="001F7BA8" w:rsidRPr="00560BC2">
        <w:rPr>
          <w:b/>
          <w:bCs/>
        </w:rPr>
        <w:t>Provision 5GMS features</w:t>
      </w:r>
      <w:r w:rsidR="00752237" w:rsidRPr="00560BC2">
        <w:rPr>
          <w:b/>
          <w:bCs/>
        </w:rPr>
        <w:t>:</w:t>
      </w:r>
      <w:r w:rsidR="00752237">
        <w:t xml:space="preserve"> </w:t>
      </w:r>
      <w:r w:rsidR="009F17E1">
        <w:t>I</w:t>
      </w:r>
      <w:r w:rsidR="00752237">
        <w:t>n this step, the 5GMS Application Provider may create different configurations such as Content Hosting, Reporting, Edge Processing, etc.</w:t>
      </w:r>
    </w:p>
    <w:p w14:paraId="6947D8D7" w14:textId="5AE26540" w:rsidR="001F7BA8" w:rsidRPr="00BB52BA" w:rsidRDefault="00752237" w:rsidP="00560BC2">
      <w:r>
        <w:t xml:space="preserve">During </w:t>
      </w:r>
      <w:r w:rsidRPr="00560BC2">
        <w:t xml:space="preserve">the </w:t>
      </w:r>
      <w:r w:rsidR="001F7BA8" w:rsidRPr="00560BC2">
        <w:rPr>
          <w:b/>
          <w:bCs/>
        </w:rPr>
        <w:t>UE Edge Computing Discovery</w:t>
      </w:r>
      <w:r w:rsidR="001F7BA8" w:rsidRPr="00560BC2">
        <w:t xml:space="preserve"> phase</w:t>
      </w:r>
      <w:r w:rsidRPr="00560BC2">
        <w:t xml:space="preserve">, the UE discovers an EAS that </w:t>
      </w:r>
      <w:proofErr w:type="gramStart"/>
      <w:r w:rsidRPr="00560BC2">
        <w:t>is able to</w:t>
      </w:r>
      <w:proofErr w:type="gramEnd"/>
      <w:r w:rsidRPr="00560BC2">
        <w:t xml:space="preserve"> serve 5G media streaming</w:t>
      </w:r>
      <w:r>
        <w:t xml:space="preserve"> session.</w:t>
      </w:r>
    </w:p>
    <w:p w14:paraId="0456A30D" w14:textId="313C81E7" w:rsidR="001F7BA8" w:rsidRDefault="00560BC2" w:rsidP="00560BC2">
      <w:pPr>
        <w:pStyle w:val="B1"/>
      </w:pPr>
      <w:r>
        <w:t>7.</w:t>
      </w:r>
      <w:r>
        <w:tab/>
      </w:r>
      <w:r w:rsidR="001F7BA8" w:rsidRPr="00560BC2">
        <w:rPr>
          <w:b/>
          <w:bCs/>
        </w:rPr>
        <w:t>Application Initialization</w:t>
      </w:r>
      <w:r w:rsidR="00752237" w:rsidRPr="00560BC2">
        <w:rPr>
          <w:b/>
          <w:bCs/>
        </w:rPr>
        <w:t>:</w:t>
      </w:r>
      <w:r w:rsidR="00752237">
        <w:t xml:space="preserve"> </w:t>
      </w:r>
      <w:r w:rsidR="009F17E1">
        <w:t>T</w:t>
      </w:r>
      <w:r w:rsidR="00752237">
        <w:t xml:space="preserve">he user launches the </w:t>
      </w:r>
      <w:r w:rsidR="009F17E1">
        <w:t>5GMS-Aware A</w:t>
      </w:r>
      <w:r w:rsidR="00752237">
        <w:t>pplication. The application performs any required initialization steps.</w:t>
      </w:r>
    </w:p>
    <w:p w14:paraId="0AB9CF44" w14:textId="49EC1E1E" w:rsidR="001F7BA8" w:rsidRDefault="00560BC2" w:rsidP="00560BC2">
      <w:pPr>
        <w:pStyle w:val="B1"/>
      </w:pPr>
      <w:r>
        <w:t>8.</w:t>
      </w:r>
      <w:r>
        <w:tab/>
      </w:r>
      <w:r w:rsidR="001F7BA8" w:rsidRPr="00560BC2">
        <w:rPr>
          <w:b/>
          <w:bCs/>
        </w:rPr>
        <w:t>Locate EAS/5GMS AS</w:t>
      </w:r>
      <w:r w:rsidR="00752237" w:rsidRPr="00560BC2">
        <w:rPr>
          <w:b/>
          <w:bCs/>
        </w:rPr>
        <w:t>:</w:t>
      </w:r>
      <w:r w:rsidR="00752237">
        <w:t xml:space="preserve"> </w:t>
      </w:r>
      <w:r w:rsidR="009F17E1">
        <w:t>T</w:t>
      </w:r>
      <w:r w:rsidR="00752237">
        <w:t xml:space="preserve">he </w:t>
      </w:r>
      <w:r w:rsidR="009F17E1">
        <w:t>A</w:t>
      </w:r>
      <w:r w:rsidR="00752237">
        <w:t xml:space="preserve">pplication </w:t>
      </w:r>
      <w:r w:rsidR="009F17E1">
        <w:t xml:space="preserve">Client </w:t>
      </w:r>
      <w:r w:rsidR="00752237">
        <w:t>requests the location of a suitable EAS/5GMS AS that will be able to serve the application.</w:t>
      </w:r>
    </w:p>
    <w:p w14:paraId="15511742" w14:textId="0B7D3DE5" w:rsidR="001F7BA8" w:rsidRDefault="00560BC2" w:rsidP="00560BC2">
      <w:pPr>
        <w:pStyle w:val="B1"/>
      </w:pPr>
      <w:r>
        <w:t>9.</w:t>
      </w:r>
      <w:r>
        <w:tab/>
      </w:r>
      <w:r w:rsidR="001F7BA8" w:rsidRPr="00560BC2">
        <w:rPr>
          <w:b/>
          <w:bCs/>
        </w:rPr>
        <w:t>Locate local EES</w:t>
      </w:r>
      <w:r w:rsidR="00752237" w:rsidRPr="00560BC2">
        <w:rPr>
          <w:b/>
          <w:bCs/>
        </w:rPr>
        <w:t>:</w:t>
      </w:r>
      <w:r w:rsidR="00752237">
        <w:t xml:space="preserve"> </w:t>
      </w:r>
      <w:r w:rsidR="009F17E1">
        <w:t>T</w:t>
      </w:r>
      <w:r w:rsidR="00752237">
        <w:t xml:space="preserve">he EEC queries the ECS for </w:t>
      </w:r>
      <w:r w:rsidR="000E4D74">
        <w:t xml:space="preserve">a suitable </w:t>
      </w:r>
      <w:r w:rsidR="00752237">
        <w:t>EES</w:t>
      </w:r>
      <w:r w:rsidR="009F17E1">
        <w:t>.</w:t>
      </w:r>
    </w:p>
    <w:p w14:paraId="62F5F140" w14:textId="528E2657" w:rsidR="001F7BA8" w:rsidRDefault="00560BC2" w:rsidP="00560BC2">
      <w:pPr>
        <w:pStyle w:val="B1"/>
      </w:pPr>
      <w:r>
        <w:t>10.</w:t>
      </w:r>
      <w:r>
        <w:tab/>
      </w:r>
      <w:r w:rsidR="001F7BA8" w:rsidRPr="00560BC2">
        <w:rPr>
          <w:b/>
          <w:bCs/>
        </w:rPr>
        <w:t>Locate EAS/5GMS AS</w:t>
      </w:r>
      <w:r w:rsidR="000E4D74" w:rsidRPr="00560BC2">
        <w:rPr>
          <w:b/>
          <w:bCs/>
        </w:rPr>
        <w:t>:</w:t>
      </w:r>
      <w:r w:rsidR="000E4D74">
        <w:t xml:space="preserve"> </w:t>
      </w:r>
      <w:r w:rsidR="009F17E1">
        <w:t>T</w:t>
      </w:r>
      <w:r w:rsidR="000E4D74">
        <w:t>he EEC contacts the EES to query for an EAS/5GMS AS that can serve the session.</w:t>
      </w:r>
    </w:p>
    <w:p w14:paraId="10351FE3" w14:textId="65FC5AFF" w:rsidR="001F7BA8" w:rsidRDefault="00391CB9" w:rsidP="00560BC2">
      <w:r>
        <w:t>The o</w:t>
      </w:r>
      <w:r w:rsidR="001F7BA8">
        <w:t xml:space="preserve">ptional </w:t>
      </w:r>
      <w:proofErr w:type="spellStart"/>
      <w:r w:rsidR="001F7BA8">
        <w:t>subflow</w:t>
      </w:r>
      <w:proofErr w:type="spellEnd"/>
      <w:r w:rsidR="001F3A39">
        <w:t xml:space="preserve"> is for</w:t>
      </w:r>
      <w:r w:rsidR="001F7BA8">
        <w:t xml:space="preserve"> provision</w:t>
      </w:r>
      <w:r w:rsidR="001F3A39">
        <w:t>ing</w:t>
      </w:r>
      <w:r w:rsidR="001F7BA8">
        <w:t xml:space="preserve"> an additional 5GMS AS instance</w:t>
      </w:r>
      <w:r w:rsidR="000E4D74">
        <w:t xml:space="preserve"> if a suitable EAS/5GMS AS cannot be located. The steps are</w:t>
      </w:r>
      <w:r w:rsidR="001F7BA8">
        <w:t>:</w:t>
      </w:r>
    </w:p>
    <w:p w14:paraId="6114EFB3" w14:textId="7D01805F" w:rsidR="001F7BA8" w:rsidRDefault="00560BC2" w:rsidP="00560BC2">
      <w:pPr>
        <w:pStyle w:val="B1"/>
      </w:pPr>
      <w:r>
        <w:t>11.</w:t>
      </w:r>
      <w:r>
        <w:tab/>
      </w:r>
      <w:r w:rsidR="001F7BA8" w:rsidRPr="00560BC2">
        <w:rPr>
          <w:b/>
          <w:bCs/>
        </w:rPr>
        <w:t>Check resource template</w:t>
      </w:r>
      <w:r w:rsidR="000E4D74" w:rsidRPr="00560BC2">
        <w:rPr>
          <w:b/>
          <w:bCs/>
        </w:rPr>
        <w:t>:</w:t>
      </w:r>
      <w:r w:rsidR="000E4D74">
        <w:t xml:space="preserve"> </w:t>
      </w:r>
      <w:r w:rsidR="009F17E1">
        <w:t>T</w:t>
      </w:r>
      <w:r w:rsidR="000E4D74">
        <w:t>he 5GMS AF checks the provisioned edge processing resource template for the related application to determine the requirements of the application.</w:t>
      </w:r>
    </w:p>
    <w:p w14:paraId="7B3C949E" w14:textId="5E17ECC5" w:rsidR="001F7BA8" w:rsidRDefault="00560BC2" w:rsidP="00560BC2">
      <w:pPr>
        <w:pStyle w:val="B1"/>
      </w:pPr>
      <w:r>
        <w:t>12.</w:t>
      </w:r>
      <w:r>
        <w:tab/>
      </w:r>
      <w:r w:rsidR="001F7BA8" w:rsidRPr="00560BC2">
        <w:rPr>
          <w:b/>
          <w:bCs/>
        </w:rPr>
        <w:t>Instantiate new EAS/5MGS AS</w:t>
      </w:r>
      <w:r w:rsidR="000E4D74" w:rsidRPr="00560BC2">
        <w:rPr>
          <w:b/>
          <w:bCs/>
        </w:rPr>
        <w:t>:</w:t>
      </w:r>
      <w:r w:rsidR="000E4D74">
        <w:t xml:space="preserve"> </w:t>
      </w:r>
      <w:r w:rsidR="009F17E1">
        <w:t>T</w:t>
      </w:r>
      <w:r w:rsidR="000E4D74">
        <w:t>he 5GMS AF request</w:t>
      </w:r>
      <w:r w:rsidR="001F3A39">
        <w:t>s</w:t>
      </w:r>
      <w:r w:rsidR="000E4D74">
        <w:t xml:space="preserve"> the </w:t>
      </w:r>
      <w:proofErr w:type="spellStart"/>
      <w:r w:rsidR="000E4D74">
        <w:t>MnS</w:t>
      </w:r>
      <w:proofErr w:type="spellEnd"/>
      <w:r w:rsidR="000E4D74">
        <w:t xml:space="preserve"> to instantiate a new EAS/5GMS AS with the specified requirements.</w:t>
      </w:r>
    </w:p>
    <w:p w14:paraId="5E1E757F" w14:textId="6685E659" w:rsidR="001F7BA8" w:rsidRDefault="00560BC2" w:rsidP="00560BC2">
      <w:pPr>
        <w:pStyle w:val="B1"/>
      </w:pPr>
      <w:r>
        <w:t>13.</w:t>
      </w:r>
      <w:r>
        <w:tab/>
      </w:r>
      <w:r w:rsidR="001F7BA8" w:rsidRPr="00560BC2">
        <w:rPr>
          <w:b/>
          <w:bCs/>
        </w:rPr>
        <w:t>Spawn 5GMS AS instance</w:t>
      </w:r>
      <w:r w:rsidR="000E4D74" w:rsidRPr="00560BC2">
        <w:rPr>
          <w:b/>
          <w:bCs/>
        </w:rPr>
        <w:t>:</w:t>
      </w:r>
      <w:r w:rsidR="000E4D74">
        <w:t xml:space="preserve"> </w:t>
      </w:r>
      <w:r w:rsidR="009F17E1">
        <w:t>T</w:t>
      </w:r>
      <w:r w:rsidR="000E4D74">
        <w:t xml:space="preserve">he </w:t>
      </w:r>
      <w:proofErr w:type="spellStart"/>
      <w:r w:rsidR="000E4D74">
        <w:t>MnS</w:t>
      </w:r>
      <w:proofErr w:type="spellEnd"/>
      <w:r w:rsidR="000E4D74">
        <w:t xml:space="preserve"> creates a new instance of the EAS/5GMS AS with the requested placement and resources.</w:t>
      </w:r>
    </w:p>
    <w:p w14:paraId="518E6BF7" w14:textId="4EC28053" w:rsidR="001F7BA8" w:rsidRDefault="00560BC2" w:rsidP="00560BC2">
      <w:pPr>
        <w:pStyle w:val="B1"/>
      </w:pPr>
      <w:r>
        <w:t>14.</w:t>
      </w:r>
      <w:r>
        <w:tab/>
      </w:r>
      <w:r w:rsidR="001F7BA8" w:rsidRPr="00560BC2">
        <w:rPr>
          <w:b/>
          <w:bCs/>
        </w:rPr>
        <w:t>EAS configuration</w:t>
      </w:r>
      <w:r w:rsidR="000E4D74" w:rsidRPr="00560BC2">
        <w:rPr>
          <w:b/>
          <w:bCs/>
        </w:rPr>
        <w:t>:</w:t>
      </w:r>
      <w:r w:rsidR="000E4D74">
        <w:t xml:space="preserve"> </w:t>
      </w:r>
      <w:r w:rsidR="009F17E1">
        <w:t>T</w:t>
      </w:r>
      <w:r w:rsidR="000E4D74">
        <w:t>he newly instantiated EAS/5GMS AS is configured.</w:t>
      </w:r>
    </w:p>
    <w:p w14:paraId="5FD0D2F9" w14:textId="218BFCAD" w:rsidR="001F7BA8" w:rsidRDefault="00560BC2" w:rsidP="00560BC2">
      <w:pPr>
        <w:pStyle w:val="B1"/>
      </w:pPr>
      <w:r>
        <w:t>15.</w:t>
      </w:r>
      <w:r>
        <w:tab/>
      </w:r>
      <w:r w:rsidR="001F7BA8" w:rsidRPr="00560BC2">
        <w:rPr>
          <w:b/>
          <w:bCs/>
        </w:rPr>
        <w:t>Register EAS with EES</w:t>
      </w:r>
      <w:r w:rsidR="000E4D74" w:rsidRPr="00560BC2">
        <w:rPr>
          <w:b/>
          <w:bCs/>
        </w:rPr>
        <w:t>:</w:t>
      </w:r>
      <w:r w:rsidR="000E4D74">
        <w:t xml:space="preserve"> </w:t>
      </w:r>
      <w:r w:rsidR="009F17E1">
        <w:t>T</w:t>
      </w:r>
      <w:r w:rsidR="000E4D74">
        <w:t>he newly instantiated EAS registers itself with the triggering EES.</w:t>
      </w:r>
    </w:p>
    <w:p w14:paraId="693A780A" w14:textId="17183B4E" w:rsidR="001F7BA8" w:rsidRDefault="00560BC2" w:rsidP="00560BC2">
      <w:pPr>
        <w:pStyle w:val="B1"/>
      </w:pPr>
      <w:r>
        <w:t>16.</w:t>
      </w:r>
      <w:r>
        <w:tab/>
      </w:r>
      <w:r w:rsidR="001F7BA8" w:rsidRPr="00560BC2">
        <w:rPr>
          <w:b/>
          <w:bCs/>
        </w:rPr>
        <w:t>Configure provisioned features</w:t>
      </w:r>
      <w:r w:rsidR="000E4D74" w:rsidRPr="00560BC2">
        <w:rPr>
          <w:b/>
          <w:bCs/>
        </w:rPr>
        <w:t>:</w:t>
      </w:r>
      <w:r w:rsidR="000E4D74">
        <w:t xml:space="preserve"> </w:t>
      </w:r>
      <w:r w:rsidR="009F17E1">
        <w:t>T</w:t>
      </w:r>
      <w:r w:rsidR="000E4D74">
        <w:t>his may include configuring and launching the server-side application</w:t>
      </w:r>
      <w:r w:rsidR="009F17E1">
        <w:t xml:space="preserve"> in the 5GMS AS</w:t>
      </w:r>
      <w:r w:rsidR="000E4D74">
        <w:t>.</w:t>
      </w:r>
    </w:p>
    <w:p w14:paraId="031C12D2" w14:textId="77777777" w:rsidR="001F7BA8" w:rsidRDefault="001F7BA8" w:rsidP="00560BC2">
      <w:r>
        <w:t>Completion of UE Edge Computing Discovery phase:</w:t>
      </w:r>
    </w:p>
    <w:p w14:paraId="670AA714" w14:textId="08040E46" w:rsidR="001F7BA8" w:rsidRDefault="00560BC2" w:rsidP="00560BC2">
      <w:pPr>
        <w:pStyle w:val="B1"/>
      </w:pPr>
      <w:r>
        <w:t>17.</w:t>
      </w:r>
      <w:r>
        <w:tab/>
      </w:r>
      <w:r w:rsidR="001F7BA8" w:rsidRPr="00560BC2">
        <w:rPr>
          <w:b/>
          <w:bCs/>
        </w:rPr>
        <w:t>5GMS AS location response</w:t>
      </w:r>
      <w:r w:rsidR="000E4D74" w:rsidRPr="00560BC2">
        <w:rPr>
          <w:b/>
          <w:bCs/>
        </w:rPr>
        <w:t>:</w:t>
      </w:r>
      <w:r w:rsidR="000E4D74">
        <w:t xml:space="preserve"> </w:t>
      </w:r>
      <w:r w:rsidR="009F17E1">
        <w:t>T</w:t>
      </w:r>
      <w:r w:rsidR="000E4D74">
        <w:t>he EES/5GMS AF responds to the EEC/MSH with the location of the EAS/5GMS AS.</w:t>
      </w:r>
    </w:p>
    <w:p w14:paraId="1EB88B3A" w14:textId="207D35BB" w:rsidR="001F7BA8" w:rsidRPr="00F81220" w:rsidRDefault="00560BC2" w:rsidP="00560BC2">
      <w:pPr>
        <w:pStyle w:val="B1"/>
      </w:pPr>
      <w:r>
        <w:t>18.</w:t>
      </w:r>
      <w:r>
        <w:tab/>
      </w:r>
      <w:r w:rsidR="001F7BA8" w:rsidRPr="00560BC2">
        <w:rPr>
          <w:b/>
          <w:bCs/>
        </w:rPr>
        <w:t>5GMS AS location response</w:t>
      </w:r>
      <w:r w:rsidR="000E4D74" w:rsidRPr="00560BC2">
        <w:rPr>
          <w:b/>
          <w:bCs/>
        </w:rPr>
        <w:t>:</w:t>
      </w:r>
      <w:r w:rsidR="000E4D74">
        <w:t xml:space="preserve"> </w:t>
      </w:r>
      <w:r w:rsidR="009F17E1">
        <w:t>T</w:t>
      </w:r>
      <w:r w:rsidR="000E4D74">
        <w:t>he location of the EAS/5GMS AS is passed back to the application.</w:t>
      </w:r>
    </w:p>
    <w:p w14:paraId="28C1FC33" w14:textId="16E4FE06" w:rsidR="001F7BA8" w:rsidRPr="00BB52BA" w:rsidRDefault="00560BC2" w:rsidP="00560BC2">
      <w:r>
        <w:t xml:space="preserve">After successful discovery, the actual streaming session may start in the </w:t>
      </w:r>
      <w:r w:rsidR="001F7BA8" w:rsidRPr="00560BC2">
        <w:rPr>
          <w:b/>
          <w:bCs/>
        </w:rPr>
        <w:t>5GMS Session</w:t>
      </w:r>
      <w:r w:rsidR="001F7BA8">
        <w:t xml:space="preserve"> phase</w:t>
      </w:r>
      <w:r>
        <w:t>:</w:t>
      </w:r>
    </w:p>
    <w:p w14:paraId="34F4F8FC" w14:textId="4EA42055" w:rsidR="001F7BA8" w:rsidRPr="00BB52BA" w:rsidRDefault="00560BC2" w:rsidP="00560BC2">
      <w:pPr>
        <w:pStyle w:val="B1"/>
      </w:pPr>
      <w:r>
        <w:t>19.</w:t>
      </w:r>
      <w:r>
        <w:tab/>
      </w:r>
      <w:r w:rsidR="001F7BA8" w:rsidRPr="00560BC2">
        <w:rPr>
          <w:b/>
          <w:bCs/>
        </w:rPr>
        <w:t>Start session</w:t>
      </w:r>
      <w:r w:rsidR="00213415" w:rsidRPr="00560BC2">
        <w:rPr>
          <w:b/>
          <w:bCs/>
        </w:rPr>
        <w:t>:</w:t>
      </w:r>
      <w:r w:rsidR="00213415">
        <w:t xml:space="preserve"> </w:t>
      </w:r>
      <w:r w:rsidR="009F17E1">
        <w:t>T</w:t>
      </w:r>
      <w:r w:rsidR="00213415">
        <w:t xml:space="preserve">he </w:t>
      </w:r>
      <w:r w:rsidR="009F17E1">
        <w:t>5GMS-Aware A</w:t>
      </w:r>
      <w:r w:rsidR="00213415">
        <w:t xml:space="preserve">pplication invokes the </w:t>
      </w:r>
      <w:r w:rsidR="009F17E1">
        <w:t>M</w:t>
      </w:r>
      <w:r w:rsidR="00213415">
        <w:t xml:space="preserve">edia </w:t>
      </w:r>
      <w:r w:rsidR="009F17E1">
        <w:t>S</w:t>
      </w:r>
      <w:r w:rsidR="00213415">
        <w:t>treamer</w:t>
      </w:r>
      <w:r w:rsidR="009F17E1">
        <w:t xml:space="preserve"> with appropriate streaming access parameters (e.g. a Media Player Entry such as a DASH MPD URL)</w:t>
      </w:r>
      <w:r w:rsidR="00213415">
        <w:t>.</w:t>
      </w:r>
    </w:p>
    <w:p w14:paraId="3500A7D3" w14:textId="71959EA8" w:rsidR="001F7BA8" w:rsidRPr="00BB52BA" w:rsidRDefault="00560BC2" w:rsidP="00560BC2">
      <w:pPr>
        <w:pStyle w:val="B1"/>
      </w:pPr>
      <w:r>
        <w:t>20.</w:t>
      </w:r>
      <w:r>
        <w:tab/>
      </w:r>
      <w:r w:rsidR="001F7BA8" w:rsidRPr="00560BC2">
        <w:rPr>
          <w:b/>
          <w:bCs/>
        </w:rPr>
        <w:t>Session starting event</w:t>
      </w:r>
      <w:r w:rsidR="00213415" w:rsidRPr="00560BC2">
        <w:rPr>
          <w:b/>
          <w:bCs/>
        </w:rPr>
        <w:t>:</w:t>
      </w:r>
      <w:r w:rsidR="00213415">
        <w:t xml:space="preserve"> </w:t>
      </w:r>
      <w:r w:rsidR="009F17E1">
        <w:t>T</w:t>
      </w:r>
      <w:r w:rsidR="00213415">
        <w:t>he application informs the M</w:t>
      </w:r>
      <w:r w:rsidR="009F17E1">
        <w:t xml:space="preserve">edia </w:t>
      </w:r>
      <w:r w:rsidR="00213415">
        <w:t>S</w:t>
      </w:r>
      <w:r w:rsidR="009F17E1">
        <w:t xml:space="preserve">ession </w:t>
      </w:r>
      <w:r w:rsidR="00213415">
        <w:t>H</w:t>
      </w:r>
      <w:r w:rsidR="009F17E1">
        <w:t>andler</w:t>
      </w:r>
      <w:r w:rsidR="00213415">
        <w:t xml:space="preserve"> about the start of a new </w:t>
      </w:r>
      <w:r w:rsidR="004E3CC6">
        <w:t xml:space="preserve">5GMS </w:t>
      </w:r>
      <w:r w:rsidR="00213415">
        <w:t>session.</w:t>
      </w:r>
    </w:p>
    <w:p w14:paraId="7533200B" w14:textId="247A2263" w:rsidR="001F7BA8" w:rsidRPr="00BB52BA" w:rsidRDefault="00560BC2" w:rsidP="00560BC2">
      <w:pPr>
        <w:pStyle w:val="B1"/>
      </w:pPr>
      <w:r>
        <w:lastRenderedPageBreak/>
        <w:t>21.</w:t>
      </w:r>
      <w:r>
        <w:tab/>
      </w:r>
      <w:r w:rsidR="001F7BA8" w:rsidRPr="00560BC2">
        <w:rPr>
          <w:b/>
          <w:bCs/>
        </w:rPr>
        <w:t>Retrieve service access information</w:t>
      </w:r>
      <w:r w:rsidR="00213415" w:rsidRPr="00560BC2">
        <w:rPr>
          <w:b/>
          <w:bCs/>
        </w:rPr>
        <w:t>:</w:t>
      </w:r>
      <w:r w:rsidR="00213415">
        <w:t xml:space="preserve"> </w:t>
      </w:r>
      <w:r w:rsidR="009F17E1">
        <w:t>T</w:t>
      </w:r>
      <w:r w:rsidR="00213415">
        <w:t>he M</w:t>
      </w:r>
      <w:r>
        <w:t xml:space="preserve">edia </w:t>
      </w:r>
      <w:r w:rsidR="00213415">
        <w:t>S</w:t>
      </w:r>
      <w:r>
        <w:t xml:space="preserve">ession </w:t>
      </w:r>
      <w:r w:rsidR="00213415">
        <w:t>H</w:t>
      </w:r>
      <w:r>
        <w:t>andler</w:t>
      </w:r>
      <w:r w:rsidR="00213415">
        <w:t xml:space="preserve"> retrieves </w:t>
      </w:r>
      <w:r w:rsidR="009F17E1">
        <w:t>S</w:t>
      </w:r>
      <w:r w:rsidR="00213415">
        <w:t xml:space="preserve">ervice </w:t>
      </w:r>
      <w:r w:rsidR="009F17E1">
        <w:t>Access I</w:t>
      </w:r>
      <w:r w:rsidR="00213415">
        <w:t>nformation from the 5GMS</w:t>
      </w:r>
      <w:r>
        <w:t> </w:t>
      </w:r>
      <w:r w:rsidR="00213415">
        <w:t>AF</w:t>
      </w:r>
      <w:r w:rsidR="004E3CC6">
        <w:t xml:space="preserve"> appropriate to the 5GMS session</w:t>
      </w:r>
      <w:r w:rsidR="00213415">
        <w:t>.</w:t>
      </w:r>
    </w:p>
    <w:p w14:paraId="45613065" w14:textId="683B45D0" w:rsidR="001F7BA8" w:rsidRPr="00BB52BA" w:rsidRDefault="00560BC2" w:rsidP="00560BC2">
      <w:pPr>
        <w:pStyle w:val="B1"/>
      </w:pPr>
      <w:r>
        <w:t>22.</w:t>
      </w:r>
      <w:r>
        <w:tab/>
      </w:r>
      <w:r w:rsidR="001F7BA8" w:rsidRPr="00560BC2">
        <w:rPr>
          <w:b/>
          <w:bCs/>
        </w:rPr>
        <w:t>Media transfer</w:t>
      </w:r>
      <w:r w:rsidR="00213415" w:rsidRPr="00560BC2">
        <w:rPr>
          <w:b/>
          <w:bCs/>
        </w:rPr>
        <w:t>:</w:t>
      </w:r>
      <w:r w:rsidR="00213415">
        <w:t xml:space="preserve"> </w:t>
      </w:r>
      <w:r w:rsidR="009F17E1">
        <w:t>T</w:t>
      </w:r>
      <w:r w:rsidR="00213415">
        <w:t xml:space="preserve">he </w:t>
      </w:r>
      <w:r w:rsidR="009F17E1">
        <w:t>5GMS-Aware A</w:t>
      </w:r>
      <w:r w:rsidR="00213415">
        <w:t>pplication connects to the selected EAS/5GMS AS and the streaming starts.</w:t>
      </w:r>
    </w:p>
    <w:p w14:paraId="3C8A69D5" w14:textId="07CEAB6F" w:rsidR="001F7BA8" w:rsidRPr="00BB52BA" w:rsidRDefault="00560BC2" w:rsidP="00560BC2">
      <w:pPr>
        <w:pStyle w:val="B1"/>
      </w:pPr>
      <w:r>
        <w:t>23.</w:t>
      </w:r>
      <w:r>
        <w:tab/>
      </w:r>
      <w:r w:rsidR="001F7BA8" w:rsidRPr="00560BC2">
        <w:rPr>
          <w:b/>
          <w:bCs/>
        </w:rPr>
        <w:t>Method calls and notifications</w:t>
      </w:r>
      <w:r w:rsidR="00213415" w:rsidRPr="00560BC2">
        <w:rPr>
          <w:b/>
          <w:bCs/>
        </w:rPr>
        <w:t>:</w:t>
      </w:r>
      <w:r w:rsidR="00213415">
        <w:t xml:space="preserve"> </w:t>
      </w:r>
      <w:r w:rsidR="004E3CC6">
        <w:t>S</w:t>
      </w:r>
      <w:r w:rsidR="00213415">
        <w:t xml:space="preserve">upporting information </w:t>
      </w:r>
      <w:r w:rsidR="004E3CC6">
        <w:t>about</w:t>
      </w:r>
      <w:r w:rsidR="00213415">
        <w:t xml:space="preserve"> the </w:t>
      </w:r>
      <w:r w:rsidR="004E3CC6">
        <w:t xml:space="preserve">5GMS </w:t>
      </w:r>
      <w:r w:rsidR="00213415">
        <w:t xml:space="preserve">session </w:t>
      </w:r>
      <w:r w:rsidR="004E3CC6">
        <w:t>is passed from the Media Stream Handler to</w:t>
      </w:r>
      <w:r w:rsidR="00213415">
        <w:t xml:space="preserve"> the M</w:t>
      </w:r>
      <w:r>
        <w:t xml:space="preserve">edia </w:t>
      </w:r>
      <w:r w:rsidR="00213415">
        <w:t>S</w:t>
      </w:r>
      <w:r>
        <w:t xml:space="preserve">ession </w:t>
      </w:r>
      <w:r w:rsidR="00213415">
        <w:t>H</w:t>
      </w:r>
      <w:r>
        <w:t>andler</w:t>
      </w:r>
      <w:r w:rsidR="00213415">
        <w:t>.</w:t>
      </w:r>
    </w:p>
    <w:p w14:paraId="250AF3BC" w14:textId="20784AB1" w:rsidR="001F7BA8" w:rsidRPr="00BB52BA" w:rsidRDefault="00560BC2" w:rsidP="00560BC2">
      <w:pPr>
        <w:pStyle w:val="B1"/>
      </w:pPr>
      <w:r>
        <w:t>24.</w:t>
      </w:r>
      <w:r>
        <w:tab/>
      </w:r>
      <w:r w:rsidR="001F7BA8" w:rsidRPr="00560BC2">
        <w:rPr>
          <w:b/>
          <w:bCs/>
        </w:rPr>
        <w:t>Reporting, network assistance, and dynamic policy</w:t>
      </w:r>
      <w:r w:rsidR="00213415" w:rsidRPr="00560BC2">
        <w:rPr>
          <w:b/>
          <w:bCs/>
        </w:rPr>
        <w:t>:</w:t>
      </w:r>
      <w:r w:rsidR="00213415">
        <w:t xml:space="preserve"> </w:t>
      </w:r>
      <w:r w:rsidR="004E3CC6">
        <w:t>T</w:t>
      </w:r>
      <w:r w:rsidR="00213415">
        <w:t>he M</w:t>
      </w:r>
      <w:r>
        <w:t xml:space="preserve">edia </w:t>
      </w:r>
      <w:r w:rsidR="00213415">
        <w:t>S</w:t>
      </w:r>
      <w:r>
        <w:t xml:space="preserve">ession </w:t>
      </w:r>
      <w:r w:rsidR="00213415">
        <w:t>H</w:t>
      </w:r>
      <w:r>
        <w:t>andler</w:t>
      </w:r>
      <w:r w:rsidR="00213415">
        <w:t xml:space="preserve"> exchanges supporting information about the </w:t>
      </w:r>
      <w:r w:rsidR="004E3CC6">
        <w:t xml:space="preserve">5GMS </w:t>
      </w:r>
      <w:r w:rsidR="00213415">
        <w:t>session with the 5GMS AF.</w:t>
      </w:r>
    </w:p>
    <w:p w14:paraId="30354798" w14:textId="3E7AD031" w:rsidR="001F7BA8" w:rsidRPr="00BB52BA" w:rsidRDefault="00560BC2" w:rsidP="00560BC2">
      <w:pPr>
        <w:pStyle w:val="B1"/>
      </w:pPr>
      <w:r>
        <w:t>25.</w:t>
      </w:r>
      <w:r>
        <w:tab/>
      </w:r>
      <w:r w:rsidR="001F7BA8" w:rsidRPr="009F17E1">
        <w:rPr>
          <w:b/>
          <w:bCs/>
        </w:rPr>
        <w:t>End session</w:t>
      </w:r>
      <w:r w:rsidR="00213415" w:rsidRPr="009F17E1">
        <w:rPr>
          <w:b/>
          <w:bCs/>
        </w:rPr>
        <w:t>:</w:t>
      </w:r>
      <w:r w:rsidR="00213415">
        <w:t xml:space="preserve"> the </w:t>
      </w:r>
      <w:r w:rsidR="004E3CC6">
        <w:t xml:space="preserve">5GMS-Aware Application informs the Media Session Handler that the 5GMS </w:t>
      </w:r>
      <w:r w:rsidR="00213415">
        <w:t xml:space="preserve">session </w:t>
      </w:r>
      <w:r w:rsidR="004E3CC6">
        <w:t xml:space="preserve">has </w:t>
      </w:r>
      <w:r w:rsidR="00213415">
        <w:t>end</w:t>
      </w:r>
      <w:r w:rsidR="004E3CC6">
        <w:t>ed</w:t>
      </w:r>
      <w:r w:rsidR="00213415">
        <w:t>.</w:t>
      </w:r>
    </w:p>
    <w:p w14:paraId="070852F6" w14:textId="76EB3642" w:rsidR="001F7BA8" w:rsidRPr="00BB52BA" w:rsidRDefault="00560BC2" w:rsidP="00560BC2">
      <w:pPr>
        <w:pStyle w:val="B1"/>
      </w:pPr>
      <w:r>
        <w:t>26.</w:t>
      </w:r>
      <w:r>
        <w:tab/>
      </w:r>
      <w:r w:rsidR="001F7BA8" w:rsidRPr="009F17E1">
        <w:rPr>
          <w:b/>
          <w:bCs/>
        </w:rPr>
        <w:t>Session ending event</w:t>
      </w:r>
      <w:r w:rsidR="00213415" w:rsidRPr="009F17E1">
        <w:rPr>
          <w:b/>
          <w:bCs/>
        </w:rPr>
        <w:t>:</w:t>
      </w:r>
      <w:r w:rsidR="00213415">
        <w:t xml:space="preserve"> </w:t>
      </w:r>
      <w:r w:rsidR="004E3CC6">
        <w:t>T</w:t>
      </w:r>
      <w:r w:rsidR="00213415">
        <w:t xml:space="preserve">he </w:t>
      </w:r>
      <w:r w:rsidR="004E3CC6">
        <w:t>M</w:t>
      </w:r>
      <w:r w:rsidR="00213415">
        <w:t xml:space="preserve">edia </w:t>
      </w:r>
      <w:r w:rsidR="004E3CC6">
        <w:t>S</w:t>
      </w:r>
      <w:r w:rsidR="00213415">
        <w:t>treamer informs the M</w:t>
      </w:r>
      <w:r w:rsidR="004E3CC6">
        <w:t xml:space="preserve">edia </w:t>
      </w:r>
      <w:r w:rsidR="00213415">
        <w:t>S</w:t>
      </w:r>
      <w:r w:rsidR="004E3CC6">
        <w:t xml:space="preserve">ession </w:t>
      </w:r>
      <w:r w:rsidR="00213415">
        <w:t>H</w:t>
      </w:r>
      <w:r w:rsidR="004E3CC6">
        <w:t>andler</w:t>
      </w:r>
      <w:r w:rsidR="00213415">
        <w:t xml:space="preserve"> about the end of the </w:t>
      </w:r>
      <w:r w:rsidR="004E3CC6">
        <w:t xml:space="preserve">5GMS </w:t>
      </w:r>
      <w:r w:rsidR="00213415">
        <w:t>session.</w:t>
      </w:r>
    </w:p>
    <w:p w14:paraId="65635871" w14:textId="6E83CB69" w:rsidR="001F7BA8" w:rsidRDefault="00560BC2" w:rsidP="00560BC2">
      <w:pPr>
        <w:pStyle w:val="B1"/>
      </w:pPr>
      <w:r>
        <w:t>27.</w:t>
      </w:r>
      <w:r>
        <w:tab/>
      </w:r>
      <w:r w:rsidR="001F7BA8" w:rsidRPr="009F17E1">
        <w:rPr>
          <w:b/>
          <w:bCs/>
        </w:rPr>
        <w:t>Final reporting</w:t>
      </w:r>
      <w:r w:rsidR="00213415" w:rsidRPr="009F17E1">
        <w:rPr>
          <w:b/>
          <w:bCs/>
        </w:rPr>
        <w:t>:</w:t>
      </w:r>
      <w:r w:rsidR="00213415">
        <w:t xml:space="preserve"> </w:t>
      </w:r>
      <w:r w:rsidR="004E3CC6">
        <w:t>T</w:t>
      </w:r>
      <w:r w:rsidR="00213415">
        <w:t>he M</w:t>
      </w:r>
      <w:r w:rsidR="004E3CC6">
        <w:t xml:space="preserve">edia </w:t>
      </w:r>
      <w:r w:rsidR="00213415">
        <w:t>S</w:t>
      </w:r>
      <w:r w:rsidR="004E3CC6">
        <w:t xml:space="preserve">ession </w:t>
      </w:r>
      <w:r w:rsidR="00213415">
        <w:t>H</w:t>
      </w:r>
      <w:r w:rsidR="004E3CC6">
        <w:t>andler</w:t>
      </w:r>
      <w:r w:rsidR="00213415">
        <w:t xml:space="preserve"> performs any final reporting</w:t>
      </w:r>
      <w:r w:rsidR="004E3CC6">
        <w:t xml:space="preserve"> to the 5GMS AF</w:t>
      </w:r>
      <w:r w:rsidR="00213415">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1F7BA8" w14:paraId="74E1C2CA" w14:textId="77777777" w:rsidTr="000D246E">
        <w:tc>
          <w:tcPr>
            <w:tcW w:w="9629" w:type="dxa"/>
            <w:shd w:val="clear" w:color="auto" w:fill="D9D9D9" w:themeFill="background1" w:themeFillShade="D9"/>
          </w:tcPr>
          <w:p w14:paraId="0138A36A" w14:textId="7D4932E7" w:rsidR="001F7BA8" w:rsidRPr="001F7BA8" w:rsidRDefault="001F7BA8" w:rsidP="009F17E1">
            <w:pPr>
              <w:keepNext/>
              <w:spacing w:after="160" w:line="259" w:lineRule="auto"/>
              <w:jc w:val="center"/>
              <w:rPr>
                <w:b/>
                <w:bCs/>
                <w:color w:val="FF0000"/>
              </w:rPr>
            </w:pPr>
            <w:r>
              <w:rPr>
                <w:b/>
                <w:bCs/>
                <w:color w:val="FF0000"/>
              </w:rPr>
              <w:lastRenderedPageBreak/>
              <w:t>Second Change</w:t>
            </w:r>
          </w:p>
        </w:tc>
      </w:tr>
    </w:tbl>
    <w:p w14:paraId="2F44E648" w14:textId="77777777" w:rsidR="001F7BA8" w:rsidRPr="005132D2" w:rsidRDefault="001F7BA8" w:rsidP="001F7BA8">
      <w:pPr>
        <w:pStyle w:val="Heading3"/>
        <w:ind w:left="0" w:firstLine="0"/>
      </w:pPr>
      <w:bookmarkStart w:id="2" w:name="_Toc63868549"/>
      <w:r w:rsidRPr="006A40DD">
        <w:t>6.3.3</w:t>
      </w:r>
      <w:r w:rsidRPr="006A40DD">
        <w:tab/>
      </w:r>
      <w:r w:rsidRPr="005132D2">
        <w:t>AP-driven management of 5GMS edge processing</w:t>
      </w:r>
      <w:bookmarkEnd w:id="2"/>
    </w:p>
    <w:p w14:paraId="01431BF8" w14:textId="1B2756E5" w:rsidR="001F7BA8" w:rsidRDefault="001F7BA8" w:rsidP="001F7BA8">
      <w:pPr>
        <w:keepNext/>
        <w:keepLines/>
      </w:pPr>
      <w:r>
        <w:t>Figure 9 outlines a detailed call flow for the AP-driven management of edge processing. In the previous sequence, the optional provisioning of an additional 5GMS AS instance occurs in response to an explicit call from the Application Client to an on-board EEC, whereas in this sequence it occurs</w:t>
      </w:r>
      <w:r w:rsidR="007338D5">
        <w:t>, if needed,</w:t>
      </w:r>
      <w:r>
        <w:t xml:space="preserve"> </w:t>
      </w:r>
      <w:r w:rsidR="008D07A0">
        <w:t>as part of and</w:t>
      </w:r>
      <w:r>
        <w:t xml:space="preserve"> in response to Application Provider provisioning. It may also be repeated at any time during the lifetime of the 5GMS Provisioning Session in response to satisfy demand levels (not illustrated for brevity).</w:t>
      </w:r>
    </w:p>
    <w:p w14:paraId="0694BB56" w14:textId="77777777" w:rsidR="001F7BA8" w:rsidRDefault="001F7BA8" w:rsidP="001F7BA8">
      <w:pPr>
        <w:keepNext/>
        <w:jc w:val="center"/>
      </w:pPr>
      <w:r>
        <w:object w:dxaOrig="4320" w:dyaOrig="3321" w14:anchorId="57B2FA20">
          <v:shape id="_x0000_i1026" type="#_x0000_t75" style="width:479.3pt;height:479.3pt" o:ole="">
            <v:imagedata r:id="rId15" o:title=""/>
            <o:lock v:ext="edit" aspectratio="f"/>
          </v:shape>
          <o:OLEObject Type="Embed" ProgID="Mscgen.Chart" ShapeID="_x0000_i1026" DrawAspect="Content" ObjectID="_1676195480" r:id="rId16"/>
        </w:object>
      </w:r>
    </w:p>
    <w:p w14:paraId="12E3753D" w14:textId="77777777" w:rsidR="001F7BA8" w:rsidRPr="00751425" w:rsidRDefault="001F7BA8" w:rsidP="001F7BA8">
      <w:pPr>
        <w:jc w:val="center"/>
        <w:rPr>
          <w:b/>
          <w:bCs/>
        </w:rPr>
      </w:pPr>
      <w:r w:rsidRPr="00751425">
        <w:rPr>
          <w:b/>
          <w:bCs/>
        </w:rPr>
        <w:t xml:space="preserve">Figure </w:t>
      </w:r>
      <w:r>
        <w:rPr>
          <w:b/>
          <w:bCs/>
        </w:rPr>
        <w:t>9</w:t>
      </w:r>
      <w:r w:rsidRPr="00751425">
        <w:rPr>
          <w:b/>
          <w:bCs/>
        </w:rPr>
        <w:t xml:space="preserve">: </w:t>
      </w:r>
      <w:r>
        <w:rPr>
          <w:b/>
          <w:bCs/>
        </w:rPr>
        <w:t>AP-driven management of 5GMS edge processing</w:t>
      </w:r>
    </w:p>
    <w:p w14:paraId="197B50B4" w14:textId="4F3D6210" w:rsidR="001F7BA8" w:rsidRDefault="00A027DA" w:rsidP="00134D60">
      <w:r>
        <w:t xml:space="preserve">The </w:t>
      </w:r>
      <w:r w:rsidR="001F7BA8" w:rsidRPr="004E3CC6">
        <w:rPr>
          <w:b/>
          <w:bCs/>
        </w:rPr>
        <w:t>Edge Computing Provisioning</w:t>
      </w:r>
      <w:r w:rsidR="001F7BA8">
        <w:t xml:space="preserve"> phase</w:t>
      </w:r>
      <w:r>
        <w:t xml:space="preserve"> is a provisioning phase, that may be repeated several times (e.g. to extend edge processing coverage to new geographical areas or to increase the capacity of an already provisioned area). All steps in this phase are optional and performed on need basis. </w:t>
      </w:r>
      <w:r w:rsidR="004E3CC6">
        <w:t>Steps 1–4 are identical to those described in clause 6.3.2 above.</w:t>
      </w:r>
    </w:p>
    <w:p w14:paraId="2AD3D824" w14:textId="08336A69" w:rsidR="001F7BA8" w:rsidRDefault="004E3CC6" w:rsidP="00560BC2">
      <w:r>
        <w:lastRenderedPageBreak/>
        <w:t xml:space="preserve">The </w:t>
      </w:r>
      <w:r w:rsidR="001F7BA8" w:rsidRPr="004E3CC6">
        <w:rPr>
          <w:b/>
          <w:bCs/>
        </w:rPr>
        <w:t>5GMS Application Provider Provisioning</w:t>
      </w:r>
      <w:r w:rsidR="001F7BA8">
        <w:t xml:space="preserve"> phase</w:t>
      </w:r>
      <w:r w:rsidR="00A027DA">
        <w:t xml:space="preserve"> is performed prior to the establishment of any related media streaming sessions by the 5GMS Application Provider. Subsequent updates to the provisioning session are possible.</w:t>
      </w:r>
      <w:r>
        <w:t xml:space="preserve"> Steps 5–6 are identical to those described in clause 6.3.2 above.</w:t>
      </w:r>
    </w:p>
    <w:p w14:paraId="424B6CA6" w14:textId="6679415F" w:rsidR="008D07A0" w:rsidRDefault="00391CB9" w:rsidP="00560BC2">
      <w:r>
        <w:t>The o</w:t>
      </w:r>
      <w:r w:rsidR="001F7BA8">
        <w:t>ptional sub-flow to provision an additional 5GMS AS instance</w:t>
      </w:r>
      <w:r w:rsidR="00A027DA">
        <w:t xml:space="preserve"> may be repeated multiple times on need basis to add new capacity or to increase existing capacity for edge processing. The edge processing capacity is tailored for the specific 5GMS Application Provider based on the information in the Provisioning Session. </w:t>
      </w:r>
      <w:r w:rsidR="004E3CC6">
        <w:t>Steps 7–12 are identical to steps 11–16 described in clause 6.3.2 above.</w:t>
      </w:r>
    </w:p>
    <w:p w14:paraId="4BA8C085" w14:textId="0A92C473" w:rsidR="00D72076" w:rsidRDefault="004E3CC6">
      <w:r>
        <w:t>After successful discovery, the actual streaming session may start</w:t>
      </w:r>
      <w:r w:rsidRPr="0039025D">
        <w:t xml:space="preserve"> </w:t>
      </w:r>
      <w:r>
        <w:t xml:space="preserve">in the </w:t>
      </w:r>
      <w:r w:rsidR="001F7BA8" w:rsidRPr="004E3CC6">
        <w:rPr>
          <w:b/>
          <w:bCs/>
        </w:rPr>
        <w:t>5GMS Session phase</w:t>
      </w:r>
      <w:r w:rsidR="00A027DA">
        <w:t>.</w:t>
      </w:r>
      <w:r w:rsidR="00391CB9">
        <w:t xml:space="preserve"> Steps 13–21 are identical to steps 19–27 described in clause 6.3.2 above.</w:t>
      </w:r>
      <w:bookmarkStart w:id="3" w:name="startOfAnnexes"/>
      <w:bookmarkEnd w:id="3"/>
    </w:p>
    <w:p w14:paraId="11ADAF69" w14:textId="5431490B" w:rsidR="00D72076" w:rsidRDefault="00D72076" w:rsidP="007338D5">
      <w:pPr>
        <w:pStyle w:val="NO"/>
      </w:pPr>
      <w:r>
        <w:t>N</w:t>
      </w:r>
      <w:r w:rsidR="007338D5">
        <w:t>OTE:</w:t>
      </w:r>
      <w:r w:rsidR="007338D5">
        <w:tab/>
        <w:t>I</w:t>
      </w:r>
      <w:r>
        <w:t xml:space="preserve">n this call flow, the Application Client (AC) and EEC are not used to discover the 5GMS AS location. </w:t>
      </w:r>
      <w:r w:rsidR="007338D5">
        <w:t>Instead, a Media Player Entry</w:t>
      </w:r>
      <w:r w:rsidR="008F5C86">
        <w:t xml:space="preserve"> may be</w:t>
      </w:r>
      <w:r w:rsidR="007338D5">
        <w:t xml:space="preserve"> </w:t>
      </w:r>
      <w:r>
        <w:t xml:space="preserve">provided </w:t>
      </w:r>
      <w:r w:rsidR="008F5C86">
        <w:t xml:space="preserve">to the Media Session Handler </w:t>
      </w:r>
      <w:r>
        <w:t xml:space="preserve">by </w:t>
      </w:r>
      <w:r w:rsidR="008F5C86">
        <w:t xml:space="preserve">the </w:t>
      </w:r>
      <w:r>
        <w:t xml:space="preserve">5GMS AF in </w:t>
      </w:r>
      <w:r w:rsidR="007338D5">
        <w:t xml:space="preserve">the Service Access Information </w:t>
      </w:r>
      <w:r w:rsidR="008F5C86">
        <w:t xml:space="preserve">at M5 </w:t>
      </w:r>
      <w:r w:rsidR="007338D5">
        <w:t>(</w:t>
      </w:r>
      <w:r>
        <w:t>step</w:t>
      </w:r>
      <w:r w:rsidR="007338D5">
        <w:t> </w:t>
      </w:r>
      <w:r>
        <w:t>15</w:t>
      </w:r>
      <w:r w:rsidR="007338D5">
        <w:t>)</w:t>
      </w:r>
      <w:r>
        <w:t xml:space="preserve"> or </w:t>
      </w:r>
      <w:r w:rsidR="008F5C86">
        <w:t>otherwise the location of the 5GMS AS</w:t>
      </w:r>
      <w:r w:rsidR="007338D5">
        <w:t xml:space="preserve"> </w:t>
      </w:r>
      <w:r w:rsidR="008F5C86">
        <w:t>is</w:t>
      </w:r>
      <w:r w:rsidR="007338D5">
        <w:t xml:space="preserve"> provided</w:t>
      </w:r>
      <w:r>
        <w:t xml:space="preserve"> directly to the </w:t>
      </w:r>
      <w:r w:rsidR="007338D5">
        <w:t xml:space="preserve">5GMS-Aware </w:t>
      </w:r>
      <w:r>
        <w:t>Application</w:t>
      </w:r>
      <w:r w:rsidR="007338D5">
        <w:t xml:space="preserve"> via (out of scope) interface M8</w:t>
      </w:r>
      <w:r>
        <w:t>.</w:t>
      </w:r>
    </w:p>
    <w:tbl>
      <w:tblPr>
        <w:tblStyle w:val="TableGrid"/>
        <w:tblW w:w="0" w:type="auto"/>
        <w:tblInd w:w="-95" w:type="dxa"/>
        <w:tblLook w:val="04A0" w:firstRow="1" w:lastRow="0" w:firstColumn="1" w:lastColumn="0" w:noHBand="0" w:noVBand="1"/>
      </w:tblPr>
      <w:tblGrid>
        <w:gridCol w:w="9724"/>
      </w:tblGrid>
      <w:tr w:rsidR="000D246E" w14:paraId="42DFE272" w14:textId="77777777" w:rsidTr="000D246E">
        <w:tc>
          <w:tcPr>
            <w:tcW w:w="9724" w:type="dxa"/>
            <w:tcBorders>
              <w:top w:val="nil"/>
              <w:left w:val="nil"/>
              <w:bottom w:val="nil"/>
              <w:right w:val="nil"/>
            </w:tcBorders>
            <w:shd w:val="clear" w:color="auto" w:fill="D9D9D9" w:themeFill="background1" w:themeFillShade="D9"/>
          </w:tcPr>
          <w:p w14:paraId="1F275475" w14:textId="2934C2C3" w:rsidR="000D246E" w:rsidRDefault="000D246E" w:rsidP="000D246E">
            <w:pPr>
              <w:pStyle w:val="NO"/>
              <w:ind w:left="0" w:firstLine="0"/>
              <w:jc w:val="center"/>
            </w:pPr>
            <w:r w:rsidRPr="000D246E">
              <w:rPr>
                <w:color w:val="FF0000"/>
              </w:rPr>
              <w:t>Third Change</w:t>
            </w:r>
          </w:p>
        </w:tc>
      </w:tr>
    </w:tbl>
    <w:p w14:paraId="004AAC1B" w14:textId="3B1445FD" w:rsidR="009B3934" w:rsidRDefault="009B3934" w:rsidP="009B3934">
      <w:pPr>
        <w:pStyle w:val="NO"/>
        <w:ind w:left="0" w:firstLine="0"/>
      </w:pPr>
    </w:p>
    <w:p w14:paraId="13CDDF04" w14:textId="34E64537" w:rsidR="009B3934" w:rsidRDefault="00AC0B80" w:rsidP="00C82152">
      <w:pPr>
        <w:pStyle w:val="Heading2"/>
        <w:ind w:left="0" w:firstLine="0"/>
      </w:pPr>
      <w:r>
        <w:t>6.4</w:t>
      </w:r>
      <w:r>
        <w:tab/>
        <w:t>Identified Gaps in Architecture and Procedures</w:t>
      </w:r>
    </w:p>
    <w:p w14:paraId="00FA1292" w14:textId="1D3D73AE" w:rsidR="00ED1B58" w:rsidRPr="00ED1B58" w:rsidRDefault="00ED1B58" w:rsidP="00ED1B58">
      <w:r>
        <w:t>Editor’s Note: this section is FFS.</w:t>
      </w:r>
    </w:p>
    <w:sectPr w:rsidR="00ED1B58" w:rsidRPr="00ED1B5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88D7D" w14:textId="77777777" w:rsidR="00D831CF" w:rsidRDefault="00D831CF">
      <w:r>
        <w:separator/>
      </w:r>
    </w:p>
  </w:endnote>
  <w:endnote w:type="continuationSeparator" w:id="0">
    <w:p w14:paraId="2F89ED14" w14:textId="77777777" w:rsidR="00D831CF" w:rsidRDefault="00D83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F8663" w14:textId="77777777" w:rsidR="00D831CF" w:rsidRDefault="00D831CF">
      <w:r>
        <w:separator/>
      </w:r>
    </w:p>
  </w:footnote>
  <w:footnote w:type="continuationSeparator" w:id="0">
    <w:p w14:paraId="1E87EE89" w14:textId="77777777" w:rsidR="00D831CF" w:rsidRDefault="00D83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606EF"/>
    <w:multiLevelType w:val="hybridMultilevel"/>
    <w:tmpl w:val="7BBA160C"/>
    <w:lvl w:ilvl="0" w:tplc="27D0B994">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9500E"/>
    <w:multiLevelType w:val="hybridMultilevel"/>
    <w:tmpl w:val="B0181184"/>
    <w:lvl w:ilvl="0" w:tplc="F5FC7DD6">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D57C39"/>
    <w:multiLevelType w:val="hybridMultilevel"/>
    <w:tmpl w:val="F62ECFA6"/>
    <w:lvl w:ilvl="0" w:tplc="6422FC80">
      <w:start w:val="1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EF631C"/>
    <w:multiLevelType w:val="hybridMultilevel"/>
    <w:tmpl w:val="BCD495E2"/>
    <w:lvl w:ilvl="0" w:tplc="04090015">
      <w:start w:val="1"/>
      <w:numFmt w:val="upperLetter"/>
      <w:lvlText w:val="%1."/>
      <w:lvlJc w:val="left"/>
      <w:pPr>
        <w:ind w:left="720" w:hanging="360"/>
      </w:pPr>
      <w:rPr>
        <w:rFonts w:hint="default"/>
      </w:rPr>
    </w:lvl>
    <w:lvl w:ilvl="1" w:tplc="3DD8E3A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4B4CFD"/>
    <w:multiLevelType w:val="hybridMultilevel"/>
    <w:tmpl w:val="70F87D22"/>
    <w:lvl w:ilvl="0" w:tplc="04090015">
      <w:start w:val="1"/>
      <w:numFmt w:val="upperLetter"/>
      <w:lvlText w:val="%1."/>
      <w:lvlJc w:val="left"/>
      <w:pPr>
        <w:ind w:left="720" w:hanging="360"/>
      </w:pPr>
      <w:rPr>
        <w:rFonts w:hint="default"/>
      </w:rPr>
    </w:lvl>
    <w:lvl w:ilvl="1" w:tplc="3DD8E3A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Q0NDM0NTQzNjY1NzVT0lEKTi0uzszPAykwrAUAOz8ekSwAAAA="/>
  </w:docVars>
  <w:rsids>
    <w:rsidRoot w:val="00022E4A"/>
    <w:rsid w:val="00022E4A"/>
    <w:rsid w:val="00072E43"/>
    <w:rsid w:val="000A6394"/>
    <w:rsid w:val="000B7FED"/>
    <w:rsid w:val="000C038A"/>
    <w:rsid w:val="000C51B9"/>
    <w:rsid w:val="000C6598"/>
    <w:rsid w:val="000D246E"/>
    <w:rsid w:val="000D44B3"/>
    <w:rsid w:val="000E4D74"/>
    <w:rsid w:val="00130AC3"/>
    <w:rsid w:val="00134D60"/>
    <w:rsid w:val="00145D43"/>
    <w:rsid w:val="00192C46"/>
    <w:rsid w:val="001A08B3"/>
    <w:rsid w:val="001A7B60"/>
    <w:rsid w:val="001B52F0"/>
    <w:rsid w:val="001B7A65"/>
    <w:rsid w:val="001E41F3"/>
    <w:rsid w:val="001F3A39"/>
    <w:rsid w:val="001F7BA8"/>
    <w:rsid w:val="0020107F"/>
    <w:rsid w:val="00213415"/>
    <w:rsid w:val="0026004D"/>
    <w:rsid w:val="002640DD"/>
    <w:rsid w:val="00275D12"/>
    <w:rsid w:val="00284FEB"/>
    <w:rsid w:val="002860C4"/>
    <w:rsid w:val="002B5741"/>
    <w:rsid w:val="002E472E"/>
    <w:rsid w:val="00305409"/>
    <w:rsid w:val="003609EF"/>
    <w:rsid w:val="0036231A"/>
    <w:rsid w:val="00374DD4"/>
    <w:rsid w:val="00391CB9"/>
    <w:rsid w:val="003E1A36"/>
    <w:rsid w:val="0040289D"/>
    <w:rsid w:val="00410371"/>
    <w:rsid w:val="004242F1"/>
    <w:rsid w:val="00451353"/>
    <w:rsid w:val="004B75B7"/>
    <w:rsid w:val="004E3CC6"/>
    <w:rsid w:val="0051580D"/>
    <w:rsid w:val="00523604"/>
    <w:rsid w:val="00547111"/>
    <w:rsid w:val="00560BC2"/>
    <w:rsid w:val="00592D74"/>
    <w:rsid w:val="005C205D"/>
    <w:rsid w:val="005E2C44"/>
    <w:rsid w:val="00621188"/>
    <w:rsid w:val="006257ED"/>
    <w:rsid w:val="00632A19"/>
    <w:rsid w:val="00665C47"/>
    <w:rsid w:val="00695808"/>
    <w:rsid w:val="006B46FB"/>
    <w:rsid w:val="006E21FB"/>
    <w:rsid w:val="007338D5"/>
    <w:rsid w:val="00752237"/>
    <w:rsid w:val="00792342"/>
    <w:rsid w:val="007977A8"/>
    <w:rsid w:val="007B170C"/>
    <w:rsid w:val="007B512A"/>
    <w:rsid w:val="007C2097"/>
    <w:rsid w:val="007D6A07"/>
    <w:rsid w:val="007F7259"/>
    <w:rsid w:val="00801D7B"/>
    <w:rsid w:val="008040A8"/>
    <w:rsid w:val="008279FA"/>
    <w:rsid w:val="008626E7"/>
    <w:rsid w:val="00870EE7"/>
    <w:rsid w:val="0087182E"/>
    <w:rsid w:val="008863B9"/>
    <w:rsid w:val="008A45A6"/>
    <w:rsid w:val="008C6C1F"/>
    <w:rsid w:val="008D07A0"/>
    <w:rsid w:val="008E34E9"/>
    <w:rsid w:val="008F3789"/>
    <w:rsid w:val="008F5C86"/>
    <w:rsid w:val="008F686C"/>
    <w:rsid w:val="009148DE"/>
    <w:rsid w:val="00941E30"/>
    <w:rsid w:val="009777D9"/>
    <w:rsid w:val="00991B88"/>
    <w:rsid w:val="009A5753"/>
    <w:rsid w:val="009A579D"/>
    <w:rsid w:val="009B3934"/>
    <w:rsid w:val="009E3297"/>
    <w:rsid w:val="009F17E1"/>
    <w:rsid w:val="009F734F"/>
    <w:rsid w:val="00A027DA"/>
    <w:rsid w:val="00A246B6"/>
    <w:rsid w:val="00A47E70"/>
    <w:rsid w:val="00A50CF0"/>
    <w:rsid w:val="00A7671C"/>
    <w:rsid w:val="00A97384"/>
    <w:rsid w:val="00AA2CBC"/>
    <w:rsid w:val="00AC0B80"/>
    <w:rsid w:val="00AC5820"/>
    <w:rsid w:val="00AD1CD8"/>
    <w:rsid w:val="00B175E3"/>
    <w:rsid w:val="00B258BB"/>
    <w:rsid w:val="00B67B97"/>
    <w:rsid w:val="00B968C8"/>
    <w:rsid w:val="00BA3EC5"/>
    <w:rsid w:val="00BA51D9"/>
    <w:rsid w:val="00BB5DFC"/>
    <w:rsid w:val="00BD279D"/>
    <w:rsid w:val="00BD6BB8"/>
    <w:rsid w:val="00C66BA2"/>
    <w:rsid w:val="00C82152"/>
    <w:rsid w:val="00C95985"/>
    <w:rsid w:val="00CC5026"/>
    <w:rsid w:val="00CC68D0"/>
    <w:rsid w:val="00D03F9A"/>
    <w:rsid w:val="00D06D51"/>
    <w:rsid w:val="00D24991"/>
    <w:rsid w:val="00D50255"/>
    <w:rsid w:val="00D6126E"/>
    <w:rsid w:val="00D66520"/>
    <w:rsid w:val="00D72076"/>
    <w:rsid w:val="00D831CF"/>
    <w:rsid w:val="00DE34CF"/>
    <w:rsid w:val="00E13F3D"/>
    <w:rsid w:val="00E34898"/>
    <w:rsid w:val="00E82B52"/>
    <w:rsid w:val="00EB09B7"/>
    <w:rsid w:val="00ED1B58"/>
    <w:rsid w:val="00EE7D7C"/>
    <w:rsid w:val="00F2445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F7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semiHidden/>
    <w:unhideWhenUsed/>
    <w:rsid w:val="001F7BA8"/>
    <w:pPr>
      <w:spacing w:after="120"/>
      <w:ind w:left="360"/>
      <w:contextualSpacing/>
    </w:pPr>
  </w:style>
  <w:style w:type="paragraph" w:styleId="ListParagraph">
    <w:name w:val="List Paragraph"/>
    <w:basedOn w:val="Normal"/>
    <w:uiPriority w:val="34"/>
    <w:qFormat/>
    <w:rsid w:val="001F7BA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TFChar">
    <w:name w:val="TF Char"/>
    <w:link w:val="TF"/>
    <w:qFormat/>
    <w:locked/>
    <w:rsid w:val="001F7BA8"/>
    <w:rPr>
      <w:rFonts w:ascii="Arial" w:hAnsi="Arial"/>
      <w:b/>
      <w:lang w:val="en-GB" w:eastAsia="en-US"/>
    </w:rPr>
  </w:style>
  <w:style w:type="paragraph" w:styleId="Revision">
    <w:name w:val="Revision"/>
    <w:hidden/>
    <w:uiPriority w:val="99"/>
    <w:semiHidden/>
    <w:rsid w:val="00130AC3"/>
    <w:rPr>
      <w:rFonts w:ascii="Times New Roman" w:hAnsi="Times New Roman"/>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C8215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6</Pages>
  <Words>1239</Words>
  <Characters>7068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12</cp:revision>
  <cp:lastPrinted>2021-02-23T20:42:00Z</cp:lastPrinted>
  <dcterms:created xsi:type="dcterms:W3CDTF">2021-03-02T18:32:00Z</dcterms:created>
  <dcterms:modified xsi:type="dcterms:W3CDTF">2021-03-02T19:04:00Z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