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22AB62F5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32502">
        <w:rPr>
          <w:b/>
          <w:bCs/>
          <w:sz w:val="22"/>
          <w:szCs w:val="22"/>
        </w:rPr>
        <w:t>40038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3A835F55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32502">
        <w:rPr>
          <w:b/>
          <w:sz w:val="22"/>
          <w:szCs w:val="22"/>
        </w:rPr>
        <w:t>pCR</w:t>
      </w:r>
      <w:proofErr w:type="spellEnd"/>
      <w:r w:rsidR="00D32502">
        <w:rPr>
          <w:b/>
          <w:sz w:val="22"/>
          <w:szCs w:val="22"/>
        </w:rPr>
        <w:t xml:space="preserve"> to TR 33.929: STIR/SHAKEN – Part X</w:t>
      </w:r>
      <w:r w:rsidR="00EB05BD">
        <w:rPr>
          <w:b/>
          <w:sz w:val="22"/>
          <w:szCs w:val="22"/>
        </w:rPr>
        <w:t>IV</w:t>
      </w:r>
      <w:r w:rsidR="00D32502">
        <w:rPr>
          <w:b/>
          <w:sz w:val="22"/>
          <w:szCs w:val="22"/>
        </w:rPr>
        <w:t xml:space="preserve"> (emergency call</w:t>
      </w:r>
      <w:r w:rsidR="00D32502">
        <w:rPr>
          <w:b/>
          <w:sz w:val="22"/>
          <w:szCs w:val="22"/>
        </w:rPr>
        <w:t>back</w:t>
      </w:r>
      <w:r w:rsidR="00D32502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32AF0E54" w14:textId="7A0F29A5" w:rsidR="00D32502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D32502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D32502">
        <w:rPr>
          <w:rFonts w:ascii="Arial" w:hAnsi="Arial" w:cs="Arial"/>
          <w:i/>
          <w:sz w:val="18"/>
          <w:szCs w:val="18"/>
        </w:rPr>
        <w:t>pCR</w:t>
      </w:r>
      <w:proofErr w:type="spellEnd"/>
      <w:r w:rsidR="00D32502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(emergency </w:t>
      </w:r>
      <w:r w:rsidR="00D32502">
        <w:rPr>
          <w:rFonts w:ascii="Arial" w:hAnsi="Arial" w:cs="Arial"/>
          <w:i/>
          <w:sz w:val="18"/>
          <w:szCs w:val="18"/>
        </w:rPr>
        <w:t>callback</w:t>
      </w:r>
      <w:r w:rsidR="00D32502">
        <w:rPr>
          <w:rFonts w:ascii="Arial" w:hAnsi="Arial" w:cs="Arial"/>
          <w:i/>
          <w:sz w:val="18"/>
          <w:szCs w:val="18"/>
        </w:rPr>
        <w:t xml:space="preserve">) </w:t>
      </w:r>
    </w:p>
    <w:p w14:paraId="2E5A706C" w14:textId="731CCB45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15740EF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 xml:space="preserve">, </w:t>
      </w:r>
      <w:r w:rsidR="004C1C76">
        <w:rPr>
          <w:bCs/>
          <w:sz w:val="22"/>
          <w:szCs w:val="22"/>
        </w:rPr>
        <w:t xml:space="preserve"> 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02AD0361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 xml:space="preserve">. </w:t>
      </w:r>
      <w:r w:rsidRPr="00CF3153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77777777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 xml:space="preserve">network domain </w:t>
      </w:r>
      <w:r w:rsidR="004C1C76" w:rsidRPr="00CF3153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 xml:space="preserve"> - there are multiple cases here.</w:t>
      </w:r>
    </w:p>
    <w:p w14:paraId="0E16484F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  there are multiple cases here.</w:t>
      </w:r>
    </w:p>
    <w:p w14:paraId="07E0C848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  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6A321B9C" w:rsidR="00F9793C" w:rsidRDefault="00F9793C" w:rsidP="00F9793C">
      <w:pPr>
        <w:pStyle w:val="Heading4"/>
      </w:pPr>
      <w:r>
        <w:t>4.10.3.5</w:t>
      </w:r>
      <w:r>
        <w:tab/>
        <w:t xml:space="preserve">Terminating IMS network – Telephony AS interacts with the Verification AS    </w:t>
      </w:r>
    </w:p>
    <w:p w14:paraId="1FE0E7AF" w14:textId="45DD4B6B" w:rsidR="000E4F62" w:rsidRDefault="000E4F62" w:rsidP="00F9793C">
      <w:pPr>
        <w:pStyle w:val="Heading4"/>
      </w:pPr>
      <w:r>
        <w:t>4.10.3.</w:t>
      </w:r>
      <w:r w:rsidR="00D76B96">
        <w:t>6</w:t>
      </w:r>
      <w:r w:rsidR="00542E84">
        <w:tab/>
      </w:r>
      <w:r w:rsidR="00D76B96">
        <w:t xml:space="preserve">Intermediate IMS network </w:t>
      </w:r>
    </w:p>
    <w:p w14:paraId="2CC4B6C5" w14:textId="792936A1" w:rsidR="00A238D0" w:rsidRDefault="00A238D0" w:rsidP="00A238D0">
      <w:pPr>
        <w:pStyle w:val="Heading4"/>
      </w:pPr>
      <w:r>
        <w:t>4.10.3.7</w:t>
      </w:r>
      <w:r>
        <w:tab/>
        <w:t>Emergency sessions</w:t>
      </w:r>
    </w:p>
    <w:p w14:paraId="1D044B48" w14:textId="56D7FF12" w:rsidR="00D82AF0" w:rsidRPr="00D82AF0" w:rsidRDefault="00D82AF0" w:rsidP="00D82AF0">
      <w:r>
        <w:t>4.10.3.8</w:t>
      </w:r>
      <w:r>
        <w:tab/>
        <w:t>Emergency callback</w:t>
      </w:r>
    </w:p>
    <w:p w14:paraId="412C6D3F" w14:textId="79D6DABC" w:rsidR="00A238D0" w:rsidRDefault="00A238D0" w:rsidP="00A238D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illustrations shown in this clause apply to emergency </w:t>
      </w:r>
      <w:r w:rsidR="00D82AF0">
        <w:rPr>
          <w:bCs/>
          <w:sz w:val="22"/>
          <w:szCs w:val="22"/>
        </w:rPr>
        <w:t xml:space="preserve">call backs to the target.  </w:t>
      </w:r>
    </w:p>
    <w:p w14:paraId="182B1722" w14:textId="4EEF33D9" w:rsidR="00D82AF0" w:rsidRPr="000771F0" w:rsidRDefault="00A238D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0771F0">
        <w:rPr>
          <w:bCs/>
          <w:sz w:val="22"/>
          <w:szCs w:val="22"/>
          <w:u w:val="single"/>
        </w:rPr>
        <w:t xml:space="preserve">Scenario 1: A (target) </w:t>
      </w:r>
      <w:r w:rsidR="00D82AF0" w:rsidRPr="000771F0">
        <w:rPr>
          <w:bCs/>
          <w:sz w:val="22"/>
          <w:szCs w:val="22"/>
          <w:u w:val="single"/>
        </w:rPr>
        <w:t xml:space="preserve">receives an emergency call back, Telephony AS interacts with the Verification AS. </w:t>
      </w:r>
    </w:p>
    <w:p w14:paraId="44BF730A" w14:textId="77777777" w:rsidR="00D82AF0" w:rsidRDefault="00D82AF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target A receives an emergency callback from the PSAP. </w:t>
      </w:r>
    </w:p>
    <w:p w14:paraId="40B4FE10" w14:textId="37DCE82C" w:rsidR="008000C9" w:rsidRDefault="00D82AF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S</w:t>
      </w:r>
      <w:r w:rsidR="00A238D0">
        <w:rPr>
          <w:bCs/>
          <w:sz w:val="22"/>
          <w:szCs w:val="22"/>
        </w:rPr>
        <w:t xml:space="preserve">-CSCF provides the </w:t>
      </w:r>
      <w:r w:rsidR="008000C9" w:rsidRPr="0064339E">
        <w:rPr>
          <w:bCs/>
          <w:sz w:val="22"/>
          <w:szCs w:val="22"/>
        </w:rPr>
        <w:t xml:space="preserve">IRI-POI functions for IMS LI with the default option, and the </w:t>
      </w:r>
      <w:r w:rsidR="00A238D0">
        <w:rPr>
          <w:bCs/>
          <w:sz w:val="22"/>
          <w:szCs w:val="22"/>
        </w:rPr>
        <w:t xml:space="preserve">P-CSCF </w:t>
      </w:r>
      <w:r w:rsidR="00996F46">
        <w:rPr>
          <w:bCs/>
          <w:sz w:val="22"/>
          <w:szCs w:val="22"/>
        </w:rPr>
        <w:t xml:space="preserve"> </w:t>
      </w:r>
      <w:r w:rsidR="008000C9">
        <w:rPr>
          <w:bCs/>
          <w:sz w:val="22"/>
          <w:szCs w:val="22"/>
        </w:rPr>
        <w:t xml:space="preserve">provides </w:t>
      </w:r>
      <w:r w:rsidR="008000C9"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A2401B4" w14:textId="0D611563" w:rsidR="00D76B96" w:rsidRPr="0064339E" w:rsidRDefault="00D82AF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6785" w:dyaOrig="7284" w14:anchorId="17D36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130.8pt" o:ole="">
            <v:imagedata r:id="rId8" o:title=""/>
          </v:shape>
          <o:OLEObject Type="Embed" ProgID="Visio.Drawing.15" ShapeID="_x0000_i1025" DrawAspect="Content" ObjectID="_1767369120" r:id="rId9"/>
        </w:object>
      </w:r>
    </w:p>
    <w:p w14:paraId="7A837DDB" w14:textId="73170E12" w:rsidR="008000C9" w:rsidRDefault="008000C9" w:rsidP="008000C9">
      <w:pPr>
        <w:pStyle w:val="Caption"/>
        <w:spacing w:before="120" w:after="120"/>
        <w:jc w:val="center"/>
      </w:pPr>
      <w:r>
        <w:t>Figure 4.10.3.</w:t>
      </w:r>
      <w:r w:rsidR="00D82AF0">
        <w:t>8</w:t>
      </w:r>
      <w:r>
        <w:t xml:space="preserve">-1: </w:t>
      </w:r>
      <w:r w:rsidR="007C389B">
        <w:t>Scenario 1 –</w:t>
      </w:r>
      <w:r w:rsidR="00D76B96">
        <w:t xml:space="preserve"> </w:t>
      </w:r>
      <w:r w:rsidR="00D82AF0">
        <w:t xml:space="preserve">A (target) receives an </w:t>
      </w:r>
      <w:r w:rsidR="00A238D0">
        <w:t xml:space="preserve">emergency </w:t>
      </w:r>
      <w:proofErr w:type="gramStart"/>
      <w:r w:rsidR="00A238D0">
        <w:t>call</w:t>
      </w:r>
      <w:r w:rsidR="00D82AF0">
        <w:t>back</w:t>
      </w:r>
      <w:proofErr w:type="gramEnd"/>
    </w:p>
    <w:p w14:paraId="218036CB" w14:textId="7777777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4EC2C384" w14:textId="66D766B5" w:rsidR="008000C9" w:rsidRDefault="001922E3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812EE6">
        <w:rPr>
          <w:bCs/>
          <w:sz w:val="22"/>
          <w:szCs w:val="22"/>
        </w:rPr>
        <w:t xml:space="preserve"> </w:t>
      </w:r>
      <w:r w:rsidR="00D82AF0">
        <w:rPr>
          <w:bCs/>
          <w:sz w:val="22"/>
          <w:szCs w:val="22"/>
        </w:rPr>
        <w:t>AS</w:t>
      </w:r>
      <w:r w:rsidR="00A238D0">
        <w:rPr>
          <w:bCs/>
          <w:sz w:val="22"/>
          <w:szCs w:val="22"/>
        </w:rPr>
        <w:t xml:space="preserve"> </w:t>
      </w:r>
      <w:r w:rsidR="00812EE6">
        <w:rPr>
          <w:bCs/>
          <w:sz w:val="22"/>
          <w:szCs w:val="22"/>
        </w:rPr>
        <w:t>that interacts with the</w:t>
      </w:r>
      <w:r w:rsidR="00996F46">
        <w:rPr>
          <w:bCs/>
          <w:sz w:val="22"/>
          <w:szCs w:val="22"/>
        </w:rPr>
        <w:t xml:space="preserve"> </w:t>
      </w:r>
      <w:r w:rsidR="00D82AF0">
        <w:rPr>
          <w:bCs/>
          <w:sz w:val="22"/>
          <w:szCs w:val="22"/>
        </w:rPr>
        <w:t xml:space="preserve">Verification </w:t>
      </w:r>
      <w:r w:rsidR="00812EE6">
        <w:rPr>
          <w:bCs/>
          <w:sz w:val="22"/>
          <w:szCs w:val="22"/>
        </w:rPr>
        <w:t>AS p</w:t>
      </w:r>
      <w:r w:rsidR="00812EE6" w:rsidRPr="0064339E">
        <w:rPr>
          <w:bCs/>
          <w:sz w:val="22"/>
          <w:szCs w:val="22"/>
        </w:rPr>
        <w:t>rovide</w:t>
      </w:r>
      <w:r w:rsidR="00812EE6">
        <w:rPr>
          <w:bCs/>
          <w:sz w:val="22"/>
          <w:szCs w:val="22"/>
        </w:rPr>
        <w:t>s</w:t>
      </w:r>
      <w:r w:rsidR="00812EE6" w:rsidRPr="0064339E">
        <w:rPr>
          <w:bCs/>
          <w:sz w:val="22"/>
          <w:szCs w:val="22"/>
        </w:rPr>
        <w:t xml:space="preserve"> the IRI-POI functions for the STIR/SHAKEN related LI reporting</w:t>
      </w:r>
      <w:r w:rsidR="00812EE6">
        <w:rPr>
          <w:bCs/>
          <w:sz w:val="22"/>
          <w:szCs w:val="22"/>
        </w:rPr>
        <w:t xml:space="preserve"> </w:t>
      </w:r>
      <w:r w:rsidR="00D82AF0">
        <w:rPr>
          <w:bCs/>
          <w:sz w:val="22"/>
          <w:szCs w:val="22"/>
        </w:rPr>
        <w:t xml:space="preserve">with the Validation Result </w:t>
      </w:r>
      <w:r w:rsidR="00812EE6">
        <w:rPr>
          <w:bCs/>
          <w:sz w:val="22"/>
          <w:szCs w:val="22"/>
        </w:rPr>
        <w:t xml:space="preserve">for target </w:t>
      </w:r>
      <w:r w:rsidR="00A238D0">
        <w:rPr>
          <w:bCs/>
          <w:sz w:val="22"/>
          <w:szCs w:val="22"/>
        </w:rPr>
        <w:t>A</w:t>
      </w:r>
      <w:r w:rsidR="00812EE6">
        <w:rPr>
          <w:bCs/>
          <w:sz w:val="22"/>
          <w:szCs w:val="22"/>
        </w:rPr>
        <w:t>.</w:t>
      </w:r>
    </w:p>
    <w:p w14:paraId="2D0506DB" w14:textId="71884A44" w:rsidR="00D82AF0" w:rsidRPr="000771F0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0771F0">
        <w:rPr>
          <w:bCs/>
          <w:sz w:val="22"/>
          <w:szCs w:val="22"/>
          <w:u w:val="single"/>
        </w:rPr>
        <w:t xml:space="preserve">Scenario 2: A (target) receives an emergency call back, IBCF interacts with the Verification AS. </w:t>
      </w:r>
    </w:p>
    <w:p w14:paraId="34E4CED5" w14:textId="77777777" w:rsidR="00D82AF0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target A receives an emergency callback from the PSAP. </w:t>
      </w:r>
    </w:p>
    <w:p w14:paraId="48DFA1F6" w14:textId="77777777" w:rsidR="00D82AF0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The S-CSCF provides the </w:t>
      </w:r>
      <w:r w:rsidRPr="0064339E">
        <w:rPr>
          <w:bCs/>
          <w:sz w:val="22"/>
          <w:szCs w:val="22"/>
        </w:rPr>
        <w:t xml:space="preserve">IRI-POI functions for IMS LI with the default option, and the </w:t>
      </w:r>
      <w:r>
        <w:rPr>
          <w:bCs/>
          <w:sz w:val="22"/>
          <w:szCs w:val="22"/>
        </w:rPr>
        <w:t xml:space="preserve">P-CSCF 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46553960" w14:textId="1AD18A6F" w:rsidR="00D82AF0" w:rsidRPr="0064339E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6785" w:dyaOrig="7284" w14:anchorId="6162B4F6">
          <v:shape id="_x0000_i1026" type="#_x0000_t75" style="width:480.6pt;height:130.8pt" o:ole="">
            <v:imagedata r:id="rId10" o:title=""/>
          </v:shape>
          <o:OLEObject Type="Embed" ProgID="Visio.Drawing.15" ShapeID="_x0000_i1026" DrawAspect="Content" ObjectID="_1767369121" r:id="rId11"/>
        </w:object>
      </w:r>
    </w:p>
    <w:p w14:paraId="4E86FE00" w14:textId="65C06E8C" w:rsidR="00D82AF0" w:rsidRDefault="00D82AF0" w:rsidP="00D82AF0">
      <w:pPr>
        <w:pStyle w:val="Caption"/>
        <w:spacing w:before="120" w:after="120"/>
        <w:jc w:val="center"/>
      </w:pPr>
      <w:r>
        <w:t xml:space="preserve">Figure 4.10.3.8-2: Scenario 2 – A (target) receives an emergency </w:t>
      </w:r>
      <w:proofErr w:type="gramStart"/>
      <w:r>
        <w:t>callback</w:t>
      </w:r>
      <w:proofErr w:type="gramEnd"/>
    </w:p>
    <w:p w14:paraId="2BCB35F2" w14:textId="77777777" w:rsidR="00D82AF0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2DE146A1" w14:textId="5D254EE4" w:rsidR="00D82AF0" w:rsidRDefault="00D82AF0" w:rsidP="00D82A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Ingress IBCF that interacts with the Verification AS 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target A.</w:t>
      </w:r>
    </w:p>
    <w:p w14:paraId="75F8E63B" w14:textId="77777777" w:rsidR="00D82AF0" w:rsidRDefault="00D82AF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D82AF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1F0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03B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22E3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D4893"/>
    <w:rsid w:val="001E0C88"/>
    <w:rsid w:val="001E3614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7F7B92"/>
    <w:rsid w:val="008000C9"/>
    <w:rsid w:val="00800B64"/>
    <w:rsid w:val="00803CE9"/>
    <w:rsid w:val="0080554D"/>
    <w:rsid w:val="0080645E"/>
    <w:rsid w:val="0081158B"/>
    <w:rsid w:val="00812EE6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96F46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38D0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17DB6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55686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502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76B96"/>
    <w:rsid w:val="00D806CB"/>
    <w:rsid w:val="00D81610"/>
    <w:rsid w:val="00D82AF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05BD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0C35"/>
    <w:rsid w:val="00FA11BB"/>
    <w:rsid w:val="00FA1772"/>
    <w:rsid w:val="00FA1B4F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3</cp:revision>
  <cp:lastPrinted>2023-03-29T20:53:00Z</cp:lastPrinted>
  <dcterms:created xsi:type="dcterms:W3CDTF">2024-01-22T00:04:00Z</dcterms:created>
  <dcterms:modified xsi:type="dcterms:W3CDTF">2024-01-22T00:04:00Z</dcterms:modified>
</cp:coreProperties>
</file>