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4B09BBAE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D0B8D">
        <w:rPr>
          <w:b/>
          <w:noProof/>
          <w:sz w:val="24"/>
        </w:rPr>
        <w:t>2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B71DE9">
        <w:rPr>
          <w:b/>
          <w:bCs/>
          <w:sz w:val="22"/>
          <w:szCs w:val="22"/>
        </w:rPr>
        <w:t>40033</w:t>
      </w:r>
    </w:p>
    <w:p w14:paraId="7157F9DD" w14:textId="16BE9FFB" w:rsidR="004934E0" w:rsidRPr="00C04CFA" w:rsidRDefault="00AD0B8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 xml:space="preserve">Seville, January 30-February 2, </w:t>
      </w:r>
      <w:r w:rsidR="00624F30">
        <w:rPr>
          <w:b/>
          <w:noProof/>
          <w:sz w:val="24"/>
        </w:rPr>
        <w:t>202</w:t>
      </w:r>
      <w:r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619D8F54" w14:textId="7131AFD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B71DE9">
        <w:rPr>
          <w:b/>
          <w:sz w:val="22"/>
          <w:szCs w:val="22"/>
        </w:rPr>
        <w:t>pCR</w:t>
      </w:r>
      <w:proofErr w:type="spellEnd"/>
      <w:r w:rsidR="00B71DE9">
        <w:rPr>
          <w:b/>
          <w:sz w:val="22"/>
          <w:szCs w:val="22"/>
        </w:rPr>
        <w:t xml:space="preserve"> to TR 33.929: STIR/SHAKEN – Part </w:t>
      </w:r>
      <w:r w:rsidR="00B71DE9">
        <w:rPr>
          <w:b/>
          <w:sz w:val="22"/>
          <w:szCs w:val="22"/>
        </w:rPr>
        <w:t xml:space="preserve">IX </w:t>
      </w:r>
      <w:r w:rsidR="00B71DE9">
        <w:rPr>
          <w:b/>
          <w:sz w:val="22"/>
          <w:szCs w:val="22"/>
        </w:rPr>
        <w:t xml:space="preserve">(Telephony AS </w:t>
      </w:r>
      <w:r w:rsidR="00B71DE9">
        <w:rPr>
          <w:b/>
          <w:sz w:val="22"/>
          <w:szCs w:val="22"/>
        </w:rPr>
        <w:t xml:space="preserve">Terminating </w:t>
      </w:r>
      <w:r w:rsidR="00B71DE9">
        <w:rPr>
          <w:b/>
          <w:sz w:val="22"/>
          <w:szCs w:val="22"/>
        </w:rPr>
        <w:t xml:space="preserve"> Int</w:t>
      </w:r>
      <w:r w:rsidR="00B71DE9">
        <w:rPr>
          <w:b/>
          <w:sz w:val="22"/>
          <w:szCs w:val="22"/>
        </w:rPr>
        <w:t>ra</w:t>
      </w:r>
      <w:r w:rsidR="00B71DE9">
        <w:rPr>
          <w:b/>
          <w:sz w:val="22"/>
          <w:szCs w:val="22"/>
        </w:rPr>
        <w:t xml:space="preserve"> - complex scenarios)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77777777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8660D3">
        <w:rPr>
          <w:b/>
          <w:sz w:val="22"/>
          <w:szCs w:val="22"/>
        </w:rPr>
        <w:t>8</w:t>
      </w:r>
    </w:p>
    <w:p w14:paraId="20BA83AE" w14:textId="4D6F13D2" w:rsidR="006F27AE" w:rsidRDefault="00440983" w:rsidP="00F201DF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B71DE9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B71DE9">
        <w:rPr>
          <w:rFonts w:ascii="Arial" w:hAnsi="Arial" w:cs="Arial"/>
          <w:i/>
          <w:sz w:val="18"/>
          <w:szCs w:val="18"/>
        </w:rPr>
        <w:t>pCR</w:t>
      </w:r>
      <w:proofErr w:type="spellEnd"/>
      <w:r w:rsidR="00B71DE9">
        <w:rPr>
          <w:rFonts w:ascii="Arial" w:hAnsi="Arial" w:cs="Arial"/>
          <w:i/>
          <w:sz w:val="18"/>
          <w:szCs w:val="18"/>
        </w:rPr>
        <w:t xml:space="preserve"> adds a clause that illustrate the IMS NFs that provide POI for IMS LI and STIR/SHAKEN (Telephony AS </w:t>
      </w:r>
      <w:r w:rsidR="00B71DE9">
        <w:rPr>
          <w:rFonts w:ascii="Arial" w:hAnsi="Arial" w:cs="Arial"/>
          <w:i/>
          <w:sz w:val="18"/>
          <w:szCs w:val="18"/>
        </w:rPr>
        <w:t>termina</w:t>
      </w:r>
      <w:r w:rsidR="00B71DE9">
        <w:rPr>
          <w:rFonts w:ascii="Arial" w:hAnsi="Arial" w:cs="Arial"/>
          <w:i/>
          <w:sz w:val="18"/>
          <w:szCs w:val="18"/>
        </w:rPr>
        <w:t>ting end – intra-CSP signing is required)</w:t>
      </w:r>
      <w:r w:rsidR="0091712B">
        <w:rPr>
          <w:rFonts w:ascii="Arial" w:hAnsi="Arial" w:cs="Arial"/>
          <w:i/>
          <w:sz w:val="18"/>
          <w:szCs w:val="18"/>
        </w:rPr>
        <w:t xml:space="preserve"> 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5E979A47" w14:textId="6D753B1A" w:rsidR="0091712B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>The TS 33.127, TS 33.128 and TR 33.928 provide the stage 2, stage 3 and ADMF provisioning aspects of STIR/SHAKEN related lawful interception (LI) reporting. Such reporting happens when the calling party related information, redirecting party information are signed and verified</w:t>
      </w:r>
      <w:r w:rsidR="0074281A">
        <w:rPr>
          <w:bCs/>
          <w:sz w:val="22"/>
          <w:szCs w:val="22"/>
        </w:rPr>
        <w:t xml:space="preserve"> for an IMS voice call</w:t>
      </w:r>
      <w:r>
        <w:rPr>
          <w:bCs/>
          <w:sz w:val="22"/>
          <w:szCs w:val="22"/>
        </w:rPr>
        <w:t xml:space="preserve">. </w:t>
      </w:r>
    </w:p>
    <w:p w14:paraId="790674B9" w14:textId="0A3C178F" w:rsidR="00C601A7" w:rsidRDefault="0091712B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NFs that provide the POI functions </w:t>
      </w:r>
      <w:r w:rsidR="0074281A">
        <w:rPr>
          <w:bCs/>
          <w:sz w:val="22"/>
          <w:szCs w:val="22"/>
        </w:rPr>
        <w:t xml:space="preserve">for STIR/SHAKEN related reporting </w:t>
      </w:r>
      <w:r>
        <w:rPr>
          <w:bCs/>
          <w:sz w:val="22"/>
          <w:szCs w:val="22"/>
        </w:rPr>
        <w:t xml:space="preserve">can be different from the NFs that provide the POI functions for the associated IMS sessions. </w:t>
      </w:r>
      <w:r w:rsidR="0074281A">
        <w:rPr>
          <w:bCs/>
          <w:sz w:val="22"/>
          <w:szCs w:val="22"/>
        </w:rPr>
        <w:t>Di</w:t>
      </w:r>
      <w:r>
        <w:rPr>
          <w:bCs/>
          <w:sz w:val="22"/>
          <w:szCs w:val="22"/>
        </w:rPr>
        <w:t>ffering deployment options</w:t>
      </w:r>
      <w:r w:rsidR="004C1C76">
        <w:rPr>
          <w:bCs/>
          <w:sz w:val="22"/>
          <w:szCs w:val="22"/>
        </w:rPr>
        <w:t>, call types</w:t>
      </w:r>
      <w:r w:rsidR="0074281A">
        <w:rPr>
          <w:bCs/>
          <w:sz w:val="22"/>
          <w:szCs w:val="22"/>
        </w:rPr>
        <w:t>,</w:t>
      </w:r>
      <w:r w:rsidR="00EB26AE">
        <w:rPr>
          <w:bCs/>
          <w:sz w:val="22"/>
          <w:szCs w:val="22"/>
        </w:rPr>
        <w:t xml:space="preserve"> </w:t>
      </w:r>
      <w:r w:rsidR="004C1C76">
        <w:rPr>
          <w:bCs/>
          <w:sz w:val="22"/>
          <w:szCs w:val="22"/>
        </w:rPr>
        <w:t>the presence of Rich Call Data (RCD)</w:t>
      </w:r>
      <w:r w:rsidR="00C601A7">
        <w:rPr>
          <w:bCs/>
          <w:sz w:val="22"/>
          <w:szCs w:val="22"/>
        </w:rPr>
        <w:t>, the target type</w:t>
      </w:r>
      <w:r w:rsidR="004C1C76">
        <w:rPr>
          <w:bCs/>
          <w:sz w:val="22"/>
          <w:szCs w:val="22"/>
        </w:rPr>
        <w:t xml:space="preserve"> have an influence in determining which the NFs provide the POI functions for STIR/SHAKEN</w:t>
      </w:r>
      <w:r>
        <w:rPr>
          <w:bCs/>
          <w:sz w:val="22"/>
          <w:szCs w:val="22"/>
        </w:rPr>
        <w:t xml:space="preserve">. </w:t>
      </w:r>
    </w:p>
    <w:p w14:paraId="07B8E2BC" w14:textId="77777777" w:rsidR="00FB06D0" w:rsidRDefault="004C1C76" w:rsidP="000B302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set of pCRs </w:t>
      </w:r>
      <w:r w:rsidR="00C601A7">
        <w:rPr>
          <w:bCs/>
          <w:sz w:val="22"/>
          <w:szCs w:val="22"/>
        </w:rPr>
        <w:t xml:space="preserve">follow the groupings as shown below: </w:t>
      </w:r>
    </w:p>
    <w:p w14:paraId="5ADEEDC8" w14:textId="189D5BBC" w:rsidR="004C1C76" w:rsidRPr="00CF3153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>Introduction which also includes a background</w:t>
      </w:r>
      <w:r w:rsidR="00CF3153" w:rsidRPr="00CF3153">
        <w:rPr>
          <w:bCs/>
          <w:color w:val="BFBFBF" w:themeColor="background1" w:themeShade="BF"/>
          <w:sz w:val="22"/>
          <w:szCs w:val="22"/>
        </w:rPr>
        <w:t>.</w:t>
      </w:r>
      <w:r w:rsidR="00EB26AE">
        <w:rPr>
          <w:bCs/>
          <w:color w:val="BFBFBF" w:themeColor="background1" w:themeShade="BF"/>
          <w:sz w:val="22"/>
          <w:szCs w:val="22"/>
        </w:rPr>
        <w:t xml:space="preserve"> </w:t>
      </w:r>
    </w:p>
    <w:p w14:paraId="3555074B" w14:textId="7BFE21B3" w:rsidR="004C1C76" w:rsidRPr="00CF3153" w:rsidRDefault="00CF3153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bCs/>
          <w:color w:val="BFBFBF" w:themeColor="background1" w:themeShade="BF"/>
          <w:sz w:val="22"/>
          <w:szCs w:val="22"/>
        </w:rPr>
        <w:t xml:space="preserve">Extending the background - </w:t>
      </w:r>
      <w:r w:rsidR="004C1C76" w:rsidRPr="00CF3153">
        <w:rPr>
          <w:bCs/>
          <w:color w:val="BFBFBF" w:themeColor="background1" w:themeShade="BF"/>
          <w:sz w:val="22"/>
          <w:szCs w:val="22"/>
        </w:rPr>
        <w:t xml:space="preserve">NF selection algorithm for STIR/SHAKEN POIs. </w:t>
      </w:r>
    </w:p>
    <w:p w14:paraId="1A05A8D5" w14:textId="77777777" w:rsidR="004C1C76" w:rsidRDefault="004C1C76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>STIR/SHAKEN and IMS POIs.</w:t>
      </w:r>
    </w:p>
    <w:p w14:paraId="662AAC06" w14:textId="6C452D2B" w:rsidR="004C1C76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o</w:t>
      </w:r>
      <w:r w:rsidR="004C1C76" w:rsidRPr="00CF3153">
        <w:rPr>
          <w:color w:val="BFBFBF" w:themeColor="background1" w:themeShade="BF"/>
        </w:rPr>
        <w:t xml:space="preserve">riginating </w:t>
      </w:r>
      <w:r w:rsidRPr="00CF3153">
        <w:rPr>
          <w:color w:val="BFBFBF" w:themeColor="background1" w:themeShade="BF"/>
        </w:rPr>
        <w:t>network domain</w:t>
      </w:r>
      <w:r w:rsidR="00EB26AE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- there are multiple cases here.</w:t>
      </w:r>
    </w:p>
    <w:p w14:paraId="0E16484F" w14:textId="2FD8C2F7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at the terminating network domain -</w:t>
      </w:r>
      <w:r w:rsidR="00EB26AE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there are multiple cases here.</w:t>
      </w:r>
    </w:p>
    <w:p w14:paraId="07E0C848" w14:textId="352B5F3E" w:rsidR="00C601A7" w:rsidRPr="00CF3153" w:rsidRDefault="00C601A7" w:rsidP="00126BC5">
      <w:pPr>
        <w:numPr>
          <w:ilvl w:val="0"/>
          <w:numId w:val="3"/>
        </w:num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color w:val="BFBFBF" w:themeColor="background1" w:themeShade="BF"/>
        </w:rPr>
      </w:pPr>
      <w:r w:rsidRPr="00CF3153">
        <w:rPr>
          <w:color w:val="BFBFBF" w:themeColor="background1" w:themeShade="BF"/>
        </w:rPr>
        <w:t>Reporting in the intermediate network domain -</w:t>
      </w:r>
      <w:r w:rsidR="00EB26AE">
        <w:rPr>
          <w:color w:val="BFBFBF" w:themeColor="background1" w:themeShade="BF"/>
        </w:rPr>
        <w:t xml:space="preserve"> </w:t>
      </w:r>
      <w:r w:rsidRPr="00CF3153">
        <w:rPr>
          <w:color w:val="BFBFBF" w:themeColor="background1" w:themeShade="BF"/>
        </w:rPr>
        <w:t>there are multiple cases here.</w:t>
      </w:r>
    </w:p>
    <w:p w14:paraId="557033DE" w14:textId="77777777" w:rsidR="004C1C76" w:rsidRDefault="00C601A7" w:rsidP="00C601A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</w:pPr>
      <w:r>
        <w:t xml:space="preserve">This pCR is on 1. Introduction which also includes a background and the scope. Because this is a pCR, the clause numbers are pre-selected to help the editor.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77777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2DEE0E4B" w14:textId="77777777" w:rsidR="00246040" w:rsidRDefault="00ED5E14" w:rsidP="00ED5E14">
      <w:pPr>
        <w:pStyle w:val="Heading2"/>
      </w:pPr>
      <w:r>
        <w:lastRenderedPageBreak/>
        <w:t>4.10</w:t>
      </w:r>
      <w:r>
        <w:tab/>
        <w:t xml:space="preserve">STIR/SHAKEN related </w:t>
      </w:r>
      <w:r w:rsidR="00D2279C">
        <w:t>LI reporting</w:t>
      </w:r>
      <w:r>
        <w:t xml:space="preserve"> </w:t>
      </w:r>
    </w:p>
    <w:p w14:paraId="20A70E11" w14:textId="77777777" w:rsidR="003940EC" w:rsidRDefault="003940EC" w:rsidP="00ED5E14">
      <w:pPr>
        <w:pStyle w:val="Heading3"/>
      </w:pPr>
      <w:r>
        <w:t>4.10.1</w:t>
      </w:r>
      <w:r>
        <w:tab/>
        <w:t>General</w:t>
      </w:r>
    </w:p>
    <w:p w14:paraId="15950B44" w14:textId="77777777" w:rsidR="006F27AE" w:rsidRDefault="00ED5E14" w:rsidP="00ED5E14">
      <w:pPr>
        <w:pStyle w:val="Heading3"/>
      </w:pPr>
      <w:r>
        <w:t>4.10.</w:t>
      </w:r>
      <w:r w:rsidR="003940EC">
        <w:t>2</w:t>
      </w:r>
      <w:r>
        <w:tab/>
      </w:r>
      <w:r w:rsidR="00157E37">
        <w:t>Background</w:t>
      </w:r>
    </w:p>
    <w:p w14:paraId="08769248" w14:textId="7EB5336E" w:rsidR="00721607" w:rsidRDefault="008676A4" w:rsidP="008676A4">
      <w:pPr>
        <w:pStyle w:val="Heading3"/>
      </w:pPr>
      <w:r>
        <w:t>4.10.</w:t>
      </w:r>
      <w:r w:rsidR="00CF3153">
        <w:t>3</w:t>
      </w:r>
      <w:r w:rsidR="00CF3153">
        <w:tab/>
      </w:r>
      <w:r>
        <w:t>IMS LI and STIR/SHAKEN LI</w:t>
      </w:r>
    </w:p>
    <w:p w14:paraId="47D69AAA" w14:textId="21EFB888" w:rsidR="008676A4" w:rsidRDefault="008676A4" w:rsidP="008676A4">
      <w:pPr>
        <w:pStyle w:val="Heading4"/>
      </w:pPr>
      <w:r>
        <w:t>4.10.3.1</w:t>
      </w:r>
      <w:r w:rsidR="00CF3153">
        <w:tab/>
      </w:r>
      <w:r>
        <w:t>General</w:t>
      </w:r>
    </w:p>
    <w:p w14:paraId="1C1462CB" w14:textId="77777777" w:rsidR="00DF163B" w:rsidRDefault="00DF163B" w:rsidP="00DF163B">
      <w:pPr>
        <w:pStyle w:val="Heading4"/>
      </w:pPr>
      <w:r>
        <w:t>4.10.3.2</w:t>
      </w:r>
      <w:r>
        <w:tab/>
        <w:t>Originating IMS network – IBCF interacts with the Signing AS</w:t>
      </w:r>
    </w:p>
    <w:p w14:paraId="551EC955" w14:textId="77777777" w:rsidR="00DF163B" w:rsidRDefault="00DF163B" w:rsidP="00DF163B">
      <w:pPr>
        <w:pStyle w:val="Heading4"/>
      </w:pPr>
      <w:r>
        <w:t>4.10.3.3</w:t>
      </w:r>
      <w:r>
        <w:tab/>
        <w:t xml:space="preserve">Terminating IMS network – IBCF interacts with the Verification AS </w:t>
      </w:r>
    </w:p>
    <w:p w14:paraId="593691AC" w14:textId="77777777" w:rsidR="00F9793C" w:rsidRDefault="000E4F62" w:rsidP="000E4F62">
      <w:pPr>
        <w:pStyle w:val="Heading4"/>
      </w:pPr>
      <w:r>
        <w:t>4.10.3.</w:t>
      </w:r>
      <w:r w:rsidR="00DF163B">
        <w:t>4</w:t>
      </w:r>
      <w:r w:rsidR="00542E84">
        <w:tab/>
      </w:r>
      <w:r>
        <w:t xml:space="preserve">Originating IMS network – </w:t>
      </w:r>
      <w:r w:rsidR="00AC4065">
        <w:t>Telephony AS interacts with the Signing AS</w:t>
      </w:r>
    </w:p>
    <w:p w14:paraId="1D7F63F4" w14:textId="7AC85B31" w:rsidR="00F9793C" w:rsidRDefault="00F9793C" w:rsidP="00F9793C">
      <w:pPr>
        <w:pStyle w:val="Heading4"/>
      </w:pPr>
      <w:r>
        <w:t>4.10.3.5</w:t>
      </w:r>
      <w:r>
        <w:tab/>
        <w:t>Terminating IMS network – Telephony AS interacts with the Verification AS</w:t>
      </w:r>
      <w:r w:rsidR="00EB26AE">
        <w:t xml:space="preserve"> </w:t>
      </w:r>
    </w:p>
    <w:p w14:paraId="1FE0E7AF" w14:textId="1BAEA83B" w:rsidR="000E4F62" w:rsidRDefault="000E4F62" w:rsidP="00F9793C">
      <w:pPr>
        <w:pStyle w:val="Heading4"/>
      </w:pPr>
      <w:r>
        <w:t>4.10.3.</w:t>
      </w:r>
      <w:r w:rsidR="00F9793C">
        <w:t>5</w:t>
      </w:r>
      <w:r>
        <w:t>.1</w:t>
      </w:r>
      <w:r w:rsidR="00542E84">
        <w:tab/>
      </w:r>
      <w:r>
        <w:t>General</w:t>
      </w:r>
    </w:p>
    <w:p w14:paraId="09BE0426" w14:textId="5C0E4D84" w:rsidR="008000C9" w:rsidRDefault="008000C9" w:rsidP="008000C9">
      <w:pPr>
        <w:pStyle w:val="Heading5"/>
      </w:pPr>
      <w:r>
        <w:t>4.10.3.</w:t>
      </w:r>
      <w:r w:rsidR="00190921">
        <w:t>5</w:t>
      </w:r>
      <w:r>
        <w:t>.2</w:t>
      </w:r>
      <w:r>
        <w:tab/>
      </w:r>
      <w:r w:rsidR="00972D78">
        <w:t xml:space="preserve">Intra-CSP IMS session </w:t>
      </w:r>
      <w:r w:rsidR="00F9793C">
        <w:t>verification</w:t>
      </w:r>
      <w:r w:rsidR="00972D78">
        <w:t xml:space="preserve"> is required</w:t>
      </w:r>
      <w:r w:rsidR="00EB26AE">
        <w:t xml:space="preserve"> </w:t>
      </w:r>
    </w:p>
    <w:p w14:paraId="26B1552C" w14:textId="77777777" w:rsidR="00286695" w:rsidRDefault="00286695" w:rsidP="00286695">
      <w:pPr>
        <w:pStyle w:val="Heading6"/>
      </w:pPr>
      <w:r>
        <w:t>4.10.3.5.2.1</w:t>
      </w:r>
      <w:r>
        <w:tab/>
        <w:t>Simple scenarios</w:t>
      </w:r>
    </w:p>
    <w:p w14:paraId="47B39581" w14:textId="77777777" w:rsidR="00286695" w:rsidRDefault="00286695" w:rsidP="00286695">
      <w:pPr>
        <w:pStyle w:val="Heading6"/>
      </w:pPr>
      <w:r>
        <w:t>4.10.3.5.2.2</w:t>
      </w:r>
      <w:r>
        <w:tab/>
        <w:t>Complex scenarios</w:t>
      </w:r>
    </w:p>
    <w:p w14:paraId="781D51BD" w14:textId="4989D4C0" w:rsidR="00BF7D9A" w:rsidRPr="00BF7D9A" w:rsidRDefault="00BF7D9A" w:rsidP="00BF7D9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Redirected calls, i</w:t>
      </w:r>
      <w:r w:rsidRPr="00BF7D9A">
        <w:rPr>
          <w:b/>
          <w:sz w:val="22"/>
          <w:szCs w:val="22"/>
        </w:rPr>
        <w:t>ntra-CSP IMS sessions</w:t>
      </w:r>
    </w:p>
    <w:p w14:paraId="1EE55C79" w14:textId="199CF14A" w:rsidR="004D6F1F" w:rsidRPr="006F1346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286695">
        <w:rPr>
          <w:bCs/>
          <w:sz w:val="22"/>
          <w:szCs w:val="22"/>
          <w:u w:val="single"/>
        </w:rPr>
        <w:t>1</w:t>
      </w:r>
      <w:r w:rsidRPr="006F1346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A</w:t>
      </w:r>
      <w:r w:rsidR="00D15030">
        <w:rPr>
          <w:bCs/>
          <w:sz w:val="22"/>
          <w:szCs w:val="22"/>
          <w:u w:val="single"/>
        </w:rPr>
        <w:t xml:space="preserve"> </w:t>
      </w:r>
      <w:r>
        <w:rPr>
          <w:bCs/>
          <w:sz w:val="22"/>
          <w:szCs w:val="22"/>
          <w:u w:val="single"/>
        </w:rPr>
        <w:t>calls B</w:t>
      </w:r>
      <w:r w:rsidR="00E40F4A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</w:t>
      </w:r>
      <w:r w:rsidR="00190921">
        <w:rPr>
          <w:bCs/>
          <w:sz w:val="22"/>
          <w:szCs w:val="22"/>
          <w:u w:val="single"/>
        </w:rPr>
        <w:t xml:space="preserve"> (target)</w:t>
      </w:r>
      <w:r>
        <w:rPr>
          <w:bCs/>
          <w:sz w:val="22"/>
          <w:szCs w:val="22"/>
          <w:u w:val="single"/>
        </w:rPr>
        <w:t>.</w:t>
      </w:r>
      <w:r w:rsidR="00EB26AE">
        <w:rPr>
          <w:bCs/>
          <w:sz w:val="22"/>
          <w:szCs w:val="22"/>
          <w:u w:val="single"/>
        </w:rPr>
        <w:t xml:space="preserve"> </w:t>
      </w:r>
    </w:p>
    <w:p w14:paraId="60194EB2" w14:textId="43A4D8CF" w:rsidR="004D6F1F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 w:rsidR="00DF163B">
        <w:rPr>
          <w:bCs/>
          <w:sz w:val="22"/>
          <w:szCs w:val="22"/>
        </w:rPr>
        <w:t>(</w:t>
      </w:r>
      <w:r w:rsidR="00190921">
        <w:rPr>
          <w:bCs/>
          <w:sz w:val="22"/>
          <w:szCs w:val="22"/>
        </w:rPr>
        <w:t>B</w:t>
      </w:r>
      <w:r w:rsidR="00DF163B">
        <w:rPr>
          <w:bCs/>
          <w:sz w:val="22"/>
          <w:szCs w:val="22"/>
        </w:rPr>
        <w:t xml:space="preserve">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 w:rsidR="00DF163B">
        <w:rPr>
          <w:bCs/>
          <w:sz w:val="22"/>
          <w:szCs w:val="22"/>
        </w:rPr>
        <w:t>(</w:t>
      </w:r>
      <w:r w:rsidR="00190921">
        <w:rPr>
          <w:bCs/>
          <w:sz w:val="22"/>
          <w:szCs w:val="22"/>
        </w:rPr>
        <w:t>B</w:t>
      </w:r>
      <w:r w:rsidR="00DF163B">
        <w:rPr>
          <w:bCs/>
          <w:sz w:val="22"/>
          <w:szCs w:val="22"/>
        </w:rPr>
        <w:t xml:space="preserve">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B26AE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19B0D97A" w14:textId="77777777" w:rsidR="00D15030" w:rsidRPr="00D15030" w:rsidRDefault="00D15030" w:rsidP="00D15030">
      <w:pPr>
        <w:pStyle w:val="ListParagraph"/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Cs w:val="22"/>
        </w:rPr>
      </w:pPr>
    </w:p>
    <w:p w14:paraId="45ECDA1B" w14:textId="5D615192" w:rsidR="004D6F1F" w:rsidRPr="0064339E" w:rsidRDefault="003A5BD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18378" w:dyaOrig="3912" w14:anchorId="433AB3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02.6pt" o:ole="">
            <v:imagedata r:id="rId8" o:title=""/>
          </v:shape>
          <o:OLEObject Type="Embed" ProgID="Visio.Drawing.15" ShapeID="_x0000_i1025" DrawAspect="Content" ObjectID="_1767368076" r:id="rId9"/>
        </w:object>
      </w:r>
    </w:p>
    <w:p w14:paraId="2A7816AD" w14:textId="7AB7BEED" w:rsidR="004D6F1F" w:rsidRDefault="004D6F1F" w:rsidP="004D6F1F">
      <w:pPr>
        <w:pStyle w:val="Caption"/>
        <w:spacing w:before="120" w:after="120"/>
        <w:jc w:val="center"/>
      </w:pPr>
      <w:r>
        <w:t>Figure 4.10.3.</w:t>
      </w:r>
      <w:r w:rsidR="00190921">
        <w:t>5</w:t>
      </w:r>
      <w:r>
        <w:t>.2</w:t>
      </w:r>
      <w:r w:rsidR="00286695">
        <w:t>.2-1</w:t>
      </w:r>
      <w:r>
        <w:t xml:space="preserve">: Scenario </w:t>
      </w:r>
      <w:r w:rsidR="00286695">
        <w:t>1</w:t>
      </w:r>
      <w:r>
        <w:t xml:space="preserve"> – A calls B redirected to C </w:t>
      </w:r>
      <w:r w:rsidR="00190921">
        <w:t>(target)</w:t>
      </w:r>
      <w:r w:rsidR="005A6F74">
        <w:t xml:space="preserve"> </w:t>
      </w:r>
    </w:p>
    <w:p w14:paraId="5C0AAEA8" w14:textId="2A32855B" w:rsidR="004D6F1F" w:rsidRDefault="004D6F1F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="00EB26AE">
        <w:rPr>
          <w:bCs/>
          <w:sz w:val="22"/>
          <w:szCs w:val="22"/>
        </w:rPr>
        <w:t xml:space="preserve"> </w:t>
      </w:r>
    </w:p>
    <w:p w14:paraId="14E35D89" w14:textId="4BDABE6E" w:rsidR="00190921" w:rsidRDefault="00190921" w:rsidP="00190921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>In both cases, the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</w:t>
      </w:r>
      <w:r w:rsidRPr="0064339E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(C) </w:t>
      </w:r>
      <w:r w:rsidRPr="0064339E">
        <w:rPr>
          <w:bCs/>
          <w:sz w:val="22"/>
          <w:szCs w:val="22"/>
        </w:rPr>
        <w:t xml:space="preserve">that interacts with the </w:t>
      </w:r>
      <w:r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to validate the received signatures in the PASSporTs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</w:t>
      </w:r>
      <w:r w:rsidR="003A5BDF">
        <w:rPr>
          <w:bCs/>
          <w:sz w:val="22"/>
          <w:szCs w:val="22"/>
        </w:rPr>
        <w:t xml:space="preserve">with the Validation Result </w:t>
      </w:r>
      <w:r>
        <w:rPr>
          <w:bCs/>
          <w:sz w:val="22"/>
          <w:szCs w:val="22"/>
        </w:rPr>
        <w:t>for the target C</w:t>
      </w:r>
      <w:r w:rsidRPr="0064339E">
        <w:rPr>
          <w:bCs/>
          <w:sz w:val="22"/>
          <w:szCs w:val="22"/>
        </w:rPr>
        <w:t>.</w:t>
      </w:r>
      <w:r w:rsidRPr="00744174">
        <w:rPr>
          <w:bCs/>
          <w:sz w:val="22"/>
          <w:szCs w:val="22"/>
        </w:rPr>
        <w:t xml:space="preserve"> </w:t>
      </w:r>
    </w:p>
    <w:p w14:paraId="5732B275" w14:textId="118D03C9" w:rsidR="00FE6529" w:rsidRPr="006F1346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286695">
        <w:rPr>
          <w:bCs/>
          <w:sz w:val="22"/>
          <w:szCs w:val="22"/>
          <w:u w:val="single"/>
        </w:rPr>
        <w:t>2</w:t>
      </w:r>
      <w:r>
        <w:rPr>
          <w:bCs/>
          <w:sz w:val="22"/>
          <w:szCs w:val="22"/>
          <w:u w:val="single"/>
        </w:rPr>
        <w:t>: A calls B (target)</w:t>
      </w:r>
      <w:r w:rsidR="00E40F4A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C.</w:t>
      </w:r>
      <w:r w:rsidR="00EB26AE">
        <w:rPr>
          <w:bCs/>
          <w:sz w:val="22"/>
          <w:szCs w:val="22"/>
          <w:u w:val="single"/>
        </w:rPr>
        <w:t xml:space="preserve"> </w:t>
      </w:r>
    </w:p>
    <w:p w14:paraId="4EF51615" w14:textId="7463E355" w:rsidR="00FE6529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lastRenderedPageBreak/>
        <w:t xml:space="preserve">The S-CSCF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(C)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B26AE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2BC1FBC1" w14:textId="28DDBBA4" w:rsidR="00FE6529" w:rsidRPr="0064339E" w:rsidRDefault="00FB748D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18378" w:dyaOrig="3858" w14:anchorId="4B06B0EF">
          <v:shape id="_x0000_i1026" type="#_x0000_t75" style="width:481.8pt;height:101.4pt" o:ole="">
            <v:imagedata r:id="rId10" o:title=""/>
          </v:shape>
          <o:OLEObject Type="Embed" ProgID="Visio.Drawing.15" ShapeID="_x0000_i1026" DrawAspect="Content" ObjectID="_1767368077" r:id="rId11"/>
        </w:object>
      </w:r>
    </w:p>
    <w:p w14:paraId="4BE3F3AE" w14:textId="749529CD" w:rsidR="00FE6529" w:rsidRDefault="00FE6529" w:rsidP="00FE6529">
      <w:pPr>
        <w:pStyle w:val="Caption"/>
        <w:spacing w:before="120" w:after="120"/>
        <w:jc w:val="center"/>
      </w:pPr>
      <w:r>
        <w:t>Figure 4.10.3.</w:t>
      </w:r>
      <w:r w:rsidR="003A5BDF">
        <w:t>5</w:t>
      </w:r>
      <w:r>
        <w:t>.2</w:t>
      </w:r>
      <w:r w:rsidR="00286695">
        <w:t>.2-2</w:t>
      </w:r>
      <w:r>
        <w:t xml:space="preserve">: Scenario </w:t>
      </w:r>
      <w:r w:rsidR="00286695">
        <w:t>2</w:t>
      </w:r>
      <w:r>
        <w:t xml:space="preserve"> – A calls B (target) redirected to </w:t>
      </w:r>
      <w:proofErr w:type="gramStart"/>
      <w:r>
        <w:t>C</w:t>
      </w:r>
      <w:proofErr w:type="gramEnd"/>
      <w:r w:rsidR="005A6F74">
        <w:t xml:space="preserve"> </w:t>
      </w:r>
    </w:p>
    <w:p w14:paraId="03082884" w14:textId="0516148C" w:rsidR="00FE6529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6223FC4D" w14:textId="21C850CA" w:rsidR="003A5BDF" w:rsidRDefault="003A5BDF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>In both cases, the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</w:t>
      </w:r>
      <w:r w:rsidRPr="0064339E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(B) </w:t>
      </w:r>
      <w:r w:rsidRPr="0064339E">
        <w:rPr>
          <w:bCs/>
          <w:sz w:val="22"/>
          <w:szCs w:val="22"/>
        </w:rPr>
        <w:t xml:space="preserve">that interacts with the </w:t>
      </w:r>
      <w:r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to validate the received signature in the PASSporT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B</w:t>
      </w:r>
      <w:r w:rsidRPr="0064339E">
        <w:rPr>
          <w:bCs/>
          <w:sz w:val="22"/>
          <w:szCs w:val="22"/>
        </w:rPr>
        <w:t>.</w:t>
      </w:r>
      <w:r w:rsidRPr="00744174">
        <w:rPr>
          <w:bCs/>
          <w:sz w:val="22"/>
          <w:szCs w:val="22"/>
        </w:rPr>
        <w:t xml:space="preserve"> </w:t>
      </w:r>
    </w:p>
    <w:p w14:paraId="1F28F27D" w14:textId="05DB0829" w:rsidR="00FE6529" w:rsidRDefault="00E90CAA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addition, the AS (B) </w:t>
      </w:r>
      <w:r w:rsidR="003A5BDF">
        <w:rPr>
          <w:bCs/>
          <w:sz w:val="22"/>
          <w:szCs w:val="22"/>
        </w:rPr>
        <w:t>t</w:t>
      </w:r>
      <w:r>
        <w:rPr>
          <w:bCs/>
          <w:sz w:val="22"/>
          <w:szCs w:val="22"/>
        </w:rPr>
        <w:t xml:space="preserve">hat interacts with the </w:t>
      </w:r>
      <w:r w:rsidR="003A5BDF">
        <w:rPr>
          <w:bCs/>
          <w:sz w:val="22"/>
          <w:szCs w:val="22"/>
        </w:rPr>
        <w:t>Signing</w:t>
      </w:r>
      <w:r>
        <w:rPr>
          <w:bCs/>
          <w:sz w:val="22"/>
          <w:szCs w:val="22"/>
        </w:rPr>
        <w:t xml:space="preserve"> AS </w:t>
      </w:r>
      <w:r w:rsidR="003A5BDF">
        <w:rPr>
          <w:bCs/>
          <w:sz w:val="22"/>
          <w:szCs w:val="22"/>
        </w:rPr>
        <w:t xml:space="preserve">to authenticate/sign B’s identity </w:t>
      </w:r>
      <w:r>
        <w:rPr>
          <w:bCs/>
          <w:sz w:val="22"/>
          <w:szCs w:val="22"/>
        </w:rPr>
        <w:t>provides the</w:t>
      </w:r>
      <w:r w:rsidRPr="0064339E">
        <w:rPr>
          <w:bCs/>
          <w:sz w:val="22"/>
          <w:szCs w:val="22"/>
        </w:rPr>
        <w:t xml:space="preserve"> IRI-POI functions for the STIR/SHAKEN related LI reporting</w:t>
      </w:r>
      <w:r>
        <w:rPr>
          <w:bCs/>
          <w:sz w:val="22"/>
          <w:szCs w:val="22"/>
        </w:rPr>
        <w:t xml:space="preserve"> for the target B. </w:t>
      </w:r>
      <w:r w:rsidR="003A5BDF">
        <w:rPr>
          <w:bCs/>
          <w:sz w:val="22"/>
          <w:szCs w:val="22"/>
        </w:rPr>
        <w:t xml:space="preserve">Signing </w:t>
      </w:r>
      <w:r>
        <w:rPr>
          <w:bCs/>
          <w:sz w:val="22"/>
          <w:szCs w:val="22"/>
        </w:rPr>
        <w:t xml:space="preserve">part of STIR/SHAKEN related LI reporting when AS interacts with the </w:t>
      </w:r>
      <w:r w:rsidR="003A5BDF">
        <w:rPr>
          <w:bCs/>
          <w:sz w:val="22"/>
          <w:szCs w:val="22"/>
        </w:rPr>
        <w:t xml:space="preserve">Signing AS </w:t>
      </w:r>
      <w:r>
        <w:rPr>
          <w:bCs/>
          <w:sz w:val="22"/>
          <w:szCs w:val="22"/>
        </w:rPr>
        <w:t xml:space="preserve">is further illustrated </w:t>
      </w:r>
      <w:r w:rsidR="003A5BDF">
        <w:rPr>
          <w:bCs/>
          <w:sz w:val="22"/>
          <w:szCs w:val="22"/>
        </w:rPr>
        <w:t>clause 4.10.3.4</w:t>
      </w:r>
      <w:r>
        <w:rPr>
          <w:bCs/>
          <w:sz w:val="22"/>
          <w:szCs w:val="22"/>
        </w:rPr>
        <w:t>.</w:t>
      </w:r>
      <w:r w:rsidR="00EB26AE">
        <w:rPr>
          <w:bCs/>
          <w:sz w:val="22"/>
          <w:szCs w:val="22"/>
        </w:rPr>
        <w:t xml:space="preserve"> </w:t>
      </w:r>
    </w:p>
    <w:p w14:paraId="394EE516" w14:textId="00F6646F" w:rsidR="00FB748D" w:rsidRPr="006F1346" w:rsidRDefault="00FB748D" w:rsidP="00FB748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286695">
        <w:rPr>
          <w:bCs/>
          <w:sz w:val="22"/>
          <w:szCs w:val="22"/>
          <w:u w:val="single"/>
        </w:rPr>
        <w:t>3</w:t>
      </w:r>
      <w:r>
        <w:rPr>
          <w:bCs/>
          <w:sz w:val="22"/>
          <w:szCs w:val="22"/>
          <w:u w:val="single"/>
        </w:rPr>
        <w:t>: A calls B (target</w:t>
      </w:r>
      <w:r w:rsidR="00E40F4A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>) redirected to C (target)</w:t>
      </w:r>
      <w:r w:rsidR="00EB26AE">
        <w:rPr>
          <w:bCs/>
          <w:sz w:val="22"/>
          <w:szCs w:val="22"/>
          <w:u w:val="single"/>
        </w:rPr>
        <w:t xml:space="preserve"> </w:t>
      </w:r>
    </w:p>
    <w:p w14:paraId="31817BBD" w14:textId="11A65296" w:rsidR="00E40F4A" w:rsidRDefault="00FB748D" w:rsidP="00FB748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For target B, t</w:t>
      </w:r>
      <w:r w:rsidRPr="0064339E">
        <w:rPr>
          <w:bCs/>
          <w:sz w:val="22"/>
          <w:szCs w:val="22"/>
        </w:rPr>
        <w:t xml:space="preserve">he S-CSCF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(C)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B26AE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22B74D2B" w14:textId="022E1933" w:rsidR="00FB748D" w:rsidRDefault="00FB748D" w:rsidP="00FB748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For target C, t</w:t>
      </w:r>
      <w:r w:rsidRPr="0064339E">
        <w:rPr>
          <w:bCs/>
          <w:sz w:val="22"/>
          <w:szCs w:val="22"/>
        </w:rPr>
        <w:t xml:space="preserve">he S-CSCF </w:t>
      </w:r>
      <w:r>
        <w:rPr>
          <w:bCs/>
          <w:sz w:val="22"/>
          <w:szCs w:val="22"/>
        </w:rPr>
        <w:t xml:space="preserve">(C)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(C)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B26AE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>IRI-POI functions for IMS LI with the alternate option.</w:t>
      </w:r>
    </w:p>
    <w:p w14:paraId="53529F37" w14:textId="3498A02B" w:rsidR="00FB748D" w:rsidRDefault="00FB748D" w:rsidP="00FB748D">
      <w:pPr>
        <w:pStyle w:val="Caption"/>
        <w:spacing w:before="120" w:after="120"/>
        <w:jc w:val="center"/>
      </w:pPr>
      <w:r>
        <w:object w:dxaOrig="18378" w:dyaOrig="3804" w14:anchorId="2F32BF73">
          <v:shape id="_x0000_i1027" type="#_x0000_t75" style="width:481.8pt;height:99.6pt" o:ole="">
            <v:imagedata r:id="rId12" o:title=""/>
          </v:shape>
          <o:OLEObject Type="Embed" ProgID="Visio.Drawing.15" ShapeID="_x0000_i1027" DrawAspect="Content" ObjectID="_1767368078" r:id="rId13"/>
        </w:object>
      </w:r>
      <w:r>
        <w:t>Figure 4.10.3.5.2</w:t>
      </w:r>
      <w:r w:rsidR="00286695">
        <w:t>.2-3</w:t>
      </w:r>
      <w:r>
        <w:t xml:space="preserve">: Scenario </w:t>
      </w:r>
      <w:r w:rsidR="00286695">
        <w:t>3</w:t>
      </w:r>
      <w:r>
        <w:t xml:space="preserve"> – A calls B (target) redirected to C (target)</w:t>
      </w:r>
      <w:r w:rsidR="005A6F74">
        <w:t xml:space="preserve"> </w:t>
      </w:r>
    </w:p>
    <w:p w14:paraId="23B2EB9B" w14:textId="77777777" w:rsidR="00FB748D" w:rsidRDefault="00FB748D" w:rsidP="00FB748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22055EFE" w14:textId="3E761119" w:rsidR="00FB748D" w:rsidRDefault="00FB748D" w:rsidP="00FB748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In both cases, the </w:t>
      </w:r>
      <w:r>
        <w:rPr>
          <w:bCs/>
          <w:sz w:val="22"/>
          <w:szCs w:val="22"/>
        </w:rPr>
        <w:t>A</w:t>
      </w:r>
      <w:r w:rsidRPr="0064339E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(B) </w:t>
      </w:r>
      <w:r w:rsidRPr="0064339E">
        <w:rPr>
          <w:bCs/>
          <w:sz w:val="22"/>
          <w:szCs w:val="22"/>
        </w:rPr>
        <w:t xml:space="preserve">that interacts with the </w:t>
      </w:r>
      <w:r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to validate the received signature in the PASSporT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B and AS (C) </w:t>
      </w:r>
      <w:r w:rsidRPr="0064339E">
        <w:rPr>
          <w:bCs/>
          <w:sz w:val="22"/>
          <w:szCs w:val="22"/>
        </w:rPr>
        <w:t xml:space="preserve">that interacts with the </w:t>
      </w:r>
      <w:r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to validate the received signature in the PASSporT 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C.</w:t>
      </w:r>
    </w:p>
    <w:p w14:paraId="431A0D44" w14:textId="497B1241" w:rsidR="00FB748D" w:rsidRDefault="00FB748D" w:rsidP="00FB748D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addition, the AS (B) that interacts with the Signing AS to authenticate/sign B’s identity provides the</w:t>
      </w:r>
      <w:r w:rsidRPr="0064339E">
        <w:rPr>
          <w:bCs/>
          <w:sz w:val="22"/>
          <w:szCs w:val="22"/>
        </w:rPr>
        <w:t xml:space="preserve"> IRI-POI functions for the STIR/SHAKEN related LI reporting</w:t>
      </w:r>
      <w:r>
        <w:rPr>
          <w:bCs/>
          <w:sz w:val="22"/>
          <w:szCs w:val="22"/>
        </w:rPr>
        <w:t xml:space="preserve"> for the target B. Signing part of STIR/SHAKEN related LI reporting when AS interacts with the Signing AS is further illustrated clause 4.10.3.4.</w:t>
      </w:r>
      <w:r w:rsidR="00EB26AE">
        <w:rPr>
          <w:bCs/>
          <w:sz w:val="22"/>
          <w:szCs w:val="22"/>
        </w:rPr>
        <w:t xml:space="preserve"> </w:t>
      </w:r>
    </w:p>
    <w:p w14:paraId="3D5BB45E" w14:textId="32B34FF9" w:rsidR="00BF7D9A" w:rsidRDefault="00BF7D9A" w:rsidP="00BF7D9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Redirected calls, i</w:t>
      </w:r>
      <w:r w:rsidRPr="00D15030">
        <w:rPr>
          <w:b/>
          <w:sz w:val="22"/>
          <w:szCs w:val="22"/>
        </w:rPr>
        <w:t>nt</w:t>
      </w:r>
      <w:r>
        <w:rPr>
          <w:b/>
          <w:sz w:val="22"/>
          <w:szCs w:val="22"/>
        </w:rPr>
        <w:t>er</w:t>
      </w:r>
      <w:r w:rsidRPr="00D15030">
        <w:rPr>
          <w:b/>
          <w:sz w:val="22"/>
          <w:szCs w:val="22"/>
        </w:rPr>
        <w:t>-CSP IMS sessions</w:t>
      </w:r>
    </w:p>
    <w:p w14:paraId="51CD7E54" w14:textId="47943D3A" w:rsidR="003A5BDF" w:rsidRPr="006F1346" w:rsidRDefault="003A5BDF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286695">
        <w:rPr>
          <w:bCs/>
          <w:sz w:val="22"/>
          <w:szCs w:val="22"/>
          <w:u w:val="single"/>
        </w:rPr>
        <w:t>4</w:t>
      </w:r>
      <w:r w:rsidRPr="006F1346">
        <w:rPr>
          <w:bCs/>
          <w:sz w:val="22"/>
          <w:szCs w:val="22"/>
          <w:u w:val="single"/>
        </w:rPr>
        <w:t xml:space="preserve">: </w:t>
      </w:r>
      <w:r>
        <w:rPr>
          <w:bCs/>
          <w:sz w:val="22"/>
          <w:szCs w:val="22"/>
          <w:u w:val="single"/>
        </w:rPr>
        <w:t>A calls B</w:t>
      </w:r>
      <w:r w:rsidR="00E40F4A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 (target).</w:t>
      </w:r>
      <w:r w:rsidR="00EB26AE">
        <w:rPr>
          <w:bCs/>
          <w:sz w:val="22"/>
          <w:szCs w:val="22"/>
          <w:u w:val="single"/>
        </w:rPr>
        <w:t xml:space="preserve"> </w:t>
      </w:r>
    </w:p>
    <w:p w14:paraId="53744E55" w14:textId="4DA66F66" w:rsidR="003A5BDF" w:rsidRDefault="003A5BDF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lastRenderedPageBreak/>
        <w:t xml:space="preserve">The S-CSCF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B26AE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2FEDE959" w14:textId="77777777" w:rsidR="003A5BDF" w:rsidRPr="00D15030" w:rsidRDefault="003A5BDF" w:rsidP="003A5BDF">
      <w:pPr>
        <w:pStyle w:val="ListParagraph"/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Cs w:val="22"/>
        </w:rPr>
      </w:pPr>
    </w:p>
    <w:p w14:paraId="551DC656" w14:textId="77777777" w:rsidR="003A5BDF" w:rsidRPr="0064339E" w:rsidRDefault="003A5BDF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17580" w:dyaOrig="3702" w14:anchorId="09C08A37">
          <v:shape id="_x0000_i1028" type="#_x0000_t75" style="width:481.8pt;height:101.4pt" o:ole="">
            <v:imagedata r:id="rId14" o:title=""/>
          </v:shape>
          <o:OLEObject Type="Embed" ProgID="Visio.Drawing.15" ShapeID="_x0000_i1028" DrawAspect="Content" ObjectID="_1767368079" r:id="rId15"/>
        </w:object>
      </w:r>
    </w:p>
    <w:p w14:paraId="724EA443" w14:textId="25CE5B59" w:rsidR="003A5BDF" w:rsidRDefault="003A5BDF" w:rsidP="003A5BDF">
      <w:pPr>
        <w:pStyle w:val="Caption"/>
        <w:spacing w:before="120" w:after="120"/>
        <w:jc w:val="center"/>
      </w:pPr>
      <w:r>
        <w:t>Figure 4.10.3.5.2</w:t>
      </w:r>
      <w:r w:rsidR="00286695">
        <w:t>.2-4</w:t>
      </w:r>
      <w:r>
        <w:t xml:space="preserve">: Scenario </w:t>
      </w:r>
      <w:r w:rsidR="00286695">
        <w:t xml:space="preserve">4 </w:t>
      </w:r>
      <w:r>
        <w:t>– A calls B redirected to C (target)</w:t>
      </w:r>
      <w:r w:rsidR="005A6F74">
        <w:t xml:space="preserve"> </w:t>
      </w:r>
    </w:p>
    <w:p w14:paraId="4E008212" w14:textId="193FFEF5" w:rsidR="003A5BDF" w:rsidRDefault="003A5BDF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="00EB26AE">
        <w:rPr>
          <w:bCs/>
          <w:sz w:val="22"/>
          <w:szCs w:val="22"/>
        </w:rPr>
        <w:t xml:space="preserve"> </w:t>
      </w:r>
    </w:p>
    <w:p w14:paraId="048ABD64" w14:textId="1CD00C28" w:rsidR="003A5BDF" w:rsidRDefault="003A5BDF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>In both cases, the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</w:t>
      </w:r>
      <w:r w:rsidRPr="0064339E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(C) </w:t>
      </w:r>
      <w:r w:rsidRPr="0064339E">
        <w:rPr>
          <w:bCs/>
          <w:sz w:val="22"/>
          <w:szCs w:val="22"/>
        </w:rPr>
        <w:t xml:space="preserve">that interacts with the </w:t>
      </w:r>
      <w:r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to validate the received signatures in the PASSporTs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C</w:t>
      </w:r>
      <w:r w:rsidRPr="0064339E">
        <w:rPr>
          <w:bCs/>
          <w:sz w:val="22"/>
          <w:szCs w:val="22"/>
        </w:rPr>
        <w:t>.</w:t>
      </w:r>
      <w:r w:rsidRPr="00744174">
        <w:rPr>
          <w:bCs/>
          <w:sz w:val="22"/>
          <w:szCs w:val="22"/>
        </w:rPr>
        <w:t xml:space="preserve"> </w:t>
      </w:r>
    </w:p>
    <w:p w14:paraId="5990586E" w14:textId="22F3AF95" w:rsidR="003A5BDF" w:rsidRPr="006F1346" w:rsidRDefault="003A5BDF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286695">
        <w:rPr>
          <w:bCs/>
          <w:sz w:val="22"/>
          <w:szCs w:val="22"/>
          <w:u w:val="single"/>
        </w:rPr>
        <w:t>5</w:t>
      </w:r>
      <w:r>
        <w:rPr>
          <w:bCs/>
          <w:sz w:val="22"/>
          <w:szCs w:val="22"/>
          <w:u w:val="single"/>
        </w:rPr>
        <w:t>: A calls B (target)</w:t>
      </w:r>
      <w:r w:rsidR="00E40F4A">
        <w:rPr>
          <w:bCs/>
          <w:sz w:val="22"/>
          <w:szCs w:val="22"/>
          <w:u w:val="single"/>
        </w:rPr>
        <w:t>,</w:t>
      </w:r>
      <w:r>
        <w:rPr>
          <w:bCs/>
          <w:sz w:val="22"/>
          <w:szCs w:val="22"/>
          <w:u w:val="single"/>
        </w:rPr>
        <w:t xml:space="preserve"> redirected to C.</w:t>
      </w:r>
      <w:r w:rsidR="00EB26AE">
        <w:rPr>
          <w:bCs/>
          <w:sz w:val="22"/>
          <w:szCs w:val="22"/>
          <w:u w:val="single"/>
        </w:rPr>
        <w:t xml:space="preserve"> </w:t>
      </w:r>
    </w:p>
    <w:p w14:paraId="119D4928" w14:textId="185FF097" w:rsidR="003A5BDF" w:rsidRDefault="003A5BDF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S-CSCF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(C)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B26AE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5A0C4B29" w14:textId="77777777" w:rsidR="003A5BDF" w:rsidRPr="00D15030" w:rsidRDefault="003A5BDF" w:rsidP="003A5BDF">
      <w:pPr>
        <w:pStyle w:val="ListParagraph"/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Cs w:val="22"/>
        </w:rPr>
      </w:pPr>
    </w:p>
    <w:p w14:paraId="24AC569D" w14:textId="216B7C19" w:rsidR="003A5BDF" w:rsidRPr="0064339E" w:rsidRDefault="006153E4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17670" w:dyaOrig="3678" w14:anchorId="76F38055">
          <v:shape id="_x0000_i1029" type="#_x0000_t75" style="width:481.8pt;height:100.2pt" o:ole="">
            <v:imagedata r:id="rId16" o:title=""/>
          </v:shape>
          <o:OLEObject Type="Embed" ProgID="Visio.Drawing.15" ShapeID="_x0000_i1029" DrawAspect="Content" ObjectID="_1767368080" r:id="rId17"/>
        </w:object>
      </w:r>
    </w:p>
    <w:p w14:paraId="02837C09" w14:textId="3EA7294F" w:rsidR="003A5BDF" w:rsidRDefault="003A5BDF" w:rsidP="003A5BDF">
      <w:pPr>
        <w:pStyle w:val="Caption"/>
        <w:spacing w:before="120" w:after="120"/>
        <w:jc w:val="center"/>
      </w:pPr>
      <w:r>
        <w:t>Figure 4.10.3.5.2</w:t>
      </w:r>
      <w:r w:rsidR="00286695">
        <w:t>.2-5</w:t>
      </w:r>
      <w:r>
        <w:t xml:space="preserve">: Scenario </w:t>
      </w:r>
      <w:r w:rsidR="00286695">
        <w:t>5</w:t>
      </w:r>
      <w:r>
        <w:t xml:space="preserve"> – A calls B (target) redirected to </w:t>
      </w:r>
      <w:proofErr w:type="gramStart"/>
      <w:r>
        <w:t>C</w:t>
      </w:r>
      <w:proofErr w:type="gramEnd"/>
      <w:r w:rsidR="005A6F74">
        <w:t xml:space="preserve"> </w:t>
      </w:r>
    </w:p>
    <w:p w14:paraId="093A2530" w14:textId="77777777" w:rsidR="003A5BDF" w:rsidRDefault="003A5BDF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 </w:t>
      </w:r>
    </w:p>
    <w:p w14:paraId="16B15398" w14:textId="746F2BE7" w:rsidR="003A5BDF" w:rsidRDefault="003A5BDF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>In both cases, the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</w:t>
      </w:r>
      <w:r w:rsidRPr="0064339E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(B) </w:t>
      </w:r>
      <w:r w:rsidRPr="0064339E">
        <w:rPr>
          <w:bCs/>
          <w:sz w:val="22"/>
          <w:szCs w:val="22"/>
        </w:rPr>
        <w:t xml:space="preserve">that interacts with the </w:t>
      </w:r>
      <w:r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to validate the received signature in the PASSporT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B</w:t>
      </w:r>
      <w:r w:rsidRPr="0064339E">
        <w:rPr>
          <w:bCs/>
          <w:sz w:val="22"/>
          <w:szCs w:val="22"/>
        </w:rPr>
        <w:t>.</w:t>
      </w:r>
      <w:r w:rsidRPr="00744174">
        <w:rPr>
          <w:bCs/>
          <w:sz w:val="22"/>
          <w:szCs w:val="22"/>
        </w:rPr>
        <w:t xml:space="preserve"> </w:t>
      </w:r>
    </w:p>
    <w:p w14:paraId="2BE0BEAF" w14:textId="3B622CCE" w:rsidR="003A5BDF" w:rsidRDefault="003A5BDF" w:rsidP="003A5BD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addition, the AS (B) that interacts with the Signing AS to authenticate/sign B’s identity provides the</w:t>
      </w:r>
      <w:r w:rsidRPr="0064339E">
        <w:rPr>
          <w:bCs/>
          <w:sz w:val="22"/>
          <w:szCs w:val="22"/>
        </w:rPr>
        <w:t xml:space="preserve"> IRI-POI functions for the STIR/SHAKEN related LI reporting</w:t>
      </w:r>
      <w:r>
        <w:rPr>
          <w:bCs/>
          <w:sz w:val="22"/>
          <w:szCs w:val="22"/>
        </w:rPr>
        <w:t xml:space="preserve"> for the target B. Signing part of STIR/SHAKEN related LI reporting when AS interacts with the Signing AS is further illustrated clause 4.10.3.4.</w:t>
      </w:r>
      <w:r w:rsidR="00EB26AE">
        <w:rPr>
          <w:bCs/>
          <w:sz w:val="22"/>
          <w:szCs w:val="22"/>
        </w:rPr>
        <w:t xml:space="preserve"> </w:t>
      </w:r>
    </w:p>
    <w:p w14:paraId="303A812F" w14:textId="67F420CC" w:rsidR="00FE6529" w:rsidRPr="006F1346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286695">
        <w:rPr>
          <w:bCs/>
          <w:sz w:val="22"/>
          <w:szCs w:val="22"/>
          <w:u w:val="single"/>
        </w:rPr>
        <w:t>6</w:t>
      </w:r>
      <w:r w:rsidRPr="006F1346">
        <w:rPr>
          <w:bCs/>
          <w:sz w:val="22"/>
          <w:szCs w:val="22"/>
          <w:u w:val="single"/>
        </w:rPr>
        <w:t>:</w:t>
      </w:r>
      <w:r>
        <w:rPr>
          <w:bCs/>
          <w:sz w:val="22"/>
          <w:szCs w:val="22"/>
          <w:u w:val="single"/>
        </w:rPr>
        <w:t xml:space="preserve"> A (target</w:t>
      </w:r>
      <w:r w:rsidR="00FB748D">
        <w:rPr>
          <w:bCs/>
          <w:sz w:val="22"/>
          <w:szCs w:val="22"/>
          <w:u w:val="single"/>
        </w:rPr>
        <w:t xml:space="preserve"> non-local ID)</w:t>
      </w:r>
      <w:r>
        <w:rPr>
          <w:bCs/>
          <w:sz w:val="22"/>
          <w:szCs w:val="22"/>
          <w:u w:val="single"/>
        </w:rPr>
        <w:t xml:space="preserve"> calls B</w:t>
      </w:r>
      <w:r w:rsidR="00FB748D">
        <w:rPr>
          <w:bCs/>
          <w:sz w:val="22"/>
          <w:szCs w:val="22"/>
          <w:u w:val="single"/>
        </w:rPr>
        <w:t xml:space="preserve">, </w:t>
      </w:r>
      <w:r>
        <w:rPr>
          <w:bCs/>
          <w:sz w:val="22"/>
          <w:szCs w:val="22"/>
          <w:u w:val="single"/>
        </w:rPr>
        <w:t xml:space="preserve">redirected to C. </w:t>
      </w:r>
    </w:p>
    <w:p w14:paraId="4F7ABCD1" w14:textId="26E3F26A" w:rsidR="00FE6529" w:rsidRPr="0064339E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</w:t>
      </w:r>
      <w:r w:rsidR="00FB748D">
        <w:rPr>
          <w:bCs/>
          <w:sz w:val="22"/>
          <w:szCs w:val="22"/>
        </w:rPr>
        <w:t xml:space="preserve">(originating network) </w:t>
      </w:r>
      <w:r w:rsidRPr="0064339E">
        <w:rPr>
          <w:bCs/>
          <w:sz w:val="22"/>
          <w:szCs w:val="22"/>
        </w:rPr>
        <w:t xml:space="preserve">calls B, and B has call forwarding to C. </w:t>
      </w:r>
      <w:r>
        <w:rPr>
          <w:bCs/>
          <w:sz w:val="22"/>
          <w:szCs w:val="22"/>
        </w:rPr>
        <w:t xml:space="preserve">A </w:t>
      </w:r>
      <w:r w:rsidR="00FB748D">
        <w:rPr>
          <w:bCs/>
          <w:sz w:val="22"/>
          <w:szCs w:val="22"/>
        </w:rPr>
        <w:t>is the target non-local ID in the terminating network.</w:t>
      </w:r>
      <w:r>
        <w:rPr>
          <w:bCs/>
          <w:sz w:val="22"/>
          <w:szCs w:val="22"/>
        </w:rPr>
        <w:t xml:space="preserve"> </w:t>
      </w:r>
    </w:p>
    <w:p w14:paraId="4DDA96D4" w14:textId="4C1FB15C" w:rsidR="00FE6529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For target A, t</w:t>
      </w:r>
      <w:r w:rsidRPr="0064339E">
        <w:rPr>
          <w:bCs/>
          <w:sz w:val="22"/>
          <w:szCs w:val="22"/>
        </w:rPr>
        <w:t xml:space="preserve">he S-CSCF </w:t>
      </w:r>
      <w:r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(A)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B26AE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32AA887A" w14:textId="247C00E0" w:rsidR="00FE6529" w:rsidRPr="0064339E" w:rsidRDefault="00E40F4A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</w:t>
      </w:r>
      <w:r w:rsidR="00FE6529">
        <w:rPr>
          <w:bCs/>
          <w:sz w:val="22"/>
          <w:szCs w:val="22"/>
        </w:rPr>
        <w:t xml:space="preserve"> </w:t>
      </w:r>
      <w:r w:rsidR="006153E4">
        <w:rPr>
          <w:bCs/>
          <w:sz w:val="22"/>
          <w:szCs w:val="22"/>
        </w:rPr>
        <w:t xml:space="preserve">IBCF </w:t>
      </w:r>
      <w:r w:rsidR="00FE6529" w:rsidRPr="0064339E">
        <w:rPr>
          <w:bCs/>
          <w:sz w:val="22"/>
          <w:szCs w:val="22"/>
        </w:rPr>
        <w:t xml:space="preserve">provides the IRI-POI functions for IMS LI with the default option, and the </w:t>
      </w:r>
      <w:r w:rsidR="006153E4">
        <w:rPr>
          <w:bCs/>
          <w:sz w:val="22"/>
          <w:szCs w:val="22"/>
        </w:rPr>
        <w:t>S-CS</w:t>
      </w:r>
      <w:r>
        <w:rPr>
          <w:bCs/>
          <w:sz w:val="22"/>
          <w:szCs w:val="22"/>
        </w:rPr>
        <w:t>C</w:t>
      </w:r>
      <w:r w:rsidR="006153E4">
        <w:rPr>
          <w:bCs/>
          <w:sz w:val="22"/>
          <w:szCs w:val="22"/>
        </w:rPr>
        <w:t>F (B)</w:t>
      </w:r>
      <w:r w:rsidR="00EB26AE">
        <w:rPr>
          <w:bCs/>
          <w:sz w:val="22"/>
          <w:szCs w:val="22"/>
        </w:rPr>
        <w:t xml:space="preserve"> </w:t>
      </w:r>
      <w:r w:rsidR="00FE6529" w:rsidRPr="0064339E">
        <w:rPr>
          <w:bCs/>
          <w:sz w:val="22"/>
          <w:szCs w:val="22"/>
        </w:rPr>
        <w:t>provide</w:t>
      </w:r>
      <w:r w:rsidR="00FE6529">
        <w:rPr>
          <w:bCs/>
          <w:sz w:val="22"/>
          <w:szCs w:val="22"/>
        </w:rPr>
        <w:t>s</w:t>
      </w:r>
      <w:r w:rsidR="00FE6529" w:rsidRPr="0064339E">
        <w:rPr>
          <w:bCs/>
          <w:sz w:val="22"/>
          <w:szCs w:val="22"/>
        </w:rPr>
        <w:t xml:space="preserve"> the IRI-POI functions for IMS LI with the alternate option. </w:t>
      </w:r>
    </w:p>
    <w:p w14:paraId="53426F09" w14:textId="014FAC94" w:rsidR="00FE6529" w:rsidRPr="00F40201" w:rsidRDefault="00FB748D" w:rsidP="00FE6529">
      <w:r>
        <w:object w:dxaOrig="17670" w:dyaOrig="3678" w14:anchorId="01451C4E">
          <v:shape id="_x0000_i1030" type="#_x0000_t75" style="width:481.8pt;height:100.2pt" o:ole="">
            <v:imagedata r:id="rId18" o:title=""/>
          </v:shape>
          <o:OLEObject Type="Embed" ProgID="Visio.Drawing.15" ShapeID="_x0000_i1030" DrawAspect="Content" ObjectID="_1767368081" r:id="rId19"/>
        </w:object>
      </w:r>
    </w:p>
    <w:p w14:paraId="36AA8762" w14:textId="27B145CB" w:rsidR="00FE6529" w:rsidRDefault="00FE6529" w:rsidP="00FE6529">
      <w:pPr>
        <w:pStyle w:val="Caption"/>
        <w:spacing w:before="120" w:after="120"/>
        <w:jc w:val="center"/>
      </w:pPr>
      <w:r>
        <w:t>Figure 4.10.3.4.2</w:t>
      </w:r>
      <w:r w:rsidR="00286695">
        <w:t>.2-6</w:t>
      </w:r>
      <w:r>
        <w:t xml:space="preserve">: Scenario </w:t>
      </w:r>
      <w:r w:rsidR="00286695">
        <w:t>6</w:t>
      </w:r>
      <w:r>
        <w:t xml:space="preserve"> – A </w:t>
      </w:r>
      <w:r w:rsidR="006153E4">
        <w:t xml:space="preserve">(target non-local ID) </w:t>
      </w:r>
      <w:r>
        <w:t xml:space="preserve">calls B redirected to </w:t>
      </w:r>
      <w:proofErr w:type="gramStart"/>
      <w:r>
        <w:t>C</w:t>
      </w:r>
      <w:proofErr w:type="gramEnd"/>
      <w:r w:rsidR="00EB26AE">
        <w:t xml:space="preserve"> </w:t>
      </w:r>
    </w:p>
    <w:p w14:paraId="47188FA5" w14:textId="77777777" w:rsidR="00FE6529" w:rsidRDefault="00FE6529" w:rsidP="00FE6529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267DDEF5" w14:textId="11D7A274" w:rsidR="006153E4" w:rsidRDefault="006153E4" w:rsidP="006153E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>In both cases, the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</w:t>
      </w:r>
      <w:r w:rsidRPr="0064339E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(B) </w:t>
      </w:r>
      <w:r w:rsidRPr="0064339E">
        <w:rPr>
          <w:bCs/>
          <w:sz w:val="22"/>
          <w:szCs w:val="22"/>
        </w:rPr>
        <w:t xml:space="preserve">that interacts with the </w:t>
      </w:r>
      <w:r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to validate the received signature in the PASSporT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non-local ID A</w:t>
      </w:r>
      <w:r w:rsidRPr="0064339E">
        <w:rPr>
          <w:bCs/>
          <w:sz w:val="22"/>
          <w:szCs w:val="22"/>
        </w:rPr>
        <w:t>.</w:t>
      </w:r>
      <w:r w:rsidRPr="00744174">
        <w:rPr>
          <w:bCs/>
          <w:sz w:val="22"/>
          <w:szCs w:val="22"/>
        </w:rPr>
        <w:t xml:space="preserve"> </w:t>
      </w:r>
    </w:p>
    <w:p w14:paraId="6E814F37" w14:textId="7B6468D6" w:rsidR="00817784" w:rsidRPr="006F1346" w:rsidRDefault="0081778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  <w:u w:val="single"/>
        </w:rPr>
      </w:pPr>
      <w:r w:rsidRPr="006F1346">
        <w:rPr>
          <w:bCs/>
          <w:sz w:val="22"/>
          <w:szCs w:val="22"/>
          <w:u w:val="single"/>
        </w:rPr>
        <w:t xml:space="preserve">Scenario </w:t>
      </w:r>
      <w:r w:rsidR="00286695">
        <w:rPr>
          <w:bCs/>
          <w:sz w:val="22"/>
          <w:szCs w:val="22"/>
          <w:u w:val="single"/>
        </w:rPr>
        <w:t>7</w:t>
      </w:r>
      <w:r w:rsidRPr="006F1346">
        <w:rPr>
          <w:bCs/>
          <w:sz w:val="22"/>
          <w:szCs w:val="22"/>
          <w:u w:val="single"/>
        </w:rPr>
        <w:t>:</w:t>
      </w:r>
      <w:r w:rsidR="00DF163B">
        <w:rPr>
          <w:bCs/>
          <w:sz w:val="22"/>
          <w:szCs w:val="22"/>
          <w:u w:val="single"/>
        </w:rPr>
        <w:t xml:space="preserve"> A </w:t>
      </w:r>
      <w:r w:rsidR="006153E4">
        <w:rPr>
          <w:bCs/>
          <w:sz w:val="22"/>
          <w:szCs w:val="22"/>
          <w:u w:val="single"/>
        </w:rPr>
        <w:t xml:space="preserve">(target non-local ID) </w:t>
      </w:r>
      <w:r w:rsidR="00DF163B">
        <w:rPr>
          <w:bCs/>
          <w:sz w:val="22"/>
          <w:szCs w:val="22"/>
          <w:u w:val="single"/>
        </w:rPr>
        <w:t>calls B</w:t>
      </w:r>
      <w:r w:rsidR="006153E4">
        <w:rPr>
          <w:bCs/>
          <w:sz w:val="22"/>
          <w:szCs w:val="22"/>
          <w:u w:val="single"/>
        </w:rPr>
        <w:t xml:space="preserve"> (target) redirected to C (target).</w:t>
      </w:r>
      <w:r w:rsidR="00EB26AE">
        <w:rPr>
          <w:bCs/>
          <w:sz w:val="22"/>
          <w:szCs w:val="22"/>
          <w:u w:val="single"/>
        </w:rPr>
        <w:t xml:space="preserve"> </w:t>
      </w:r>
    </w:p>
    <w:p w14:paraId="09FD8FA6" w14:textId="07C8BFBC" w:rsidR="00817784" w:rsidRPr="0064339E" w:rsidRDefault="0081778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A </w:t>
      </w:r>
      <w:r w:rsidR="006153E4">
        <w:rPr>
          <w:bCs/>
          <w:sz w:val="22"/>
          <w:szCs w:val="22"/>
        </w:rPr>
        <w:t xml:space="preserve">(originating network) </w:t>
      </w:r>
      <w:r w:rsidRPr="0064339E">
        <w:rPr>
          <w:bCs/>
          <w:sz w:val="22"/>
          <w:szCs w:val="22"/>
        </w:rPr>
        <w:t xml:space="preserve">calls B and B has call forwarding to C in the terminating network. </w:t>
      </w:r>
      <w:r w:rsidR="006153E4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 xml:space="preserve"> is the target non-local ID in the </w:t>
      </w:r>
      <w:r w:rsidR="006153E4">
        <w:rPr>
          <w:bCs/>
          <w:sz w:val="22"/>
          <w:szCs w:val="22"/>
        </w:rPr>
        <w:t xml:space="preserve">terminating </w:t>
      </w:r>
      <w:r>
        <w:rPr>
          <w:bCs/>
          <w:sz w:val="22"/>
          <w:szCs w:val="22"/>
        </w:rPr>
        <w:t>network</w:t>
      </w:r>
      <w:r w:rsidR="006153E4">
        <w:rPr>
          <w:bCs/>
          <w:sz w:val="22"/>
          <w:szCs w:val="22"/>
        </w:rPr>
        <w:t xml:space="preserve">. B and C are also targets in the terminating network. </w:t>
      </w:r>
      <w:r>
        <w:rPr>
          <w:bCs/>
          <w:sz w:val="22"/>
          <w:szCs w:val="22"/>
        </w:rPr>
        <w:t xml:space="preserve">. </w:t>
      </w:r>
    </w:p>
    <w:p w14:paraId="44D68A06" w14:textId="06058F36" w:rsidR="00817784" w:rsidRDefault="006153E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non-local ID A: </w:t>
      </w:r>
      <w:r w:rsidR="00817784" w:rsidRPr="0064339E">
        <w:rPr>
          <w:bCs/>
          <w:sz w:val="22"/>
          <w:szCs w:val="22"/>
        </w:rPr>
        <w:t xml:space="preserve">The </w:t>
      </w:r>
      <w:r w:rsidR="00817784">
        <w:rPr>
          <w:bCs/>
          <w:sz w:val="22"/>
          <w:szCs w:val="22"/>
        </w:rPr>
        <w:t>IBCF</w:t>
      </w:r>
      <w:r w:rsidR="00817784" w:rsidRPr="0064339E">
        <w:rPr>
          <w:bCs/>
          <w:sz w:val="22"/>
          <w:szCs w:val="22"/>
        </w:rPr>
        <w:t xml:space="preserve"> provides the IRI-POI functions for IMS LI with the default option, and the </w:t>
      </w:r>
      <w:r w:rsidR="00817784">
        <w:rPr>
          <w:bCs/>
          <w:sz w:val="22"/>
          <w:szCs w:val="22"/>
        </w:rPr>
        <w:t>S-CSCF</w:t>
      </w:r>
      <w:r w:rsidR="00B645E3">
        <w:rPr>
          <w:bCs/>
          <w:sz w:val="22"/>
          <w:szCs w:val="22"/>
        </w:rPr>
        <w:t>(B)</w:t>
      </w:r>
      <w:r w:rsidR="00EB26AE">
        <w:rPr>
          <w:bCs/>
          <w:sz w:val="22"/>
          <w:szCs w:val="22"/>
        </w:rPr>
        <w:t xml:space="preserve"> </w:t>
      </w:r>
      <w:r w:rsidR="00817784">
        <w:rPr>
          <w:bCs/>
          <w:sz w:val="22"/>
          <w:szCs w:val="22"/>
        </w:rPr>
        <w:t xml:space="preserve">provides </w:t>
      </w:r>
      <w:r w:rsidR="00817784" w:rsidRPr="0064339E">
        <w:rPr>
          <w:bCs/>
          <w:sz w:val="22"/>
          <w:szCs w:val="22"/>
        </w:rPr>
        <w:t>the</w:t>
      </w:r>
      <w:r w:rsidR="00EB26AE">
        <w:rPr>
          <w:bCs/>
          <w:sz w:val="22"/>
          <w:szCs w:val="22"/>
        </w:rPr>
        <w:t xml:space="preserve"> </w:t>
      </w:r>
      <w:r w:rsidR="00817784" w:rsidRPr="0064339E">
        <w:rPr>
          <w:bCs/>
          <w:sz w:val="22"/>
          <w:szCs w:val="22"/>
        </w:rPr>
        <w:t xml:space="preserve">IRI-POI functions for IMS LI with the alternate option. </w:t>
      </w:r>
    </w:p>
    <w:p w14:paraId="4427559E" w14:textId="107C3031" w:rsidR="006153E4" w:rsidRDefault="006153E4" w:rsidP="006153E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B: </w:t>
      </w:r>
      <w:r w:rsidRPr="0064339E">
        <w:rPr>
          <w:bCs/>
          <w:sz w:val="22"/>
          <w:szCs w:val="22"/>
        </w:rPr>
        <w:t xml:space="preserve">The S-CSCF </w:t>
      </w:r>
      <w:r>
        <w:rPr>
          <w:bCs/>
          <w:sz w:val="22"/>
          <w:szCs w:val="22"/>
        </w:rPr>
        <w:t xml:space="preserve">(B)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(C)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B26AE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1BAA286C" w14:textId="5D54B48E" w:rsidR="006153E4" w:rsidRDefault="006153E4" w:rsidP="006153E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target C: </w:t>
      </w:r>
      <w:r w:rsidRPr="0064339E">
        <w:rPr>
          <w:bCs/>
          <w:sz w:val="22"/>
          <w:szCs w:val="22"/>
        </w:rPr>
        <w:t xml:space="preserve">The S-CSCF </w:t>
      </w:r>
      <w:r>
        <w:rPr>
          <w:bCs/>
          <w:sz w:val="22"/>
          <w:szCs w:val="22"/>
        </w:rPr>
        <w:t xml:space="preserve">(C) </w:t>
      </w:r>
      <w:r w:rsidRPr="0064339E">
        <w:rPr>
          <w:bCs/>
          <w:sz w:val="22"/>
          <w:szCs w:val="22"/>
        </w:rPr>
        <w:t xml:space="preserve">provides the IRI-POI functions for IMS LI with the default option, and the P-CSCF </w:t>
      </w:r>
      <w:r>
        <w:rPr>
          <w:bCs/>
          <w:sz w:val="22"/>
          <w:szCs w:val="22"/>
        </w:rPr>
        <w:t xml:space="preserve">(C) </w:t>
      </w:r>
      <w:r w:rsidRPr="0064339E">
        <w:rPr>
          <w:bCs/>
          <w:sz w:val="22"/>
          <w:szCs w:val="22"/>
        </w:rPr>
        <w:t>provide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</w:t>
      </w:r>
      <w:r w:rsidR="00EB26AE">
        <w:rPr>
          <w:bCs/>
          <w:sz w:val="22"/>
          <w:szCs w:val="22"/>
        </w:rPr>
        <w:t xml:space="preserve"> </w:t>
      </w:r>
      <w:r w:rsidRPr="0064339E">
        <w:rPr>
          <w:bCs/>
          <w:sz w:val="22"/>
          <w:szCs w:val="22"/>
        </w:rPr>
        <w:t xml:space="preserve">IRI-POI functions for IMS LI with the alternate option. </w:t>
      </w:r>
    </w:p>
    <w:p w14:paraId="7579F3B3" w14:textId="62F9133B" w:rsidR="00817784" w:rsidRPr="00F40201" w:rsidRDefault="006153E4" w:rsidP="00817784">
      <w:r>
        <w:object w:dxaOrig="17670" w:dyaOrig="3732" w14:anchorId="559CAB28">
          <v:shape id="_x0000_i1031" type="#_x0000_t75" style="width:481.8pt;height:102pt" o:ole="">
            <v:imagedata r:id="rId20" o:title=""/>
          </v:shape>
          <o:OLEObject Type="Embed" ProgID="Visio.Drawing.15" ShapeID="_x0000_i1031" DrawAspect="Content" ObjectID="_1767368082" r:id="rId21"/>
        </w:object>
      </w:r>
    </w:p>
    <w:p w14:paraId="62870CF7" w14:textId="6A0BB7BE" w:rsidR="00817784" w:rsidRDefault="00817784" w:rsidP="00817784">
      <w:pPr>
        <w:pStyle w:val="Caption"/>
        <w:spacing w:before="120" w:after="120"/>
        <w:jc w:val="center"/>
      </w:pPr>
      <w:r>
        <w:t>Figure 4.10.3.</w:t>
      </w:r>
      <w:r w:rsidR="00B645E3">
        <w:t>4</w:t>
      </w:r>
      <w:r>
        <w:t>.2</w:t>
      </w:r>
      <w:r w:rsidR="00286695">
        <w:t>.2-7</w:t>
      </w:r>
      <w:r>
        <w:t>: Scenario</w:t>
      </w:r>
      <w:r w:rsidR="006153E4">
        <w:t xml:space="preserve"> </w:t>
      </w:r>
      <w:r w:rsidR="00286695">
        <w:t>7</w:t>
      </w:r>
      <w:r w:rsidR="00FE6529">
        <w:t xml:space="preserve"> </w:t>
      </w:r>
      <w:r>
        <w:t xml:space="preserve">– A </w:t>
      </w:r>
      <w:r w:rsidR="006153E4">
        <w:t xml:space="preserve">(target non-local ID) </w:t>
      </w:r>
      <w:r>
        <w:t xml:space="preserve">calls B </w:t>
      </w:r>
      <w:r w:rsidR="006153E4">
        <w:t xml:space="preserve">(target) </w:t>
      </w:r>
      <w:r>
        <w:t>redirected to C (target</w:t>
      </w:r>
      <w:r w:rsidR="006153E4">
        <w:t>)</w:t>
      </w:r>
      <w:r w:rsidR="00EB26AE">
        <w:t xml:space="preserve"> </w:t>
      </w:r>
    </w:p>
    <w:p w14:paraId="72095225" w14:textId="77777777" w:rsidR="00817784" w:rsidRDefault="00817784" w:rsidP="0081778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 xml:space="preserve">The left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default option and the right part of the </w:t>
      </w:r>
      <w:r>
        <w:rPr>
          <w:bCs/>
          <w:sz w:val="22"/>
          <w:szCs w:val="22"/>
        </w:rPr>
        <w:t>diagram</w:t>
      </w:r>
      <w:r w:rsidRPr="0064339E">
        <w:rPr>
          <w:bCs/>
          <w:sz w:val="22"/>
          <w:szCs w:val="22"/>
        </w:rPr>
        <w:t xml:space="preserve"> shows for IMS LI with alternate option.</w:t>
      </w:r>
      <w:r w:rsidRPr="00744174">
        <w:rPr>
          <w:bCs/>
          <w:sz w:val="22"/>
          <w:szCs w:val="22"/>
        </w:rPr>
        <w:t xml:space="preserve"> </w:t>
      </w:r>
    </w:p>
    <w:p w14:paraId="53B95824" w14:textId="187FFCBB" w:rsidR="006153E4" w:rsidRDefault="006153E4" w:rsidP="006153E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>In both cases, the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</w:t>
      </w:r>
      <w:r w:rsidRPr="0064339E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(B) </w:t>
      </w:r>
      <w:r w:rsidRPr="0064339E">
        <w:rPr>
          <w:bCs/>
          <w:sz w:val="22"/>
          <w:szCs w:val="22"/>
        </w:rPr>
        <w:t xml:space="preserve">that interacts with the </w:t>
      </w:r>
      <w:r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to validate the received signature in the PASSporT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non-local ID A and target B</w:t>
      </w:r>
      <w:r w:rsidRPr="0064339E">
        <w:rPr>
          <w:bCs/>
          <w:sz w:val="22"/>
          <w:szCs w:val="22"/>
        </w:rPr>
        <w:t>.</w:t>
      </w:r>
      <w:r w:rsidRPr="00744174">
        <w:rPr>
          <w:bCs/>
          <w:sz w:val="22"/>
          <w:szCs w:val="22"/>
        </w:rPr>
        <w:t xml:space="preserve"> </w:t>
      </w:r>
    </w:p>
    <w:p w14:paraId="0B970D7A" w14:textId="010F5B71" w:rsidR="006153E4" w:rsidRDefault="006153E4" w:rsidP="006153E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64339E">
        <w:rPr>
          <w:bCs/>
          <w:sz w:val="22"/>
          <w:szCs w:val="22"/>
        </w:rPr>
        <w:t>In both cases, the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A</w:t>
      </w:r>
      <w:r w:rsidRPr="0064339E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(C) </w:t>
      </w:r>
      <w:r w:rsidRPr="0064339E">
        <w:rPr>
          <w:bCs/>
          <w:sz w:val="22"/>
          <w:szCs w:val="22"/>
        </w:rPr>
        <w:t xml:space="preserve">that interacts with the </w:t>
      </w:r>
      <w:r>
        <w:rPr>
          <w:bCs/>
          <w:sz w:val="22"/>
          <w:szCs w:val="22"/>
        </w:rPr>
        <w:t xml:space="preserve">Verification </w:t>
      </w:r>
      <w:r w:rsidRPr="0064339E">
        <w:rPr>
          <w:bCs/>
          <w:sz w:val="22"/>
          <w:szCs w:val="22"/>
        </w:rPr>
        <w:t xml:space="preserve">AS </w:t>
      </w:r>
      <w:r>
        <w:rPr>
          <w:bCs/>
          <w:sz w:val="22"/>
          <w:szCs w:val="22"/>
        </w:rPr>
        <w:t>to validate the received signatures in the PASSporTs</w:t>
      </w:r>
      <w:r w:rsidR="00EB26A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</w:t>
      </w:r>
      <w:r w:rsidRPr="0064339E">
        <w:rPr>
          <w:bCs/>
          <w:sz w:val="22"/>
          <w:szCs w:val="22"/>
        </w:rPr>
        <w:t>rovide</w:t>
      </w:r>
      <w:r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 the IRI-POI functions for the STIR/SHAKEN related LI reporting</w:t>
      </w:r>
      <w:r>
        <w:rPr>
          <w:bCs/>
          <w:sz w:val="22"/>
          <w:szCs w:val="22"/>
        </w:rPr>
        <w:t xml:space="preserve"> with the Validation Result for the target C</w:t>
      </w:r>
      <w:r w:rsidRPr="0064339E">
        <w:rPr>
          <w:bCs/>
          <w:sz w:val="22"/>
          <w:szCs w:val="22"/>
        </w:rPr>
        <w:t>.</w:t>
      </w:r>
      <w:r w:rsidRPr="00744174">
        <w:rPr>
          <w:bCs/>
          <w:sz w:val="22"/>
          <w:szCs w:val="22"/>
        </w:rPr>
        <w:t xml:space="preserve"> </w:t>
      </w:r>
    </w:p>
    <w:p w14:paraId="6C120D59" w14:textId="77777777" w:rsidR="006153E4" w:rsidRDefault="006153E4" w:rsidP="006153E4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079FA607" w14:textId="4EA67A9A" w:rsidR="00BF7D9A" w:rsidRDefault="00BF7D9A" w:rsidP="004D6F1F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sectPr w:rsidR="00BF7D9A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7E88"/>
    <w:multiLevelType w:val="hybridMultilevel"/>
    <w:tmpl w:val="9918C2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01F42"/>
    <w:multiLevelType w:val="hybridMultilevel"/>
    <w:tmpl w:val="E1FC16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4"/>
  </w:num>
  <w:num w:numId="2" w16cid:durableId="64032208">
    <w:abstractNumId w:val="5"/>
  </w:num>
  <w:num w:numId="3" w16cid:durableId="550578688">
    <w:abstractNumId w:val="3"/>
  </w:num>
  <w:num w:numId="4" w16cid:durableId="1112628801">
    <w:abstractNumId w:val="2"/>
  </w:num>
  <w:num w:numId="5" w16cid:durableId="502479156">
    <w:abstractNumId w:val="0"/>
  </w:num>
  <w:num w:numId="6" w16cid:durableId="3650592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10F89"/>
    <w:rsid w:val="00011740"/>
    <w:rsid w:val="00017B39"/>
    <w:rsid w:val="00020339"/>
    <w:rsid w:val="000222BA"/>
    <w:rsid w:val="0002328E"/>
    <w:rsid w:val="00030037"/>
    <w:rsid w:val="0003196A"/>
    <w:rsid w:val="0003544D"/>
    <w:rsid w:val="00037B82"/>
    <w:rsid w:val="00037C34"/>
    <w:rsid w:val="0004687B"/>
    <w:rsid w:val="00046D97"/>
    <w:rsid w:val="0005220C"/>
    <w:rsid w:val="000575B9"/>
    <w:rsid w:val="000579E1"/>
    <w:rsid w:val="00060E94"/>
    <w:rsid w:val="00063C6D"/>
    <w:rsid w:val="0007785C"/>
    <w:rsid w:val="00077D47"/>
    <w:rsid w:val="00080A61"/>
    <w:rsid w:val="00081B86"/>
    <w:rsid w:val="0008440D"/>
    <w:rsid w:val="000850FC"/>
    <w:rsid w:val="000957F2"/>
    <w:rsid w:val="00097A20"/>
    <w:rsid w:val="000A0B54"/>
    <w:rsid w:val="000A2EBD"/>
    <w:rsid w:val="000A58CD"/>
    <w:rsid w:val="000A6400"/>
    <w:rsid w:val="000A6465"/>
    <w:rsid w:val="000B2B16"/>
    <w:rsid w:val="000B302A"/>
    <w:rsid w:val="000B313B"/>
    <w:rsid w:val="000B3595"/>
    <w:rsid w:val="000B3C1D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4871"/>
    <w:rsid w:val="00141862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7206"/>
    <w:rsid w:val="00170D24"/>
    <w:rsid w:val="001724F8"/>
    <w:rsid w:val="00173A2F"/>
    <w:rsid w:val="001772CA"/>
    <w:rsid w:val="0017748C"/>
    <w:rsid w:val="001822B1"/>
    <w:rsid w:val="00186DD4"/>
    <w:rsid w:val="00187046"/>
    <w:rsid w:val="00190921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DD0"/>
    <w:rsid w:val="001C2D42"/>
    <w:rsid w:val="001C60A4"/>
    <w:rsid w:val="001C7C73"/>
    <w:rsid w:val="001D3745"/>
    <w:rsid w:val="001E0C88"/>
    <w:rsid w:val="001E65A9"/>
    <w:rsid w:val="001E696E"/>
    <w:rsid w:val="001E6FC8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6695"/>
    <w:rsid w:val="00287EF5"/>
    <w:rsid w:val="002916EF"/>
    <w:rsid w:val="002946AB"/>
    <w:rsid w:val="00295896"/>
    <w:rsid w:val="002A1336"/>
    <w:rsid w:val="002A60A8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CE"/>
    <w:rsid w:val="00305CA1"/>
    <w:rsid w:val="00305F3B"/>
    <w:rsid w:val="00312EC6"/>
    <w:rsid w:val="00316377"/>
    <w:rsid w:val="0031648F"/>
    <w:rsid w:val="00326F1A"/>
    <w:rsid w:val="003377DA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5AF5"/>
    <w:rsid w:val="00376B54"/>
    <w:rsid w:val="00381662"/>
    <w:rsid w:val="00393D0A"/>
    <w:rsid w:val="003940EC"/>
    <w:rsid w:val="00394EBF"/>
    <w:rsid w:val="00396B07"/>
    <w:rsid w:val="003A018C"/>
    <w:rsid w:val="003A3772"/>
    <w:rsid w:val="003A518E"/>
    <w:rsid w:val="003A5BDF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3F64"/>
    <w:rsid w:val="00420BA1"/>
    <w:rsid w:val="00421567"/>
    <w:rsid w:val="00423973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2E8B"/>
    <w:rsid w:val="004A5DA6"/>
    <w:rsid w:val="004B3EA6"/>
    <w:rsid w:val="004B4BBE"/>
    <w:rsid w:val="004C1C76"/>
    <w:rsid w:val="004C34C8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7335"/>
    <w:rsid w:val="00580A4D"/>
    <w:rsid w:val="005931C5"/>
    <w:rsid w:val="005935A7"/>
    <w:rsid w:val="00593696"/>
    <w:rsid w:val="00593BCF"/>
    <w:rsid w:val="005A22E6"/>
    <w:rsid w:val="005A6F74"/>
    <w:rsid w:val="005B07D5"/>
    <w:rsid w:val="005B5220"/>
    <w:rsid w:val="005D044B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7B19"/>
    <w:rsid w:val="00601EA1"/>
    <w:rsid w:val="00603E75"/>
    <w:rsid w:val="00613EC4"/>
    <w:rsid w:val="006153E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A1E86"/>
    <w:rsid w:val="006A69BD"/>
    <w:rsid w:val="006A6CEE"/>
    <w:rsid w:val="006B11B2"/>
    <w:rsid w:val="006B7884"/>
    <w:rsid w:val="006C2861"/>
    <w:rsid w:val="006C3211"/>
    <w:rsid w:val="006C4FDB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5067"/>
    <w:rsid w:val="007E0D91"/>
    <w:rsid w:val="007E1730"/>
    <w:rsid w:val="007E7088"/>
    <w:rsid w:val="007F1B43"/>
    <w:rsid w:val="007F266D"/>
    <w:rsid w:val="007F33AA"/>
    <w:rsid w:val="007F5D52"/>
    <w:rsid w:val="008000C9"/>
    <w:rsid w:val="00800B64"/>
    <w:rsid w:val="00803CE9"/>
    <w:rsid w:val="0080554D"/>
    <w:rsid w:val="0080645E"/>
    <w:rsid w:val="0081158B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C05"/>
    <w:rsid w:val="00872F72"/>
    <w:rsid w:val="00873611"/>
    <w:rsid w:val="00874C13"/>
    <w:rsid w:val="00876F03"/>
    <w:rsid w:val="00877082"/>
    <w:rsid w:val="008839C1"/>
    <w:rsid w:val="00885E21"/>
    <w:rsid w:val="008961E2"/>
    <w:rsid w:val="00896618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471F"/>
    <w:rsid w:val="008D51DA"/>
    <w:rsid w:val="008D5C55"/>
    <w:rsid w:val="008D728B"/>
    <w:rsid w:val="008D79F6"/>
    <w:rsid w:val="008E06D1"/>
    <w:rsid w:val="008E1095"/>
    <w:rsid w:val="008E6635"/>
    <w:rsid w:val="008E7D27"/>
    <w:rsid w:val="008F41EB"/>
    <w:rsid w:val="008F67AD"/>
    <w:rsid w:val="00912058"/>
    <w:rsid w:val="00913E1F"/>
    <w:rsid w:val="0091712B"/>
    <w:rsid w:val="00920996"/>
    <w:rsid w:val="00921992"/>
    <w:rsid w:val="00921E3D"/>
    <w:rsid w:val="009223DE"/>
    <w:rsid w:val="00922ECA"/>
    <w:rsid w:val="00923F0B"/>
    <w:rsid w:val="00924410"/>
    <w:rsid w:val="009309AE"/>
    <w:rsid w:val="009366B1"/>
    <w:rsid w:val="00937890"/>
    <w:rsid w:val="00940DD6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49FE"/>
    <w:rsid w:val="00987847"/>
    <w:rsid w:val="00987B92"/>
    <w:rsid w:val="00995DD7"/>
    <w:rsid w:val="009A2D4C"/>
    <w:rsid w:val="009A4F2F"/>
    <w:rsid w:val="009B22C0"/>
    <w:rsid w:val="009B4B4D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4B88"/>
    <w:rsid w:val="00A36645"/>
    <w:rsid w:val="00A41677"/>
    <w:rsid w:val="00A468A9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35D0"/>
    <w:rsid w:val="00AC4065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645E3"/>
    <w:rsid w:val="00B71DE9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BF7D9A"/>
    <w:rsid w:val="00C03CEA"/>
    <w:rsid w:val="00C04CFA"/>
    <w:rsid w:val="00C05092"/>
    <w:rsid w:val="00C12D2A"/>
    <w:rsid w:val="00C15CAB"/>
    <w:rsid w:val="00C17225"/>
    <w:rsid w:val="00C2488A"/>
    <w:rsid w:val="00C25A88"/>
    <w:rsid w:val="00C30543"/>
    <w:rsid w:val="00C334FA"/>
    <w:rsid w:val="00C4431D"/>
    <w:rsid w:val="00C4665D"/>
    <w:rsid w:val="00C4735A"/>
    <w:rsid w:val="00C47B70"/>
    <w:rsid w:val="00C54A8A"/>
    <w:rsid w:val="00C601A7"/>
    <w:rsid w:val="00C60D1A"/>
    <w:rsid w:val="00C75EDD"/>
    <w:rsid w:val="00C80457"/>
    <w:rsid w:val="00C80E55"/>
    <w:rsid w:val="00C85441"/>
    <w:rsid w:val="00C86E8A"/>
    <w:rsid w:val="00C950E4"/>
    <w:rsid w:val="00C95FF9"/>
    <w:rsid w:val="00C96C2A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15030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4110"/>
    <w:rsid w:val="00D6422F"/>
    <w:rsid w:val="00D6623A"/>
    <w:rsid w:val="00D67A65"/>
    <w:rsid w:val="00D704DD"/>
    <w:rsid w:val="00D706B5"/>
    <w:rsid w:val="00D709AF"/>
    <w:rsid w:val="00D806CB"/>
    <w:rsid w:val="00D81610"/>
    <w:rsid w:val="00D84D47"/>
    <w:rsid w:val="00D85D29"/>
    <w:rsid w:val="00D87FF5"/>
    <w:rsid w:val="00D91658"/>
    <w:rsid w:val="00D971AA"/>
    <w:rsid w:val="00DA4F93"/>
    <w:rsid w:val="00DA72DB"/>
    <w:rsid w:val="00DA7804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163B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0F4A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73E70"/>
    <w:rsid w:val="00E744DC"/>
    <w:rsid w:val="00E813BF"/>
    <w:rsid w:val="00E851B0"/>
    <w:rsid w:val="00E85264"/>
    <w:rsid w:val="00E85973"/>
    <w:rsid w:val="00E90CAA"/>
    <w:rsid w:val="00E934A0"/>
    <w:rsid w:val="00EA39C3"/>
    <w:rsid w:val="00EB143C"/>
    <w:rsid w:val="00EB26AE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7202"/>
    <w:rsid w:val="00F7048F"/>
    <w:rsid w:val="00F73A91"/>
    <w:rsid w:val="00F75948"/>
    <w:rsid w:val="00F76A6B"/>
    <w:rsid w:val="00F84356"/>
    <w:rsid w:val="00F858E7"/>
    <w:rsid w:val="00F860C7"/>
    <w:rsid w:val="00F8778A"/>
    <w:rsid w:val="00F9126D"/>
    <w:rsid w:val="00F918F3"/>
    <w:rsid w:val="00F9793C"/>
    <w:rsid w:val="00FA11BB"/>
    <w:rsid w:val="00FA1772"/>
    <w:rsid w:val="00FA1B4F"/>
    <w:rsid w:val="00FA7355"/>
    <w:rsid w:val="00FB06D0"/>
    <w:rsid w:val="00FB434B"/>
    <w:rsid w:val="00FB64B6"/>
    <w:rsid w:val="00FB6D3F"/>
    <w:rsid w:val="00FB748D"/>
    <w:rsid w:val="00FB7C0F"/>
    <w:rsid w:val="00FB7E45"/>
    <w:rsid w:val="00FC0526"/>
    <w:rsid w:val="00FC19FD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6529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2</cp:revision>
  <cp:lastPrinted>2023-03-29T20:53:00Z</cp:lastPrinted>
  <dcterms:created xsi:type="dcterms:W3CDTF">2024-01-21T23:47:00Z</dcterms:created>
  <dcterms:modified xsi:type="dcterms:W3CDTF">2024-01-21T23:47:00Z</dcterms:modified>
</cp:coreProperties>
</file>