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70E2F" w14:textId="4C800D15" w:rsidR="004934E0" w:rsidRPr="00C04CFA" w:rsidRDefault="00167206" w:rsidP="008E7D27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SA3LI#</w:t>
      </w:r>
      <w:r w:rsidR="00624F30">
        <w:rPr>
          <w:b/>
          <w:noProof/>
          <w:sz w:val="24"/>
        </w:rPr>
        <w:t>9</w:t>
      </w:r>
      <w:r w:rsidR="00AD0B8D">
        <w:rPr>
          <w:b/>
          <w:noProof/>
          <w:sz w:val="24"/>
        </w:rPr>
        <w:t>2</w:t>
      </w:r>
      <w:r w:rsidR="004934E0" w:rsidRPr="00C04CFA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 S3i2</w:t>
      </w:r>
      <w:r w:rsidR="002870D8">
        <w:rPr>
          <w:b/>
          <w:bCs/>
          <w:sz w:val="22"/>
          <w:szCs w:val="22"/>
        </w:rPr>
        <w:t>40032</w:t>
      </w:r>
    </w:p>
    <w:p w14:paraId="7157F9DD" w14:textId="16BE9FFB" w:rsidR="004934E0" w:rsidRPr="00C04CFA" w:rsidRDefault="00AD0B8D" w:rsidP="008E7D27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 xml:space="preserve">Seville, January 30-February 2, </w:t>
      </w:r>
      <w:r w:rsidR="00624F30">
        <w:rPr>
          <w:b/>
          <w:noProof/>
          <w:sz w:val="24"/>
        </w:rPr>
        <w:t>202</w:t>
      </w:r>
      <w:r>
        <w:rPr>
          <w:b/>
          <w:noProof/>
          <w:sz w:val="24"/>
        </w:rPr>
        <w:t>4</w:t>
      </w:r>
      <w:r w:rsidR="00643D90" w:rsidRPr="00A81894">
        <w:rPr>
          <w:b/>
          <w:noProof/>
          <w:sz w:val="24"/>
        </w:rPr>
        <w:tab/>
      </w:r>
      <w:r w:rsidR="004934E0" w:rsidRPr="00C04CFA">
        <w:rPr>
          <w:b/>
          <w:bCs/>
          <w:sz w:val="22"/>
          <w:szCs w:val="22"/>
        </w:rPr>
        <w:tab/>
      </w:r>
    </w:p>
    <w:p w14:paraId="5719767D" w14:textId="77777777" w:rsidR="004934E0" w:rsidRPr="00C04CFA" w:rsidRDefault="004934E0" w:rsidP="008E7D27">
      <w:pPr>
        <w:keepNext/>
        <w:spacing w:before="120" w:after="120" w:line="360" w:lineRule="auto"/>
        <w:rPr>
          <w:sz w:val="22"/>
          <w:szCs w:val="22"/>
        </w:rPr>
      </w:pPr>
    </w:p>
    <w:p w14:paraId="06E38623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Pr="00C04CFA">
        <w:rPr>
          <w:b/>
          <w:sz w:val="22"/>
          <w:szCs w:val="22"/>
        </w:rPr>
        <w:tab/>
      </w:r>
      <w:r w:rsidR="00A95B4B">
        <w:rPr>
          <w:b/>
          <w:sz w:val="22"/>
          <w:szCs w:val="22"/>
        </w:rPr>
        <w:t>Nokia, Nokia Shanghai Bell</w:t>
      </w:r>
      <w:r w:rsidR="002916EF">
        <w:rPr>
          <w:b/>
          <w:sz w:val="22"/>
          <w:szCs w:val="22"/>
        </w:rPr>
        <w:t xml:space="preserve"> </w:t>
      </w:r>
    </w:p>
    <w:p w14:paraId="09C0A18B" w14:textId="290CDD41" w:rsidR="002870D8" w:rsidRPr="00C04CFA" w:rsidRDefault="00440983" w:rsidP="002870D8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proofErr w:type="spellStart"/>
      <w:r w:rsidR="002870D8">
        <w:rPr>
          <w:b/>
          <w:sz w:val="22"/>
          <w:szCs w:val="22"/>
        </w:rPr>
        <w:t>pCR</w:t>
      </w:r>
      <w:proofErr w:type="spellEnd"/>
      <w:r w:rsidR="002870D8">
        <w:rPr>
          <w:b/>
          <w:sz w:val="22"/>
          <w:szCs w:val="22"/>
        </w:rPr>
        <w:t xml:space="preserve"> to TR 33.929: STIR/SHAKEN – Part VIII (Telephony AS Originating Inter - complex scenarios)</w:t>
      </w:r>
    </w:p>
    <w:p w14:paraId="74908691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Document for:</w:t>
      </w:r>
      <w:r w:rsidRPr="00C04CFA">
        <w:rPr>
          <w:b/>
          <w:sz w:val="22"/>
          <w:szCs w:val="22"/>
        </w:rPr>
        <w:tab/>
      </w:r>
      <w:r w:rsidR="00643D90">
        <w:rPr>
          <w:b/>
          <w:sz w:val="22"/>
          <w:szCs w:val="22"/>
        </w:rPr>
        <w:t>Agreement</w:t>
      </w:r>
    </w:p>
    <w:p w14:paraId="67876EF2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 w:rsidR="00D706B5">
        <w:rPr>
          <w:b/>
          <w:sz w:val="22"/>
          <w:szCs w:val="22"/>
        </w:rPr>
        <w:t>9</w:t>
      </w:r>
    </w:p>
    <w:p w14:paraId="51B826EF" w14:textId="77777777" w:rsidR="00440983" w:rsidRPr="00C04CFA" w:rsidRDefault="00440983" w:rsidP="008E7D27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 w:rsidR="00710A9D">
        <w:rPr>
          <w:b/>
          <w:sz w:val="22"/>
          <w:szCs w:val="22"/>
        </w:rPr>
        <w:t>LI1</w:t>
      </w:r>
      <w:r w:rsidR="008660D3">
        <w:rPr>
          <w:b/>
          <w:sz w:val="22"/>
          <w:szCs w:val="22"/>
        </w:rPr>
        <w:t>8</w:t>
      </w:r>
    </w:p>
    <w:p w14:paraId="53E246B9" w14:textId="4A22E4EB" w:rsidR="002870D8" w:rsidRDefault="00440983" w:rsidP="00F201DF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 w:rsidRPr="00C04CFA">
        <w:rPr>
          <w:b/>
          <w:i/>
          <w:sz w:val="22"/>
          <w:szCs w:val="22"/>
        </w:rPr>
        <w:t>Abstract of the contribution</w:t>
      </w:r>
      <w:r w:rsidRPr="008660D3">
        <w:rPr>
          <w:b/>
          <w:i/>
          <w:sz w:val="22"/>
          <w:szCs w:val="22"/>
        </w:rPr>
        <w:t>:</w:t>
      </w:r>
      <w:r w:rsidR="00850677" w:rsidRPr="008660D3">
        <w:rPr>
          <w:i/>
          <w:sz w:val="22"/>
          <w:szCs w:val="22"/>
        </w:rPr>
        <w:t xml:space="preserve"> </w:t>
      </w:r>
      <w:r w:rsidR="002870D8">
        <w:rPr>
          <w:rFonts w:ascii="Arial" w:hAnsi="Arial" w:cs="Arial"/>
          <w:i/>
          <w:sz w:val="18"/>
          <w:szCs w:val="18"/>
        </w:rPr>
        <w:t xml:space="preserve">This </w:t>
      </w:r>
      <w:proofErr w:type="spellStart"/>
      <w:r w:rsidR="002870D8">
        <w:rPr>
          <w:rFonts w:ascii="Arial" w:hAnsi="Arial" w:cs="Arial"/>
          <w:i/>
          <w:sz w:val="18"/>
          <w:szCs w:val="18"/>
        </w:rPr>
        <w:t>pCR</w:t>
      </w:r>
      <w:proofErr w:type="spellEnd"/>
      <w:r w:rsidR="002870D8">
        <w:rPr>
          <w:rFonts w:ascii="Arial" w:hAnsi="Arial" w:cs="Arial"/>
          <w:i/>
          <w:sz w:val="18"/>
          <w:szCs w:val="18"/>
        </w:rPr>
        <w:t xml:space="preserve"> adds a clause that illustrate the IMS NFs that provide POI for IMS LI and STIR/SHAKEN (Telephony AS originating end – intra-CSP signing is not required)</w:t>
      </w:r>
    </w:p>
    <w:p w14:paraId="2E5A706C" w14:textId="200AA82B" w:rsidR="00347117" w:rsidRPr="00F201DF" w:rsidRDefault="002A1336" w:rsidP="00F201DF">
      <w:pPr>
        <w:pBdr>
          <w:bottom w:val="single" w:sz="4" w:space="1" w:color="auto"/>
        </w:pBdr>
        <w:spacing w:before="120" w:after="120"/>
        <w:rPr>
          <w:b/>
          <w:sz w:val="36"/>
          <w:szCs w:val="36"/>
        </w:rPr>
      </w:pPr>
      <w:r>
        <w:rPr>
          <w:b/>
          <w:i/>
          <w:sz w:val="36"/>
          <w:szCs w:val="36"/>
        </w:rPr>
        <w:t>BACKGROUND</w:t>
      </w:r>
    </w:p>
    <w:p w14:paraId="5E979A47" w14:textId="6D753B1A" w:rsidR="0091712B" w:rsidRDefault="0091712B" w:rsidP="000B302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bookmarkStart w:id="0" w:name="_Hlk108028093"/>
      <w:r>
        <w:rPr>
          <w:bCs/>
          <w:sz w:val="22"/>
          <w:szCs w:val="22"/>
        </w:rPr>
        <w:t>The TS 33.127, TS 33.128 and TR 33.928 provide the stage 2, stage 3 and ADMF provisioning aspects of STIR/SHAKEN related lawful interception (LI) reporting. Such reporting happens when the calling party related information, redirecting party information are signed and verified</w:t>
      </w:r>
      <w:r w:rsidR="0074281A">
        <w:rPr>
          <w:bCs/>
          <w:sz w:val="22"/>
          <w:szCs w:val="22"/>
        </w:rPr>
        <w:t xml:space="preserve"> for an IMS voice call</w:t>
      </w:r>
      <w:r>
        <w:rPr>
          <w:bCs/>
          <w:sz w:val="22"/>
          <w:szCs w:val="22"/>
        </w:rPr>
        <w:t xml:space="preserve">. </w:t>
      </w:r>
    </w:p>
    <w:p w14:paraId="790674B9" w14:textId="7991C778" w:rsidR="00C601A7" w:rsidRDefault="0091712B" w:rsidP="000B302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NFs that provide the POI functions </w:t>
      </w:r>
      <w:r w:rsidR="0074281A">
        <w:rPr>
          <w:bCs/>
          <w:sz w:val="22"/>
          <w:szCs w:val="22"/>
        </w:rPr>
        <w:t xml:space="preserve">for STIR/SHAKEN related reporting </w:t>
      </w:r>
      <w:r>
        <w:rPr>
          <w:bCs/>
          <w:sz w:val="22"/>
          <w:szCs w:val="22"/>
        </w:rPr>
        <w:t xml:space="preserve">can be different from the NFs that provide the POI functions for the associated IMS sessions. </w:t>
      </w:r>
      <w:r w:rsidR="0074281A">
        <w:rPr>
          <w:bCs/>
          <w:sz w:val="22"/>
          <w:szCs w:val="22"/>
        </w:rPr>
        <w:t>Di</w:t>
      </w:r>
      <w:r>
        <w:rPr>
          <w:bCs/>
          <w:sz w:val="22"/>
          <w:szCs w:val="22"/>
        </w:rPr>
        <w:t>ffering deployment options</w:t>
      </w:r>
      <w:r w:rsidR="004C1C76">
        <w:rPr>
          <w:bCs/>
          <w:sz w:val="22"/>
          <w:szCs w:val="22"/>
        </w:rPr>
        <w:t>, call types</w:t>
      </w:r>
      <w:r w:rsidR="0074281A">
        <w:rPr>
          <w:bCs/>
          <w:sz w:val="22"/>
          <w:szCs w:val="22"/>
        </w:rPr>
        <w:t>,</w:t>
      </w:r>
      <w:r w:rsidR="00E662D9">
        <w:rPr>
          <w:bCs/>
          <w:sz w:val="22"/>
          <w:szCs w:val="22"/>
        </w:rPr>
        <w:t xml:space="preserve"> </w:t>
      </w:r>
      <w:r w:rsidR="004C1C76">
        <w:rPr>
          <w:bCs/>
          <w:sz w:val="22"/>
          <w:szCs w:val="22"/>
        </w:rPr>
        <w:t>the presence of Rich Call Data (RCD)</w:t>
      </w:r>
      <w:r w:rsidR="00C601A7">
        <w:rPr>
          <w:bCs/>
          <w:sz w:val="22"/>
          <w:szCs w:val="22"/>
        </w:rPr>
        <w:t>, the target type</w:t>
      </w:r>
      <w:r w:rsidR="004C1C76">
        <w:rPr>
          <w:bCs/>
          <w:sz w:val="22"/>
          <w:szCs w:val="22"/>
        </w:rPr>
        <w:t xml:space="preserve"> have an influence in determining which the NFs provide the POI functions for STIR/SHAKEN</w:t>
      </w:r>
      <w:r>
        <w:rPr>
          <w:bCs/>
          <w:sz w:val="22"/>
          <w:szCs w:val="22"/>
        </w:rPr>
        <w:t xml:space="preserve">. </w:t>
      </w:r>
    </w:p>
    <w:p w14:paraId="07B8E2BC" w14:textId="77777777" w:rsidR="00FB06D0" w:rsidRDefault="004C1C76" w:rsidP="000B302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set of pCRs </w:t>
      </w:r>
      <w:r w:rsidR="00C601A7">
        <w:rPr>
          <w:bCs/>
          <w:sz w:val="22"/>
          <w:szCs w:val="22"/>
        </w:rPr>
        <w:t xml:space="preserve">follow the groupings as shown below: </w:t>
      </w:r>
    </w:p>
    <w:p w14:paraId="5ADEEDC8" w14:textId="189C2E0D" w:rsidR="004C1C76" w:rsidRPr="00CF3153" w:rsidRDefault="004C1C76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color w:val="BFBFBF" w:themeColor="background1" w:themeShade="BF"/>
        </w:rPr>
      </w:pPr>
      <w:r w:rsidRPr="00CF3153">
        <w:rPr>
          <w:bCs/>
          <w:color w:val="BFBFBF" w:themeColor="background1" w:themeShade="BF"/>
          <w:sz w:val="22"/>
          <w:szCs w:val="22"/>
        </w:rPr>
        <w:t>Introduction which also includes a background</w:t>
      </w:r>
      <w:r w:rsidR="00CF3153" w:rsidRPr="00CF3153">
        <w:rPr>
          <w:bCs/>
          <w:color w:val="BFBFBF" w:themeColor="background1" w:themeShade="BF"/>
          <w:sz w:val="22"/>
          <w:szCs w:val="22"/>
        </w:rPr>
        <w:t>.</w:t>
      </w:r>
      <w:r w:rsidR="00E662D9">
        <w:rPr>
          <w:bCs/>
          <w:color w:val="BFBFBF" w:themeColor="background1" w:themeShade="BF"/>
          <w:sz w:val="22"/>
          <w:szCs w:val="22"/>
        </w:rPr>
        <w:t xml:space="preserve"> </w:t>
      </w:r>
    </w:p>
    <w:p w14:paraId="3555074B" w14:textId="7BFE21B3" w:rsidR="004C1C76" w:rsidRPr="00CF3153" w:rsidRDefault="00CF3153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color w:val="BFBFBF" w:themeColor="background1" w:themeShade="BF"/>
        </w:rPr>
      </w:pPr>
      <w:r w:rsidRPr="00CF3153">
        <w:rPr>
          <w:bCs/>
          <w:color w:val="BFBFBF" w:themeColor="background1" w:themeShade="BF"/>
          <w:sz w:val="22"/>
          <w:szCs w:val="22"/>
        </w:rPr>
        <w:t xml:space="preserve">Extending the background - </w:t>
      </w:r>
      <w:r w:rsidR="004C1C76" w:rsidRPr="00CF3153">
        <w:rPr>
          <w:bCs/>
          <w:color w:val="BFBFBF" w:themeColor="background1" w:themeShade="BF"/>
          <w:sz w:val="22"/>
          <w:szCs w:val="22"/>
        </w:rPr>
        <w:t xml:space="preserve">NF selection algorithm for STIR/SHAKEN POIs. </w:t>
      </w:r>
    </w:p>
    <w:p w14:paraId="1A05A8D5" w14:textId="77777777" w:rsidR="004C1C76" w:rsidRDefault="004C1C76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</w:pPr>
      <w:r>
        <w:t>STIR/SHAKEN and IMS POIs.</w:t>
      </w:r>
    </w:p>
    <w:p w14:paraId="662AAC06" w14:textId="4E9E32C9" w:rsidR="004C1C76" w:rsidRPr="00CF3153" w:rsidRDefault="00C601A7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color w:val="BFBFBF" w:themeColor="background1" w:themeShade="BF"/>
        </w:rPr>
      </w:pPr>
      <w:r w:rsidRPr="00CF3153">
        <w:rPr>
          <w:color w:val="BFBFBF" w:themeColor="background1" w:themeShade="BF"/>
        </w:rPr>
        <w:t>Reporting at the o</w:t>
      </w:r>
      <w:r w:rsidR="004C1C76" w:rsidRPr="00CF3153">
        <w:rPr>
          <w:color w:val="BFBFBF" w:themeColor="background1" w:themeShade="BF"/>
        </w:rPr>
        <w:t xml:space="preserve">riginating </w:t>
      </w:r>
      <w:r w:rsidRPr="00CF3153">
        <w:rPr>
          <w:color w:val="BFBFBF" w:themeColor="background1" w:themeShade="BF"/>
        </w:rPr>
        <w:t>network domain</w:t>
      </w:r>
      <w:r w:rsidR="00E662D9">
        <w:rPr>
          <w:color w:val="BFBFBF" w:themeColor="background1" w:themeShade="BF"/>
        </w:rPr>
        <w:t xml:space="preserve"> </w:t>
      </w:r>
      <w:r w:rsidRPr="00CF3153">
        <w:rPr>
          <w:color w:val="BFBFBF" w:themeColor="background1" w:themeShade="BF"/>
        </w:rPr>
        <w:t>- there are multiple cases here.</w:t>
      </w:r>
    </w:p>
    <w:p w14:paraId="0E16484F" w14:textId="3E152DA1" w:rsidR="00C601A7" w:rsidRPr="00CF3153" w:rsidRDefault="00C601A7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color w:val="BFBFBF" w:themeColor="background1" w:themeShade="BF"/>
        </w:rPr>
      </w:pPr>
      <w:r w:rsidRPr="00CF3153">
        <w:rPr>
          <w:color w:val="BFBFBF" w:themeColor="background1" w:themeShade="BF"/>
        </w:rPr>
        <w:t>Reporting at the terminating network domain -</w:t>
      </w:r>
      <w:r w:rsidR="00E662D9">
        <w:rPr>
          <w:color w:val="BFBFBF" w:themeColor="background1" w:themeShade="BF"/>
        </w:rPr>
        <w:t xml:space="preserve"> </w:t>
      </w:r>
      <w:r w:rsidRPr="00CF3153">
        <w:rPr>
          <w:color w:val="BFBFBF" w:themeColor="background1" w:themeShade="BF"/>
        </w:rPr>
        <w:t>there are multiple cases here.</w:t>
      </w:r>
    </w:p>
    <w:p w14:paraId="07E0C848" w14:textId="68834EED" w:rsidR="00C601A7" w:rsidRPr="00CF3153" w:rsidRDefault="00C601A7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color w:val="BFBFBF" w:themeColor="background1" w:themeShade="BF"/>
        </w:rPr>
      </w:pPr>
      <w:r w:rsidRPr="00CF3153">
        <w:rPr>
          <w:color w:val="BFBFBF" w:themeColor="background1" w:themeShade="BF"/>
        </w:rPr>
        <w:t>Reporting in the intermediate network domain -</w:t>
      </w:r>
      <w:r w:rsidR="00E662D9">
        <w:rPr>
          <w:color w:val="BFBFBF" w:themeColor="background1" w:themeShade="BF"/>
        </w:rPr>
        <w:t xml:space="preserve"> </w:t>
      </w:r>
      <w:r w:rsidRPr="00CF3153">
        <w:rPr>
          <w:color w:val="BFBFBF" w:themeColor="background1" w:themeShade="BF"/>
        </w:rPr>
        <w:t>there are multiple cases here.</w:t>
      </w:r>
    </w:p>
    <w:p w14:paraId="557033DE" w14:textId="77777777" w:rsidR="004C1C76" w:rsidRDefault="00C601A7" w:rsidP="00C601A7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</w:pPr>
      <w:r>
        <w:t xml:space="preserve">This pCR is on 1. Introduction which also includes a background and the scope. Because this is a pCR, the clause numbers are pre-selected to help the editor. </w:t>
      </w:r>
    </w:p>
    <w:bookmarkEnd w:id="0"/>
    <w:p w14:paraId="4C82B0F3" w14:textId="77777777" w:rsidR="00DB76A2" w:rsidRDefault="00DB76A2" w:rsidP="00DB76A2">
      <w:pPr>
        <w:tabs>
          <w:tab w:val="left" w:pos="2660"/>
        </w:tabs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PROPOSAL</w:t>
      </w:r>
    </w:p>
    <w:p w14:paraId="4CCB4A4B" w14:textId="77777777" w:rsidR="001000AE" w:rsidRDefault="009622BD" w:rsidP="001000AE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Incorporate the following </w:t>
      </w:r>
      <w:r w:rsidR="00FB06D0">
        <w:rPr>
          <w:bCs/>
          <w:sz w:val="22"/>
          <w:szCs w:val="22"/>
        </w:rPr>
        <w:t>to the TR 33.929.</w:t>
      </w:r>
      <w:r w:rsidR="006F27AE">
        <w:rPr>
          <w:bCs/>
          <w:sz w:val="22"/>
          <w:szCs w:val="22"/>
        </w:rPr>
        <w:t xml:space="preserve"> </w:t>
      </w:r>
    </w:p>
    <w:p w14:paraId="2DEE0E4B" w14:textId="77777777" w:rsidR="00246040" w:rsidRDefault="00ED5E14" w:rsidP="00ED5E14">
      <w:pPr>
        <w:pStyle w:val="Heading2"/>
      </w:pPr>
      <w:r>
        <w:lastRenderedPageBreak/>
        <w:t>4.10</w:t>
      </w:r>
      <w:r>
        <w:tab/>
        <w:t xml:space="preserve">STIR/SHAKEN related </w:t>
      </w:r>
      <w:r w:rsidR="00D2279C">
        <w:t>LI reporting</w:t>
      </w:r>
      <w:r>
        <w:t xml:space="preserve"> </w:t>
      </w:r>
    </w:p>
    <w:p w14:paraId="5828D63E" w14:textId="77777777" w:rsidR="00EF5889" w:rsidRDefault="00EF5889" w:rsidP="00EF5889">
      <w:pPr>
        <w:pStyle w:val="Heading3"/>
      </w:pPr>
      <w:r>
        <w:t>4.10.1</w:t>
      </w:r>
      <w:r>
        <w:tab/>
        <w:t>General</w:t>
      </w:r>
    </w:p>
    <w:p w14:paraId="31AFE06A" w14:textId="77777777" w:rsidR="00EF5889" w:rsidRDefault="00EF5889" w:rsidP="00EF5889">
      <w:pPr>
        <w:pStyle w:val="Heading3"/>
      </w:pPr>
      <w:r>
        <w:t>4.10.2</w:t>
      </w:r>
      <w:r>
        <w:tab/>
        <w:t>Background</w:t>
      </w:r>
    </w:p>
    <w:p w14:paraId="43411ED2" w14:textId="77777777" w:rsidR="00EF5889" w:rsidRDefault="00EF5889" w:rsidP="00EF5889">
      <w:pPr>
        <w:pStyle w:val="Heading3"/>
      </w:pPr>
      <w:r>
        <w:t>4.10.3</w:t>
      </w:r>
      <w:r>
        <w:tab/>
        <w:t>IMS LI and STIR/SHAKEN LI</w:t>
      </w:r>
    </w:p>
    <w:p w14:paraId="34482FBD" w14:textId="77777777" w:rsidR="00EF5889" w:rsidRDefault="00EF5889" w:rsidP="00EF5889">
      <w:pPr>
        <w:pStyle w:val="Heading4"/>
      </w:pPr>
      <w:r>
        <w:t>4.10.3.1</w:t>
      </w:r>
      <w:r>
        <w:tab/>
        <w:t>General</w:t>
      </w:r>
    </w:p>
    <w:p w14:paraId="25400589" w14:textId="77777777" w:rsidR="00EF5889" w:rsidRDefault="00EF5889" w:rsidP="00EF5889">
      <w:pPr>
        <w:pStyle w:val="Heading4"/>
      </w:pPr>
      <w:r>
        <w:t>4.10.3.2</w:t>
      </w:r>
      <w:r>
        <w:tab/>
        <w:t xml:space="preserve">Originating IMS network – IBCF interacts with the Signing AS </w:t>
      </w:r>
    </w:p>
    <w:p w14:paraId="2DED6FAF" w14:textId="77777777" w:rsidR="00EF5889" w:rsidRDefault="00EF5889" w:rsidP="00EF5889">
      <w:pPr>
        <w:pStyle w:val="Heading4"/>
      </w:pPr>
      <w:r>
        <w:t>4.10.3.3</w:t>
      </w:r>
      <w:r>
        <w:tab/>
        <w:t xml:space="preserve">Terminating IMS network – IBCF interacts with the Verification AS </w:t>
      </w:r>
    </w:p>
    <w:p w14:paraId="7F920543" w14:textId="3464F08D" w:rsidR="000E4F62" w:rsidRDefault="000E4F62" w:rsidP="000E4F62">
      <w:pPr>
        <w:pStyle w:val="Heading4"/>
      </w:pPr>
      <w:r>
        <w:t>4.10.3.</w:t>
      </w:r>
      <w:r w:rsidR="00EF5889">
        <w:t>4</w:t>
      </w:r>
      <w:r w:rsidR="00542E84">
        <w:tab/>
      </w:r>
      <w:r>
        <w:t xml:space="preserve">Originating IMS network – </w:t>
      </w:r>
      <w:r w:rsidR="00AC4065">
        <w:t>Telephony AS interacts with the Signing AS</w:t>
      </w:r>
      <w:r w:rsidR="00845710">
        <w:t xml:space="preserve"> </w:t>
      </w:r>
    </w:p>
    <w:p w14:paraId="1FE0E7AF" w14:textId="2F2C1033" w:rsidR="000E4F62" w:rsidRDefault="000E4F62" w:rsidP="000E4F62">
      <w:pPr>
        <w:pStyle w:val="Heading5"/>
      </w:pPr>
      <w:r>
        <w:t>4.10.3.</w:t>
      </w:r>
      <w:r w:rsidR="00EF5889">
        <w:t>4</w:t>
      </w:r>
      <w:r>
        <w:t>.1</w:t>
      </w:r>
      <w:r w:rsidR="00542E84">
        <w:tab/>
      </w:r>
      <w:r>
        <w:t>General</w:t>
      </w:r>
    </w:p>
    <w:p w14:paraId="25B867F0" w14:textId="7240EBC1" w:rsidR="00E66EC0" w:rsidRDefault="00E66EC0" w:rsidP="00E66EC0">
      <w:pPr>
        <w:pStyle w:val="Heading5"/>
      </w:pPr>
      <w:r>
        <w:t>4.10.3.4.2</w:t>
      </w:r>
      <w:r>
        <w:tab/>
        <w:t>Intra-CSP IMS session signing is required</w:t>
      </w:r>
      <w:r w:rsidR="00E662D9">
        <w:t xml:space="preserve"> </w:t>
      </w:r>
    </w:p>
    <w:p w14:paraId="68143F82" w14:textId="297FD800" w:rsidR="004D6F1F" w:rsidRDefault="004D6F1F" w:rsidP="004D6F1F">
      <w:pPr>
        <w:pStyle w:val="Heading5"/>
      </w:pPr>
      <w:r>
        <w:t>4.10.3.</w:t>
      </w:r>
      <w:r w:rsidR="00EF5889">
        <w:t>4</w:t>
      </w:r>
      <w:r>
        <w:t>.</w:t>
      </w:r>
      <w:r w:rsidR="00E66EC0">
        <w:t>3</w:t>
      </w:r>
      <w:r>
        <w:tab/>
        <w:t>Intra-CSP IMS session signing is not required</w:t>
      </w:r>
      <w:r w:rsidR="00E662D9">
        <w:t xml:space="preserve"> </w:t>
      </w:r>
    </w:p>
    <w:p w14:paraId="532609E5" w14:textId="77777777" w:rsidR="00537D98" w:rsidRDefault="00537D98" w:rsidP="00537D98">
      <w:pPr>
        <w:pStyle w:val="Heading6"/>
      </w:pPr>
      <w:r>
        <w:t>4.10.3.4.3.1</w:t>
      </w:r>
      <w:r>
        <w:tab/>
        <w:t xml:space="preserve">General </w:t>
      </w:r>
    </w:p>
    <w:p w14:paraId="6CB7A3A4" w14:textId="31725772" w:rsidR="005D588D" w:rsidRDefault="00537D98" w:rsidP="00537D98">
      <w:pPr>
        <w:pStyle w:val="Heading6"/>
      </w:pPr>
      <w:r>
        <w:t>4.10.3.4.3.2</w:t>
      </w:r>
      <w:r>
        <w:tab/>
        <w:t xml:space="preserve">Simple scenarios </w:t>
      </w:r>
    </w:p>
    <w:p w14:paraId="0A2A2B8B" w14:textId="03731A27" w:rsidR="00537D98" w:rsidRPr="00537D98" w:rsidRDefault="00537D98" w:rsidP="00537D98">
      <w:pPr>
        <w:pStyle w:val="Heading6"/>
      </w:pPr>
      <w:r>
        <w:t>4.10.3.4.3.3</w:t>
      </w:r>
      <w:r>
        <w:tab/>
        <w:t>Complex scenarios</w:t>
      </w:r>
    </w:p>
    <w:p w14:paraId="70A89C36" w14:textId="382DAD55" w:rsidR="00C21EEF" w:rsidRPr="00C21EEF" w:rsidRDefault="00C21EEF" w:rsidP="004D6F1F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/>
          <w:sz w:val="22"/>
          <w:szCs w:val="22"/>
        </w:rPr>
      </w:pPr>
      <w:r w:rsidRPr="00C21EEF">
        <w:rPr>
          <w:b/>
          <w:sz w:val="22"/>
          <w:szCs w:val="22"/>
        </w:rPr>
        <w:t>Basic calls</w:t>
      </w:r>
    </w:p>
    <w:p w14:paraId="7D5CD6B2" w14:textId="54B84571" w:rsidR="00E66EC0" w:rsidRPr="007C389B" w:rsidRDefault="00E66EC0" w:rsidP="00E66EC0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  <w:u w:val="single"/>
        </w:rPr>
      </w:pPr>
      <w:r w:rsidRPr="007C389B">
        <w:rPr>
          <w:bCs/>
          <w:sz w:val="22"/>
          <w:szCs w:val="22"/>
          <w:u w:val="single"/>
        </w:rPr>
        <w:t xml:space="preserve">Scenario </w:t>
      </w:r>
      <w:r w:rsidR="00537D98">
        <w:rPr>
          <w:bCs/>
          <w:sz w:val="22"/>
          <w:szCs w:val="22"/>
          <w:u w:val="single"/>
        </w:rPr>
        <w:t>1</w:t>
      </w:r>
      <w:r w:rsidRPr="007C389B">
        <w:rPr>
          <w:bCs/>
          <w:sz w:val="22"/>
          <w:szCs w:val="22"/>
          <w:u w:val="single"/>
        </w:rPr>
        <w:t xml:space="preserve">: </w:t>
      </w:r>
      <w:r>
        <w:rPr>
          <w:bCs/>
          <w:sz w:val="22"/>
          <w:szCs w:val="22"/>
          <w:u w:val="single"/>
        </w:rPr>
        <w:t>Intra-CSP IMS session</w:t>
      </w:r>
      <w:r w:rsidRPr="007C389B">
        <w:rPr>
          <w:bCs/>
          <w:sz w:val="22"/>
          <w:szCs w:val="22"/>
          <w:u w:val="single"/>
        </w:rPr>
        <w:t>.</w:t>
      </w:r>
      <w:r w:rsidR="00E662D9">
        <w:rPr>
          <w:bCs/>
          <w:sz w:val="22"/>
          <w:szCs w:val="22"/>
          <w:u w:val="single"/>
        </w:rPr>
        <w:t xml:space="preserve"> </w:t>
      </w:r>
      <w:r>
        <w:rPr>
          <w:bCs/>
          <w:sz w:val="22"/>
          <w:szCs w:val="22"/>
          <w:u w:val="single"/>
        </w:rPr>
        <w:t xml:space="preserve">A </w:t>
      </w:r>
      <w:r w:rsidR="00C21EEF">
        <w:rPr>
          <w:bCs/>
          <w:sz w:val="22"/>
          <w:szCs w:val="22"/>
          <w:u w:val="single"/>
        </w:rPr>
        <w:t xml:space="preserve">(target) </w:t>
      </w:r>
      <w:r>
        <w:rPr>
          <w:bCs/>
          <w:sz w:val="22"/>
          <w:szCs w:val="22"/>
          <w:u w:val="single"/>
        </w:rPr>
        <w:t>calls B.</w:t>
      </w:r>
      <w:r w:rsidR="00E662D9">
        <w:rPr>
          <w:bCs/>
          <w:sz w:val="22"/>
          <w:szCs w:val="22"/>
          <w:u w:val="single"/>
        </w:rPr>
        <w:t xml:space="preserve"> </w:t>
      </w:r>
    </w:p>
    <w:p w14:paraId="6DA56F23" w14:textId="6F4C4396" w:rsidR="00E66EC0" w:rsidRPr="0064339E" w:rsidRDefault="00E66EC0" w:rsidP="00E66EC0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S-CSCF </w:t>
      </w:r>
      <w:r>
        <w:rPr>
          <w:bCs/>
          <w:sz w:val="22"/>
          <w:szCs w:val="22"/>
        </w:rPr>
        <w:t xml:space="preserve">(A) </w:t>
      </w:r>
      <w:r w:rsidRPr="0064339E">
        <w:rPr>
          <w:bCs/>
          <w:sz w:val="22"/>
          <w:szCs w:val="22"/>
        </w:rPr>
        <w:t>provides the IRI-POI functions for IMS LI with the default option, and the P-CSCF</w:t>
      </w:r>
      <w:r>
        <w:rPr>
          <w:bCs/>
          <w:sz w:val="22"/>
          <w:szCs w:val="22"/>
        </w:rPr>
        <w:t xml:space="preserve"> (A)</w:t>
      </w:r>
      <w:r w:rsidRPr="0064339E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provides </w:t>
      </w:r>
      <w:r w:rsidRPr="0064339E">
        <w:rPr>
          <w:bCs/>
          <w:sz w:val="22"/>
          <w:szCs w:val="22"/>
        </w:rPr>
        <w:t>the</w:t>
      </w:r>
      <w:r w:rsidR="00E662D9">
        <w:rPr>
          <w:bCs/>
          <w:sz w:val="22"/>
          <w:szCs w:val="22"/>
        </w:rPr>
        <w:t xml:space="preserve"> </w:t>
      </w:r>
      <w:r w:rsidRPr="0064339E">
        <w:rPr>
          <w:bCs/>
          <w:sz w:val="22"/>
          <w:szCs w:val="22"/>
        </w:rPr>
        <w:t xml:space="preserve">IRI-POI functions for IMS LI with the alternate option. </w:t>
      </w:r>
    </w:p>
    <w:p w14:paraId="7EA58806" w14:textId="15F45F12" w:rsidR="00E66EC0" w:rsidRDefault="00E66EC0" w:rsidP="00E66EC0">
      <w:pPr>
        <w:pStyle w:val="Caption"/>
        <w:spacing w:before="120" w:after="120"/>
        <w:jc w:val="center"/>
      </w:pPr>
      <w:r>
        <w:object w:dxaOrig="28429" w:dyaOrig="15996" w14:anchorId="026525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271.2pt" o:ole="">
            <v:imagedata r:id="rId8" o:title=""/>
          </v:shape>
          <o:OLEObject Type="Embed" ProgID="Visio.Drawing.15" ShapeID="_x0000_i1025" DrawAspect="Content" ObjectID="_1767437251" r:id="rId9"/>
        </w:object>
      </w:r>
      <w:r>
        <w:t>Figure 4.10.3.4.3</w:t>
      </w:r>
      <w:r w:rsidR="00537D98">
        <w:t>.3-1</w:t>
      </w:r>
      <w:r>
        <w:t xml:space="preserve">: Scenario </w:t>
      </w:r>
      <w:r w:rsidR="00537D98">
        <w:t>1</w:t>
      </w:r>
      <w:r>
        <w:t xml:space="preserve"> –</w:t>
      </w:r>
      <w:r w:rsidR="00C21EEF">
        <w:t xml:space="preserve"> </w:t>
      </w:r>
      <w:r>
        <w:t xml:space="preserve">A (target) calls B </w:t>
      </w:r>
    </w:p>
    <w:p w14:paraId="2F604731" w14:textId="77777777" w:rsidR="00E66EC0" w:rsidRDefault="00E66EC0" w:rsidP="00E66EC0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left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default option and the right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alternate option.</w:t>
      </w:r>
      <w:r w:rsidRPr="0074417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From STIR/SHAKEN perspective, the top part of the diagram shows the expected system behaviour since this is an intra-CSP IMS session and the signing for an intra-CSP IMS session is not required. The bottom part of the diagram shows what would possibly happen with the CSP choice of AS for interacting with the Signing AS. </w:t>
      </w:r>
    </w:p>
    <w:p w14:paraId="1B97E3C4" w14:textId="67A6D509" w:rsidR="00E66EC0" w:rsidRDefault="00E66EC0" w:rsidP="00E66EC0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When the CSP choice is AS to interact with the Signing AS, the</w:t>
      </w:r>
      <w:r w:rsidR="00E662D9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AS (A) may authenticate/sign A’s identity if it does not know that the current session is an intra-CSP IMS session. </w:t>
      </w:r>
    </w:p>
    <w:p w14:paraId="00030FFE" w14:textId="034BE4E0" w:rsidR="00C21EEF" w:rsidRDefault="00E66EC0" w:rsidP="00E66EC0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If the AS (A) does interact with the </w:t>
      </w:r>
      <w:r w:rsidRPr="0064339E">
        <w:rPr>
          <w:bCs/>
          <w:sz w:val="22"/>
          <w:szCs w:val="22"/>
        </w:rPr>
        <w:t xml:space="preserve">Signing AS </w:t>
      </w:r>
      <w:r>
        <w:rPr>
          <w:bCs/>
          <w:sz w:val="22"/>
          <w:szCs w:val="22"/>
        </w:rPr>
        <w:t>to authenticate/signa A’s identity (as shown), then the</w:t>
      </w:r>
      <w:r w:rsidR="00E662D9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IRI-POI in AS (A) would provide the </w:t>
      </w:r>
      <w:r w:rsidRPr="0064339E">
        <w:rPr>
          <w:bCs/>
          <w:sz w:val="22"/>
          <w:szCs w:val="22"/>
        </w:rPr>
        <w:t xml:space="preserve">IRI-POI functions for the STIR/SHAKEN related LI reporting. </w:t>
      </w:r>
      <w:r>
        <w:rPr>
          <w:bCs/>
          <w:sz w:val="22"/>
          <w:szCs w:val="22"/>
        </w:rPr>
        <w:t xml:space="preserve">If the AS (A) does not interact with the Signing AS, then the STIR/SHAKEN related LI reporting does not apply. </w:t>
      </w:r>
    </w:p>
    <w:p w14:paraId="2D099C30" w14:textId="103834D1" w:rsidR="00E66EC0" w:rsidRPr="00C21EEF" w:rsidRDefault="00C21EEF" w:rsidP="00E66EC0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/>
          <w:sz w:val="22"/>
          <w:szCs w:val="22"/>
        </w:rPr>
      </w:pPr>
      <w:r w:rsidRPr="00C21EEF">
        <w:rPr>
          <w:b/>
          <w:sz w:val="22"/>
          <w:szCs w:val="22"/>
        </w:rPr>
        <w:t>Redirected sessions</w:t>
      </w:r>
      <w:r w:rsidR="00E662D9">
        <w:rPr>
          <w:b/>
          <w:sz w:val="22"/>
          <w:szCs w:val="22"/>
        </w:rPr>
        <w:t xml:space="preserve"> </w:t>
      </w:r>
    </w:p>
    <w:p w14:paraId="7A87DB5E" w14:textId="0A0F1E13" w:rsidR="00B61FB0" w:rsidRDefault="00B61FB0" w:rsidP="00B61FB0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  <w:u w:val="single"/>
        </w:rPr>
      </w:pPr>
      <w:r w:rsidRPr="006F1346">
        <w:rPr>
          <w:bCs/>
          <w:sz w:val="22"/>
          <w:szCs w:val="22"/>
          <w:u w:val="single"/>
        </w:rPr>
        <w:t xml:space="preserve">Scenario </w:t>
      </w:r>
      <w:r w:rsidR="00537D98">
        <w:rPr>
          <w:bCs/>
          <w:sz w:val="22"/>
          <w:szCs w:val="22"/>
          <w:u w:val="single"/>
        </w:rPr>
        <w:t>2</w:t>
      </w:r>
      <w:r w:rsidRPr="006F1346">
        <w:rPr>
          <w:bCs/>
          <w:sz w:val="22"/>
          <w:szCs w:val="22"/>
          <w:u w:val="single"/>
        </w:rPr>
        <w:t xml:space="preserve">: </w:t>
      </w:r>
      <w:r>
        <w:rPr>
          <w:bCs/>
          <w:sz w:val="22"/>
          <w:szCs w:val="22"/>
          <w:u w:val="single"/>
        </w:rPr>
        <w:t xml:space="preserve">A </w:t>
      </w:r>
      <w:r w:rsidR="00C21EEF">
        <w:rPr>
          <w:bCs/>
          <w:sz w:val="22"/>
          <w:szCs w:val="22"/>
          <w:u w:val="single"/>
        </w:rPr>
        <w:t xml:space="preserve">(target) </w:t>
      </w:r>
      <w:r>
        <w:rPr>
          <w:bCs/>
          <w:sz w:val="22"/>
          <w:szCs w:val="22"/>
          <w:u w:val="single"/>
        </w:rPr>
        <w:t>calls B</w:t>
      </w:r>
      <w:r w:rsidR="00053713">
        <w:rPr>
          <w:bCs/>
          <w:sz w:val="22"/>
          <w:szCs w:val="22"/>
          <w:u w:val="single"/>
        </w:rPr>
        <w:t>,</w:t>
      </w:r>
      <w:r>
        <w:rPr>
          <w:bCs/>
          <w:sz w:val="22"/>
          <w:szCs w:val="22"/>
          <w:u w:val="single"/>
        </w:rPr>
        <w:t xml:space="preserve"> redirected to C.</w:t>
      </w:r>
      <w:r w:rsidR="00E662D9">
        <w:rPr>
          <w:bCs/>
          <w:sz w:val="22"/>
          <w:szCs w:val="22"/>
          <w:u w:val="single"/>
        </w:rPr>
        <w:t xml:space="preserve"> </w:t>
      </w:r>
    </w:p>
    <w:p w14:paraId="5FFED0AC" w14:textId="3170AF2F" w:rsidR="00B61FB0" w:rsidRPr="00B61FB0" w:rsidRDefault="00B61FB0" w:rsidP="00B61FB0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B61FB0">
        <w:rPr>
          <w:bCs/>
          <w:sz w:val="22"/>
          <w:szCs w:val="22"/>
        </w:rPr>
        <w:t>A (originating network) calls B (originating network) redirected to C (terminating network). A is the target.</w:t>
      </w:r>
      <w:r w:rsidR="00E662D9">
        <w:rPr>
          <w:bCs/>
          <w:sz w:val="22"/>
          <w:szCs w:val="22"/>
        </w:rPr>
        <w:t xml:space="preserve"> </w:t>
      </w:r>
    </w:p>
    <w:p w14:paraId="4D983904" w14:textId="7897ED0F" w:rsidR="00B61FB0" w:rsidRDefault="00B61FB0" w:rsidP="00B61FB0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S-CSCF </w:t>
      </w:r>
      <w:r>
        <w:rPr>
          <w:bCs/>
          <w:sz w:val="22"/>
          <w:szCs w:val="22"/>
        </w:rPr>
        <w:t xml:space="preserve">(A) </w:t>
      </w:r>
      <w:r w:rsidRPr="0064339E">
        <w:rPr>
          <w:bCs/>
          <w:sz w:val="22"/>
          <w:szCs w:val="22"/>
        </w:rPr>
        <w:t xml:space="preserve">provides the IRI-POI functions for IMS LI with the default option, and the P-CSCF </w:t>
      </w:r>
      <w:r>
        <w:rPr>
          <w:bCs/>
          <w:sz w:val="22"/>
          <w:szCs w:val="22"/>
        </w:rPr>
        <w:t xml:space="preserve">(A) </w:t>
      </w:r>
      <w:r w:rsidRPr="0064339E">
        <w:rPr>
          <w:bCs/>
          <w:sz w:val="22"/>
          <w:szCs w:val="22"/>
        </w:rPr>
        <w:t>provide</w:t>
      </w:r>
      <w:r>
        <w:rPr>
          <w:bCs/>
          <w:sz w:val="22"/>
          <w:szCs w:val="22"/>
        </w:rPr>
        <w:t>s</w:t>
      </w:r>
      <w:r w:rsidRPr="0064339E">
        <w:rPr>
          <w:bCs/>
          <w:sz w:val="22"/>
          <w:szCs w:val="22"/>
        </w:rPr>
        <w:t xml:space="preserve"> the</w:t>
      </w:r>
      <w:r w:rsidR="00E662D9">
        <w:rPr>
          <w:bCs/>
          <w:sz w:val="22"/>
          <w:szCs w:val="22"/>
        </w:rPr>
        <w:t xml:space="preserve"> </w:t>
      </w:r>
      <w:r w:rsidRPr="0064339E">
        <w:rPr>
          <w:bCs/>
          <w:sz w:val="22"/>
          <w:szCs w:val="22"/>
        </w:rPr>
        <w:t xml:space="preserve">IRI-POI functions for IMS LI with the alternate option. </w:t>
      </w:r>
    </w:p>
    <w:p w14:paraId="63D022D2" w14:textId="3C835E43" w:rsidR="00B61FB0" w:rsidRPr="0064339E" w:rsidRDefault="00A22520" w:rsidP="00B61FB0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object w:dxaOrig="29760" w:dyaOrig="24528" w14:anchorId="2E4F4ACD">
          <v:shape id="_x0000_i1032" type="#_x0000_t75" style="width:480.6pt;height:396pt" o:ole="">
            <v:imagedata r:id="rId10" o:title=""/>
          </v:shape>
          <o:OLEObject Type="Embed" ProgID="Visio.Drawing.15" ShapeID="_x0000_i1032" DrawAspect="Content" ObjectID="_1767437252" r:id="rId11"/>
        </w:object>
      </w:r>
    </w:p>
    <w:p w14:paraId="42D4C05C" w14:textId="6C86C224" w:rsidR="00B61FB0" w:rsidRDefault="00B61FB0" w:rsidP="00B61FB0">
      <w:pPr>
        <w:pStyle w:val="Caption"/>
        <w:spacing w:before="120" w:after="120"/>
        <w:jc w:val="center"/>
      </w:pPr>
      <w:r>
        <w:t>Figure 4.10.3.4.</w:t>
      </w:r>
      <w:r w:rsidR="00E66EC0">
        <w:t>3</w:t>
      </w:r>
      <w:r w:rsidR="00537D98">
        <w:t>.3-2</w:t>
      </w:r>
      <w:r>
        <w:t xml:space="preserve">: Scenario </w:t>
      </w:r>
      <w:r w:rsidR="00537D98">
        <w:t>2</w:t>
      </w:r>
      <w:r>
        <w:t xml:space="preserve"> – A (target) calls B</w:t>
      </w:r>
      <w:r w:rsidR="00053713">
        <w:t>,</w:t>
      </w:r>
      <w:r>
        <w:t xml:space="preserve"> redirected to </w:t>
      </w:r>
      <w:proofErr w:type="gramStart"/>
      <w:r>
        <w:t>C</w:t>
      </w:r>
      <w:proofErr w:type="gramEnd"/>
      <w:r w:rsidR="00E662D9">
        <w:t xml:space="preserve"> </w:t>
      </w:r>
    </w:p>
    <w:p w14:paraId="76E45CBD" w14:textId="77777777" w:rsidR="00B61FB0" w:rsidRDefault="00B61FB0" w:rsidP="00B61FB0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left part of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default option and the right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alternate option. </w:t>
      </w:r>
    </w:p>
    <w:p w14:paraId="31C6BE44" w14:textId="7AA62A88" w:rsidR="00B61FB0" w:rsidRDefault="00B61FB0" w:rsidP="00B61FB0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From STIR/SHAKEN perspective, the top part of the diagram shows the expected system behaviour since the signing is required only for the inter-CSP IMS session. The AS (B) is expected to interact with the Signing AS to authenticate/sign A’s identity and B’s identity.</w:t>
      </w:r>
      <w:r w:rsidR="00E662D9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In this case, AS (B) that interacts with the Signing AS to authenticate/sign A’s identity and B’s identity would provide the IRI-POI functions for STIR/SHAKEN related LI reporting.</w:t>
      </w:r>
      <w:r w:rsidR="00E662D9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Whether the “div” PASSporT related information is reported, or not, depends on </w:t>
      </w:r>
      <w:r w:rsidR="00A22520">
        <w:rPr>
          <w:bCs/>
          <w:sz w:val="22"/>
          <w:szCs w:val="22"/>
        </w:rPr>
        <w:t xml:space="preserve"> </w:t>
      </w:r>
      <w:proofErr w:type="spellStart"/>
      <w:r w:rsidR="00A22520">
        <w:rPr>
          <w:bCs/>
          <w:sz w:val="22"/>
          <w:szCs w:val="22"/>
        </w:rPr>
        <w:t>ReportDiversionP</w:t>
      </w:r>
      <w:r>
        <w:rPr>
          <w:bCs/>
          <w:sz w:val="22"/>
          <w:szCs w:val="22"/>
        </w:rPr>
        <w:t>ASSporTInfo</w:t>
      </w:r>
      <w:proofErr w:type="spellEnd"/>
      <w:r w:rsidR="00053713">
        <w:rPr>
          <w:bCs/>
          <w:sz w:val="22"/>
          <w:szCs w:val="22"/>
        </w:rPr>
        <w:t xml:space="preserve"> value</w:t>
      </w:r>
      <w:r>
        <w:rPr>
          <w:bCs/>
          <w:sz w:val="22"/>
          <w:szCs w:val="22"/>
        </w:rPr>
        <w:t>.</w:t>
      </w:r>
      <w:r w:rsidR="00E662D9">
        <w:rPr>
          <w:bCs/>
          <w:sz w:val="22"/>
          <w:szCs w:val="22"/>
        </w:rPr>
        <w:t xml:space="preserve"> </w:t>
      </w:r>
    </w:p>
    <w:p w14:paraId="307DF711" w14:textId="2283FD4E" w:rsidR="00B61FB0" w:rsidRDefault="00B61FB0" w:rsidP="00B61FB0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middle part and bottom part of the diagram show what </w:t>
      </w:r>
      <w:r w:rsidR="00053713">
        <w:rPr>
          <w:bCs/>
          <w:sz w:val="22"/>
          <w:szCs w:val="22"/>
        </w:rPr>
        <w:t>c</w:t>
      </w:r>
      <w:r>
        <w:rPr>
          <w:bCs/>
          <w:sz w:val="22"/>
          <w:szCs w:val="22"/>
        </w:rPr>
        <w:t xml:space="preserve">ould possibly happen with the CSP choice of AS for interacting with the Signing AS when the signing of intra-CSP session is not required. The AS (A) may authenticate/sign A’s identity if it does not know that B is in the same network. If the AS (A) without knowing the nature of the call interacts with the Signing AS to authenticate/sign A’s identity, then the AS (B) would interact with the Signing AS to authenticate/sign just B’s identity. When that happens, the middle part of the diagram applies when the </w:t>
      </w:r>
      <w:r w:rsidR="00A22520">
        <w:rPr>
          <w:bCs/>
          <w:sz w:val="22"/>
          <w:szCs w:val="22"/>
        </w:rPr>
        <w:t xml:space="preserve"> </w:t>
      </w:r>
      <w:proofErr w:type="spellStart"/>
      <w:r w:rsidR="00A22520">
        <w:rPr>
          <w:bCs/>
          <w:sz w:val="22"/>
          <w:szCs w:val="22"/>
        </w:rPr>
        <w:t>ReportDiversionP</w:t>
      </w:r>
      <w:r>
        <w:rPr>
          <w:bCs/>
          <w:sz w:val="22"/>
          <w:szCs w:val="22"/>
        </w:rPr>
        <w:t>ASSporTInfo</w:t>
      </w:r>
      <w:proofErr w:type="spellEnd"/>
      <w:r>
        <w:rPr>
          <w:bCs/>
          <w:sz w:val="22"/>
          <w:szCs w:val="22"/>
        </w:rPr>
        <w:t xml:space="preserve"> is set to False inferring the scope of STIR/SHAKEN related LI reporting is limited to the reporting of target identities whereas the bottom part of the diagram applies when the </w:t>
      </w:r>
      <w:r w:rsidR="00A22520">
        <w:rPr>
          <w:bCs/>
          <w:sz w:val="22"/>
          <w:szCs w:val="22"/>
        </w:rPr>
        <w:t xml:space="preserve"> </w:t>
      </w:r>
      <w:proofErr w:type="spellStart"/>
      <w:r w:rsidR="00A22520">
        <w:rPr>
          <w:bCs/>
          <w:sz w:val="22"/>
          <w:szCs w:val="22"/>
        </w:rPr>
        <w:t>ReportDiversionP</w:t>
      </w:r>
      <w:r>
        <w:rPr>
          <w:bCs/>
          <w:sz w:val="22"/>
          <w:szCs w:val="22"/>
        </w:rPr>
        <w:t>ASSporTInfo</w:t>
      </w:r>
      <w:proofErr w:type="spellEnd"/>
      <w:r>
        <w:rPr>
          <w:bCs/>
          <w:sz w:val="22"/>
          <w:szCs w:val="22"/>
        </w:rPr>
        <w:t xml:space="preserve"> is set to True inferring the scope of STIR/SHAKEN related LI reporting includes all identities (i.e. including the diversion). When the </w:t>
      </w:r>
      <w:r w:rsidR="00A22520">
        <w:rPr>
          <w:bCs/>
          <w:sz w:val="22"/>
          <w:szCs w:val="22"/>
        </w:rPr>
        <w:t xml:space="preserve"> </w:t>
      </w:r>
      <w:proofErr w:type="spellStart"/>
      <w:r w:rsidR="00A22520">
        <w:rPr>
          <w:bCs/>
          <w:sz w:val="22"/>
          <w:szCs w:val="22"/>
        </w:rPr>
        <w:t>ReportDiversionP</w:t>
      </w:r>
      <w:r>
        <w:rPr>
          <w:bCs/>
          <w:sz w:val="22"/>
          <w:szCs w:val="22"/>
        </w:rPr>
        <w:t>ASSporTInfo</w:t>
      </w:r>
      <w:proofErr w:type="spellEnd"/>
      <w:r>
        <w:rPr>
          <w:bCs/>
          <w:sz w:val="22"/>
          <w:szCs w:val="22"/>
        </w:rPr>
        <w:t xml:space="preserve"> is set to True, the AS (B) that interacts with the Signing AS to authenticate/sign B’s identity will also provide the IRI-POI functions for </w:t>
      </w:r>
      <w:r w:rsidRPr="0064339E">
        <w:rPr>
          <w:bCs/>
          <w:sz w:val="22"/>
          <w:szCs w:val="22"/>
        </w:rPr>
        <w:t>the STIR/SHAKEN related LI reporting</w:t>
      </w:r>
      <w:r>
        <w:rPr>
          <w:bCs/>
          <w:sz w:val="22"/>
          <w:szCs w:val="22"/>
        </w:rPr>
        <w:t xml:space="preserve"> </w:t>
      </w:r>
      <w:r w:rsidR="00C21EEF">
        <w:rPr>
          <w:bCs/>
          <w:sz w:val="22"/>
          <w:szCs w:val="22"/>
        </w:rPr>
        <w:t>for</w:t>
      </w:r>
      <w:r>
        <w:rPr>
          <w:bCs/>
          <w:sz w:val="22"/>
          <w:szCs w:val="22"/>
        </w:rPr>
        <w:t xml:space="preserve"> target A. Note that here B is not a target. </w:t>
      </w:r>
    </w:p>
    <w:p w14:paraId="21E90470" w14:textId="6240A7E0" w:rsidR="004D6F1F" w:rsidRDefault="004D6F1F" w:rsidP="004D6F1F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  <w:u w:val="single"/>
        </w:rPr>
      </w:pPr>
      <w:r w:rsidRPr="006F1346">
        <w:rPr>
          <w:bCs/>
          <w:sz w:val="22"/>
          <w:szCs w:val="22"/>
          <w:u w:val="single"/>
        </w:rPr>
        <w:t xml:space="preserve">Scenario </w:t>
      </w:r>
      <w:r w:rsidR="00537D98">
        <w:rPr>
          <w:bCs/>
          <w:sz w:val="22"/>
          <w:szCs w:val="22"/>
          <w:u w:val="single"/>
        </w:rPr>
        <w:t>3</w:t>
      </w:r>
      <w:r w:rsidRPr="006F1346">
        <w:rPr>
          <w:bCs/>
          <w:sz w:val="22"/>
          <w:szCs w:val="22"/>
          <w:u w:val="single"/>
        </w:rPr>
        <w:t xml:space="preserve">: </w:t>
      </w:r>
      <w:r>
        <w:rPr>
          <w:bCs/>
          <w:sz w:val="22"/>
          <w:szCs w:val="22"/>
          <w:u w:val="single"/>
        </w:rPr>
        <w:t xml:space="preserve">Intra-CSP IMS session. A </w:t>
      </w:r>
      <w:r w:rsidR="00C21EEF">
        <w:rPr>
          <w:bCs/>
          <w:sz w:val="22"/>
          <w:szCs w:val="22"/>
          <w:u w:val="single"/>
        </w:rPr>
        <w:t xml:space="preserve">(target) </w:t>
      </w:r>
      <w:r>
        <w:rPr>
          <w:bCs/>
          <w:sz w:val="22"/>
          <w:szCs w:val="22"/>
          <w:u w:val="single"/>
        </w:rPr>
        <w:t>calls</w:t>
      </w:r>
      <w:r w:rsidR="00053713">
        <w:rPr>
          <w:bCs/>
          <w:sz w:val="22"/>
          <w:szCs w:val="22"/>
          <w:u w:val="single"/>
        </w:rPr>
        <w:t>,</w:t>
      </w:r>
      <w:r>
        <w:rPr>
          <w:bCs/>
          <w:sz w:val="22"/>
          <w:szCs w:val="22"/>
          <w:u w:val="single"/>
        </w:rPr>
        <w:t xml:space="preserve"> B redirected to C. </w:t>
      </w:r>
    </w:p>
    <w:p w14:paraId="55541F93" w14:textId="6E2B6D89" w:rsidR="00AF04F0" w:rsidRDefault="00AF04F0" w:rsidP="00AF04F0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lastRenderedPageBreak/>
        <w:t xml:space="preserve">The S-CSCF </w:t>
      </w:r>
      <w:r w:rsidR="00C21EEF">
        <w:rPr>
          <w:bCs/>
          <w:sz w:val="22"/>
          <w:szCs w:val="22"/>
        </w:rPr>
        <w:t xml:space="preserve">(A) </w:t>
      </w:r>
      <w:r w:rsidRPr="0064339E">
        <w:rPr>
          <w:bCs/>
          <w:sz w:val="22"/>
          <w:szCs w:val="22"/>
        </w:rPr>
        <w:t xml:space="preserve">provides the IRI-POI functions for IMS LI with the default option, and the P-CSCF </w:t>
      </w:r>
      <w:r w:rsidR="00C21EEF">
        <w:rPr>
          <w:bCs/>
          <w:sz w:val="22"/>
          <w:szCs w:val="22"/>
        </w:rPr>
        <w:t xml:space="preserve">(A) </w:t>
      </w:r>
      <w:r w:rsidRPr="0064339E">
        <w:rPr>
          <w:bCs/>
          <w:sz w:val="22"/>
          <w:szCs w:val="22"/>
        </w:rPr>
        <w:t>provide</w:t>
      </w:r>
      <w:r>
        <w:rPr>
          <w:bCs/>
          <w:sz w:val="22"/>
          <w:szCs w:val="22"/>
        </w:rPr>
        <w:t>s</w:t>
      </w:r>
      <w:r w:rsidRPr="0064339E">
        <w:rPr>
          <w:bCs/>
          <w:sz w:val="22"/>
          <w:szCs w:val="22"/>
        </w:rPr>
        <w:t xml:space="preserve"> the</w:t>
      </w:r>
      <w:r w:rsidR="00E662D9">
        <w:rPr>
          <w:bCs/>
          <w:sz w:val="22"/>
          <w:szCs w:val="22"/>
        </w:rPr>
        <w:t xml:space="preserve"> </w:t>
      </w:r>
      <w:r w:rsidRPr="0064339E">
        <w:rPr>
          <w:bCs/>
          <w:sz w:val="22"/>
          <w:szCs w:val="22"/>
        </w:rPr>
        <w:t xml:space="preserve">IRI-POI functions for IMS LI with the alternate option. </w:t>
      </w:r>
    </w:p>
    <w:p w14:paraId="5E66F42B" w14:textId="5DFDCCFA" w:rsidR="00AF04F0" w:rsidRPr="006F1346" w:rsidRDefault="00A22520" w:rsidP="004D6F1F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  <w:u w:val="single"/>
        </w:rPr>
      </w:pPr>
      <w:r>
        <w:object w:dxaOrig="18510" w:dyaOrig="11970" w14:anchorId="2F79000D">
          <v:shape id="_x0000_i1035" type="#_x0000_t75" style="width:481.2pt;height:311.4pt" o:ole="">
            <v:imagedata r:id="rId12" o:title=""/>
          </v:shape>
          <o:OLEObject Type="Embed" ProgID="Visio.Drawing.15" ShapeID="_x0000_i1035" DrawAspect="Content" ObjectID="_1767437253" r:id="rId13"/>
        </w:object>
      </w:r>
    </w:p>
    <w:p w14:paraId="591BD2A8" w14:textId="1A629AA3" w:rsidR="00AF04F0" w:rsidRDefault="00AF04F0" w:rsidP="00AF04F0">
      <w:pPr>
        <w:pStyle w:val="Caption"/>
        <w:spacing w:before="120" w:after="120"/>
        <w:jc w:val="center"/>
      </w:pPr>
      <w:r>
        <w:t>Figure 4.10.3.</w:t>
      </w:r>
      <w:r w:rsidR="00E66EC0">
        <w:t>4</w:t>
      </w:r>
      <w:r>
        <w:t>.3</w:t>
      </w:r>
      <w:r w:rsidR="00537D98">
        <w:t>.3-3</w:t>
      </w:r>
      <w:r>
        <w:t xml:space="preserve">: Scenario </w:t>
      </w:r>
      <w:r w:rsidR="00537D98">
        <w:t xml:space="preserve">3 </w:t>
      </w:r>
      <w:r>
        <w:t>–</w:t>
      </w:r>
      <w:r w:rsidR="00E662D9">
        <w:t xml:space="preserve"> </w:t>
      </w:r>
      <w:r>
        <w:t>A (target) calls B</w:t>
      </w:r>
      <w:r w:rsidR="00053713">
        <w:t>,</w:t>
      </w:r>
      <w:r>
        <w:t xml:space="preserve"> redirected to </w:t>
      </w:r>
      <w:proofErr w:type="gramStart"/>
      <w:r>
        <w:t>C</w:t>
      </w:r>
      <w:proofErr w:type="gramEnd"/>
      <w:r w:rsidR="00E662D9">
        <w:t xml:space="preserve"> </w:t>
      </w:r>
    </w:p>
    <w:p w14:paraId="61AAD00C" w14:textId="77777777" w:rsidR="00AF04F0" w:rsidRDefault="00AF04F0" w:rsidP="00AF04F0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left part of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default option and the right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alternate option. </w:t>
      </w:r>
    </w:p>
    <w:p w14:paraId="68C85BB0" w14:textId="40DF641F" w:rsidR="00F566C3" w:rsidRDefault="00AF04F0" w:rsidP="00AF04F0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From STIR/SHAKEN perspective, the top part of the diagram shows the expected system behaviour since the signing is required only for the inter-CSP IMS session. </w:t>
      </w:r>
      <w:r w:rsidR="00F566C3">
        <w:rPr>
          <w:bCs/>
          <w:sz w:val="22"/>
          <w:szCs w:val="22"/>
        </w:rPr>
        <w:t>As expected, if there is no interaction with the Signing AS, then the STIR/SHAKEN related LI reporting does not apply.</w:t>
      </w:r>
      <w:r w:rsidR="00E662D9">
        <w:rPr>
          <w:bCs/>
          <w:sz w:val="22"/>
          <w:szCs w:val="22"/>
        </w:rPr>
        <w:t xml:space="preserve"> </w:t>
      </w:r>
    </w:p>
    <w:p w14:paraId="2C06DA14" w14:textId="7F373928" w:rsidR="00F566C3" w:rsidRDefault="00AF04F0" w:rsidP="00AF04F0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middle part and bottom part of the diagram show what </w:t>
      </w:r>
      <w:r w:rsidR="00053713">
        <w:rPr>
          <w:bCs/>
          <w:sz w:val="22"/>
          <w:szCs w:val="22"/>
        </w:rPr>
        <w:t>c</w:t>
      </w:r>
      <w:r>
        <w:rPr>
          <w:bCs/>
          <w:sz w:val="22"/>
          <w:szCs w:val="22"/>
        </w:rPr>
        <w:t xml:space="preserve">ould possibly happen with the CSP choice of AS for interacting with the Signing AS when the signing of intra-CSP session is not required. </w:t>
      </w:r>
    </w:p>
    <w:p w14:paraId="17F445FA" w14:textId="3495C2A1" w:rsidR="00AF04F0" w:rsidRDefault="00AF04F0" w:rsidP="00AF04F0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AS (A) </w:t>
      </w:r>
      <w:r w:rsidR="00F566C3">
        <w:rPr>
          <w:bCs/>
          <w:sz w:val="22"/>
          <w:szCs w:val="22"/>
        </w:rPr>
        <w:t xml:space="preserve">and AS (B) </w:t>
      </w:r>
      <w:r>
        <w:rPr>
          <w:bCs/>
          <w:sz w:val="22"/>
          <w:szCs w:val="22"/>
        </w:rPr>
        <w:t xml:space="preserve">may </w:t>
      </w:r>
      <w:r w:rsidR="00F566C3">
        <w:rPr>
          <w:bCs/>
          <w:sz w:val="22"/>
          <w:szCs w:val="22"/>
        </w:rPr>
        <w:t xml:space="preserve">not know that the current session is an intra-CSP IMS session. Assuming neither of them know that the current session is an intra-CSP IMS session, the AS (A) would interact with the Signing AS to </w:t>
      </w:r>
      <w:r>
        <w:rPr>
          <w:bCs/>
          <w:sz w:val="22"/>
          <w:szCs w:val="22"/>
        </w:rPr>
        <w:t>authenticate/sign A’s identity</w:t>
      </w:r>
      <w:r w:rsidR="00F566C3">
        <w:rPr>
          <w:bCs/>
          <w:sz w:val="22"/>
          <w:szCs w:val="22"/>
        </w:rPr>
        <w:t xml:space="preserve"> and AS (B) would</w:t>
      </w:r>
      <w:r>
        <w:rPr>
          <w:bCs/>
          <w:sz w:val="22"/>
          <w:szCs w:val="22"/>
        </w:rPr>
        <w:t xml:space="preserve"> interact with the Signing AS to authenticate/sign B’s identity. When that happens, the middle part of the diagram applies when the </w:t>
      </w:r>
      <w:r w:rsidR="00A22520">
        <w:rPr>
          <w:bCs/>
          <w:sz w:val="22"/>
          <w:szCs w:val="22"/>
        </w:rPr>
        <w:t xml:space="preserve"> </w:t>
      </w:r>
      <w:proofErr w:type="spellStart"/>
      <w:r w:rsidR="00A22520">
        <w:rPr>
          <w:bCs/>
          <w:sz w:val="22"/>
          <w:szCs w:val="22"/>
        </w:rPr>
        <w:t>ReportDiversionP</w:t>
      </w:r>
      <w:r>
        <w:rPr>
          <w:bCs/>
          <w:sz w:val="22"/>
          <w:szCs w:val="22"/>
        </w:rPr>
        <w:t>ASSporTInfo</w:t>
      </w:r>
      <w:proofErr w:type="spellEnd"/>
      <w:r>
        <w:rPr>
          <w:bCs/>
          <w:sz w:val="22"/>
          <w:szCs w:val="22"/>
        </w:rPr>
        <w:t xml:space="preserve"> is set to False inferring the scope of STIR/SHAKEN related LI reporting is limited to the reporting of </w:t>
      </w:r>
      <w:r w:rsidR="00C21EEF">
        <w:rPr>
          <w:bCs/>
          <w:sz w:val="22"/>
          <w:szCs w:val="22"/>
        </w:rPr>
        <w:t xml:space="preserve">signatures of calling party (target) </w:t>
      </w:r>
      <w:r>
        <w:rPr>
          <w:bCs/>
          <w:sz w:val="22"/>
          <w:szCs w:val="22"/>
        </w:rPr>
        <w:t xml:space="preserve">whereas the bottom part of the diagram applies when the </w:t>
      </w:r>
      <w:r w:rsidR="00A22520">
        <w:rPr>
          <w:bCs/>
          <w:sz w:val="22"/>
          <w:szCs w:val="22"/>
        </w:rPr>
        <w:t xml:space="preserve"> </w:t>
      </w:r>
      <w:proofErr w:type="spellStart"/>
      <w:r w:rsidR="00A22520">
        <w:rPr>
          <w:bCs/>
          <w:sz w:val="22"/>
          <w:szCs w:val="22"/>
        </w:rPr>
        <w:t>ReportDiversionP</w:t>
      </w:r>
      <w:r>
        <w:rPr>
          <w:bCs/>
          <w:sz w:val="22"/>
          <w:szCs w:val="22"/>
        </w:rPr>
        <w:t>ASSporTInfo</w:t>
      </w:r>
      <w:proofErr w:type="spellEnd"/>
      <w:r>
        <w:rPr>
          <w:bCs/>
          <w:sz w:val="22"/>
          <w:szCs w:val="22"/>
        </w:rPr>
        <w:t xml:space="preserve"> is set to True inferring the scope of STIR/SHAKEN related LI reporting includes all identities (i.e. including the diversion). </w:t>
      </w:r>
      <w:r w:rsidR="00F566C3">
        <w:rPr>
          <w:bCs/>
          <w:sz w:val="22"/>
          <w:szCs w:val="22"/>
        </w:rPr>
        <w:t xml:space="preserve">The AS (A) that interacts with the Signing AS to authenticate/sign A’s identity would provide the </w:t>
      </w:r>
      <w:r w:rsidR="00053713">
        <w:rPr>
          <w:bCs/>
          <w:sz w:val="22"/>
          <w:szCs w:val="22"/>
        </w:rPr>
        <w:t xml:space="preserve">IRI-POI functions for the </w:t>
      </w:r>
      <w:r w:rsidR="00F566C3">
        <w:rPr>
          <w:bCs/>
          <w:sz w:val="22"/>
          <w:szCs w:val="22"/>
        </w:rPr>
        <w:t xml:space="preserve">STIR/SHAKEN related LI reporting for A’s identity. </w:t>
      </w:r>
      <w:r>
        <w:rPr>
          <w:bCs/>
          <w:sz w:val="22"/>
          <w:szCs w:val="22"/>
        </w:rPr>
        <w:t xml:space="preserve">When the </w:t>
      </w:r>
      <w:r w:rsidR="00A22520">
        <w:rPr>
          <w:bCs/>
          <w:sz w:val="22"/>
          <w:szCs w:val="22"/>
        </w:rPr>
        <w:t xml:space="preserve"> </w:t>
      </w:r>
      <w:proofErr w:type="spellStart"/>
      <w:r w:rsidR="00A22520">
        <w:rPr>
          <w:bCs/>
          <w:sz w:val="22"/>
          <w:szCs w:val="22"/>
        </w:rPr>
        <w:t>ReportDiversionP</w:t>
      </w:r>
      <w:r>
        <w:rPr>
          <w:bCs/>
          <w:sz w:val="22"/>
          <w:szCs w:val="22"/>
        </w:rPr>
        <w:t>ASSporTInfo</w:t>
      </w:r>
      <w:proofErr w:type="spellEnd"/>
      <w:r>
        <w:rPr>
          <w:bCs/>
          <w:sz w:val="22"/>
          <w:szCs w:val="22"/>
        </w:rPr>
        <w:t xml:space="preserve"> is set to True, the AS (B) that interacts with the Signing AS to authenticate/sign B’s identity will also provide the IRI-POI functions for </w:t>
      </w:r>
      <w:r w:rsidRPr="0064339E">
        <w:rPr>
          <w:bCs/>
          <w:sz w:val="22"/>
          <w:szCs w:val="22"/>
        </w:rPr>
        <w:t>the STIR/SHAKEN related LI reporting</w:t>
      </w:r>
      <w:r>
        <w:rPr>
          <w:bCs/>
          <w:sz w:val="22"/>
          <w:szCs w:val="22"/>
        </w:rPr>
        <w:t xml:space="preserve"> for target A. Note that here B is not a target. </w:t>
      </w:r>
    </w:p>
    <w:p w14:paraId="4F0C3B2F" w14:textId="08CF7B9A" w:rsidR="0080749E" w:rsidRDefault="0080749E" w:rsidP="00AF04F0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With respect to this scenario, what is shown in figure 4.10.3.4.3</w:t>
      </w:r>
      <w:r w:rsidR="00537D98">
        <w:rPr>
          <w:bCs/>
          <w:sz w:val="22"/>
          <w:szCs w:val="22"/>
        </w:rPr>
        <w:t>.3</w:t>
      </w:r>
      <w:r>
        <w:rPr>
          <w:bCs/>
          <w:sz w:val="22"/>
          <w:szCs w:val="22"/>
        </w:rPr>
        <w:t>-</w:t>
      </w:r>
      <w:r w:rsidR="00537D98">
        <w:rPr>
          <w:bCs/>
          <w:sz w:val="22"/>
          <w:szCs w:val="22"/>
        </w:rPr>
        <w:t>4</w:t>
      </w:r>
      <w:r>
        <w:rPr>
          <w:bCs/>
          <w:sz w:val="22"/>
          <w:szCs w:val="22"/>
        </w:rPr>
        <w:t xml:space="preserve"> can also happen. </w:t>
      </w:r>
    </w:p>
    <w:p w14:paraId="1965CDC7" w14:textId="2A45A89D" w:rsidR="0080749E" w:rsidRDefault="0080749E" w:rsidP="0080749E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When A is the target, t</w:t>
      </w:r>
      <w:r w:rsidRPr="0064339E">
        <w:rPr>
          <w:bCs/>
          <w:sz w:val="22"/>
          <w:szCs w:val="22"/>
        </w:rPr>
        <w:t xml:space="preserve">he S-CSCF </w:t>
      </w:r>
      <w:r>
        <w:rPr>
          <w:bCs/>
          <w:sz w:val="22"/>
          <w:szCs w:val="22"/>
        </w:rPr>
        <w:t xml:space="preserve">(A) </w:t>
      </w:r>
      <w:r w:rsidRPr="0064339E">
        <w:rPr>
          <w:bCs/>
          <w:sz w:val="22"/>
          <w:szCs w:val="22"/>
        </w:rPr>
        <w:t xml:space="preserve">provides the IRI-POI functions for IMS LI with the default option, and the P-CSCF </w:t>
      </w:r>
      <w:r>
        <w:rPr>
          <w:bCs/>
          <w:sz w:val="22"/>
          <w:szCs w:val="22"/>
        </w:rPr>
        <w:t xml:space="preserve">(A) </w:t>
      </w:r>
      <w:r w:rsidRPr="0064339E">
        <w:rPr>
          <w:bCs/>
          <w:sz w:val="22"/>
          <w:szCs w:val="22"/>
        </w:rPr>
        <w:t>provide</w:t>
      </w:r>
      <w:r>
        <w:rPr>
          <w:bCs/>
          <w:sz w:val="22"/>
          <w:szCs w:val="22"/>
        </w:rPr>
        <w:t>s</w:t>
      </w:r>
      <w:r w:rsidRPr="0064339E">
        <w:rPr>
          <w:bCs/>
          <w:sz w:val="22"/>
          <w:szCs w:val="22"/>
        </w:rPr>
        <w:t xml:space="preserve"> the</w:t>
      </w:r>
      <w:r w:rsidR="00E662D9">
        <w:rPr>
          <w:bCs/>
          <w:sz w:val="22"/>
          <w:szCs w:val="22"/>
        </w:rPr>
        <w:t xml:space="preserve"> </w:t>
      </w:r>
      <w:r w:rsidRPr="0064339E">
        <w:rPr>
          <w:bCs/>
          <w:sz w:val="22"/>
          <w:szCs w:val="22"/>
        </w:rPr>
        <w:t xml:space="preserve">IRI-POI functions for IMS LI with the alternate option. </w:t>
      </w:r>
    </w:p>
    <w:p w14:paraId="198DDCF8" w14:textId="7193FE3E" w:rsidR="0080749E" w:rsidRDefault="0080749E" w:rsidP="00AF04F0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</w:p>
    <w:p w14:paraId="1D67A526" w14:textId="00D12543" w:rsidR="0080749E" w:rsidRDefault="009B03EA" w:rsidP="00AF04F0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</w:pPr>
      <w:r>
        <w:object w:dxaOrig="18432" w:dyaOrig="7884" w14:anchorId="7F21B8D3">
          <v:shape id="_x0000_i1028" type="#_x0000_t75" style="width:481.2pt;height:206.4pt" o:ole="">
            <v:imagedata r:id="rId14" o:title=""/>
          </v:shape>
          <o:OLEObject Type="Embed" ProgID="Visio.Drawing.15" ShapeID="_x0000_i1028" DrawAspect="Content" ObjectID="_1767437254" r:id="rId15"/>
        </w:object>
      </w:r>
    </w:p>
    <w:p w14:paraId="1CDF2555" w14:textId="63FC7C69" w:rsidR="0080749E" w:rsidRDefault="0080749E" w:rsidP="0080749E">
      <w:pPr>
        <w:pStyle w:val="Caption"/>
        <w:spacing w:before="120" w:after="120"/>
        <w:jc w:val="center"/>
      </w:pPr>
      <w:r>
        <w:t>Figure 4.10.3.4.3</w:t>
      </w:r>
      <w:r w:rsidR="00537D98">
        <w:t>.3-4</w:t>
      </w:r>
      <w:r>
        <w:t xml:space="preserve">: Scenario </w:t>
      </w:r>
      <w:r w:rsidR="00537D98">
        <w:t>3 (extended)</w:t>
      </w:r>
      <w:r>
        <w:t xml:space="preserve"> –</w:t>
      </w:r>
      <w:r w:rsidR="00E662D9">
        <w:t xml:space="preserve"> </w:t>
      </w:r>
      <w:r>
        <w:t>A (target) calls B</w:t>
      </w:r>
      <w:r w:rsidR="00053713">
        <w:t>,</w:t>
      </w:r>
      <w:r>
        <w:t xml:space="preserve"> redirected to C, other possibilities</w:t>
      </w:r>
      <w:r w:rsidR="00E662D9">
        <w:t xml:space="preserve"> </w:t>
      </w:r>
    </w:p>
    <w:p w14:paraId="012B6704" w14:textId="77777777" w:rsidR="0080749E" w:rsidRDefault="0080749E" w:rsidP="0080749E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left part of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default option and the right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alternate option. </w:t>
      </w:r>
    </w:p>
    <w:p w14:paraId="308EABCD" w14:textId="3BA7B8E0" w:rsidR="0080749E" w:rsidRDefault="0080749E" w:rsidP="0080749E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It is possible that either AS (A) or AS (B) may know that the current session is an intra-CSP IMS session. In the top part of figure 410.3.4.3</w:t>
      </w:r>
      <w:r w:rsidR="0085214D">
        <w:rPr>
          <w:bCs/>
          <w:sz w:val="22"/>
          <w:szCs w:val="22"/>
        </w:rPr>
        <w:t>.3-4</w:t>
      </w:r>
      <w:r>
        <w:rPr>
          <w:bCs/>
          <w:sz w:val="22"/>
          <w:szCs w:val="22"/>
        </w:rPr>
        <w:t xml:space="preserve">, the AS (A) does not know it is an intra-CSP IMS session, but the AS (B) does. Accordingly, the AS (A) may authenticate/sign A’s identity as it does not know that B is in the same network. When that happens, the AS (A) that interacts with the Signing AS to authenticate/sign A’s identity would provide the </w:t>
      </w:r>
      <w:r w:rsidR="00053713">
        <w:rPr>
          <w:bCs/>
          <w:sz w:val="22"/>
          <w:szCs w:val="22"/>
        </w:rPr>
        <w:t xml:space="preserve">IRI-POI functions for the </w:t>
      </w:r>
      <w:r>
        <w:rPr>
          <w:bCs/>
          <w:sz w:val="22"/>
          <w:szCs w:val="22"/>
        </w:rPr>
        <w:t xml:space="preserve">STIR/SHAKEN related LI reporting for target A. </w:t>
      </w:r>
    </w:p>
    <w:p w14:paraId="52EA4B7F" w14:textId="09575004" w:rsidR="0080749E" w:rsidRDefault="0080749E" w:rsidP="0080749E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In the bottom part of the diagram in figure 4.10.3.4.3</w:t>
      </w:r>
      <w:r w:rsidR="0085214D">
        <w:rPr>
          <w:bCs/>
          <w:sz w:val="22"/>
          <w:szCs w:val="22"/>
        </w:rPr>
        <w:t>.3-4</w:t>
      </w:r>
      <w:r>
        <w:rPr>
          <w:bCs/>
          <w:sz w:val="22"/>
          <w:szCs w:val="22"/>
        </w:rPr>
        <w:t>, the AS</w:t>
      </w:r>
      <w:r w:rsidR="009B03EA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(A) knows that it is an intra-CSP IMS session</w:t>
      </w:r>
      <w:r w:rsidR="009B03EA">
        <w:rPr>
          <w:bCs/>
          <w:sz w:val="22"/>
          <w:szCs w:val="22"/>
        </w:rPr>
        <w:t>, but AS (B) does not. Accordingly, A</w:t>
      </w:r>
      <w:r>
        <w:rPr>
          <w:bCs/>
          <w:sz w:val="22"/>
          <w:szCs w:val="22"/>
        </w:rPr>
        <w:t>S (A) does not interact with the Signing AS to authenticate/sign A’s identity</w:t>
      </w:r>
      <w:r w:rsidR="009B03EA">
        <w:rPr>
          <w:bCs/>
          <w:sz w:val="22"/>
          <w:szCs w:val="22"/>
        </w:rPr>
        <w:t xml:space="preserve"> since signing of intra-CSP IMS session is not required. However, the AS (B) would interact with the Signing AS to </w:t>
      </w:r>
      <w:r w:rsidR="00053713">
        <w:rPr>
          <w:bCs/>
          <w:sz w:val="22"/>
          <w:szCs w:val="22"/>
        </w:rPr>
        <w:t>authenticate/</w:t>
      </w:r>
      <w:r w:rsidR="009B03EA">
        <w:rPr>
          <w:bCs/>
          <w:sz w:val="22"/>
          <w:szCs w:val="22"/>
        </w:rPr>
        <w:t xml:space="preserve">sign A’s identity and B’s identity as it does not know that about the redirected leg of the IMS session is </w:t>
      </w:r>
      <w:r w:rsidR="00E662D9">
        <w:rPr>
          <w:bCs/>
          <w:sz w:val="22"/>
          <w:szCs w:val="22"/>
        </w:rPr>
        <w:t>an</w:t>
      </w:r>
      <w:r w:rsidR="009B03EA">
        <w:rPr>
          <w:bCs/>
          <w:sz w:val="22"/>
          <w:szCs w:val="22"/>
        </w:rPr>
        <w:t xml:space="preserve"> intra-CSP IMS session. When this happens, the IRI-POI present in the AS (B) would provide the IRI-POI functions </w:t>
      </w:r>
      <w:r>
        <w:rPr>
          <w:bCs/>
          <w:sz w:val="22"/>
          <w:szCs w:val="22"/>
        </w:rPr>
        <w:t xml:space="preserve">for STIR/SHAKEN related LI reporting for target </w:t>
      </w:r>
      <w:r w:rsidR="009B03EA">
        <w:rPr>
          <w:bCs/>
          <w:sz w:val="22"/>
          <w:szCs w:val="22"/>
        </w:rPr>
        <w:t>A</w:t>
      </w:r>
      <w:r>
        <w:rPr>
          <w:bCs/>
          <w:sz w:val="22"/>
          <w:szCs w:val="22"/>
        </w:rPr>
        <w:t xml:space="preserve">. </w:t>
      </w:r>
      <w:r w:rsidR="009B03EA">
        <w:rPr>
          <w:bCs/>
          <w:sz w:val="22"/>
          <w:szCs w:val="22"/>
        </w:rPr>
        <w:t xml:space="preserve">The scope of STIR/SHAKEN related LI reporting for the target A depends on the provisioned </w:t>
      </w:r>
      <w:r w:rsidR="00A22520">
        <w:rPr>
          <w:bCs/>
          <w:sz w:val="22"/>
          <w:szCs w:val="22"/>
        </w:rPr>
        <w:t xml:space="preserve"> </w:t>
      </w:r>
      <w:proofErr w:type="spellStart"/>
      <w:r w:rsidR="00A22520">
        <w:rPr>
          <w:bCs/>
          <w:sz w:val="22"/>
          <w:szCs w:val="22"/>
        </w:rPr>
        <w:t>ReportDiversionP</w:t>
      </w:r>
      <w:r w:rsidR="009B03EA">
        <w:rPr>
          <w:bCs/>
          <w:sz w:val="22"/>
          <w:szCs w:val="22"/>
        </w:rPr>
        <w:t>ASSporTInfo</w:t>
      </w:r>
      <w:proofErr w:type="spellEnd"/>
      <w:r w:rsidR="009B03EA">
        <w:rPr>
          <w:bCs/>
          <w:sz w:val="22"/>
          <w:szCs w:val="22"/>
        </w:rPr>
        <w:t xml:space="preserve"> value.</w:t>
      </w:r>
      <w:r w:rsidR="00E662D9">
        <w:rPr>
          <w:bCs/>
          <w:sz w:val="22"/>
          <w:szCs w:val="22"/>
        </w:rPr>
        <w:t xml:space="preserve"> </w:t>
      </w:r>
    </w:p>
    <w:p w14:paraId="7AC0507B" w14:textId="4B826E3C" w:rsidR="002E7C7C" w:rsidRDefault="002E7C7C" w:rsidP="002E7C7C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  <w:u w:val="single"/>
        </w:rPr>
      </w:pPr>
      <w:r w:rsidRPr="006F1346">
        <w:rPr>
          <w:bCs/>
          <w:sz w:val="22"/>
          <w:szCs w:val="22"/>
          <w:u w:val="single"/>
        </w:rPr>
        <w:t xml:space="preserve">Scenario </w:t>
      </w:r>
      <w:r w:rsidR="00537D98">
        <w:rPr>
          <w:bCs/>
          <w:sz w:val="22"/>
          <w:szCs w:val="22"/>
          <w:u w:val="single"/>
        </w:rPr>
        <w:t>4</w:t>
      </w:r>
      <w:r w:rsidRPr="006F1346">
        <w:rPr>
          <w:bCs/>
          <w:sz w:val="22"/>
          <w:szCs w:val="22"/>
          <w:u w:val="single"/>
        </w:rPr>
        <w:t xml:space="preserve">: </w:t>
      </w:r>
      <w:r>
        <w:rPr>
          <w:bCs/>
          <w:sz w:val="22"/>
          <w:szCs w:val="22"/>
          <w:u w:val="single"/>
        </w:rPr>
        <w:t>Intra-CSP IMS session. A calls B (target)</w:t>
      </w:r>
      <w:r w:rsidR="00053713">
        <w:rPr>
          <w:bCs/>
          <w:sz w:val="22"/>
          <w:szCs w:val="22"/>
          <w:u w:val="single"/>
        </w:rPr>
        <w:t>,</w:t>
      </w:r>
      <w:r>
        <w:rPr>
          <w:bCs/>
          <w:sz w:val="22"/>
          <w:szCs w:val="22"/>
          <w:u w:val="single"/>
        </w:rPr>
        <w:t xml:space="preserve"> redirected to C</w:t>
      </w:r>
      <w:r w:rsidR="00E662D9">
        <w:rPr>
          <w:bCs/>
          <w:sz w:val="22"/>
          <w:szCs w:val="22"/>
          <w:u w:val="single"/>
        </w:rPr>
        <w:t xml:space="preserve"> </w:t>
      </w:r>
    </w:p>
    <w:p w14:paraId="3EDC6AF5" w14:textId="54C26D39" w:rsidR="002E7C7C" w:rsidRPr="0064339E" w:rsidRDefault="002E7C7C" w:rsidP="002E7C7C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A calls B in the originating network, and B has call forwarding to C in the terminating network. </w:t>
      </w:r>
      <w:r>
        <w:rPr>
          <w:bCs/>
          <w:sz w:val="22"/>
          <w:szCs w:val="22"/>
        </w:rPr>
        <w:t>B is the target.</w:t>
      </w:r>
      <w:r w:rsidR="00E662D9">
        <w:rPr>
          <w:bCs/>
          <w:sz w:val="22"/>
          <w:szCs w:val="22"/>
        </w:rPr>
        <w:t xml:space="preserve"> </w:t>
      </w:r>
    </w:p>
    <w:p w14:paraId="28FFFE9D" w14:textId="27C238B7" w:rsidR="002E7C7C" w:rsidRPr="0064339E" w:rsidRDefault="002E7C7C" w:rsidP="002E7C7C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</w:t>
      </w:r>
      <w:r>
        <w:rPr>
          <w:bCs/>
          <w:sz w:val="22"/>
          <w:szCs w:val="22"/>
        </w:rPr>
        <w:t xml:space="preserve">S-CSCF (B) </w:t>
      </w:r>
      <w:r w:rsidRPr="0064339E">
        <w:rPr>
          <w:bCs/>
          <w:sz w:val="22"/>
          <w:szCs w:val="22"/>
        </w:rPr>
        <w:t xml:space="preserve">provides the IRI-POI functions for IMS LI with the default option, and the </w:t>
      </w:r>
      <w:r w:rsidR="000536FE">
        <w:rPr>
          <w:bCs/>
          <w:sz w:val="22"/>
          <w:szCs w:val="22"/>
        </w:rPr>
        <w:t>P-CSCF (C)</w:t>
      </w:r>
      <w:r w:rsidRPr="0064339E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provides </w:t>
      </w:r>
      <w:r w:rsidRPr="0064339E">
        <w:rPr>
          <w:bCs/>
          <w:sz w:val="22"/>
          <w:szCs w:val="22"/>
        </w:rPr>
        <w:t xml:space="preserve">the IRI-POI functions for IMS LI with the alternate option. </w:t>
      </w:r>
    </w:p>
    <w:p w14:paraId="7FD79D0E" w14:textId="58010B2A" w:rsidR="002E7C7C" w:rsidRPr="0064339E" w:rsidRDefault="002E7C7C" w:rsidP="002E7C7C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</w:p>
    <w:p w14:paraId="0DB121FE" w14:textId="219B59C7" w:rsidR="002E7C7C" w:rsidRDefault="000536FE" w:rsidP="002E7C7C">
      <w:pPr>
        <w:pStyle w:val="Caption"/>
        <w:spacing w:before="120" w:after="120"/>
        <w:jc w:val="center"/>
      </w:pPr>
      <w:r>
        <w:object w:dxaOrig="18588" w:dyaOrig="16140" w14:anchorId="2BA4A5C8">
          <v:shape id="_x0000_i1029" type="#_x0000_t75" style="width:481.2pt;height:418.2pt" o:ole="">
            <v:imagedata r:id="rId16" o:title=""/>
          </v:shape>
          <o:OLEObject Type="Embed" ProgID="Visio.Drawing.15" ShapeID="_x0000_i1029" DrawAspect="Content" ObjectID="_1767437255" r:id="rId17"/>
        </w:object>
      </w:r>
      <w:r w:rsidR="002E7C7C">
        <w:t>Figure 4.10.3.4.3</w:t>
      </w:r>
      <w:r w:rsidR="00537D98">
        <w:t>.3-5</w:t>
      </w:r>
      <w:r w:rsidR="002E7C7C">
        <w:t xml:space="preserve">: Scenario </w:t>
      </w:r>
      <w:r w:rsidR="00537D98">
        <w:t>4</w:t>
      </w:r>
      <w:r w:rsidR="002E7C7C">
        <w:t xml:space="preserve"> –A calls B (target) redirected to </w:t>
      </w:r>
      <w:proofErr w:type="gramStart"/>
      <w:r w:rsidR="002E7C7C">
        <w:t>C</w:t>
      </w:r>
      <w:proofErr w:type="gramEnd"/>
      <w:r w:rsidR="00E662D9">
        <w:t xml:space="preserve"> </w:t>
      </w:r>
    </w:p>
    <w:p w14:paraId="5F71C325" w14:textId="77777777" w:rsidR="002E7C7C" w:rsidRDefault="002E7C7C" w:rsidP="002E7C7C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left part of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default option and the right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alternate option. </w:t>
      </w:r>
    </w:p>
    <w:p w14:paraId="2A585349" w14:textId="09882589" w:rsidR="002E7C7C" w:rsidRDefault="002E7C7C" w:rsidP="002E7C7C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From STIR/SHAKEN perspective, the top part of the diagram shows the expected system behaviour since the signing is required only for the inter-CSP IMS session. </w:t>
      </w:r>
      <w:r w:rsidR="000536FE">
        <w:rPr>
          <w:bCs/>
          <w:sz w:val="22"/>
          <w:szCs w:val="22"/>
        </w:rPr>
        <w:t>As expected, if there is no interaction with the Signing AS, then the STIR/SHAKEN related LI reporting does not apply.</w:t>
      </w:r>
      <w:r w:rsidR="00E662D9">
        <w:rPr>
          <w:bCs/>
          <w:sz w:val="22"/>
          <w:szCs w:val="22"/>
        </w:rPr>
        <w:t xml:space="preserve"> </w:t>
      </w:r>
    </w:p>
    <w:p w14:paraId="197FE021" w14:textId="2350BAD3" w:rsidR="002E7C7C" w:rsidRDefault="000536FE" w:rsidP="002E7C7C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Any of other three parts of the diagram could possibly happen </w:t>
      </w:r>
      <w:r w:rsidR="002E7C7C">
        <w:rPr>
          <w:bCs/>
          <w:sz w:val="22"/>
          <w:szCs w:val="22"/>
        </w:rPr>
        <w:t xml:space="preserve">with the CSP choice of AS for interacting with the Signing AS when the signing of intra-CSP session is not required. The AS (A) may authenticate/sign A’s identity if it does not know that B is in the same network. </w:t>
      </w:r>
      <w:r>
        <w:rPr>
          <w:bCs/>
          <w:sz w:val="22"/>
          <w:szCs w:val="22"/>
        </w:rPr>
        <w:t>Likewise, The AS (B) may authenticate/sign B’s identity if it does not know that C is in the same network.</w:t>
      </w:r>
      <w:r w:rsidR="002E7C7C">
        <w:rPr>
          <w:bCs/>
          <w:sz w:val="22"/>
          <w:szCs w:val="22"/>
        </w:rPr>
        <w:t>.</w:t>
      </w:r>
      <w:r w:rsidR="00E662D9">
        <w:rPr>
          <w:bCs/>
          <w:sz w:val="22"/>
          <w:szCs w:val="22"/>
        </w:rPr>
        <w:t xml:space="preserve"> </w:t>
      </w:r>
    </w:p>
    <w:p w14:paraId="414C9945" w14:textId="7B179F8C" w:rsidR="00C87D7D" w:rsidRDefault="00C87D7D" w:rsidP="00C87D7D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If what is shown bottom three rows happen, then AS (B) provide the IRI-POI functions for STIR/SHAKEN related LI reporting for target B. Such LI reporting could be just the Validation Result (second row) or Signature (third row) or both (last row). </w:t>
      </w:r>
    </w:p>
    <w:p w14:paraId="30D02183" w14:textId="1CE77F63" w:rsidR="00817784" w:rsidRDefault="00817784" w:rsidP="00817784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  <w:u w:val="single"/>
        </w:rPr>
      </w:pPr>
      <w:r w:rsidRPr="006F1346">
        <w:rPr>
          <w:bCs/>
          <w:sz w:val="22"/>
          <w:szCs w:val="22"/>
          <w:u w:val="single"/>
        </w:rPr>
        <w:t xml:space="preserve">Scenario </w:t>
      </w:r>
      <w:r w:rsidR="00537D98">
        <w:rPr>
          <w:bCs/>
          <w:sz w:val="22"/>
          <w:szCs w:val="22"/>
          <w:u w:val="single"/>
        </w:rPr>
        <w:t>5</w:t>
      </w:r>
      <w:r w:rsidRPr="006F1346">
        <w:rPr>
          <w:bCs/>
          <w:sz w:val="22"/>
          <w:szCs w:val="22"/>
          <w:u w:val="single"/>
        </w:rPr>
        <w:t xml:space="preserve">: </w:t>
      </w:r>
      <w:r>
        <w:rPr>
          <w:bCs/>
          <w:sz w:val="22"/>
          <w:szCs w:val="22"/>
          <w:u w:val="single"/>
        </w:rPr>
        <w:t>A calls B</w:t>
      </w:r>
      <w:r w:rsidR="00053713">
        <w:rPr>
          <w:bCs/>
          <w:sz w:val="22"/>
          <w:szCs w:val="22"/>
          <w:u w:val="single"/>
        </w:rPr>
        <w:t>,</w:t>
      </w:r>
      <w:r>
        <w:rPr>
          <w:bCs/>
          <w:sz w:val="22"/>
          <w:szCs w:val="22"/>
          <w:u w:val="single"/>
        </w:rPr>
        <w:t xml:space="preserve"> redirected to C</w:t>
      </w:r>
      <w:r w:rsidR="00D56B25">
        <w:rPr>
          <w:bCs/>
          <w:sz w:val="22"/>
          <w:szCs w:val="22"/>
          <w:u w:val="single"/>
        </w:rPr>
        <w:t xml:space="preserve"> (target non-local ID </w:t>
      </w:r>
      <w:r>
        <w:rPr>
          <w:bCs/>
          <w:sz w:val="22"/>
          <w:szCs w:val="22"/>
          <w:u w:val="single"/>
        </w:rPr>
        <w:t>in the originating network</w:t>
      </w:r>
      <w:r w:rsidR="00D56B25">
        <w:rPr>
          <w:bCs/>
          <w:sz w:val="22"/>
          <w:szCs w:val="22"/>
          <w:u w:val="single"/>
        </w:rPr>
        <w:t>)</w:t>
      </w:r>
      <w:r>
        <w:rPr>
          <w:bCs/>
          <w:sz w:val="22"/>
          <w:szCs w:val="22"/>
          <w:u w:val="single"/>
        </w:rPr>
        <w:t xml:space="preserve"> </w:t>
      </w:r>
    </w:p>
    <w:p w14:paraId="13D73BFF" w14:textId="77777777" w:rsidR="00D56B25" w:rsidRPr="0064339E" w:rsidRDefault="00D56B25" w:rsidP="00D56B25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A calls B in the originating network, and B has call forwarding to C in the terminating network. </w:t>
      </w:r>
      <w:r>
        <w:rPr>
          <w:bCs/>
          <w:sz w:val="22"/>
          <w:szCs w:val="22"/>
        </w:rPr>
        <w:t xml:space="preserve">C is the target non-local ID in the originating network. </w:t>
      </w:r>
    </w:p>
    <w:p w14:paraId="432554D7" w14:textId="2BE2AB6F" w:rsidR="00D56B25" w:rsidRPr="0064339E" w:rsidRDefault="00D56B25" w:rsidP="00D56B25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</w:t>
      </w:r>
      <w:r>
        <w:rPr>
          <w:bCs/>
          <w:sz w:val="22"/>
          <w:szCs w:val="22"/>
        </w:rPr>
        <w:t>IBCF</w:t>
      </w:r>
      <w:r w:rsidRPr="0064339E">
        <w:rPr>
          <w:bCs/>
          <w:sz w:val="22"/>
          <w:szCs w:val="22"/>
        </w:rPr>
        <w:t xml:space="preserve"> provides the IRI-POI functions for IMS LI with the default option, and the </w:t>
      </w:r>
      <w:r>
        <w:rPr>
          <w:bCs/>
          <w:sz w:val="22"/>
          <w:szCs w:val="22"/>
        </w:rPr>
        <w:t>S-CSCF</w:t>
      </w:r>
      <w:r w:rsidRPr="0064339E">
        <w:rPr>
          <w:bCs/>
          <w:sz w:val="22"/>
          <w:szCs w:val="22"/>
        </w:rPr>
        <w:t xml:space="preserve"> </w:t>
      </w:r>
      <w:r w:rsidR="009B03EA">
        <w:rPr>
          <w:bCs/>
          <w:sz w:val="22"/>
          <w:szCs w:val="22"/>
        </w:rPr>
        <w:t xml:space="preserve">(B) </w:t>
      </w:r>
      <w:r>
        <w:rPr>
          <w:bCs/>
          <w:sz w:val="22"/>
          <w:szCs w:val="22"/>
        </w:rPr>
        <w:t xml:space="preserve">provides </w:t>
      </w:r>
      <w:r w:rsidRPr="0064339E">
        <w:rPr>
          <w:bCs/>
          <w:sz w:val="22"/>
          <w:szCs w:val="22"/>
        </w:rPr>
        <w:t>the</w:t>
      </w:r>
      <w:r w:rsidR="00E662D9">
        <w:rPr>
          <w:bCs/>
          <w:sz w:val="22"/>
          <w:szCs w:val="22"/>
        </w:rPr>
        <w:t xml:space="preserve"> </w:t>
      </w:r>
      <w:r w:rsidRPr="0064339E">
        <w:rPr>
          <w:bCs/>
          <w:sz w:val="22"/>
          <w:szCs w:val="22"/>
        </w:rPr>
        <w:t xml:space="preserve">IRI-POI functions for IMS LI with the alternate option. </w:t>
      </w:r>
    </w:p>
    <w:p w14:paraId="615AB7FF" w14:textId="74A704B0" w:rsidR="00817784" w:rsidRPr="0064339E" w:rsidRDefault="00D56B25" w:rsidP="00817784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object w:dxaOrig="29581" w:dyaOrig="15829" w14:anchorId="09BC4612">
          <v:shape id="_x0000_i1030" type="#_x0000_t75" style="width:480.6pt;height:257.4pt" o:ole="">
            <v:imagedata r:id="rId18" o:title=""/>
          </v:shape>
          <o:OLEObject Type="Embed" ProgID="Visio.Drawing.15" ShapeID="_x0000_i1030" DrawAspect="Content" ObjectID="_1767437256" r:id="rId19"/>
        </w:object>
      </w:r>
    </w:p>
    <w:p w14:paraId="705194C4" w14:textId="7E4C0820" w:rsidR="00817784" w:rsidRDefault="00817784" w:rsidP="00817784">
      <w:pPr>
        <w:pStyle w:val="Caption"/>
        <w:spacing w:before="120" w:after="120"/>
        <w:jc w:val="center"/>
      </w:pPr>
      <w:r>
        <w:t>Figure 4.10.3.</w:t>
      </w:r>
      <w:r w:rsidR="002E7C7C">
        <w:t>4</w:t>
      </w:r>
      <w:r>
        <w:t>.3</w:t>
      </w:r>
      <w:r w:rsidR="00537D98">
        <w:t>.3</w:t>
      </w:r>
      <w:r>
        <w:t>-</w:t>
      </w:r>
      <w:r w:rsidR="00537D98">
        <w:t>6</w:t>
      </w:r>
      <w:r>
        <w:t xml:space="preserve">: Scenario </w:t>
      </w:r>
      <w:r w:rsidR="00537D98">
        <w:t>5</w:t>
      </w:r>
      <w:r>
        <w:t xml:space="preserve"> –A calls B redirected to C </w:t>
      </w:r>
      <w:r w:rsidR="00E763E1">
        <w:t>(target non-local ID)</w:t>
      </w:r>
      <w:r w:rsidR="00E662D9">
        <w:t xml:space="preserve"> </w:t>
      </w:r>
    </w:p>
    <w:p w14:paraId="04C508F6" w14:textId="77777777" w:rsidR="00817784" w:rsidRDefault="00817784" w:rsidP="00817784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left part of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default option and the right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alternate option. </w:t>
      </w:r>
    </w:p>
    <w:p w14:paraId="15F56C42" w14:textId="5803A1E6" w:rsidR="00817784" w:rsidRDefault="00817784" w:rsidP="00817784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From STIR/SHAKEN perspective, the top part of the diagram shows the expected system behaviour since the signing is required only for the inter-CSP IMS session. The AS (B) is expected to interact with the Signing AS to authenticate/sign A’s identity and B’s identity.</w:t>
      </w:r>
      <w:r w:rsidR="00E662D9">
        <w:rPr>
          <w:bCs/>
          <w:sz w:val="22"/>
          <w:szCs w:val="22"/>
        </w:rPr>
        <w:t xml:space="preserve"> </w:t>
      </w:r>
    </w:p>
    <w:p w14:paraId="0346DDDF" w14:textId="232151A1" w:rsidR="00817784" w:rsidRDefault="00817784" w:rsidP="00817784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 bottom part of the diagram show</w:t>
      </w:r>
      <w:r w:rsidR="00D56B25">
        <w:rPr>
          <w:bCs/>
          <w:sz w:val="22"/>
          <w:szCs w:val="22"/>
        </w:rPr>
        <w:t>s</w:t>
      </w:r>
      <w:r>
        <w:rPr>
          <w:bCs/>
          <w:sz w:val="22"/>
          <w:szCs w:val="22"/>
        </w:rPr>
        <w:t xml:space="preserve"> what would possibly happen with the CSP choice of AS for interacting with the Signing AS when the signing of intra-CSP session is not required. The AS (A) may authenticate/sign A’s identity if it does not know that B is in the same network. If the AS (A) without knowing the nature of the call interacts with the Signing AS to authenticate/sign A’s identity, then the AS (B) would interact with the Signing AS to authenticate/sign just B’s identity.</w:t>
      </w:r>
      <w:r w:rsidR="00E662D9">
        <w:rPr>
          <w:bCs/>
          <w:sz w:val="22"/>
          <w:szCs w:val="22"/>
        </w:rPr>
        <w:t xml:space="preserve"> </w:t>
      </w:r>
    </w:p>
    <w:p w14:paraId="7FD2345E" w14:textId="0D4FC498" w:rsidR="00D56B25" w:rsidRDefault="00D56B25" w:rsidP="00817784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In either case, AS (B) would provide the IRI-POI functions for STIR/SHAKEN related LI reporting A’s and B’s identity </w:t>
      </w:r>
      <w:r w:rsidR="000558C3">
        <w:rPr>
          <w:bCs/>
          <w:sz w:val="22"/>
          <w:szCs w:val="22"/>
        </w:rPr>
        <w:t>for the target non-local ID C.</w:t>
      </w:r>
      <w:r w:rsidR="00E662D9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Note that neither A nor B is a target in this illustration. </w:t>
      </w:r>
    </w:p>
    <w:p w14:paraId="60282695" w14:textId="77777777" w:rsidR="00817784" w:rsidRDefault="00817784" w:rsidP="00AF04F0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</w:p>
    <w:p w14:paraId="2AACE82F" w14:textId="77777777" w:rsidR="00AF04F0" w:rsidRDefault="00AF04F0" w:rsidP="00AF04F0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</w:p>
    <w:p w14:paraId="7AACFE30" w14:textId="77777777" w:rsidR="00AF04F0" w:rsidRPr="006F1346" w:rsidRDefault="00AF04F0" w:rsidP="004D6F1F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  <w:u w:val="single"/>
        </w:rPr>
      </w:pPr>
    </w:p>
    <w:sectPr w:rsidR="00AF04F0" w:rsidRPr="006F1346">
      <w:headerReference w:type="even" r:id="rId20"/>
      <w:headerReference w:type="default" r:id="rId21"/>
      <w:footerReference w:type="defaul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A96CF" w14:textId="77777777" w:rsidR="0079100D" w:rsidRDefault="0079100D">
      <w:r>
        <w:separator/>
      </w:r>
    </w:p>
    <w:p w14:paraId="0F586FD9" w14:textId="77777777" w:rsidR="0079100D" w:rsidRDefault="0079100D"/>
  </w:endnote>
  <w:endnote w:type="continuationSeparator" w:id="0">
    <w:p w14:paraId="5A65CE48" w14:textId="77777777" w:rsidR="0079100D" w:rsidRDefault="0079100D">
      <w:r>
        <w:continuationSeparator/>
      </w:r>
    </w:p>
    <w:p w14:paraId="0EA77FB1" w14:textId="77777777" w:rsidR="0079100D" w:rsidRDefault="00791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52EA1" w14:textId="77777777" w:rsidR="001F79BC" w:rsidRDefault="001F79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66AD9AF" w14:textId="77777777" w:rsidR="001F79BC" w:rsidRDefault="001F79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SA3 LI</w:t>
    </w:r>
  </w:p>
  <w:p w14:paraId="7C2E10DF" w14:textId="77777777" w:rsidR="001F79BC" w:rsidRDefault="001F79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AD135" w14:textId="77777777" w:rsidR="0079100D" w:rsidRDefault="0079100D">
      <w:r>
        <w:separator/>
      </w:r>
    </w:p>
    <w:p w14:paraId="34E8CE0C" w14:textId="77777777" w:rsidR="0079100D" w:rsidRDefault="0079100D"/>
  </w:footnote>
  <w:footnote w:type="continuationSeparator" w:id="0">
    <w:p w14:paraId="38F601AF" w14:textId="77777777" w:rsidR="0079100D" w:rsidRDefault="0079100D">
      <w:r>
        <w:continuationSeparator/>
      </w:r>
    </w:p>
    <w:p w14:paraId="50AB5F7B" w14:textId="77777777" w:rsidR="0079100D" w:rsidRDefault="007910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D08C8" w14:textId="77777777" w:rsidR="001F79BC" w:rsidRDefault="001F79BC"/>
  <w:p w14:paraId="7296A4FD" w14:textId="77777777" w:rsidR="001F79BC" w:rsidRDefault="001F79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D070C" w14:textId="77777777" w:rsidR="001F79BC" w:rsidRDefault="001F79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CF40DC2" w14:textId="77777777" w:rsidR="001F79BC" w:rsidRDefault="001F79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E13EE"/>
    <w:multiLevelType w:val="hybridMultilevel"/>
    <w:tmpl w:val="2DF0CC1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617AD7"/>
    <w:multiLevelType w:val="hybridMultilevel"/>
    <w:tmpl w:val="63645332"/>
    <w:lvl w:ilvl="0" w:tplc="85B4E54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2082635157">
    <w:abstractNumId w:val="2"/>
  </w:num>
  <w:num w:numId="2" w16cid:durableId="64032208">
    <w:abstractNumId w:val="3"/>
  </w:num>
  <w:num w:numId="3" w16cid:durableId="550578688">
    <w:abstractNumId w:val="1"/>
  </w:num>
  <w:num w:numId="4" w16cid:durableId="111262880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16A"/>
    <w:rsid w:val="000052FE"/>
    <w:rsid w:val="00010F89"/>
    <w:rsid w:val="00011740"/>
    <w:rsid w:val="00017B39"/>
    <w:rsid w:val="00020339"/>
    <w:rsid w:val="000222BA"/>
    <w:rsid w:val="0002328E"/>
    <w:rsid w:val="00030037"/>
    <w:rsid w:val="0003196A"/>
    <w:rsid w:val="0003544D"/>
    <w:rsid w:val="00037B82"/>
    <w:rsid w:val="00037C34"/>
    <w:rsid w:val="0004687B"/>
    <w:rsid w:val="00046D97"/>
    <w:rsid w:val="0005220C"/>
    <w:rsid w:val="000536FE"/>
    <w:rsid w:val="00053713"/>
    <w:rsid w:val="000558C3"/>
    <w:rsid w:val="000575B9"/>
    <w:rsid w:val="00060E94"/>
    <w:rsid w:val="00063C6D"/>
    <w:rsid w:val="0007785C"/>
    <w:rsid w:val="00077D47"/>
    <w:rsid w:val="00080A61"/>
    <w:rsid w:val="00081B86"/>
    <w:rsid w:val="0008440D"/>
    <w:rsid w:val="000850FC"/>
    <w:rsid w:val="000957F2"/>
    <w:rsid w:val="00097A20"/>
    <w:rsid w:val="000A0B54"/>
    <w:rsid w:val="000A2EBD"/>
    <w:rsid w:val="000A58CD"/>
    <w:rsid w:val="000A6400"/>
    <w:rsid w:val="000A6465"/>
    <w:rsid w:val="000B2B16"/>
    <w:rsid w:val="000B302A"/>
    <w:rsid w:val="000B313B"/>
    <w:rsid w:val="000B3595"/>
    <w:rsid w:val="000B3C1D"/>
    <w:rsid w:val="000D2437"/>
    <w:rsid w:val="000D43FA"/>
    <w:rsid w:val="000D4708"/>
    <w:rsid w:val="000D6AA0"/>
    <w:rsid w:val="000D72E0"/>
    <w:rsid w:val="000E097A"/>
    <w:rsid w:val="000E1BCE"/>
    <w:rsid w:val="000E494D"/>
    <w:rsid w:val="000E4F62"/>
    <w:rsid w:val="000F56BC"/>
    <w:rsid w:val="000F675D"/>
    <w:rsid w:val="001000AE"/>
    <w:rsid w:val="0010260F"/>
    <w:rsid w:val="00105FC8"/>
    <w:rsid w:val="00116717"/>
    <w:rsid w:val="0012358E"/>
    <w:rsid w:val="0012432B"/>
    <w:rsid w:val="00124B70"/>
    <w:rsid w:val="00126BC5"/>
    <w:rsid w:val="00134871"/>
    <w:rsid w:val="00141862"/>
    <w:rsid w:val="00147D03"/>
    <w:rsid w:val="001519BF"/>
    <w:rsid w:val="001525BE"/>
    <w:rsid w:val="00152A6A"/>
    <w:rsid w:val="00152E23"/>
    <w:rsid w:val="00155509"/>
    <w:rsid w:val="00155C15"/>
    <w:rsid w:val="00156152"/>
    <w:rsid w:val="001562FB"/>
    <w:rsid w:val="00157E37"/>
    <w:rsid w:val="00160C33"/>
    <w:rsid w:val="001617EE"/>
    <w:rsid w:val="00165B5F"/>
    <w:rsid w:val="00167206"/>
    <w:rsid w:val="00170D24"/>
    <w:rsid w:val="001724F8"/>
    <w:rsid w:val="00173A2F"/>
    <w:rsid w:val="001772CA"/>
    <w:rsid w:val="0017748C"/>
    <w:rsid w:val="001822B1"/>
    <w:rsid w:val="00186DD4"/>
    <w:rsid w:val="00187046"/>
    <w:rsid w:val="00191C6D"/>
    <w:rsid w:val="00193A3A"/>
    <w:rsid w:val="00193DD0"/>
    <w:rsid w:val="0019465F"/>
    <w:rsid w:val="0019731A"/>
    <w:rsid w:val="001A0E30"/>
    <w:rsid w:val="001A1876"/>
    <w:rsid w:val="001A2496"/>
    <w:rsid w:val="001A397B"/>
    <w:rsid w:val="001A3D46"/>
    <w:rsid w:val="001A3D79"/>
    <w:rsid w:val="001A3E09"/>
    <w:rsid w:val="001B20AF"/>
    <w:rsid w:val="001B4DD0"/>
    <w:rsid w:val="001C2D42"/>
    <w:rsid w:val="001C60A4"/>
    <w:rsid w:val="001C7C73"/>
    <w:rsid w:val="001D3745"/>
    <w:rsid w:val="001E0C88"/>
    <w:rsid w:val="001E65A9"/>
    <w:rsid w:val="001E696E"/>
    <w:rsid w:val="001E6FC8"/>
    <w:rsid w:val="001F0B7C"/>
    <w:rsid w:val="001F0BB1"/>
    <w:rsid w:val="001F79BC"/>
    <w:rsid w:val="00202098"/>
    <w:rsid w:val="00202758"/>
    <w:rsid w:val="00207016"/>
    <w:rsid w:val="00210765"/>
    <w:rsid w:val="00210C27"/>
    <w:rsid w:val="00211F93"/>
    <w:rsid w:val="00216BE9"/>
    <w:rsid w:val="00220935"/>
    <w:rsid w:val="00220D09"/>
    <w:rsid w:val="00232CFD"/>
    <w:rsid w:val="0024217F"/>
    <w:rsid w:val="0024224A"/>
    <w:rsid w:val="00245AA6"/>
    <w:rsid w:val="00246040"/>
    <w:rsid w:val="002477D8"/>
    <w:rsid w:val="00251B37"/>
    <w:rsid w:val="00254699"/>
    <w:rsid w:val="00255E01"/>
    <w:rsid w:val="00260F18"/>
    <w:rsid w:val="00261129"/>
    <w:rsid w:val="002631BB"/>
    <w:rsid w:val="002654FE"/>
    <w:rsid w:val="0026573B"/>
    <w:rsid w:val="002715F6"/>
    <w:rsid w:val="00272EC0"/>
    <w:rsid w:val="002743C7"/>
    <w:rsid w:val="002771A6"/>
    <w:rsid w:val="0028056F"/>
    <w:rsid w:val="002829B2"/>
    <w:rsid w:val="00285DA8"/>
    <w:rsid w:val="002870D8"/>
    <w:rsid w:val="00287EF5"/>
    <w:rsid w:val="002916EF"/>
    <w:rsid w:val="002946AB"/>
    <w:rsid w:val="00295896"/>
    <w:rsid w:val="002A1336"/>
    <w:rsid w:val="002A60A8"/>
    <w:rsid w:val="002B2F16"/>
    <w:rsid w:val="002B3BAC"/>
    <w:rsid w:val="002B5848"/>
    <w:rsid w:val="002B63FA"/>
    <w:rsid w:val="002B7F5C"/>
    <w:rsid w:val="002C2675"/>
    <w:rsid w:val="002C6194"/>
    <w:rsid w:val="002D0297"/>
    <w:rsid w:val="002E7C6F"/>
    <w:rsid w:val="002E7C7C"/>
    <w:rsid w:val="002F12B1"/>
    <w:rsid w:val="002F27DB"/>
    <w:rsid w:val="002F563F"/>
    <w:rsid w:val="003053CE"/>
    <w:rsid w:val="00305CA1"/>
    <w:rsid w:val="00305F3B"/>
    <w:rsid w:val="00312EC6"/>
    <w:rsid w:val="00316377"/>
    <w:rsid w:val="0031648F"/>
    <w:rsid w:val="00326F1A"/>
    <w:rsid w:val="003377DA"/>
    <w:rsid w:val="00340348"/>
    <w:rsid w:val="003448E8"/>
    <w:rsid w:val="00347117"/>
    <w:rsid w:val="00350825"/>
    <w:rsid w:val="003514CD"/>
    <w:rsid w:val="00351BC6"/>
    <w:rsid w:val="00351FC6"/>
    <w:rsid w:val="003521FA"/>
    <w:rsid w:val="00352296"/>
    <w:rsid w:val="00352B25"/>
    <w:rsid w:val="003538FE"/>
    <w:rsid w:val="003553E9"/>
    <w:rsid w:val="00362982"/>
    <w:rsid w:val="00367BB2"/>
    <w:rsid w:val="00367FD0"/>
    <w:rsid w:val="00371145"/>
    <w:rsid w:val="003716A1"/>
    <w:rsid w:val="00374C1E"/>
    <w:rsid w:val="00375AF5"/>
    <w:rsid w:val="00376B54"/>
    <w:rsid w:val="00381662"/>
    <w:rsid w:val="00393D0A"/>
    <w:rsid w:val="003940EC"/>
    <w:rsid w:val="00394EBF"/>
    <w:rsid w:val="00396B07"/>
    <w:rsid w:val="003A018C"/>
    <w:rsid w:val="003A3772"/>
    <w:rsid w:val="003A518E"/>
    <w:rsid w:val="003B2322"/>
    <w:rsid w:val="003B318A"/>
    <w:rsid w:val="003C0345"/>
    <w:rsid w:val="003C18DF"/>
    <w:rsid w:val="003D0661"/>
    <w:rsid w:val="003D1AB3"/>
    <w:rsid w:val="003D3C85"/>
    <w:rsid w:val="003E3394"/>
    <w:rsid w:val="003E56A4"/>
    <w:rsid w:val="003E5D43"/>
    <w:rsid w:val="003F12D4"/>
    <w:rsid w:val="003F486B"/>
    <w:rsid w:val="003F515C"/>
    <w:rsid w:val="00401753"/>
    <w:rsid w:val="00401D14"/>
    <w:rsid w:val="00402065"/>
    <w:rsid w:val="00402F7B"/>
    <w:rsid w:val="00404FF9"/>
    <w:rsid w:val="00406404"/>
    <w:rsid w:val="0040696E"/>
    <w:rsid w:val="00407CF5"/>
    <w:rsid w:val="00411B6A"/>
    <w:rsid w:val="00413F64"/>
    <w:rsid w:val="00420BA1"/>
    <w:rsid w:val="00421567"/>
    <w:rsid w:val="00423973"/>
    <w:rsid w:val="00436998"/>
    <w:rsid w:val="00440983"/>
    <w:rsid w:val="00440EF6"/>
    <w:rsid w:val="004423AF"/>
    <w:rsid w:val="00442443"/>
    <w:rsid w:val="00444A9A"/>
    <w:rsid w:val="004456B1"/>
    <w:rsid w:val="004464AF"/>
    <w:rsid w:val="0044777E"/>
    <w:rsid w:val="00454BFA"/>
    <w:rsid w:val="0046162B"/>
    <w:rsid w:val="00462211"/>
    <w:rsid w:val="00462F6A"/>
    <w:rsid w:val="00467075"/>
    <w:rsid w:val="00470EDD"/>
    <w:rsid w:val="0047230D"/>
    <w:rsid w:val="00472B63"/>
    <w:rsid w:val="00474B2E"/>
    <w:rsid w:val="00477D3A"/>
    <w:rsid w:val="00482569"/>
    <w:rsid w:val="00484750"/>
    <w:rsid w:val="00491577"/>
    <w:rsid w:val="004919E8"/>
    <w:rsid w:val="00491A87"/>
    <w:rsid w:val="004934E0"/>
    <w:rsid w:val="004A0A62"/>
    <w:rsid w:val="004A2E8B"/>
    <w:rsid w:val="004A5DA6"/>
    <w:rsid w:val="004B3EA6"/>
    <w:rsid w:val="004B4BBE"/>
    <w:rsid w:val="004C1C76"/>
    <w:rsid w:val="004C34C8"/>
    <w:rsid w:val="004D0C39"/>
    <w:rsid w:val="004D1067"/>
    <w:rsid w:val="004D2CE3"/>
    <w:rsid w:val="004D583E"/>
    <w:rsid w:val="004D5AB6"/>
    <w:rsid w:val="004D63ED"/>
    <w:rsid w:val="004D6627"/>
    <w:rsid w:val="004D6F1F"/>
    <w:rsid w:val="004E199D"/>
    <w:rsid w:val="004F2EE5"/>
    <w:rsid w:val="00501D10"/>
    <w:rsid w:val="00502CCD"/>
    <w:rsid w:val="00504DFF"/>
    <w:rsid w:val="00511B4C"/>
    <w:rsid w:val="00520743"/>
    <w:rsid w:val="00521E63"/>
    <w:rsid w:val="00522D3F"/>
    <w:rsid w:val="005247AD"/>
    <w:rsid w:val="00526E29"/>
    <w:rsid w:val="005326B5"/>
    <w:rsid w:val="00537D98"/>
    <w:rsid w:val="00541287"/>
    <w:rsid w:val="00542E84"/>
    <w:rsid w:val="005476DA"/>
    <w:rsid w:val="00547EB7"/>
    <w:rsid w:val="005509C5"/>
    <w:rsid w:val="00553B4C"/>
    <w:rsid w:val="005607A4"/>
    <w:rsid w:val="0056208B"/>
    <w:rsid w:val="00565772"/>
    <w:rsid w:val="00567F0C"/>
    <w:rsid w:val="00575C82"/>
    <w:rsid w:val="00576AD1"/>
    <w:rsid w:val="00577335"/>
    <w:rsid w:val="00580A4D"/>
    <w:rsid w:val="005931C5"/>
    <w:rsid w:val="005935A7"/>
    <w:rsid w:val="00593696"/>
    <w:rsid w:val="00593BCF"/>
    <w:rsid w:val="005A22E6"/>
    <w:rsid w:val="005B07D5"/>
    <w:rsid w:val="005B5220"/>
    <w:rsid w:val="005D044B"/>
    <w:rsid w:val="005D35B8"/>
    <w:rsid w:val="005D385C"/>
    <w:rsid w:val="005D45C6"/>
    <w:rsid w:val="005D588D"/>
    <w:rsid w:val="005D62BD"/>
    <w:rsid w:val="005E44C2"/>
    <w:rsid w:val="005F0112"/>
    <w:rsid w:val="005F1A15"/>
    <w:rsid w:val="005F4E68"/>
    <w:rsid w:val="005F7B19"/>
    <w:rsid w:val="00601EA1"/>
    <w:rsid w:val="00603E75"/>
    <w:rsid w:val="00613EC4"/>
    <w:rsid w:val="00623E1D"/>
    <w:rsid w:val="00624F30"/>
    <w:rsid w:val="006258D4"/>
    <w:rsid w:val="006270FE"/>
    <w:rsid w:val="0063271A"/>
    <w:rsid w:val="006345A6"/>
    <w:rsid w:val="00637024"/>
    <w:rsid w:val="00637813"/>
    <w:rsid w:val="006426BB"/>
    <w:rsid w:val="0064339E"/>
    <w:rsid w:val="00643D90"/>
    <w:rsid w:val="00644A2F"/>
    <w:rsid w:val="00654165"/>
    <w:rsid w:val="00654502"/>
    <w:rsid w:val="00654A00"/>
    <w:rsid w:val="00657938"/>
    <w:rsid w:val="006602DD"/>
    <w:rsid w:val="006612B2"/>
    <w:rsid w:val="00661D3C"/>
    <w:rsid w:val="00663C22"/>
    <w:rsid w:val="00665D7A"/>
    <w:rsid w:val="00666233"/>
    <w:rsid w:val="00670B55"/>
    <w:rsid w:val="00671D5F"/>
    <w:rsid w:val="0067243F"/>
    <w:rsid w:val="00674A41"/>
    <w:rsid w:val="00675B79"/>
    <w:rsid w:val="00675E03"/>
    <w:rsid w:val="00680444"/>
    <w:rsid w:val="006848B2"/>
    <w:rsid w:val="0068519B"/>
    <w:rsid w:val="006868ED"/>
    <w:rsid w:val="00692A03"/>
    <w:rsid w:val="006A1E86"/>
    <w:rsid w:val="006A69BD"/>
    <w:rsid w:val="006A6CEE"/>
    <w:rsid w:val="006B11B2"/>
    <w:rsid w:val="006B7884"/>
    <w:rsid w:val="006C2861"/>
    <w:rsid w:val="006C3211"/>
    <w:rsid w:val="006C4FDB"/>
    <w:rsid w:val="006D1442"/>
    <w:rsid w:val="006D215D"/>
    <w:rsid w:val="006E3065"/>
    <w:rsid w:val="006E75FF"/>
    <w:rsid w:val="006E7DFE"/>
    <w:rsid w:val="006F1346"/>
    <w:rsid w:val="006F1F8A"/>
    <w:rsid w:val="006F2768"/>
    <w:rsid w:val="006F27AE"/>
    <w:rsid w:val="006F58BB"/>
    <w:rsid w:val="00700FAB"/>
    <w:rsid w:val="007064D0"/>
    <w:rsid w:val="00707B44"/>
    <w:rsid w:val="00710451"/>
    <w:rsid w:val="00710A9D"/>
    <w:rsid w:val="00710CC2"/>
    <w:rsid w:val="00710D9F"/>
    <w:rsid w:val="00714232"/>
    <w:rsid w:val="00714820"/>
    <w:rsid w:val="00721607"/>
    <w:rsid w:val="00722E09"/>
    <w:rsid w:val="00726D57"/>
    <w:rsid w:val="00731738"/>
    <w:rsid w:val="0073482C"/>
    <w:rsid w:val="00742414"/>
    <w:rsid w:val="0074281A"/>
    <w:rsid w:val="00744174"/>
    <w:rsid w:val="007458F9"/>
    <w:rsid w:val="00746AC4"/>
    <w:rsid w:val="00760712"/>
    <w:rsid w:val="00763A30"/>
    <w:rsid w:val="0076456E"/>
    <w:rsid w:val="0076505C"/>
    <w:rsid w:val="00773760"/>
    <w:rsid w:val="007739AF"/>
    <w:rsid w:val="007743E4"/>
    <w:rsid w:val="0078119B"/>
    <w:rsid w:val="00783A27"/>
    <w:rsid w:val="00784934"/>
    <w:rsid w:val="007857C1"/>
    <w:rsid w:val="00785F81"/>
    <w:rsid w:val="007864EE"/>
    <w:rsid w:val="00787081"/>
    <w:rsid w:val="007875BB"/>
    <w:rsid w:val="0079100D"/>
    <w:rsid w:val="00797EB3"/>
    <w:rsid w:val="007A1498"/>
    <w:rsid w:val="007A15EB"/>
    <w:rsid w:val="007A49BB"/>
    <w:rsid w:val="007A7603"/>
    <w:rsid w:val="007B05C6"/>
    <w:rsid w:val="007B424E"/>
    <w:rsid w:val="007B5391"/>
    <w:rsid w:val="007C0964"/>
    <w:rsid w:val="007C389B"/>
    <w:rsid w:val="007C45A0"/>
    <w:rsid w:val="007C67DC"/>
    <w:rsid w:val="007D101A"/>
    <w:rsid w:val="007D1A35"/>
    <w:rsid w:val="007D5067"/>
    <w:rsid w:val="007E0D91"/>
    <w:rsid w:val="007E1730"/>
    <w:rsid w:val="007E7088"/>
    <w:rsid w:val="007F1B43"/>
    <w:rsid w:val="007F266D"/>
    <w:rsid w:val="007F33AA"/>
    <w:rsid w:val="007F5D52"/>
    <w:rsid w:val="008000C9"/>
    <w:rsid w:val="00800B64"/>
    <w:rsid w:val="00803CE9"/>
    <w:rsid w:val="0080554D"/>
    <w:rsid w:val="0080645E"/>
    <w:rsid w:val="0080749E"/>
    <w:rsid w:val="00817784"/>
    <w:rsid w:val="008220E9"/>
    <w:rsid w:val="00822A2E"/>
    <w:rsid w:val="00823030"/>
    <w:rsid w:val="0082733C"/>
    <w:rsid w:val="0083321A"/>
    <w:rsid w:val="00834E58"/>
    <w:rsid w:val="00841698"/>
    <w:rsid w:val="00845710"/>
    <w:rsid w:val="008464BB"/>
    <w:rsid w:val="00850677"/>
    <w:rsid w:val="0085214D"/>
    <w:rsid w:val="00855700"/>
    <w:rsid w:val="00856B9B"/>
    <w:rsid w:val="008573F0"/>
    <w:rsid w:val="00864973"/>
    <w:rsid w:val="008660D3"/>
    <w:rsid w:val="008676A4"/>
    <w:rsid w:val="008714DC"/>
    <w:rsid w:val="008715B1"/>
    <w:rsid w:val="00872C05"/>
    <w:rsid w:val="00872F72"/>
    <w:rsid w:val="00873611"/>
    <w:rsid w:val="00874C13"/>
    <w:rsid w:val="00876F03"/>
    <w:rsid w:val="00877082"/>
    <w:rsid w:val="008839C1"/>
    <w:rsid w:val="00885E21"/>
    <w:rsid w:val="008961E2"/>
    <w:rsid w:val="00896618"/>
    <w:rsid w:val="008A0D02"/>
    <w:rsid w:val="008A1B90"/>
    <w:rsid w:val="008A4724"/>
    <w:rsid w:val="008B30AB"/>
    <w:rsid w:val="008B407F"/>
    <w:rsid w:val="008B51B7"/>
    <w:rsid w:val="008B7FB1"/>
    <w:rsid w:val="008C1143"/>
    <w:rsid w:val="008C33E3"/>
    <w:rsid w:val="008C401B"/>
    <w:rsid w:val="008D471F"/>
    <w:rsid w:val="008D51DA"/>
    <w:rsid w:val="008D5C55"/>
    <w:rsid w:val="008D728B"/>
    <w:rsid w:val="008D79F6"/>
    <w:rsid w:val="008E06D1"/>
    <w:rsid w:val="008E1095"/>
    <w:rsid w:val="008E6635"/>
    <w:rsid w:val="008E7D27"/>
    <w:rsid w:val="008F41EB"/>
    <w:rsid w:val="008F67AD"/>
    <w:rsid w:val="00912058"/>
    <w:rsid w:val="00913E1F"/>
    <w:rsid w:val="0091712B"/>
    <w:rsid w:val="00920996"/>
    <w:rsid w:val="00921992"/>
    <w:rsid w:val="00921E3D"/>
    <w:rsid w:val="009223DE"/>
    <w:rsid w:val="00922ECA"/>
    <w:rsid w:val="00923F0B"/>
    <w:rsid w:val="00924410"/>
    <w:rsid w:val="009309AE"/>
    <w:rsid w:val="009366B1"/>
    <w:rsid w:val="00937890"/>
    <w:rsid w:val="00940DD6"/>
    <w:rsid w:val="00946C90"/>
    <w:rsid w:val="00952E61"/>
    <w:rsid w:val="00953FF0"/>
    <w:rsid w:val="009542E3"/>
    <w:rsid w:val="009622BD"/>
    <w:rsid w:val="0096737B"/>
    <w:rsid w:val="00967ABF"/>
    <w:rsid w:val="00970E37"/>
    <w:rsid w:val="00972D78"/>
    <w:rsid w:val="00974393"/>
    <w:rsid w:val="00974E39"/>
    <w:rsid w:val="00975763"/>
    <w:rsid w:val="0098034E"/>
    <w:rsid w:val="009849FE"/>
    <w:rsid w:val="00987847"/>
    <w:rsid w:val="00987B92"/>
    <w:rsid w:val="00995DD7"/>
    <w:rsid w:val="009A2D4C"/>
    <w:rsid w:val="009A4F2F"/>
    <w:rsid w:val="009B03EA"/>
    <w:rsid w:val="009B22C0"/>
    <w:rsid w:val="009B4B4D"/>
    <w:rsid w:val="009C2AB7"/>
    <w:rsid w:val="009C3567"/>
    <w:rsid w:val="009C3A6B"/>
    <w:rsid w:val="009D13D0"/>
    <w:rsid w:val="009D2848"/>
    <w:rsid w:val="009E0A41"/>
    <w:rsid w:val="009E2523"/>
    <w:rsid w:val="009E5B19"/>
    <w:rsid w:val="009F21DA"/>
    <w:rsid w:val="009F52A8"/>
    <w:rsid w:val="00A004CB"/>
    <w:rsid w:val="00A035D7"/>
    <w:rsid w:val="00A0364E"/>
    <w:rsid w:val="00A05C19"/>
    <w:rsid w:val="00A138E8"/>
    <w:rsid w:val="00A15034"/>
    <w:rsid w:val="00A1660B"/>
    <w:rsid w:val="00A22520"/>
    <w:rsid w:val="00A25A2F"/>
    <w:rsid w:val="00A25B04"/>
    <w:rsid w:val="00A26CF5"/>
    <w:rsid w:val="00A314E0"/>
    <w:rsid w:val="00A31E48"/>
    <w:rsid w:val="00A34B88"/>
    <w:rsid w:val="00A36645"/>
    <w:rsid w:val="00A41677"/>
    <w:rsid w:val="00A468A9"/>
    <w:rsid w:val="00A51EE2"/>
    <w:rsid w:val="00A541D0"/>
    <w:rsid w:val="00A554AD"/>
    <w:rsid w:val="00A56435"/>
    <w:rsid w:val="00A5762C"/>
    <w:rsid w:val="00A62D1F"/>
    <w:rsid w:val="00A655CC"/>
    <w:rsid w:val="00A66A15"/>
    <w:rsid w:val="00A74CBD"/>
    <w:rsid w:val="00A761AA"/>
    <w:rsid w:val="00A852F8"/>
    <w:rsid w:val="00A8610E"/>
    <w:rsid w:val="00A9073A"/>
    <w:rsid w:val="00A9497D"/>
    <w:rsid w:val="00A9565B"/>
    <w:rsid w:val="00A95B4B"/>
    <w:rsid w:val="00A95D24"/>
    <w:rsid w:val="00A96AF5"/>
    <w:rsid w:val="00AA0347"/>
    <w:rsid w:val="00AB01BE"/>
    <w:rsid w:val="00AB032D"/>
    <w:rsid w:val="00AB1C8D"/>
    <w:rsid w:val="00AB2920"/>
    <w:rsid w:val="00AB40B1"/>
    <w:rsid w:val="00AB7F0C"/>
    <w:rsid w:val="00AC106D"/>
    <w:rsid w:val="00AC2044"/>
    <w:rsid w:val="00AC20EF"/>
    <w:rsid w:val="00AC35D0"/>
    <w:rsid w:val="00AC4065"/>
    <w:rsid w:val="00AC5056"/>
    <w:rsid w:val="00AC5FEA"/>
    <w:rsid w:val="00AC65A5"/>
    <w:rsid w:val="00AC6AE8"/>
    <w:rsid w:val="00AC7FBB"/>
    <w:rsid w:val="00AD0B8D"/>
    <w:rsid w:val="00AD2319"/>
    <w:rsid w:val="00AE0D69"/>
    <w:rsid w:val="00AE1A57"/>
    <w:rsid w:val="00AE63EF"/>
    <w:rsid w:val="00AE68C3"/>
    <w:rsid w:val="00AF04F0"/>
    <w:rsid w:val="00AF25B6"/>
    <w:rsid w:val="00B00638"/>
    <w:rsid w:val="00B07F11"/>
    <w:rsid w:val="00B10122"/>
    <w:rsid w:val="00B13250"/>
    <w:rsid w:val="00B146AB"/>
    <w:rsid w:val="00B2034C"/>
    <w:rsid w:val="00B216DB"/>
    <w:rsid w:val="00B22312"/>
    <w:rsid w:val="00B317F5"/>
    <w:rsid w:val="00B31D69"/>
    <w:rsid w:val="00B32FC5"/>
    <w:rsid w:val="00B34061"/>
    <w:rsid w:val="00B37248"/>
    <w:rsid w:val="00B410F7"/>
    <w:rsid w:val="00B41627"/>
    <w:rsid w:val="00B42458"/>
    <w:rsid w:val="00B427A3"/>
    <w:rsid w:val="00B44583"/>
    <w:rsid w:val="00B44DC8"/>
    <w:rsid w:val="00B44E83"/>
    <w:rsid w:val="00B4579C"/>
    <w:rsid w:val="00B57BE8"/>
    <w:rsid w:val="00B61217"/>
    <w:rsid w:val="00B61FB0"/>
    <w:rsid w:val="00B6221D"/>
    <w:rsid w:val="00B643D8"/>
    <w:rsid w:val="00B72F5E"/>
    <w:rsid w:val="00B76583"/>
    <w:rsid w:val="00B822EB"/>
    <w:rsid w:val="00B828AD"/>
    <w:rsid w:val="00B84044"/>
    <w:rsid w:val="00B86D3E"/>
    <w:rsid w:val="00B91F6F"/>
    <w:rsid w:val="00B95FB4"/>
    <w:rsid w:val="00B9713B"/>
    <w:rsid w:val="00BA4D09"/>
    <w:rsid w:val="00BA723B"/>
    <w:rsid w:val="00BB4E11"/>
    <w:rsid w:val="00BC1025"/>
    <w:rsid w:val="00BC59E3"/>
    <w:rsid w:val="00BC62BF"/>
    <w:rsid w:val="00BD0AB5"/>
    <w:rsid w:val="00BD7CF0"/>
    <w:rsid w:val="00BE0E55"/>
    <w:rsid w:val="00BE1CFA"/>
    <w:rsid w:val="00BE2C23"/>
    <w:rsid w:val="00BF3F7C"/>
    <w:rsid w:val="00BF3FD1"/>
    <w:rsid w:val="00BF4626"/>
    <w:rsid w:val="00BF5B4E"/>
    <w:rsid w:val="00BF5CC5"/>
    <w:rsid w:val="00C03CEA"/>
    <w:rsid w:val="00C04CFA"/>
    <w:rsid w:val="00C05092"/>
    <w:rsid w:val="00C12D2A"/>
    <w:rsid w:val="00C15CAB"/>
    <w:rsid w:val="00C17225"/>
    <w:rsid w:val="00C21EEF"/>
    <w:rsid w:val="00C2488A"/>
    <w:rsid w:val="00C25A88"/>
    <w:rsid w:val="00C30543"/>
    <w:rsid w:val="00C334FA"/>
    <w:rsid w:val="00C4431D"/>
    <w:rsid w:val="00C4665D"/>
    <w:rsid w:val="00C4735A"/>
    <w:rsid w:val="00C47B70"/>
    <w:rsid w:val="00C54A8A"/>
    <w:rsid w:val="00C601A7"/>
    <w:rsid w:val="00C60D1A"/>
    <w:rsid w:val="00C75EDD"/>
    <w:rsid w:val="00C80457"/>
    <w:rsid w:val="00C80E55"/>
    <w:rsid w:val="00C85441"/>
    <w:rsid w:val="00C86E8A"/>
    <w:rsid w:val="00C87D7D"/>
    <w:rsid w:val="00C950E4"/>
    <w:rsid w:val="00C95FF9"/>
    <w:rsid w:val="00C96C2A"/>
    <w:rsid w:val="00CA0A5C"/>
    <w:rsid w:val="00CA1CB7"/>
    <w:rsid w:val="00CA2A57"/>
    <w:rsid w:val="00CB4C6B"/>
    <w:rsid w:val="00CB5EDF"/>
    <w:rsid w:val="00CC1397"/>
    <w:rsid w:val="00CC260A"/>
    <w:rsid w:val="00CC39C7"/>
    <w:rsid w:val="00CC5766"/>
    <w:rsid w:val="00CC6699"/>
    <w:rsid w:val="00CD4BE0"/>
    <w:rsid w:val="00CD7536"/>
    <w:rsid w:val="00CE01E0"/>
    <w:rsid w:val="00CE05AD"/>
    <w:rsid w:val="00CE0CC9"/>
    <w:rsid w:val="00CE404C"/>
    <w:rsid w:val="00CE71CC"/>
    <w:rsid w:val="00CF3153"/>
    <w:rsid w:val="00CF453E"/>
    <w:rsid w:val="00D2130B"/>
    <w:rsid w:val="00D21BEB"/>
    <w:rsid w:val="00D21D35"/>
    <w:rsid w:val="00D2279C"/>
    <w:rsid w:val="00D24D1D"/>
    <w:rsid w:val="00D26814"/>
    <w:rsid w:val="00D26896"/>
    <w:rsid w:val="00D26BCF"/>
    <w:rsid w:val="00D31BDD"/>
    <w:rsid w:val="00D31CBC"/>
    <w:rsid w:val="00D3266F"/>
    <w:rsid w:val="00D41609"/>
    <w:rsid w:val="00D42455"/>
    <w:rsid w:val="00D42D20"/>
    <w:rsid w:val="00D50B0D"/>
    <w:rsid w:val="00D5284F"/>
    <w:rsid w:val="00D52C9D"/>
    <w:rsid w:val="00D53D48"/>
    <w:rsid w:val="00D568D8"/>
    <w:rsid w:val="00D56B25"/>
    <w:rsid w:val="00D64110"/>
    <w:rsid w:val="00D6422F"/>
    <w:rsid w:val="00D6623A"/>
    <w:rsid w:val="00D67A65"/>
    <w:rsid w:val="00D704DD"/>
    <w:rsid w:val="00D706B5"/>
    <w:rsid w:val="00D709AF"/>
    <w:rsid w:val="00D806CB"/>
    <w:rsid w:val="00D81610"/>
    <w:rsid w:val="00D84D47"/>
    <w:rsid w:val="00D85D29"/>
    <w:rsid w:val="00D87FF5"/>
    <w:rsid w:val="00D91658"/>
    <w:rsid w:val="00D971AA"/>
    <w:rsid w:val="00DA4F93"/>
    <w:rsid w:val="00DA72DB"/>
    <w:rsid w:val="00DA7804"/>
    <w:rsid w:val="00DB2555"/>
    <w:rsid w:val="00DB36B5"/>
    <w:rsid w:val="00DB4286"/>
    <w:rsid w:val="00DB46FA"/>
    <w:rsid w:val="00DB76A2"/>
    <w:rsid w:val="00DC2126"/>
    <w:rsid w:val="00DC22CC"/>
    <w:rsid w:val="00DC4C4F"/>
    <w:rsid w:val="00DC7B3B"/>
    <w:rsid w:val="00DD1140"/>
    <w:rsid w:val="00DD2098"/>
    <w:rsid w:val="00DD51ED"/>
    <w:rsid w:val="00DD7403"/>
    <w:rsid w:val="00DE023F"/>
    <w:rsid w:val="00DE11C3"/>
    <w:rsid w:val="00DE3457"/>
    <w:rsid w:val="00DE364F"/>
    <w:rsid w:val="00DE65D3"/>
    <w:rsid w:val="00DF222F"/>
    <w:rsid w:val="00DF7FB6"/>
    <w:rsid w:val="00E13B94"/>
    <w:rsid w:val="00E14646"/>
    <w:rsid w:val="00E15DFA"/>
    <w:rsid w:val="00E2099E"/>
    <w:rsid w:val="00E217A2"/>
    <w:rsid w:val="00E24093"/>
    <w:rsid w:val="00E26FB1"/>
    <w:rsid w:val="00E344C0"/>
    <w:rsid w:val="00E370FC"/>
    <w:rsid w:val="00E3783D"/>
    <w:rsid w:val="00E435CF"/>
    <w:rsid w:val="00E46DA7"/>
    <w:rsid w:val="00E5351C"/>
    <w:rsid w:val="00E54857"/>
    <w:rsid w:val="00E56277"/>
    <w:rsid w:val="00E602BF"/>
    <w:rsid w:val="00E60BDC"/>
    <w:rsid w:val="00E61AEF"/>
    <w:rsid w:val="00E62141"/>
    <w:rsid w:val="00E662D9"/>
    <w:rsid w:val="00E66EC0"/>
    <w:rsid w:val="00E67418"/>
    <w:rsid w:val="00E73E70"/>
    <w:rsid w:val="00E744DC"/>
    <w:rsid w:val="00E763E1"/>
    <w:rsid w:val="00E813BF"/>
    <w:rsid w:val="00E851B0"/>
    <w:rsid w:val="00E85264"/>
    <w:rsid w:val="00E85973"/>
    <w:rsid w:val="00E934A0"/>
    <w:rsid w:val="00EA39C3"/>
    <w:rsid w:val="00EB143C"/>
    <w:rsid w:val="00EB2F10"/>
    <w:rsid w:val="00EC1E0E"/>
    <w:rsid w:val="00EC2CF0"/>
    <w:rsid w:val="00EC79DD"/>
    <w:rsid w:val="00ED5E0C"/>
    <w:rsid w:val="00ED5E14"/>
    <w:rsid w:val="00EE3B2E"/>
    <w:rsid w:val="00EE4CA2"/>
    <w:rsid w:val="00EF0413"/>
    <w:rsid w:val="00EF1F94"/>
    <w:rsid w:val="00EF540A"/>
    <w:rsid w:val="00EF5889"/>
    <w:rsid w:val="00F02981"/>
    <w:rsid w:val="00F0330D"/>
    <w:rsid w:val="00F05FC0"/>
    <w:rsid w:val="00F115C0"/>
    <w:rsid w:val="00F13992"/>
    <w:rsid w:val="00F201DF"/>
    <w:rsid w:val="00F20679"/>
    <w:rsid w:val="00F22C92"/>
    <w:rsid w:val="00F23A5E"/>
    <w:rsid w:val="00F30141"/>
    <w:rsid w:val="00F31A41"/>
    <w:rsid w:val="00F40201"/>
    <w:rsid w:val="00F5100E"/>
    <w:rsid w:val="00F52ACC"/>
    <w:rsid w:val="00F566C3"/>
    <w:rsid w:val="00F57202"/>
    <w:rsid w:val="00F7048F"/>
    <w:rsid w:val="00F73A91"/>
    <w:rsid w:val="00F75948"/>
    <w:rsid w:val="00F84356"/>
    <w:rsid w:val="00F858E7"/>
    <w:rsid w:val="00F860C7"/>
    <w:rsid w:val="00F8778A"/>
    <w:rsid w:val="00F9126D"/>
    <w:rsid w:val="00F918F3"/>
    <w:rsid w:val="00FA11BB"/>
    <w:rsid w:val="00FA1772"/>
    <w:rsid w:val="00FA1B4F"/>
    <w:rsid w:val="00FA7355"/>
    <w:rsid w:val="00FB06D0"/>
    <w:rsid w:val="00FB434B"/>
    <w:rsid w:val="00FB64B6"/>
    <w:rsid w:val="00FB6D3F"/>
    <w:rsid w:val="00FB7C0F"/>
    <w:rsid w:val="00FB7E45"/>
    <w:rsid w:val="00FC0526"/>
    <w:rsid w:val="00FC19FD"/>
    <w:rsid w:val="00FC61D2"/>
    <w:rsid w:val="00FD13AB"/>
    <w:rsid w:val="00FD2271"/>
    <w:rsid w:val="00FD2816"/>
    <w:rsid w:val="00FD3B79"/>
    <w:rsid w:val="00FD6EDF"/>
    <w:rsid w:val="00FE21FD"/>
    <w:rsid w:val="00FE2619"/>
    <w:rsid w:val="00FE2C50"/>
    <w:rsid w:val="00FE486A"/>
    <w:rsid w:val="00FE6463"/>
    <w:rsid w:val="00FE704B"/>
    <w:rsid w:val="00FF59D5"/>
    <w:rsid w:val="00FF6A64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."/>
  <w:listSeparator w:val=","/>
  <w14:docId w14:val="196AB897"/>
  <w15:chartTrackingRefBased/>
  <w15:docId w15:val="{C0C057A0-D25B-4353-BEE1-399C30D6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50677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locked/>
    <w:rsid w:val="00850677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rsid w:val="005607A4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5607A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607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607A4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5607A4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character" w:customStyle="1" w:styleId="B2Char">
    <w:name w:val="B2 Char"/>
    <w:link w:val="B2"/>
    <w:uiPriority w:val="99"/>
    <w:locked/>
    <w:rsid w:val="005607A4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AB032D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07A4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C04CFA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character" w:customStyle="1" w:styleId="EditorsNoteCharChar">
    <w:name w:val="Editor's Note Char Char"/>
    <w:link w:val="EditorsNote"/>
    <w:rsid w:val="00AB032D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qFormat/>
    <w:rsid w:val="00850677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bCs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EB14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hAnsi="Arial"/>
      <w:color w:val="auto"/>
      <w:sz w:val="22"/>
      <w:lang w:eastAsia="en-US"/>
    </w:rPr>
  </w:style>
  <w:style w:type="paragraph" w:customStyle="1" w:styleId="00BodyText">
    <w:name w:val="00 BodyText"/>
    <w:basedOn w:val="Normal"/>
    <w:rsid w:val="00783A27"/>
    <w:pPr>
      <w:overflowPunct/>
      <w:autoSpaceDE/>
      <w:autoSpaceDN/>
      <w:adjustRightInd/>
      <w:spacing w:after="220"/>
      <w:textAlignment w:val="auto"/>
    </w:pPr>
    <w:rPr>
      <w:rFonts w:ascii="Arial" w:hAnsi="Arial"/>
      <w:color w:val="auto"/>
      <w:sz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1C60A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1C60A4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02328E"/>
  </w:style>
  <w:style w:type="character" w:customStyle="1" w:styleId="NoteHeadingChar">
    <w:name w:val="Note Heading Char"/>
    <w:link w:val="NoteHeading"/>
    <w:rsid w:val="0002328E"/>
    <w:rPr>
      <w:color w:val="000000"/>
      <w:lang w:val="en-GB" w:eastAsia="ja-JP"/>
    </w:rPr>
  </w:style>
  <w:style w:type="character" w:styleId="CommentReference">
    <w:name w:val="annotation reference"/>
    <w:rsid w:val="00E378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83D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E3783D"/>
    <w:rPr>
      <w:lang w:val="en-GB"/>
    </w:rPr>
  </w:style>
  <w:style w:type="paragraph" w:styleId="Revision">
    <w:name w:val="Revision"/>
    <w:hidden/>
    <w:uiPriority w:val="99"/>
    <w:semiHidden/>
    <w:rsid w:val="000E494D"/>
    <w:rPr>
      <w:color w:val="000000"/>
      <w:lang w:val="en-GB" w:eastAsia="ja-JP"/>
    </w:rPr>
  </w:style>
  <w:style w:type="table" w:styleId="TableGrid">
    <w:name w:val="Table Grid"/>
    <w:basedOn w:val="TableNormal"/>
    <w:rsid w:val="00167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E744DC"/>
    <w:rPr>
      <w:sz w:val="16"/>
      <w:lang w:val="en-GB"/>
    </w:rPr>
  </w:style>
  <w:style w:type="paragraph" w:styleId="FootnoteText">
    <w:name w:val="footnote text"/>
    <w:basedOn w:val="Normal"/>
    <w:link w:val="FootnoteTextChar"/>
    <w:rsid w:val="00E744D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color w:val="auto"/>
      <w:sz w:val="16"/>
      <w:lang w:eastAsia="en-US"/>
    </w:rPr>
  </w:style>
  <w:style w:type="character" w:customStyle="1" w:styleId="CommentSubjectChar">
    <w:name w:val="Comment Subject Char"/>
    <w:link w:val="CommentSubject"/>
    <w:rsid w:val="00E744DC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744DC"/>
    <w:rPr>
      <w:b/>
      <w:bCs/>
    </w:rPr>
  </w:style>
  <w:style w:type="character" w:customStyle="1" w:styleId="DocumentMapChar">
    <w:name w:val="Document Map Char"/>
    <w:link w:val="DocumentMap"/>
    <w:rsid w:val="00E744DC"/>
    <w:rPr>
      <w:rFonts w:ascii="Tahoma" w:hAnsi="Tahoma" w:cs="Tahoma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rsid w:val="00E744DC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color w:val="auto"/>
      <w:lang w:eastAsia="en-US"/>
    </w:rPr>
  </w:style>
  <w:style w:type="character" w:customStyle="1" w:styleId="TAHChar">
    <w:name w:val="TAH Char"/>
    <w:rsid w:val="00030037"/>
    <w:rPr>
      <w:rFonts w:ascii="Arial" w:hAnsi="Arial"/>
      <w:b/>
      <w:sz w:val="18"/>
      <w:lang w:eastAsia="en-US"/>
    </w:rPr>
  </w:style>
  <w:style w:type="character" w:customStyle="1" w:styleId="normaltextrun">
    <w:name w:val="normaltextrun"/>
    <w:rsid w:val="001000AE"/>
  </w:style>
  <w:style w:type="character" w:customStyle="1" w:styleId="Heading5Char">
    <w:name w:val="Heading 5 Char"/>
    <w:link w:val="Heading5"/>
    <w:rsid w:val="005B07D5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5B07D5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5B07D5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5B07D5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5B07D5"/>
    <w:rPr>
      <w:rFonts w:ascii="Arial" w:hAnsi="Arial"/>
      <w:sz w:val="36"/>
      <w:lang w:val="en-GB" w:eastAsia="ja-JP"/>
    </w:rPr>
  </w:style>
  <w:style w:type="paragraph" w:styleId="Index2">
    <w:name w:val="index 2"/>
    <w:basedOn w:val="Index1"/>
    <w:rsid w:val="005B07D5"/>
    <w:pPr>
      <w:ind w:left="284"/>
    </w:pPr>
  </w:style>
  <w:style w:type="paragraph" w:styleId="Index1">
    <w:name w:val="index 1"/>
    <w:basedOn w:val="Normal"/>
    <w:rsid w:val="005B07D5"/>
    <w:pPr>
      <w:keepLines/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paragraph" w:styleId="ListNumber2">
    <w:name w:val="List Number 2"/>
    <w:basedOn w:val="ListNumber"/>
    <w:rsid w:val="005B07D5"/>
    <w:pPr>
      <w:ind w:left="851"/>
    </w:pPr>
  </w:style>
  <w:style w:type="paragraph" w:styleId="ListNumber">
    <w:name w:val="List Number"/>
    <w:basedOn w:val="List"/>
    <w:rsid w:val="005B07D5"/>
  </w:style>
  <w:style w:type="paragraph" w:styleId="List">
    <w:name w:val="List"/>
    <w:basedOn w:val="Normal"/>
    <w:rsid w:val="005B07D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styleId="FootnoteReference">
    <w:name w:val="footnote reference"/>
    <w:rsid w:val="005B07D5"/>
    <w:rPr>
      <w:b/>
      <w:position w:val="6"/>
      <w:sz w:val="16"/>
    </w:rPr>
  </w:style>
  <w:style w:type="character" w:customStyle="1" w:styleId="EXCar">
    <w:name w:val="EX Car"/>
    <w:link w:val="EX"/>
    <w:rsid w:val="005B07D5"/>
    <w:rPr>
      <w:color w:val="000000"/>
      <w:lang w:val="en-GB" w:eastAsia="ja-JP"/>
    </w:rPr>
  </w:style>
  <w:style w:type="paragraph" w:styleId="ListBullet2">
    <w:name w:val="List Bullet 2"/>
    <w:basedOn w:val="ListBullet"/>
    <w:rsid w:val="005B07D5"/>
    <w:pPr>
      <w:ind w:left="851"/>
    </w:pPr>
  </w:style>
  <w:style w:type="paragraph" w:styleId="ListBullet">
    <w:name w:val="List Bullet"/>
    <w:basedOn w:val="List"/>
    <w:rsid w:val="005B07D5"/>
  </w:style>
  <w:style w:type="paragraph" w:styleId="ListBullet3">
    <w:name w:val="List Bullet 3"/>
    <w:basedOn w:val="ListBullet2"/>
    <w:rsid w:val="005B07D5"/>
    <w:pPr>
      <w:ind w:left="1135"/>
    </w:pPr>
  </w:style>
  <w:style w:type="character" w:customStyle="1" w:styleId="PLChar">
    <w:name w:val="PL Char"/>
    <w:link w:val="PL"/>
    <w:qFormat/>
    <w:locked/>
    <w:rsid w:val="005B07D5"/>
    <w:rPr>
      <w:rFonts w:ascii="Courier New" w:hAnsi="Courier New"/>
      <w:noProof/>
      <w:sz w:val="16"/>
      <w:lang w:val="en-GB" w:eastAsia="ja-JP"/>
    </w:rPr>
  </w:style>
  <w:style w:type="paragraph" w:styleId="List2">
    <w:name w:val="List 2"/>
    <w:basedOn w:val="List"/>
    <w:rsid w:val="005B07D5"/>
    <w:pPr>
      <w:ind w:left="851"/>
    </w:pPr>
  </w:style>
  <w:style w:type="paragraph" w:styleId="List3">
    <w:name w:val="List 3"/>
    <w:basedOn w:val="List2"/>
    <w:rsid w:val="005B07D5"/>
    <w:pPr>
      <w:ind w:left="1135"/>
    </w:pPr>
  </w:style>
  <w:style w:type="paragraph" w:styleId="List4">
    <w:name w:val="List 4"/>
    <w:basedOn w:val="List3"/>
    <w:rsid w:val="005B07D5"/>
    <w:pPr>
      <w:ind w:left="1418"/>
    </w:pPr>
  </w:style>
  <w:style w:type="paragraph" w:styleId="List5">
    <w:name w:val="List 5"/>
    <w:basedOn w:val="List4"/>
    <w:rsid w:val="005B07D5"/>
    <w:pPr>
      <w:ind w:left="1702"/>
    </w:pPr>
  </w:style>
  <w:style w:type="paragraph" w:styleId="ListBullet4">
    <w:name w:val="List Bullet 4"/>
    <w:basedOn w:val="ListBullet3"/>
    <w:rsid w:val="005B07D5"/>
    <w:pPr>
      <w:ind w:left="1418"/>
    </w:pPr>
  </w:style>
  <w:style w:type="paragraph" w:styleId="ListBullet5">
    <w:name w:val="List Bullet 5"/>
    <w:basedOn w:val="ListBullet4"/>
    <w:rsid w:val="005B07D5"/>
    <w:pPr>
      <w:ind w:left="1702"/>
    </w:pPr>
  </w:style>
  <w:style w:type="character" w:customStyle="1" w:styleId="FooterChar">
    <w:name w:val="Footer Char"/>
    <w:link w:val="Footer"/>
    <w:rsid w:val="005B07D5"/>
    <w:rPr>
      <w:color w:val="000000"/>
      <w:lang w:val="en-GB" w:eastAsia="ja-JP"/>
    </w:rPr>
  </w:style>
  <w:style w:type="paragraph" w:customStyle="1" w:styleId="CRCoverPage">
    <w:name w:val="CR Cover Page"/>
    <w:rsid w:val="005B07D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B07D5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B07D5"/>
    <w:rPr>
      <w:color w:val="0000FF"/>
      <w:u w:val="single"/>
    </w:rPr>
  </w:style>
  <w:style w:type="character" w:styleId="FollowedHyperlink">
    <w:name w:val="FollowedHyperlink"/>
    <w:rsid w:val="005B07D5"/>
    <w:rPr>
      <w:color w:val="800080"/>
      <w:u w:val="single"/>
    </w:rPr>
  </w:style>
  <w:style w:type="paragraph" w:customStyle="1" w:styleId="Guidance">
    <w:name w:val="Guidance"/>
    <w:basedOn w:val="Normal"/>
    <w:rsid w:val="005B07D5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st">
    <w:name w:val="st"/>
    <w:rsid w:val="005B07D5"/>
  </w:style>
  <w:style w:type="paragraph" w:customStyle="1" w:styleId="m216113901552225498gmail-pl">
    <w:name w:val="m_216113901552225498gmail-p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5B07D5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color w:val="auto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B07D5"/>
    <w:rPr>
      <w:rFonts w:ascii="Consolas" w:eastAsia="Calibri" w:hAnsi="Consolas"/>
      <w:sz w:val="21"/>
      <w:szCs w:val="21"/>
      <w:lang w:val="en-GB"/>
    </w:rPr>
  </w:style>
  <w:style w:type="character" w:customStyle="1" w:styleId="abstractlabel">
    <w:name w:val="abstractlabel"/>
    <w:rsid w:val="005B07D5"/>
  </w:style>
  <w:style w:type="character" w:customStyle="1" w:styleId="xgmail-msoins">
    <w:name w:val="x_gmail-msoins"/>
    <w:rsid w:val="005B07D5"/>
  </w:style>
  <w:style w:type="character" w:customStyle="1" w:styleId="EditorsNoteChar">
    <w:name w:val="Editor's Note Char"/>
    <w:rsid w:val="005B07D5"/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BodyText3Char">
    <w:name w:val="Body Text 3 Char"/>
    <w:link w:val="BodyText3"/>
    <w:rsid w:val="005B07D5"/>
    <w:rPr>
      <w:b/>
      <w:sz w:val="22"/>
      <w:lang w:val="en-GB" w:eastAsia="x-none"/>
    </w:rPr>
  </w:style>
  <w:style w:type="paragraph" w:styleId="BodyText3">
    <w:name w:val="Body Text 3"/>
    <w:basedOn w:val="Normal"/>
    <w:link w:val="BodyText3Char"/>
    <w:rsid w:val="005B07D5"/>
    <w:pPr>
      <w:widowControl w:val="0"/>
      <w:spacing w:after="0"/>
    </w:pPr>
    <w:rPr>
      <w:b/>
      <w:color w:val="auto"/>
      <w:sz w:val="22"/>
      <w:lang w:eastAsia="x-none"/>
    </w:rPr>
  </w:style>
  <w:style w:type="character" w:customStyle="1" w:styleId="BodyText3Char1">
    <w:name w:val="Body Text 3 Char1"/>
    <w:rsid w:val="005B07D5"/>
    <w:rPr>
      <w:color w:val="000000"/>
      <w:sz w:val="16"/>
      <w:szCs w:val="16"/>
      <w:lang w:val="en-GB" w:eastAsia="ja-JP"/>
    </w:rPr>
  </w:style>
  <w:style w:type="character" w:customStyle="1" w:styleId="BodyTextChar">
    <w:name w:val="Body Text Char"/>
    <w:link w:val="BodyText"/>
    <w:rsid w:val="005B07D5"/>
    <w:rPr>
      <w:lang w:val="en-GB" w:eastAsia="x-none"/>
    </w:rPr>
  </w:style>
  <w:style w:type="paragraph" w:styleId="BodyText">
    <w:name w:val="Body Text"/>
    <w:basedOn w:val="Normal"/>
    <w:link w:val="BodyTextChar"/>
    <w:rsid w:val="005B07D5"/>
    <w:pPr>
      <w:widowControl w:val="0"/>
      <w:spacing w:after="120"/>
    </w:pPr>
    <w:rPr>
      <w:color w:val="auto"/>
      <w:lang w:eastAsia="x-none"/>
    </w:rPr>
  </w:style>
  <w:style w:type="character" w:customStyle="1" w:styleId="BodyTextChar1">
    <w:name w:val="Body Text Char1"/>
    <w:rsid w:val="005B07D5"/>
    <w:rPr>
      <w:color w:val="000000"/>
      <w:lang w:val="en-GB" w:eastAsia="ja-JP"/>
    </w:rPr>
  </w:style>
  <w:style w:type="character" w:customStyle="1" w:styleId="BodyTextIndentChar">
    <w:name w:val="Body Text Indent Char"/>
    <w:link w:val="BodyTextIndent"/>
    <w:rsid w:val="005B07D5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5B07D5"/>
    <w:pPr>
      <w:widowControl w:val="0"/>
      <w:ind w:left="568"/>
    </w:pPr>
    <w:rPr>
      <w:color w:val="auto"/>
      <w:lang w:eastAsia="x-none"/>
    </w:rPr>
  </w:style>
  <w:style w:type="character" w:customStyle="1" w:styleId="BodyTextIndentChar1">
    <w:name w:val="Body Text Indent Char1"/>
    <w:rsid w:val="005B07D5"/>
    <w:rPr>
      <w:color w:val="000000"/>
      <w:lang w:val="en-GB" w:eastAsia="ja-JP"/>
    </w:rPr>
  </w:style>
  <w:style w:type="character" w:customStyle="1" w:styleId="BodyTextIndent3Char">
    <w:name w:val="Body Text Indent 3 Char"/>
    <w:link w:val="BodyTextIndent3"/>
    <w:rsid w:val="005B07D5"/>
    <w:rPr>
      <w:rFonts w:ascii="Arial" w:hAnsi="Arial"/>
      <w:lang w:val="en-GB" w:eastAsia="x-none"/>
    </w:rPr>
  </w:style>
  <w:style w:type="paragraph" w:styleId="BodyTextIndent3">
    <w:name w:val="Body Text Indent 3"/>
    <w:basedOn w:val="Normal"/>
    <w:link w:val="BodyTextIndent3Char"/>
    <w:rsid w:val="005B07D5"/>
    <w:pPr>
      <w:spacing w:after="240"/>
      <w:ind w:left="-851"/>
      <w:jc w:val="both"/>
    </w:pPr>
    <w:rPr>
      <w:rFonts w:ascii="Arial" w:hAnsi="Arial"/>
      <w:color w:val="auto"/>
      <w:lang w:eastAsia="x-none"/>
    </w:rPr>
  </w:style>
  <w:style w:type="character" w:customStyle="1" w:styleId="BodyTextIndent3Char1">
    <w:name w:val="Body Text Indent 3 Char1"/>
    <w:rsid w:val="005B07D5"/>
    <w:rPr>
      <w:color w:val="000000"/>
      <w:sz w:val="16"/>
      <w:szCs w:val="16"/>
      <w:lang w:val="en-GB" w:eastAsia="ja-JP"/>
    </w:rPr>
  </w:style>
  <w:style w:type="character" w:customStyle="1" w:styleId="TitleChar">
    <w:name w:val="Title Char"/>
    <w:link w:val="Title"/>
    <w:rsid w:val="005B07D5"/>
    <w:rPr>
      <w:rFonts w:ascii="Arial" w:hAnsi="Arial"/>
      <w:b/>
      <w:sz w:val="40"/>
      <w:lang w:val="x-none" w:eastAsia="x-none"/>
    </w:rPr>
  </w:style>
  <w:style w:type="paragraph" w:styleId="Title">
    <w:name w:val="Title"/>
    <w:basedOn w:val="Normal"/>
    <w:link w:val="TitleChar"/>
    <w:rsid w:val="005B07D5"/>
    <w:pPr>
      <w:spacing w:before="60" w:after="120"/>
      <w:jc w:val="center"/>
    </w:pPr>
    <w:rPr>
      <w:rFonts w:ascii="Arial" w:hAnsi="Arial"/>
      <w:b/>
      <w:color w:val="auto"/>
      <w:sz w:val="40"/>
      <w:lang w:val="x-none" w:eastAsia="x-none"/>
    </w:rPr>
  </w:style>
  <w:style w:type="character" w:customStyle="1" w:styleId="TitleChar1">
    <w:name w:val="Title Char1"/>
    <w:rsid w:val="005B07D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SubtitleChar">
    <w:name w:val="Subtitle Char"/>
    <w:link w:val="Subtitle"/>
    <w:rsid w:val="005B07D5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5B07D5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1">
    <w:name w:val="Subtitle Char1"/>
    <w:rsid w:val="005B07D5"/>
    <w:rPr>
      <w:rFonts w:ascii="Calibri Light" w:eastAsia="Times New Roman" w:hAnsi="Calibri Light" w:cs="Times New Roman"/>
      <w:color w:val="000000"/>
      <w:sz w:val="24"/>
      <w:szCs w:val="24"/>
      <w:lang w:val="en-GB" w:eastAsia="ja-JP"/>
    </w:rPr>
  </w:style>
  <w:style w:type="paragraph" w:styleId="NoSpacing">
    <w:name w:val="No Spacing"/>
    <w:basedOn w:val="Normal"/>
    <w:link w:val="NoSpacingChar"/>
    <w:uiPriority w:val="1"/>
    <w:rsid w:val="005B07D5"/>
    <w:pPr>
      <w:spacing w:after="0"/>
      <w:jc w:val="both"/>
    </w:pPr>
    <w:rPr>
      <w:rFonts w:ascii="Arial" w:hAnsi="Arial"/>
      <w:color w:val="auto"/>
      <w:lang w:val="x-none" w:eastAsia="x-none"/>
    </w:rPr>
  </w:style>
  <w:style w:type="character" w:customStyle="1" w:styleId="NoSpacingChar">
    <w:name w:val="No Spacing Char"/>
    <w:link w:val="NoSpacing"/>
    <w:uiPriority w:val="1"/>
    <w:rsid w:val="005B07D5"/>
    <w:rPr>
      <w:rFonts w:ascii="Arial" w:hAnsi="Arial"/>
      <w:lang w:val="x-none" w:eastAsia="x-none"/>
    </w:rPr>
  </w:style>
  <w:style w:type="character" w:customStyle="1" w:styleId="QuoteChar">
    <w:name w:val="Quote Char"/>
    <w:link w:val="Quote"/>
    <w:uiPriority w:val="29"/>
    <w:rsid w:val="005B07D5"/>
    <w:rPr>
      <w:rFonts w:ascii="Arial" w:hAnsi="Arial"/>
      <w:i/>
      <w:iCs/>
      <w:color w:val="00000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5B07D5"/>
    <w:pPr>
      <w:spacing w:before="60" w:after="120"/>
      <w:jc w:val="both"/>
    </w:pPr>
    <w:rPr>
      <w:rFonts w:ascii="Arial" w:hAnsi="Arial"/>
      <w:i/>
      <w:iCs/>
      <w:lang w:val="x-none" w:eastAsia="x-none"/>
    </w:rPr>
  </w:style>
  <w:style w:type="character" w:customStyle="1" w:styleId="QuoteChar1">
    <w:name w:val="Quote Char1"/>
    <w:uiPriority w:val="29"/>
    <w:rsid w:val="005B07D5"/>
    <w:rPr>
      <w:i/>
      <w:iCs/>
      <w:color w:val="404040"/>
      <w:lang w:val="en-GB" w:eastAsia="ja-JP"/>
    </w:rPr>
  </w:style>
  <w:style w:type="character" w:customStyle="1" w:styleId="IntenseQuoteChar">
    <w:name w:val="Intense Quote Char"/>
    <w:link w:val="IntenseQuote"/>
    <w:uiPriority w:val="30"/>
    <w:rsid w:val="005B07D5"/>
    <w:rPr>
      <w:rFonts w:ascii="Arial" w:hAnsi="Arial"/>
      <w:b/>
      <w:bCs/>
      <w:i/>
      <w:iCs/>
      <w:color w:val="5B9BD5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5B07D5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1">
    <w:name w:val="Intense Quote Char1"/>
    <w:uiPriority w:val="30"/>
    <w:rsid w:val="005B07D5"/>
    <w:rPr>
      <w:i/>
      <w:iCs/>
      <w:color w:val="4472C4"/>
      <w:lang w:val="en-GB" w:eastAsia="ja-JP"/>
    </w:rPr>
  </w:style>
  <w:style w:type="character" w:customStyle="1" w:styleId="BodyText2Char">
    <w:name w:val="Body Text 2 Char"/>
    <w:link w:val="BodyText2"/>
    <w:rsid w:val="005B07D5"/>
    <w:rPr>
      <w:rFonts w:ascii="Arial" w:hAnsi="Arial"/>
      <w:b/>
      <w:bCs/>
      <w:sz w:val="32"/>
      <w:lang w:val="x-none" w:eastAsia="x-none"/>
    </w:rPr>
  </w:style>
  <w:style w:type="paragraph" w:styleId="BodyText2">
    <w:name w:val="Body Text 2"/>
    <w:basedOn w:val="Normal"/>
    <w:link w:val="BodyText2Char"/>
    <w:rsid w:val="005B07D5"/>
    <w:pPr>
      <w:spacing w:before="60" w:after="120"/>
      <w:jc w:val="both"/>
    </w:pPr>
    <w:rPr>
      <w:rFonts w:ascii="Arial" w:hAnsi="Arial"/>
      <w:b/>
      <w:bCs/>
      <w:color w:val="auto"/>
      <w:sz w:val="32"/>
      <w:lang w:val="x-none" w:eastAsia="x-none"/>
    </w:rPr>
  </w:style>
  <w:style w:type="character" w:customStyle="1" w:styleId="BodyText2Char1">
    <w:name w:val="Body Text 2 Char1"/>
    <w:rsid w:val="005B07D5"/>
    <w:rPr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rsid w:val="005B07D5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rsid w:val="005B07D5"/>
    <w:pPr>
      <w:spacing w:before="60" w:after="120"/>
      <w:ind w:left="720"/>
      <w:jc w:val="both"/>
    </w:pPr>
    <w:rPr>
      <w:rFonts w:ascii="Arial" w:hAnsi="Arial"/>
      <w:color w:val="auto"/>
      <w:lang w:val="x-none" w:eastAsia="x-none"/>
    </w:rPr>
  </w:style>
  <w:style w:type="character" w:customStyle="1" w:styleId="BodyTextIndent2Char1">
    <w:name w:val="Body Text Indent 2 Char1"/>
    <w:rsid w:val="005B07D5"/>
    <w:rPr>
      <w:color w:val="000000"/>
      <w:lang w:val="en-GB" w:eastAsia="ja-JP"/>
    </w:rPr>
  </w:style>
  <w:style w:type="character" w:customStyle="1" w:styleId="DateChar">
    <w:name w:val="Date Char"/>
    <w:link w:val="Date"/>
    <w:rsid w:val="005B07D5"/>
    <w:rPr>
      <w:rFonts w:ascii="Palatino" w:hAnsi="Palatino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5B07D5"/>
    <w:pPr>
      <w:spacing w:before="60" w:after="0"/>
    </w:pPr>
    <w:rPr>
      <w:rFonts w:ascii="Palatino" w:hAnsi="Palatino"/>
      <w:color w:val="auto"/>
      <w:szCs w:val="24"/>
      <w:lang w:val="x-none" w:eastAsia="x-none"/>
    </w:rPr>
  </w:style>
  <w:style w:type="character" w:customStyle="1" w:styleId="DateChar1">
    <w:name w:val="Date Char1"/>
    <w:rsid w:val="005B07D5"/>
    <w:rPr>
      <w:color w:val="000000"/>
      <w:lang w:val="en-GB" w:eastAsia="ja-JP"/>
    </w:rPr>
  </w:style>
  <w:style w:type="character" w:customStyle="1" w:styleId="HTMLPreformattedChar">
    <w:name w:val="HTML Preformatted Char"/>
    <w:link w:val="HTMLPreformatted"/>
    <w:rsid w:val="005B07D5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rsid w:val="005B07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color w:val="auto"/>
      <w:lang w:val="x-none" w:eastAsia="x-none"/>
    </w:rPr>
  </w:style>
  <w:style w:type="character" w:customStyle="1" w:styleId="HTMLPreformattedChar1">
    <w:name w:val="HTML Preformatted Char1"/>
    <w:rsid w:val="005B07D5"/>
    <w:rPr>
      <w:rFonts w:ascii="Courier New" w:hAnsi="Courier New" w:cs="Courier New"/>
      <w:color w:val="000000"/>
      <w:lang w:val="en-GB" w:eastAsia="ja-JP"/>
    </w:rPr>
  </w:style>
  <w:style w:type="paragraph" w:customStyle="1" w:styleId="TB1">
    <w:name w:val="TB1"/>
    <w:basedOn w:val="Normal"/>
    <w:qFormat/>
    <w:rsid w:val="005B07D5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color w:val="auto"/>
      <w:sz w:val="18"/>
      <w:lang w:eastAsia="en-US"/>
    </w:rPr>
  </w:style>
  <w:style w:type="paragraph" w:customStyle="1" w:styleId="TB2">
    <w:name w:val="TB2"/>
    <w:basedOn w:val="Normal"/>
    <w:qFormat/>
    <w:rsid w:val="005B07D5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color w:val="auto"/>
      <w:sz w:val="18"/>
      <w:lang w:eastAsia="en-US"/>
    </w:rPr>
  </w:style>
  <w:style w:type="paragraph" w:customStyle="1" w:styleId="gmail-m3881810379981048213b1">
    <w:name w:val="gmail-m_3881810379981048213b1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gmail-msoins">
    <w:name w:val="gmail-msoins"/>
    <w:rsid w:val="005B07D5"/>
  </w:style>
  <w:style w:type="paragraph" w:customStyle="1" w:styleId="Code">
    <w:name w:val="Code"/>
    <w:uiPriority w:val="1"/>
    <w:qFormat/>
    <w:rsid w:val="005B07D5"/>
    <w:rPr>
      <w:rFonts w:ascii="Courier New" w:hAnsi="Courier New"/>
      <w:sz w:val="16"/>
      <w:szCs w:val="22"/>
    </w:rPr>
  </w:style>
  <w:style w:type="character" w:styleId="UnresolvedMention">
    <w:name w:val="Unresolved Mention"/>
    <w:uiPriority w:val="99"/>
    <w:semiHidden/>
    <w:unhideWhenUsed/>
    <w:rsid w:val="005B07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0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5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B2B8-FE3F-4D8E-ABD3-3FF1AEF347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8</Pages>
  <Words>2136</Words>
  <Characters>10977</Characters>
  <Application>Microsoft Office Word</Application>
  <DocSecurity>0</DocSecurity>
  <Lines>91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WG3 Temporary Document</vt:lpstr>
    </vt:vector>
  </TitlesOfParts>
  <Company>ETSI/MCC</Company>
  <LinksUpToDate>false</LinksUpToDate>
  <CharactersWithSpaces>13087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</dc:creator>
  <cp:keywords/>
  <dc:description/>
  <cp:lastModifiedBy>Nagaraja Rao (Nokia)</cp:lastModifiedBy>
  <cp:revision>3</cp:revision>
  <cp:lastPrinted>2023-03-29T20:53:00Z</cp:lastPrinted>
  <dcterms:created xsi:type="dcterms:W3CDTF">2024-01-21T23:43:00Z</dcterms:created>
  <dcterms:modified xsi:type="dcterms:W3CDTF">2024-01-22T19:00:00Z</dcterms:modified>
</cp:coreProperties>
</file>