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FA4C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342C3" w:rsidRPr="00A342C3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342C3" w:rsidRPr="00A342C3">
          <w:rPr>
            <w:b/>
            <w:noProof/>
            <w:sz w:val="24"/>
          </w:rPr>
          <w:t>91</w:t>
        </w:r>
      </w:fldSimple>
      <w:fldSimple w:instr=" DOCPROPERTY  MtgTitle  \* MERGEFORMAT ">
        <w:r w:rsidR="00A342C3" w:rsidRPr="00A342C3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bookmarkStart w:id="0" w:name="_Hlk149076352"/>
      <w:r w:rsidR="007F3363">
        <w:fldChar w:fldCharType="begin"/>
      </w:r>
      <w:r w:rsidR="007F3363">
        <w:instrText xml:space="preserve"> DOCPROPERTY  Tdoc#  \* MERGEFORMAT </w:instrText>
      </w:r>
      <w:r w:rsidR="007F3363">
        <w:fldChar w:fldCharType="separate"/>
      </w:r>
      <w:r w:rsidR="00A342C3" w:rsidRPr="00A342C3">
        <w:rPr>
          <w:b/>
          <w:i/>
          <w:noProof/>
          <w:sz w:val="28"/>
        </w:rPr>
        <w:t>s3i230591</w:t>
      </w:r>
      <w:r w:rsidR="007F3363">
        <w:rPr>
          <w:b/>
          <w:i/>
          <w:noProof/>
          <w:sz w:val="28"/>
        </w:rPr>
        <w:fldChar w:fldCharType="end"/>
      </w:r>
      <w:bookmarkEnd w:id="0"/>
    </w:p>
    <w:p w14:paraId="7CB45193" w14:textId="62C749D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42C3" w:rsidRPr="00A342C3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342C3" w:rsidRPr="00A342C3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342C3" w:rsidRPr="00A342C3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342C3" w:rsidRPr="00A342C3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4721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2C3" w:rsidRPr="00A342C3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CF5A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42C3" w:rsidRPr="00A342C3">
                <w:rPr>
                  <w:b/>
                  <w:noProof/>
                  <w:sz w:val="28"/>
                </w:rPr>
                <w:t>0592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2342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42C3" w:rsidRPr="00A342C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DB1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42C3" w:rsidRPr="00A342C3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53C950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6C865" w:rsidR="00F25D98" w:rsidRDefault="00754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30D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42C3">
                <w:t>Addition of missing parameters to SUCI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943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2C3">
                <w:rPr>
                  <w:noProof/>
                </w:rPr>
                <w:t>SA3-LI (</w:t>
              </w:r>
              <w:r w:rsidR="00A342C3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8366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2C3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F0F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42C3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899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42C3">
                <w:rPr>
                  <w:noProof/>
                </w:rPr>
                <w:t>2023-10-24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795A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42C3" w:rsidRPr="00A342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DED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42C3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16933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E1296" w:rsidR="001E41F3" w:rsidRDefault="00754BF2">
            <w:pPr>
              <w:pStyle w:val="CRCoverPage"/>
              <w:spacing w:after="0"/>
              <w:ind w:left="100"/>
              <w:rPr>
                <w:noProof/>
              </w:rPr>
            </w:pPr>
            <w:r w:rsidRPr="00754BF2">
              <w:rPr>
                <w:noProof/>
              </w:rPr>
              <w:t>The currently defined format for the SUCI is based on a format that was deprecated in TS 23.003 version 15.5.0. The current format for SUCI cannot report SUCIs based on SUPIs in the form of an 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356DA" w14:textId="77777777" w:rsidR="001E41F3" w:rsidRDefault="0075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were made to the format of the SUCI defined in the ASN.1:</w:t>
            </w:r>
          </w:p>
          <w:p w14:paraId="0F1AEF62" w14:textId="597E05CB" w:rsidR="00754BF2" w:rsidRDefault="00754BF2" w:rsidP="00754BF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Addition of a conditional SUPI type field, with the assumption being that if it is absent, the supi type is zero</w:t>
            </w:r>
          </w:p>
          <w:p w14:paraId="175E4331" w14:textId="77777777" w:rsidR="00754BF2" w:rsidRDefault="00754BF2" w:rsidP="00754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4784F" w14:textId="204A0CF6" w:rsidR="00754BF2" w:rsidRDefault="00754BF2" w:rsidP="00754BF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Addition of a conditional Home Network Identifier field, which may be omitted if supi type is zero and the MCC/MNC fields populated instead. </w:t>
            </w:r>
          </w:p>
          <w:p w14:paraId="5BC82971" w14:textId="77777777" w:rsidR="00754BF2" w:rsidRDefault="00754BF2" w:rsidP="00754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655DC96" w:rsidR="00AF1F1C" w:rsidRDefault="00754BF2" w:rsidP="00AE113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Explain that if the supi type is not zero, the MCC/MNC can be populated with any value and ignored by the LEMF.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B28EE" w:rsidR="001E41F3" w:rsidRDefault="0075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will not be able to be reported if the SUCI was generated based on a SUPI in the form of an NAI.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E6911" w:rsidR="001E41F3" w:rsidRDefault="0009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2917F" w:rsidR="001E41F3" w:rsidRDefault="00754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4A7EE" w:rsidR="001E41F3" w:rsidRDefault="00754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3B136D" w:rsidR="001E41F3" w:rsidRDefault="00754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308F9" w14:textId="659248D8" w:rsidR="00AF1F1C" w:rsidRDefault="00AF1F1C" w:rsidP="00AF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!225</w:t>
              </w:r>
            </w:hyperlink>
            <w:r>
              <w:t xml:space="preserve"> </w:t>
            </w:r>
          </w:p>
          <w:p w14:paraId="4BDBF0BA" w14:textId="244EA38E" w:rsidR="00AF1F1C" w:rsidRDefault="00AF1F1C" w:rsidP="00AF1F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 w:rsidR="00B47769">
                <w:rPr>
                  <w:rStyle w:val="Hyperlink"/>
                </w:rPr>
                <w:t>ce0ff2dc1569e6cf32915a4c09e74e6622070cf1</w:t>
              </w:r>
            </w:hyperlink>
            <w:r w:rsidR="00B47769">
              <w:t xml:space="preserve"> </w:t>
            </w:r>
          </w:p>
          <w:p w14:paraId="5821BB44" w14:textId="77777777" w:rsidR="00AF1F1C" w:rsidRDefault="00AF1F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A036C50" w:rsidR="00AF1F1C" w:rsidRDefault="00AF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593, 594, and 595 are mirrors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A1EB96" w:rsidR="008863B9" w:rsidRDefault="00E26885">
            <w:pPr>
              <w:pStyle w:val="CRCoverPage"/>
              <w:spacing w:after="0"/>
              <w:ind w:left="100"/>
              <w:rPr>
                <w:noProof/>
              </w:rPr>
            </w:pPr>
            <w:r w:rsidRPr="00E26885">
              <w:rPr>
                <w:noProof/>
              </w:rPr>
              <w:t>s3i230568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49B610" w14:textId="07938BBA" w:rsidR="00E47F1C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829BFE1" w14:textId="77777777" w:rsidR="00B47769" w:rsidRDefault="00B47769" w:rsidP="00B47769">
      <w:pPr>
        <w:pStyle w:val="Code"/>
      </w:pPr>
    </w:p>
    <w:p w14:paraId="44B2E298" w14:textId="77777777" w:rsidR="00B47769" w:rsidRDefault="00B47769" w:rsidP="00B47769">
      <w:pPr>
        <w:pStyle w:val="CodeHeader"/>
      </w:pPr>
      <w:r>
        <w:t>---a/33128/r15/TS33128Payloads.asn</w:t>
      </w:r>
      <w:r>
        <w:br/>
        <w:t>+++b/33128/r15/TS33128Payloads.asn</w:t>
      </w:r>
    </w:p>
    <w:p w14:paraId="1DABC27A" w14:textId="77777777" w:rsidR="00B47769" w:rsidRDefault="00B47769" w:rsidP="00B47769">
      <w:pPr>
        <w:pStyle w:val="CodeHeader"/>
      </w:pPr>
      <w:r>
        <w:t>@@ -665,6 +665,9 @@ GUMMEI ::= SEQUENCE</w:t>
      </w:r>
    </w:p>
    <w:p w14:paraId="61509351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665</w:t>
      </w:r>
      <w:r>
        <w:rPr>
          <w:color w:val="BFBFBF"/>
          <w:shd w:val="clear" w:color="auto" w:fill="FAFAFA"/>
        </w:rPr>
        <w:tab/>
        <w:t>665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6B3071D3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666</w:t>
      </w:r>
      <w:r>
        <w:rPr>
          <w:color w:val="BFBFBF"/>
          <w:shd w:val="clear" w:color="auto" w:fill="FAFAFA"/>
        </w:rPr>
        <w:tab/>
        <w:t>666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C8B9EF8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667</w:t>
      </w:r>
      <w:r>
        <w:rPr>
          <w:color w:val="BFBFBF"/>
          <w:shd w:val="clear" w:color="auto" w:fill="FAFAFA"/>
        </w:rPr>
        <w:tab/>
        <w:t>667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35E588C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HomeNetworkIdentifier</w:t>
      </w:r>
      <w:proofErr w:type="spellEnd"/>
      <w:r>
        <w:t xml:space="preserve"> ::= UTF8String</w:t>
      </w:r>
    </w:p>
    <w:p w14:paraId="6577E57F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3AC35E4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This parameter shall be encoded as an octet string as a single octet containing the Home Network Public ID.</w:t>
      </w:r>
    </w:p>
    <w:p w14:paraId="409C563A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668</w:t>
      </w:r>
      <w:r>
        <w:rPr>
          <w:color w:val="BFBFBF"/>
          <w:shd w:val="clear" w:color="auto" w:fill="FAFAFA"/>
        </w:rPr>
        <w:tab/>
        <w:t>671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HomeNetworkPublicKeyID</w:t>
      </w:r>
      <w:proofErr w:type="spellEnd"/>
      <w:r>
        <w:t xml:space="preserve"> ::= OCTET STRING</w:t>
      </w:r>
    </w:p>
    <w:p w14:paraId="48A4C636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669</w:t>
      </w:r>
      <w:r>
        <w:rPr>
          <w:color w:val="BFBFBF"/>
          <w:shd w:val="clear" w:color="auto" w:fill="FAFAFA"/>
        </w:rPr>
        <w:tab/>
        <w:t>672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454E8F8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670</w:t>
      </w:r>
      <w:r>
        <w:rPr>
          <w:color w:val="BFBFBF"/>
          <w:shd w:val="clear" w:color="auto" w:fill="FAFAFA"/>
        </w:rPr>
        <w:tab/>
        <w:t>673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HSMFURI ::= UTF8String</w:t>
      </w:r>
    </w:p>
    <w:p w14:paraId="787A6CC0" w14:textId="77777777" w:rsidR="00B47769" w:rsidRDefault="00B47769" w:rsidP="00B47769">
      <w:pPr>
        <w:pStyle w:val="CodeHeader"/>
      </w:pPr>
      <w:r>
        <w:t>@@ -790,9 +793,18 @@ SUCI ::= SEQUENCE</w:t>
      </w:r>
    </w:p>
    <w:p w14:paraId="0BAAE8EE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790</w:t>
      </w:r>
      <w:r>
        <w:rPr>
          <w:color w:val="BFBFBF"/>
          <w:shd w:val="clear" w:color="auto" w:fill="FAFAFA"/>
        </w:rPr>
        <w:tab/>
        <w:t>793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36B6AA95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791</w:t>
      </w:r>
      <w:r>
        <w:rPr>
          <w:color w:val="BFBFBF"/>
          <w:shd w:val="clear" w:color="auto" w:fill="FAFAFA"/>
        </w:rPr>
        <w:tab/>
        <w:t>794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18BAF1D8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792</w:t>
      </w:r>
      <w:r>
        <w:rPr>
          <w:color w:val="BFBFBF"/>
          <w:shd w:val="clear" w:color="auto" w:fill="FAFAFA"/>
        </w:rPr>
        <w:tab/>
        <w:t>795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56DCAB88" w14:textId="77777777" w:rsidR="00B47769" w:rsidRDefault="00B47769" w:rsidP="00B4776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793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6AAD65DB" w14:textId="77777777" w:rsidR="00B47769" w:rsidRDefault="00B47769" w:rsidP="00B4776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794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-- shall be included if different from the number of meaningful digits given</w:t>
      </w:r>
    </w:p>
    <w:p w14:paraId="19298084" w14:textId="77777777" w:rsidR="00B47769" w:rsidRDefault="00B47769" w:rsidP="00B4776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795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-- in </w:t>
      </w:r>
      <w:proofErr w:type="spellStart"/>
      <w:r>
        <w:t>routingIndicator</w:t>
      </w:r>
      <w:proofErr w:type="spellEnd"/>
    </w:p>
    <w:p w14:paraId="68340864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shall be included if different from the number of meaningful digits given</w:t>
      </w:r>
    </w:p>
    <w:p w14:paraId="2F32C643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 </w:t>
      </w:r>
      <w:proofErr w:type="spellStart"/>
      <w:r>
        <w:t>routingIndicator</w:t>
      </w:r>
      <w:proofErr w:type="spellEnd"/>
    </w:p>
    <w:p w14:paraId="49ECBB53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OPTIONAL,</w:t>
      </w:r>
    </w:p>
    <w:p w14:paraId="19DB47D4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</w:t>
      </w:r>
      <w:proofErr w:type="spellStart"/>
      <w:r>
        <w:t>sUPIType</w:t>
      </w:r>
      <w:proofErr w:type="spellEnd"/>
      <w:r>
        <w:t xml:space="preserve"> and </w:t>
      </w:r>
      <w:proofErr w:type="spellStart"/>
      <w:r>
        <w:t>homeNetworkIdentifier</w:t>
      </w:r>
      <w:proofErr w:type="spellEnd"/>
      <w:r>
        <w:t xml:space="preserve"> fields are OPTIONAL to support reporting SUCIs in</w:t>
      </w:r>
    </w:p>
    <w:p w14:paraId="0C5F6058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format defined in 23.003 [19] version 15.0.0 to 15.4.0</w:t>
      </w:r>
    </w:p>
    <w:p w14:paraId="41FFB8A8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to report SUCIs in the format defined in 23.003 [19] version 15.0.0</w:t>
      </w:r>
    </w:p>
    <w:p w14:paraId="0A5BD0B6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sUPIType</w:t>
      </w:r>
      <w:proofErr w:type="spellEnd"/>
      <w:r>
        <w:t xml:space="preserve">                    [8] </w:t>
      </w:r>
      <w:proofErr w:type="spellStart"/>
      <w:r>
        <w:t>SUPIType</w:t>
      </w:r>
      <w:proofErr w:type="spellEnd"/>
      <w:r>
        <w:t xml:space="preserve"> OPTIONAL,</w:t>
      </w:r>
    </w:p>
    <w:p w14:paraId="7F629B1F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if the </w:t>
      </w:r>
      <w:proofErr w:type="spellStart"/>
      <w:r>
        <w:t>sUPIType</w:t>
      </w:r>
      <w:proofErr w:type="spellEnd"/>
      <w:r>
        <w:t xml:space="preserve"> is '0' the </w:t>
      </w:r>
      <w:proofErr w:type="spellStart"/>
      <w:r>
        <w:t>homeNetworkIdentifier</w:t>
      </w:r>
      <w:proofErr w:type="spellEnd"/>
      <w:r>
        <w:t xml:space="preserve"> is the PLMN and may be absent as it is reported </w:t>
      </w:r>
    </w:p>
    <w:p w14:paraId="04E5FFA2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as the MCC and MNC above</w:t>
      </w:r>
    </w:p>
    <w:p w14:paraId="068C97A3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if the </w:t>
      </w:r>
      <w:proofErr w:type="spellStart"/>
      <w:r>
        <w:t>sUPIType</w:t>
      </w:r>
      <w:proofErr w:type="spellEnd"/>
      <w:r>
        <w:t xml:space="preserve"> is not '0' the </w:t>
      </w:r>
      <w:proofErr w:type="spellStart"/>
      <w:r>
        <w:t>mCC</w:t>
      </w:r>
      <w:proofErr w:type="spellEnd"/>
      <w:r>
        <w:t xml:space="preserve"> and </w:t>
      </w:r>
      <w:proofErr w:type="spellStart"/>
      <w:r>
        <w:t>mNC</w:t>
      </w:r>
      <w:proofErr w:type="spellEnd"/>
      <w:r>
        <w:t xml:space="preserve"> fields above </w:t>
      </w:r>
    </w:p>
    <w:p w14:paraId="5AA1FB04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shall be populated with '000' and ignored by the receiver.</w:t>
      </w:r>
    </w:p>
    <w:p w14:paraId="1327A824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homeNetworkIdentifier</w:t>
      </w:r>
      <w:proofErr w:type="spellEnd"/>
      <w:r>
        <w:t xml:space="preserve">       [9] </w:t>
      </w:r>
      <w:proofErr w:type="spellStart"/>
      <w:r>
        <w:t>HomeNetworkIdentifier</w:t>
      </w:r>
      <w:proofErr w:type="spellEnd"/>
      <w:r>
        <w:t xml:space="preserve"> OPTIONAL</w:t>
      </w:r>
    </w:p>
    <w:p w14:paraId="736A1ED4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796</w:t>
      </w:r>
      <w:r>
        <w:rPr>
          <w:color w:val="BFBFBF"/>
          <w:shd w:val="clear" w:color="auto" w:fill="FAFAFA"/>
        </w:rPr>
        <w:tab/>
        <w:t>808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92D9C3B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797</w:t>
      </w:r>
      <w:r>
        <w:rPr>
          <w:color w:val="BFBFBF"/>
          <w:shd w:val="clear" w:color="auto" w:fill="FAFAFA"/>
        </w:rPr>
        <w:tab/>
        <w:t>809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5CF6EF4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798</w:t>
      </w:r>
      <w:r>
        <w:rPr>
          <w:color w:val="BFBFBF"/>
          <w:shd w:val="clear" w:color="auto" w:fill="FAFAFA"/>
        </w:rPr>
        <w:tab/>
        <w:t>810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SUPI ::= CHOICE</w:t>
      </w:r>
    </w:p>
    <w:p w14:paraId="31E07995" w14:textId="77777777" w:rsidR="00B47769" w:rsidRDefault="00B47769" w:rsidP="00B47769">
      <w:pPr>
        <w:pStyle w:val="CodeHeader"/>
      </w:pPr>
      <w:r>
        <w:t>@@ -801,6 +813,8 @@ SUPI ::= CHOICE</w:t>
      </w:r>
    </w:p>
    <w:p w14:paraId="0BA5152F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801</w:t>
      </w:r>
      <w:r>
        <w:rPr>
          <w:color w:val="BFBFBF"/>
          <w:shd w:val="clear" w:color="auto" w:fill="FAFAFA"/>
        </w:rPr>
        <w:tab/>
        <w:t>813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572A6D8F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802</w:t>
      </w:r>
      <w:r>
        <w:rPr>
          <w:color w:val="BFBFBF"/>
          <w:shd w:val="clear" w:color="auto" w:fill="FAFAFA"/>
        </w:rPr>
        <w:tab/>
        <w:t>814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1B9FDB7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803</w:t>
      </w:r>
      <w:r>
        <w:rPr>
          <w:color w:val="BFBFBF"/>
          <w:shd w:val="clear" w:color="auto" w:fill="FAFAFA"/>
        </w:rPr>
        <w:tab/>
        <w:t>815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7470523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SUPIType</w:t>
      </w:r>
      <w:proofErr w:type="spellEnd"/>
      <w:r>
        <w:t xml:space="preserve"> ::= INTEGER (0..7)</w:t>
      </w:r>
    </w:p>
    <w:p w14:paraId="6A9CD745" w14:textId="77777777" w:rsidR="00B47769" w:rsidRDefault="00B47769" w:rsidP="00B4776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DFB5DD1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804</w:t>
      </w:r>
      <w:r>
        <w:rPr>
          <w:color w:val="BFBFBF"/>
          <w:shd w:val="clear" w:color="auto" w:fill="FAFAFA"/>
        </w:rPr>
        <w:tab/>
        <w:t>818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SUPIUnauthenticatedIndication</w:t>
      </w:r>
      <w:proofErr w:type="spellEnd"/>
      <w:r>
        <w:t xml:space="preserve"> ::= BOOLEAN</w:t>
      </w:r>
    </w:p>
    <w:p w14:paraId="4F4AD60B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805</w:t>
      </w:r>
      <w:r>
        <w:rPr>
          <w:color w:val="BFBFBF"/>
          <w:shd w:val="clear" w:color="auto" w:fill="FAFAFA"/>
        </w:rPr>
        <w:tab/>
        <w:t>819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50249E7" w14:textId="77777777" w:rsidR="00B47769" w:rsidRDefault="00B47769" w:rsidP="00B4776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806</w:t>
      </w:r>
      <w:r>
        <w:rPr>
          <w:color w:val="BFBFBF"/>
          <w:shd w:val="clear" w:color="auto" w:fill="FAFAFA"/>
        </w:rPr>
        <w:tab/>
        <w:t>820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TargetIdentifier</w:t>
      </w:r>
      <w:proofErr w:type="spellEnd"/>
      <w:r>
        <w:t xml:space="preserve"> ::= CHOICE</w:t>
      </w:r>
    </w:p>
    <w:p w14:paraId="42641724" w14:textId="77777777" w:rsidR="00D70F3C" w:rsidRPr="00D70F3C" w:rsidRDefault="00D70F3C" w:rsidP="00D70F3C"/>
    <w:p w14:paraId="6886F4F0" w14:textId="77777777" w:rsidR="00E47F1C" w:rsidRPr="000257C9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A36BD" w14:textId="77777777" w:rsidR="00BB5D6E" w:rsidRDefault="00BB5D6E">
      <w:r>
        <w:separator/>
      </w:r>
    </w:p>
  </w:endnote>
  <w:endnote w:type="continuationSeparator" w:id="0">
    <w:p w14:paraId="02A54146" w14:textId="77777777" w:rsidR="00BB5D6E" w:rsidRDefault="00BB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9984" w14:textId="77777777" w:rsidR="00BB5D6E" w:rsidRDefault="00BB5D6E">
      <w:r>
        <w:separator/>
      </w:r>
    </w:p>
  </w:footnote>
  <w:footnote w:type="continuationSeparator" w:id="0">
    <w:p w14:paraId="2F7CB0C6" w14:textId="77777777" w:rsidR="00BB5D6E" w:rsidRDefault="00BB5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876"/>
    <w:rsid w:val="000A6394"/>
    <w:rsid w:val="000B7FED"/>
    <w:rsid w:val="000C038A"/>
    <w:rsid w:val="000C6598"/>
    <w:rsid w:val="000D44B3"/>
    <w:rsid w:val="001222B8"/>
    <w:rsid w:val="00145D43"/>
    <w:rsid w:val="00192C46"/>
    <w:rsid w:val="001A08B3"/>
    <w:rsid w:val="001A2CA0"/>
    <w:rsid w:val="001A7B60"/>
    <w:rsid w:val="001B52F0"/>
    <w:rsid w:val="001B7A1A"/>
    <w:rsid w:val="001B7A65"/>
    <w:rsid w:val="001E41F3"/>
    <w:rsid w:val="0026004D"/>
    <w:rsid w:val="002640DD"/>
    <w:rsid w:val="00275D12"/>
    <w:rsid w:val="00284FEB"/>
    <w:rsid w:val="002860C4"/>
    <w:rsid w:val="00290A9A"/>
    <w:rsid w:val="002B5741"/>
    <w:rsid w:val="002E472E"/>
    <w:rsid w:val="00305409"/>
    <w:rsid w:val="003609EF"/>
    <w:rsid w:val="0036231A"/>
    <w:rsid w:val="00374DD4"/>
    <w:rsid w:val="003E1A36"/>
    <w:rsid w:val="00410371"/>
    <w:rsid w:val="00417C1B"/>
    <w:rsid w:val="004242F1"/>
    <w:rsid w:val="004B75B7"/>
    <w:rsid w:val="004D3E1B"/>
    <w:rsid w:val="0051580D"/>
    <w:rsid w:val="00547111"/>
    <w:rsid w:val="00592D74"/>
    <w:rsid w:val="005E2C44"/>
    <w:rsid w:val="00621188"/>
    <w:rsid w:val="006257ED"/>
    <w:rsid w:val="00665542"/>
    <w:rsid w:val="00665C47"/>
    <w:rsid w:val="00695808"/>
    <w:rsid w:val="006B46FB"/>
    <w:rsid w:val="006D655B"/>
    <w:rsid w:val="006E21FB"/>
    <w:rsid w:val="006E4061"/>
    <w:rsid w:val="007176FF"/>
    <w:rsid w:val="00754BF2"/>
    <w:rsid w:val="00783A4F"/>
    <w:rsid w:val="00792342"/>
    <w:rsid w:val="007977A8"/>
    <w:rsid w:val="007A460F"/>
    <w:rsid w:val="007B512A"/>
    <w:rsid w:val="007C2097"/>
    <w:rsid w:val="007D6A07"/>
    <w:rsid w:val="007F3363"/>
    <w:rsid w:val="007F7259"/>
    <w:rsid w:val="008040A8"/>
    <w:rsid w:val="008279FA"/>
    <w:rsid w:val="0084127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C3"/>
    <w:rsid w:val="00A47E70"/>
    <w:rsid w:val="00A50CF0"/>
    <w:rsid w:val="00A7671C"/>
    <w:rsid w:val="00AA2CBC"/>
    <w:rsid w:val="00AC5820"/>
    <w:rsid w:val="00AD1CD8"/>
    <w:rsid w:val="00AE1134"/>
    <w:rsid w:val="00AF1F1C"/>
    <w:rsid w:val="00B258BB"/>
    <w:rsid w:val="00B47769"/>
    <w:rsid w:val="00B67B97"/>
    <w:rsid w:val="00B968C8"/>
    <w:rsid w:val="00BA3EC5"/>
    <w:rsid w:val="00BA51D9"/>
    <w:rsid w:val="00BB5D6E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F3C"/>
    <w:rsid w:val="00D92C36"/>
    <w:rsid w:val="00DE34CF"/>
    <w:rsid w:val="00E13F3D"/>
    <w:rsid w:val="00E26885"/>
    <w:rsid w:val="00E34898"/>
    <w:rsid w:val="00E47F1C"/>
    <w:rsid w:val="00E55E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Header">
    <w:name w:val="CodeHeader"/>
    <w:basedOn w:val="Normal"/>
    <w:rsid w:val="00D70F3C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D70F3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42C3"/>
    <w:rPr>
      <w:color w:val="605E5C"/>
      <w:shd w:val="clear" w:color="auto" w:fill="E1DFDD"/>
    </w:rPr>
  </w:style>
  <w:style w:type="paragraph" w:customStyle="1" w:styleId="Code">
    <w:name w:val="Code"/>
    <w:basedOn w:val="Normal"/>
    <w:uiPriority w:val="1"/>
    <w:qFormat/>
    <w:rsid w:val="00B47769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25/diffs?commit_id=ce0ff2dc1569e6cf32915a4c09e74e6622070cf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B3B5-449B-49F9-AA32-225B9435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2023-10-27T01:49:00Z</dcterms:created>
  <dcterms:modified xsi:type="dcterms:W3CDTF">2023-10-27T01:56:00Z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s3i230591</vt:lpwstr>
  </property>
  <property fmtid="{D5CDD505-2E9C-101B-9397-08002B2CF9AE}" pid="10" name="Spec#">
    <vt:lpwstr>33.128</vt:lpwstr>
  </property>
  <property fmtid="{D5CDD505-2E9C-101B-9397-08002B2CF9AE}" pid="11" name="Cr#">
    <vt:lpwstr>0592</vt:lpwstr>
  </property>
  <property fmtid="{D5CDD505-2E9C-101B-9397-08002B2CF9AE}" pid="12" name="Revision">
    <vt:lpwstr>1</vt:lpwstr>
  </property>
  <property fmtid="{D5CDD505-2E9C-101B-9397-08002B2CF9AE}" pid="13" name="Version">
    <vt:lpwstr>15.11.0</vt:lpwstr>
  </property>
  <property fmtid="{D5CDD505-2E9C-101B-9397-08002B2CF9AE}" pid="14" name="CrTitle">
    <vt:lpwstr>Addition of missing parameters to SUCI definition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F</vt:lpwstr>
  </property>
  <property fmtid="{D5CDD505-2E9C-101B-9397-08002B2CF9AE}" pid="19" name="ResDate">
    <vt:lpwstr>2023-10-24</vt:lpwstr>
  </property>
  <property fmtid="{D5CDD505-2E9C-101B-9397-08002B2CF9AE}" pid="20" name="Release">
    <vt:lpwstr>Rel-15</vt:lpwstr>
  </property>
</Properties>
</file>