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8D206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C0DB3" w:rsidRPr="001C0DB3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C0DB3" w:rsidRPr="001C0DB3">
          <w:rPr>
            <w:b/>
            <w:noProof/>
            <w:sz w:val="24"/>
          </w:rPr>
          <w:t>91</w:t>
        </w:r>
      </w:fldSimple>
      <w:fldSimple w:instr=" DOCPROPERTY  MtgTitle  \* MERGEFORMAT ">
        <w:r w:rsidR="001C0DB3" w:rsidRPr="001C0DB3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C0DB3" w:rsidRPr="001C0DB3">
          <w:rPr>
            <w:b/>
            <w:i/>
            <w:noProof/>
            <w:sz w:val="28"/>
          </w:rPr>
          <w:t>s3i230571</w:t>
        </w:r>
      </w:fldSimple>
    </w:p>
    <w:p w14:paraId="7CB45193" w14:textId="67AF369E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C0DB3" w:rsidRPr="001C0DB3">
          <w:rPr>
            <w:b/>
            <w:noProof/>
            <w:sz w:val="24"/>
          </w:rPr>
          <w:t>Sydney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C0DB3" w:rsidRPr="001C0DB3">
          <w:rPr>
            <w:b/>
            <w:noProof/>
            <w:sz w:val="24"/>
          </w:rPr>
          <w:t>Australia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C0DB3" w:rsidRPr="001C0DB3">
          <w:rPr>
            <w:b/>
            <w:noProof/>
            <w:sz w:val="24"/>
          </w:rPr>
          <w:t>24th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C0DB3" w:rsidRPr="001C0DB3">
          <w:rPr>
            <w:b/>
            <w:noProof/>
            <w:sz w:val="24"/>
          </w:rPr>
          <w:t>27th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B5FA5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0DB3" w:rsidRPr="001C0DB3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A8B3C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C0DB3" w:rsidRPr="001C0DB3">
                <w:rPr>
                  <w:b/>
                  <w:noProof/>
                  <w:sz w:val="28"/>
                </w:rPr>
                <w:t>0595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F96B20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C0DB3" w:rsidRPr="001C0DB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C9A0E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0DB3" w:rsidRPr="001C0DB3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B7879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189015" w:rsidR="00F25D98" w:rsidRDefault="001C0D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8DE572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C0DB3">
                <w:t>Addition of missing parameters to SUCI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34EBE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C0DB3">
                <w:rPr>
                  <w:noProof/>
                </w:rPr>
                <w:t>SA3-LI (</w:t>
              </w:r>
              <w:r w:rsidR="001C0DB3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BCA25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C0DB3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8187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C0DB3">
                <w:rPr>
                  <w:noProof/>
                </w:rPr>
                <w:t>LI15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5F1226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C0DB3">
                <w:rPr>
                  <w:noProof/>
                </w:rPr>
                <w:t>2023-10-16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06F696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0DB3" w:rsidRPr="001C0DB3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FA5BD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C0DB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DA2265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EDD28" w:rsidR="001E41F3" w:rsidRDefault="001C0DB3">
            <w:pPr>
              <w:pStyle w:val="CRCoverPage"/>
              <w:spacing w:after="0"/>
              <w:ind w:left="100"/>
              <w:rPr>
                <w:noProof/>
              </w:rPr>
            </w:pPr>
            <w:r w:rsidRPr="00754BF2">
              <w:rPr>
                <w:noProof/>
              </w:rPr>
              <w:t>The currently defined format for the SUCI is based on a format that was deprecated in TS 23.003 version 15.5.0. The current format for SUCI cannot report SUCIs based on SUPIs in the form of an NAI.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EEFEC" w14:textId="77777777" w:rsidR="001C0DB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were made to the format of the SUCI defined in the ASN.1:</w:t>
            </w:r>
          </w:p>
          <w:p w14:paraId="2006EA48" w14:textId="77777777" w:rsidR="001C0DB3" w:rsidRDefault="001C0DB3" w:rsidP="001C0DB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Addition of a conditional SUPI type field, with the assumption being that if it is absent, the supi type is zero</w:t>
            </w:r>
          </w:p>
          <w:p w14:paraId="445692D0" w14:textId="77777777" w:rsidR="001C0DB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4B1A6A" w14:textId="77777777" w:rsidR="001C0DB3" w:rsidRDefault="001C0DB3" w:rsidP="001C0DB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Addition of a conditional Home Network Identifier field, which may be omitted if supi type is zero and the MCC/MNC fields populated instead. </w:t>
            </w:r>
          </w:p>
          <w:p w14:paraId="04414115" w14:textId="77777777" w:rsidR="001C0DB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66A7DAC" w:rsidR="001E41F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Explain that if the supi type is not zero, the MCC/MNC can be populated with any value and ignored by the LEMF.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E3469C" w:rsidR="001E41F3" w:rsidRDefault="001C0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SUCI will not be able to be reported if the SUCI was generated based on a SUPI in the form of an NAI.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A07F6" w:rsidR="001E41F3" w:rsidRDefault="00422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Attachment TS33128Payloads.asn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5C656C" w:rsidR="001E41F3" w:rsidRDefault="001C0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42E9E0" w:rsidR="001E41F3" w:rsidRDefault="001C0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1303B3" w:rsidR="001E41F3" w:rsidRDefault="001C0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598E" w14:textId="188F20BC" w:rsidR="001C0DB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 w:rsidR="00297E9F">
                <w:rPr>
                  <w:rStyle w:val="Hyperlink"/>
                </w:rPr>
                <w:t>!228</w:t>
              </w:r>
            </w:hyperlink>
            <w:r>
              <w:t xml:space="preserve"> </w:t>
            </w:r>
          </w:p>
          <w:p w14:paraId="509C8722" w14:textId="67706EDA" w:rsidR="001C0DB3" w:rsidRDefault="001C0DB3" w:rsidP="001C0DB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Commit hash: </w:t>
            </w:r>
            <w:hyperlink r:id="rId12" w:history="1">
              <w:r w:rsidR="00297E9F">
                <w:rPr>
                  <w:rStyle w:val="Hyperlink"/>
                </w:rPr>
                <w:t>686f409e87c14935e609c0568a26f31590cd127a</w:t>
              </w:r>
            </w:hyperlink>
            <w:r>
              <w:t xml:space="preserve"> </w:t>
            </w:r>
          </w:p>
          <w:p w14:paraId="1FF90895" w14:textId="77777777" w:rsidR="001C0DB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CAFED1" w14:textId="77777777" w:rsidR="001C0DB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274176C2" w:rsidR="001E41F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592, 593</w:t>
            </w:r>
            <w:r w:rsidR="00E733D6">
              <w:rPr>
                <w:noProof/>
              </w:rPr>
              <w:t>, and 594</w:t>
            </w:r>
            <w:r>
              <w:rPr>
                <w:noProof/>
              </w:rPr>
              <w:t xml:space="preserve"> are mirrors of this CR.</w:t>
            </w:r>
            <w:r w:rsidR="00324E44">
              <w:rPr>
                <w:noProof/>
              </w:rPr>
              <w:t xml:space="preserve"> Tables for the ASN.1 in this CR may be found in CR 0572.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BE50C1" w14:textId="77777777" w:rsidR="001C0DB3" w:rsidRDefault="001C0DB3" w:rsidP="001C0DB3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>**** START OF FIRST CHANGE (MAIN DOCUMENT)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1C2CBA02" w14:textId="77777777" w:rsidR="001C0DB3" w:rsidRDefault="001C0DB3" w:rsidP="001C0DB3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0257C9">
        <w:rPr>
          <w:color w:val="FF0000"/>
        </w:rPr>
        <w:t xml:space="preserve"> CHANGE (MAIN DOCUMENT)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7AE8938C" w14:textId="77777777" w:rsidR="001C0DB3" w:rsidRPr="000257C9" w:rsidRDefault="001C0DB3" w:rsidP="001C0DB3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MAIN DOCUMENT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</w:t>
      </w:r>
      <w:r>
        <w:rPr>
          <w:color w:val="FF0000"/>
        </w:rPr>
        <w:t>*</w:t>
      </w:r>
      <w:r w:rsidRPr="000257C9">
        <w:rPr>
          <w:color w:val="FF0000"/>
        </w:rPr>
        <w:t>***</w:t>
      </w:r>
    </w:p>
    <w:p w14:paraId="4771643C" w14:textId="77777777" w:rsidR="001C0DB3" w:rsidRDefault="001C0DB3" w:rsidP="001C0DB3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>**** START OF FIRST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09E54210" w14:textId="77777777" w:rsidR="00324E44" w:rsidRDefault="00324E44" w:rsidP="00324E44">
      <w:pPr>
        <w:pStyle w:val="CodeHeader"/>
      </w:pPr>
      <w:r>
        <w:t>---a/33128/r18/TS33128Payloads.asn</w:t>
      </w:r>
      <w:r>
        <w:br/>
        <w:t>+++b/33128/r18/TS33128Payloads.asn</w:t>
      </w:r>
    </w:p>
    <w:p w14:paraId="3B241F94" w14:textId="77777777" w:rsidR="00324E44" w:rsidRDefault="00324E44" w:rsidP="00324E44">
      <w:pPr>
        <w:pStyle w:val="CodeHeader"/>
      </w:pPr>
      <w:r>
        <w:t>@@ -5576</w:t>
      </w:r>
      <w:proofErr w:type="gramStart"/>
      <w:r>
        <w:t>,6</w:t>
      </w:r>
      <w:proofErr w:type="gramEnd"/>
      <w:r>
        <w:t xml:space="preserve"> +5576,8 @@ </w:t>
      </w:r>
      <w:proofErr w:type="spellStart"/>
      <w:r>
        <w:t>HandoverType</w:t>
      </w:r>
      <w:proofErr w:type="spellEnd"/>
      <w:r>
        <w:t xml:space="preserve"> ::= ENUMERATED</w:t>
      </w:r>
    </w:p>
    <w:p w14:paraId="73DC3A58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5576</w:t>
      </w:r>
      <w:r>
        <w:rPr>
          <w:color w:val="BFBFBF"/>
          <w:shd w:val="clear" w:color="auto" w:fill="FAFAFA"/>
        </w:rPr>
        <w:tab/>
        <w:t>5576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proofErr w:type="gramStart"/>
      <w:r>
        <w:t>fiveGStoUTRA</w:t>
      </w:r>
      <w:proofErr w:type="spellEnd"/>
      <w:r>
        <w:t>(</w:t>
      </w:r>
      <w:proofErr w:type="gramEnd"/>
      <w:r>
        <w:t>4)</w:t>
      </w:r>
    </w:p>
    <w:p w14:paraId="62B72A0B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5577</w:t>
      </w:r>
      <w:r>
        <w:rPr>
          <w:color w:val="BFBFBF"/>
          <w:shd w:val="clear" w:color="auto" w:fill="FAFAFA"/>
        </w:rPr>
        <w:tab/>
        <w:t>5577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7D4CD60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5578</w:t>
      </w:r>
      <w:r>
        <w:rPr>
          <w:color w:val="BFBFBF"/>
          <w:shd w:val="clear" w:color="auto" w:fill="FAFAFA"/>
        </w:rPr>
        <w:tab/>
        <w:t>5578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9D7AC80" w14:textId="77777777" w:rsidR="00324E44" w:rsidRDefault="00324E44" w:rsidP="00324E4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5579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HomeNetworkIdentifier</w:t>
      </w:r>
      <w:proofErr w:type="spellEnd"/>
      <w:r>
        <w:t xml:space="preserve"> :</w:t>
      </w:r>
      <w:proofErr w:type="gramEnd"/>
      <w:r>
        <w:t>:= UTF8String</w:t>
      </w:r>
    </w:p>
    <w:p w14:paraId="52016F0F" w14:textId="77777777" w:rsidR="00324E44" w:rsidRDefault="00324E44" w:rsidP="00324E4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5580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C0E7402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5579</w:t>
      </w:r>
      <w:r>
        <w:rPr>
          <w:color w:val="BFBFBF"/>
          <w:shd w:val="clear" w:color="auto" w:fill="FAFAFA"/>
        </w:rPr>
        <w:tab/>
        <w:t>5581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HomeNetworkPublicKeyID</w:t>
      </w:r>
      <w:proofErr w:type="spellEnd"/>
      <w:r>
        <w:t xml:space="preserve"> :</w:t>
      </w:r>
      <w:proofErr w:type="gramEnd"/>
      <w:r>
        <w:t>:= OCTET STRING</w:t>
      </w:r>
    </w:p>
    <w:p w14:paraId="7185373B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5580</w:t>
      </w:r>
      <w:r>
        <w:rPr>
          <w:color w:val="BFBFBF"/>
          <w:shd w:val="clear" w:color="auto" w:fill="FAFAFA"/>
        </w:rPr>
        <w:tab/>
        <w:t>5582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EA4CFB7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5581</w:t>
      </w:r>
      <w:r>
        <w:rPr>
          <w:color w:val="BFBFBF"/>
          <w:shd w:val="clear" w:color="auto" w:fill="FAFAFA"/>
        </w:rPr>
        <w:tab/>
        <w:t>5583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HSMFURI :</w:t>
      </w:r>
      <w:proofErr w:type="gramEnd"/>
      <w:r>
        <w:t>:= UTF8String</w:t>
      </w:r>
    </w:p>
    <w:p w14:paraId="33C16DEE" w14:textId="77777777" w:rsidR="00324E44" w:rsidRDefault="00324E44" w:rsidP="00324E44">
      <w:pPr>
        <w:pStyle w:val="CodeHeader"/>
      </w:pPr>
      <w:r>
        <w:t>@@ -5890</w:t>
      </w:r>
      <w:proofErr w:type="gramStart"/>
      <w:r>
        <w:t>,9</w:t>
      </w:r>
      <w:proofErr w:type="gramEnd"/>
      <w:r>
        <w:t xml:space="preserve"> +5892,11 @@ SUCI ::= SEQUENCE</w:t>
      </w:r>
    </w:p>
    <w:p w14:paraId="1EA3241F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5890</w:t>
      </w:r>
      <w:r>
        <w:rPr>
          <w:color w:val="BFBFBF"/>
          <w:shd w:val="clear" w:color="auto" w:fill="FAFAFA"/>
        </w:rPr>
        <w:tab/>
        <w:t>5892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73AD78DF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5891</w:t>
      </w:r>
      <w:r>
        <w:rPr>
          <w:color w:val="BFBFBF"/>
          <w:shd w:val="clear" w:color="auto" w:fill="FAFAFA"/>
        </w:rPr>
        <w:tab/>
        <w:t>5893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61030B61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5892</w:t>
      </w:r>
      <w:r>
        <w:rPr>
          <w:color w:val="BFBFBF"/>
          <w:shd w:val="clear" w:color="auto" w:fill="FAFAFA"/>
        </w:rPr>
        <w:tab/>
        <w:t>5894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4CD8788E" w14:textId="77777777" w:rsidR="00324E44" w:rsidRDefault="00324E44" w:rsidP="00324E44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5893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routingIndicatorLength</w:t>
      </w:r>
      <w:proofErr w:type="spellEnd"/>
      <w:proofErr w:type="gramEnd"/>
      <w:r>
        <w:t xml:space="preserve">      [7] INTEGER (1..4) OPTIONAL</w:t>
      </w:r>
    </w:p>
    <w:p w14:paraId="2795C424" w14:textId="77777777" w:rsidR="00324E44" w:rsidRDefault="00324E44" w:rsidP="00324E4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</w:t>
      </w:r>
      <w:proofErr w:type="gramStart"/>
      <w:r>
        <w:t>..4</w:t>
      </w:r>
      <w:proofErr w:type="gramEnd"/>
      <w:r>
        <w:t>) OPTIONAL,</w:t>
      </w:r>
    </w:p>
    <w:p w14:paraId="379269C7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5894</w:t>
      </w:r>
      <w:r>
        <w:rPr>
          <w:color w:val="BFBFBF"/>
          <w:shd w:val="clear" w:color="auto" w:fill="FAFAFA"/>
        </w:rPr>
        <w:tab/>
        <w:t>5896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-- shall be included if different from the number of meaningful digits given</w:t>
      </w:r>
    </w:p>
    <w:p w14:paraId="06F0C2D3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5895</w:t>
      </w:r>
      <w:r>
        <w:rPr>
          <w:color w:val="BFBFBF"/>
          <w:shd w:val="clear" w:color="auto" w:fill="FAFAFA"/>
        </w:rPr>
        <w:tab/>
        <w:t>5897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-- in </w:t>
      </w:r>
      <w:proofErr w:type="spellStart"/>
      <w:r>
        <w:t>routingIndicator</w:t>
      </w:r>
      <w:proofErr w:type="spellEnd"/>
    </w:p>
    <w:p w14:paraId="5D6ECFB9" w14:textId="77777777" w:rsidR="00324E44" w:rsidRDefault="00324E44" w:rsidP="00324E4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sUPIType</w:t>
      </w:r>
      <w:proofErr w:type="spellEnd"/>
      <w:r>
        <w:t xml:space="preserve">                    [8] </w:t>
      </w:r>
      <w:proofErr w:type="spellStart"/>
      <w:r>
        <w:t>SUPIType</w:t>
      </w:r>
      <w:proofErr w:type="spellEnd"/>
      <w:r>
        <w:t xml:space="preserve"> OPTIONAL,</w:t>
      </w:r>
    </w:p>
    <w:p w14:paraId="7F23D973" w14:textId="77777777" w:rsidR="00324E44" w:rsidRDefault="00324E44" w:rsidP="00324E4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homeNetworkIdentifier</w:t>
      </w:r>
      <w:proofErr w:type="spellEnd"/>
      <w:r>
        <w:t xml:space="preserve">       [9] </w:t>
      </w:r>
      <w:proofErr w:type="spellStart"/>
      <w:r>
        <w:t>HomeNetworkIdentifier</w:t>
      </w:r>
      <w:proofErr w:type="spellEnd"/>
      <w:r>
        <w:t xml:space="preserve"> OPTIONAL</w:t>
      </w:r>
    </w:p>
    <w:p w14:paraId="1D5A0A8A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5896</w:t>
      </w:r>
      <w:r>
        <w:rPr>
          <w:color w:val="BFBFBF"/>
          <w:shd w:val="clear" w:color="auto" w:fill="FAFAFA"/>
        </w:rPr>
        <w:tab/>
        <w:t>5900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2530A0E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5897</w:t>
      </w:r>
      <w:r>
        <w:rPr>
          <w:color w:val="BFBFBF"/>
          <w:shd w:val="clear" w:color="auto" w:fill="FAFAFA"/>
        </w:rPr>
        <w:tab/>
        <w:t>5901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6B57E38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5898</w:t>
      </w:r>
      <w:r>
        <w:rPr>
          <w:color w:val="BFBFBF"/>
          <w:shd w:val="clear" w:color="auto" w:fill="FAFAFA"/>
        </w:rPr>
        <w:tab/>
        <w:t>5902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SUPI :</w:t>
      </w:r>
      <w:proofErr w:type="gramEnd"/>
      <w:r>
        <w:t>:= CHOICE</w:t>
      </w:r>
    </w:p>
    <w:p w14:paraId="5BB820F4" w14:textId="77777777" w:rsidR="00324E44" w:rsidRDefault="00324E44" w:rsidP="00324E44">
      <w:pPr>
        <w:pStyle w:val="CodeHeader"/>
      </w:pPr>
      <w:r>
        <w:t>@@ -5903</w:t>
      </w:r>
      <w:proofErr w:type="gramStart"/>
      <w:r>
        <w:t>,6</w:t>
      </w:r>
      <w:proofErr w:type="gramEnd"/>
      <w:r>
        <w:t xml:space="preserve"> +5907,8 @@ SUPI ::= CHOICE</w:t>
      </w:r>
    </w:p>
    <w:p w14:paraId="41D51F16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5903</w:t>
      </w:r>
      <w:r>
        <w:rPr>
          <w:color w:val="BFBFBF"/>
          <w:shd w:val="clear" w:color="auto" w:fill="FAFAFA"/>
        </w:rPr>
        <w:tab/>
        <w:t>5907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8165ECB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5904</w:t>
      </w:r>
      <w:r>
        <w:rPr>
          <w:color w:val="BFBFBF"/>
          <w:shd w:val="clear" w:color="auto" w:fill="FAFAFA"/>
        </w:rPr>
        <w:tab/>
        <w:t>5908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SUPIUnauthenticatedIndication</w:t>
      </w:r>
      <w:proofErr w:type="spellEnd"/>
      <w:r>
        <w:t xml:space="preserve"> :</w:t>
      </w:r>
      <w:proofErr w:type="gramEnd"/>
      <w:r>
        <w:t>:= BOOLEAN</w:t>
      </w:r>
    </w:p>
    <w:p w14:paraId="7D3F5661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5905</w:t>
      </w:r>
      <w:r>
        <w:rPr>
          <w:color w:val="BFBFBF"/>
          <w:shd w:val="clear" w:color="auto" w:fill="FAFAFA"/>
        </w:rPr>
        <w:tab/>
        <w:t>5909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1E1AFC4" w14:textId="77777777" w:rsidR="00324E44" w:rsidRDefault="00324E44" w:rsidP="00324E4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SUPIType</w:t>
      </w:r>
      <w:proofErr w:type="spellEnd"/>
      <w:r>
        <w:t xml:space="preserve"> :</w:t>
      </w:r>
      <w:proofErr w:type="gramEnd"/>
      <w:r>
        <w:t>:= INTEGER (1..7)</w:t>
      </w:r>
    </w:p>
    <w:p w14:paraId="4A20B4AA" w14:textId="77777777" w:rsidR="00324E44" w:rsidRDefault="00324E44" w:rsidP="00324E4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3BFBC05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5906</w:t>
      </w:r>
      <w:r>
        <w:rPr>
          <w:color w:val="BFBFBF"/>
          <w:shd w:val="clear" w:color="auto" w:fill="FAFAFA"/>
        </w:rPr>
        <w:tab/>
        <w:t>5912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SupportedTAList</w:t>
      </w:r>
      <w:proofErr w:type="spellEnd"/>
      <w:r>
        <w:t xml:space="preserve"> :</w:t>
      </w:r>
      <w:proofErr w:type="gramEnd"/>
      <w:r>
        <w:t xml:space="preserve">:= SEQUENCE (SIZE(1..MAX)) OF </w:t>
      </w:r>
      <w:proofErr w:type="spellStart"/>
      <w:r>
        <w:t>TAItem</w:t>
      </w:r>
      <w:proofErr w:type="spellEnd"/>
    </w:p>
    <w:p w14:paraId="4D9CE9A0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5907</w:t>
      </w:r>
      <w:r>
        <w:rPr>
          <w:color w:val="BFBFBF"/>
          <w:shd w:val="clear" w:color="auto" w:fill="FAFAFA"/>
        </w:rPr>
        <w:tab/>
        <w:t>5913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7BB88DA" w14:textId="77777777" w:rsidR="00324E44" w:rsidRDefault="00324E44" w:rsidP="00324E4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5908</w:t>
      </w:r>
      <w:r>
        <w:rPr>
          <w:color w:val="BFBFBF"/>
          <w:shd w:val="clear" w:color="auto" w:fill="FAFAFA"/>
        </w:rPr>
        <w:tab/>
        <w:t>5914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SwitchOffIndicator</w:t>
      </w:r>
      <w:proofErr w:type="spellEnd"/>
      <w:r>
        <w:t xml:space="preserve"> :</w:t>
      </w:r>
      <w:proofErr w:type="gramEnd"/>
      <w:r>
        <w:t>:= ENUMERATED</w:t>
      </w:r>
    </w:p>
    <w:p w14:paraId="0120470B" w14:textId="77777777" w:rsidR="001C0DB3" w:rsidRPr="00D70F3C" w:rsidRDefault="001C0DB3" w:rsidP="001C0DB3"/>
    <w:p w14:paraId="4E522419" w14:textId="77777777" w:rsidR="001C0DB3" w:rsidRDefault="001C0DB3" w:rsidP="001C0DB3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0257C9">
        <w:rPr>
          <w:color w:val="FF0000"/>
        </w:rPr>
        <w:t xml:space="preserve">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403FA847" w14:textId="77777777" w:rsidR="001C0DB3" w:rsidRPr="000257C9" w:rsidRDefault="001C0DB3" w:rsidP="001C0DB3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ALL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</w:t>
      </w:r>
      <w:r>
        <w:rPr>
          <w:color w:val="FF0000"/>
        </w:rPr>
        <w:t>*</w:t>
      </w:r>
      <w:r w:rsidRPr="000257C9">
        <w:rPr>
          <w:color w:val="FF0000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31555" w14:textId="77777777" w:rsidR="00D82361" w:rsidRDefault="00D82361">
      <w:r>
        <w:separator/>
      </w:r>
    </w:p>
  </w:endnote>
  <w:endnote w:type="continuationSeparator" w:id="0">
    <w:p w14:paraId="05B01B11" w14:textId="77777777" w:rsidR="00D82361" w:rsidRDefault="00D82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38D6CB" w14:textId="77777777" w:rsidR="00D82361" w:rsidRDefault="00D82361">
      <w:r>
        <w:separator/>
      </w:r>
    </w:p>
  </w:footnote>
  <w:footnote w:type="continuationSeparator" w:id="0">
    <w:p w14:paraId="713A6CA4" w14:textId="77777777" w:rsidR="00D82361" w:rsidRDefault="00D82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0DB3"/>
    <w:rsid w:val="001E41F3"/>
    <w:rsid w:val="0026004D"/>
    <w:rsid w:val="002640DD"/>
    <w:rsid w:val="00275D12"/>
    <w:rsid w:val="00284FEB"/>
    <w:rsid w:val="002860C4"/>
    <w:rsid w:val="00297E9F"/>
    <w:rsid w:val="002B5741"/>
    <w:rsid w:val="002E472E"/>
    <w:rsid w:val="00305409"/>
    <w:rsid w:val="00324E44"/>
    <w:rsid w:val="003609EF"/>
    <w:rsid w:val="0036231A"/>
    <w:rsid w:val="00374DD4"/>
    <w:rsid w:val="003E1A36"/>
    <w:rsid w:val="00410371"/>
    <w:rsid w:val="00422725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361"/>
    <w:rsid w:val="00DE34CF"/>
    <w:rsid w:val="00E13F3D"/>
    <w:rsid w:val="00E34898"/>
    <w:rsid w:val="00E733D6"/>
    <w:rsid w:val="00EB09B7"/>
    <w:rsid w:val="00EC435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odeHeader">
    <w:name w:val="CodeHeader"/>
    <w:basedOn w:val="Normal"/>
    <w:rsid w:val="001C0DB3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1C0DB3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28/diffs?commit_id=686f409e87c14935e609c0568a26f31590cd127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2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D6E0B-1EEC-4684-B423-610210D4B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770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6</cp:revision>
  <cp:lastPrinted>1900-01-01T05:00:00Z</cp:lastPrinted>
  <dcterms:created xsi:type="dcterms:W3CDTF">2023-10-16T16:04:00Z</dcterms:created>
  <dcterms:modified xsi:type="dcterms:W3CDTF">2023-10-16T17:24:00Z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91</vt:lpwstr>
  </property>
  <property fmtid="{D5CDD505-2E9C-101B-9397-08002B2CF9AE}" pid="4" name="MtgTitle">
    <vt:lpwstr>-LI</vt:lpwstr>
  </property>
  <property fmtid="{D5CDD505-2E9C-101B-9397-08002B2CF9AE}" pid="5" name="Location">
    <vt:lpwstr>Sydney</vt:lpwstr>
  </property>
  <property fmtid="{D5CDD505-2E9C-101B-9397-08002B2CF9AE}" pid="6" name="Country">
    <vt:lpwstr>Australia</vt:lpwstr>
  </property>
  <property fmtid="{D5CDD505-2E9C-101B-9397-08002B2CF9AE}" pid="7" name="StartDate">
    <vt:lpwstr>24th Oct 2023</vt:lpwstr>
  </property>
  <property fmtid="{D5CDD505-2E9C-101B-9397-08002B2CF9AE}" pid="8" name="EndDate">
    <vt:lpwstr>27th Oct 2023</vt:lpwstr>
  </property>
  <property fmtid="{D5CDD505-2E9C-101B-9397-08002B2CF9AE}" pid="9" name="Tdoc#">
    <vt:lpwstr>s3i230571</vt:lpwstr>
  </property>
  <property fmtid="{D5CDD505-2E9C-101B-9397-08002B2CF9AE}" pid="10" name="Spec#">
    <vt:lpwstr>33.128</vt:lpwstr>
  </property>
  <property fmtid="{D5CDD505-2E9C-101B-9397-08002B2CF9AE}" pid="11" name="Cr#">
    <vt:lpwstr>0595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missing parameters to SUCI definition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LI15</vt:lpwstr>
  </property>
  <property fmtid="{D5CDD505-2E9C-101B-9397-08002B2CF9AE}" pid="18" name="Cat">
    <vt:lpwstr>A</vt:lpwstr>
  </property>
  <property fmtid="{D5CDD505-2E9C-101B-9397-08002B2CF9AE}" pid="19" name="ResDate">
    <vt:lpwstr>2023-10-16</vt:lpwstr>
  </property>
  <property fmtid="{D5CDD505-2E9C-101B-9397-08002B2CF9AE}" pid="20" name="Release">
    <vt:lpwstr>Rel-18</vt:lpwstr>
  </property>
</Properties>
</file>