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81536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09A0">
        <w:fldChar w:fldCharType="begin"/>
      </w:r>
      <w:r w:rsidR="00EC09A0">
        <w:instrText xml:space="preserve"> DOCPROPERTY  TSG/WGRef  \* MERGEFORMAT </w:instrText>
      </w:r>
      <w:r w:rsidR="00EC09A0">
        <w:fldChar w:fldCharType="separate"/>
      </w:r>
      <w:r w:rsidR="00F91AEB" w:rsidRPr="00F91AEB">
        <w:rPr>
          <w:b/>
          <w:noProof/>
          <w:sz w:val="24"/>
        </w:rPr>
        <w:t>SA3</w:t>
      </w:r>
      <w:r w:rsidR="00EC09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09A0">
        <w:fldChar w:fldCharType="begin"/>
      </w:r>
      <w:r w:rsidR="00EC09A0">
        <w:instrText xml:space="preserve"> DOCPROPERTY  MtgSeq  \* MERGEFORMAT </w:instrText>
      </w:r>
      <w:r w:rsidR="00EC09A0">
        <w:fldChar w:fldCharType="separate"/>
      </w:r>
      <w:r w:rsidR="00F91AEB" w:rsidRPr="00F91AEB">
        <w:rPr>
          <w:b/>
          <w:noProof/>
          <w:sz w:val="24"/>
        </w:rPr>
        <w:t>91</w:t>
      </w:r>
      <w:r w:rsidR="00EC09A0">
        <w:rPr>
          <w:b/>
          <w:noProof/>
          <w:sz w:val="24"/>
        </w:rPr>
        <w:fldChar w:fldCharType="end"/>
      </w:r>
      <w:r w:rsidR="00EC09A0">
        <w:fldChar w:fldCharType="begin"/>
      </w:r>
      <w:r w:rsidR="00EC09A0">
        <w:instrText xml:space="preserve"> DOCPROPERTY  MtgTitle  \* MERGEFORMAT </w:instrText>
      </w:r>
      <w:r w:rsidR="00EC09A0">
        <w:fldChar w:fldCharType="separate"/>
      </w:r>
      <w:r w:rsidR="00F91AEB" w:rsidRPr="00F91AEB">
        <w:rPr>
          <w:b/>
          <w:noProof/>
          <w:sz w:val="24"/>
        </w:rPr>
        <w:t>-LI</w:t>
      </w:r>
      <w:r w:rsidR="00EC09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09A0">
        <w:fldChar w:fldCharType="begin"/>
      </w:r>
      <w:r w:rsidR="00EC09A0">
        <w:instrText xml:space="preserve"> DOCPROPERTY  Tdoc#  \* MERGEFORMAT </w:instrText>
      </w:r>
      <w:r w:rsidR="00EC09A0">
        <w:fldChar w:fldCharType="separate"/>
      </w:r>
      <w:r w:rsidR="00F91AEB" w:rsidRPr="00F91AEB">
        <w:rPr>
          <w:b/>
          <w:i/>
          <w:noProof/>
          <w:sz w:val="28"/>
        </w:rPr>
        <w:t>s3i230570</w:t>
      </w:r>
      <w:r w:rsidR="00EC09A0">
        <w:rPr>
          <w:b/>
          <w:i/>
          <w:noProof/>
          <w:sz w:val="28"/>
        </w:rPr>
        <w:fldChar w:fldCharType="end"/>
      </w:r>
    </w:p>
    <w:p w14:paraId="7CB45193" w14:textId="66B6C973" w:rsidR="001E41F3" w:rsidRDefault="00EC09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91AEB" w:rsidRPr="00F91AEB">
        <w:rPr>
          <w:b/>
          <w:noProof/>
          <w:sz w:val="24"/>
        </w:rPr>
        <w:t>Sydney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91AEB" w:rsidRPr="00F91AEB">
        <w:rPr>
          <w:b/>
          <w:noProof/>
          <w:sz w:val="24"/>
        </w:rPr>
        <w:t>Australia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91AEB" w:rsidRPr="00F91AEB">
        <w:rPr>
          <w:b/>
          <w:noProof/>
          <w:sz w:val="24"/>
        </w:rPr>
        <w:t>24th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91AEB" w:rsidRPr="00F91AEB">
        <w:rPr>
          <w:b/>
          <w:noProof/>
          <w:sz w:val="24"/>
        </w:rPr>
        <w:t>27th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95CE4" w:rsidR="001E41F3" w:rsidRPr="00410371" w:rsidRDefault="00EC09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1AEB" w:rsidRPr="00F91AEB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B1065" w:rsidR="001E41F3" w:rsidRPr="00410371" w:rsidRDefault="00EC09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1AEB" w:rsidRPr="00F91AEB">
              <w:rPr>
                <w:b/>
                <w:noProof/>
                <w:sz w:val="28"/>
              </w:rPr>
              <w:t>0594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AD092" w:rsidR="001E41F3" w:rsidRPr="00410371" w:rsidRDefault="00EC09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1AEB" w:rsidRPr="00F91AE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E55BD" w:rsidR="001E41F3" w:rsidRPr="00410371" w:rsidRDefault="00EC09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1AEB" w:rsidRPr="00F91AEB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9B77E2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7B350D" w:rsidR="00F25D98" w:rsidRDefault="00F91A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2F97B" w:rsidR="001E41F3" w:rsidRDefault="00EC09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1AEB">
              <w:t>Addition of missing parameters to SUCI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B13F3" w:rsidR="001E41F3" w:rsidRDefault="00EC09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AEB">
              <w:rPr>
                <w:noProof/>
              </w:rPr>
              <w:t>SA3-LI (</w:t>
            </w:r>
            <w:r w:rsidR="00F91AEB"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3F5FB" w:rsidR="001E41F3" w:rsidRDefault="00EC0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1AEB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3AF51" w:rsidR="001E41F3" w:rsidRDefault="00EC09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91AEB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698E5" w:rsidR="001E41F3" w:rsidRDefault="00EC09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1AEB">
              <w:rPr>
                <w:noProof/>
              </w:rPr>
              <w:t>2023-10-16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7E4E0" w:rsidR="001E41F3" w:rsidRDefault="00EC09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1AEB" w:rsidRPr="00F91AE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1F086" w:rsidR="001E41F3" w:rsidRDefault="00EC09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1AE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D53D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A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1AEB" w:rsidRDefault="00F91AEB" w:rsidP="00F91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476D3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  <w:r w:rsidRPr="00754BF2">
              <w:rPr>
                <w:noProof/>
              </w:rPr>
              <w:t>The currently defined format for the SUCI is based on a format that was deprecated in TS 23.003 version 15.5.0. The current format for SUCI cannot report SUCIs based on SUPIs in the form of an NAI.</w:t>
            </w:r>
          </w:p>
        </w:tc>
      </w:tr>
      <w:tr w:rsidR="00F91A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1AEB" w:rsidRDefault="00F91AEB" w:rsidP="00F91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1AEB" w:rsidRDefault="00F91AEB" w:rsidP="00F91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A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1AEB" w:rsidRDefault="00F91AEB" w:rsidP="00F91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FD0CD" w14:textId="77777777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were made to the format of the SUCI defined in the ASN.1:</w:t>
            </w:r>
          </w:p>
          <w:p w14:paraId="4CEA105B" w14:textId="77777777" w:rsidR="00F91AEB" w:rsidRDefault="00F91AEB" w:rsidP="00F91AE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Addition of a conditional SUPI type field, with the assumption being that if it is absent, the supi type is zero</w:t>
            </w:r>
          </w:p>
          <w:p w14:paraId="4A825BBC" w14:textId="77777777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060BA0" w14:textId="77777777" w:rsidR="00F91AEB" w:rsidRDefault="00F91AEB" w:rsidP="00F91AE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Addition of a conditional Home Network Identifier field, which may be omitted if supi type is zero and the MCC/MNC fields populated instead. </w:t>
            </w:r>
          </w:p>
          <w:p w14:paraId="30F8A1D0" w14:textId="77777777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D64743D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Explain that if the supi type is not zero, the MCC/MNC can be populated with any value and ignored by the LEMF.</w:t>
            </w:r>
          </w:p>
        </w:tc>
      </w:tr>
      <w:tr w:rsidR="00F91A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1AEB" w:rsidRDefault="00F91AEB" w:rsidP="00F91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1AEB" w:rsidRDefault="00F91AEB" w:rsidP="00F91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A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1AEB" w:rsidRDefault="00F91AEB" w:rsidP="00F91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2094A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SUCI will not be able to be reported if the SUCI was generated based on a SUPI in the form of an NAI.</w:t>
            </w:r>
          </w:p>
        </w:tc>
      </w:tr>
      <w:tr w:rsidR="00F91AEB" w14:paraId="034AF533" w14:textId="77777777" w:rsidTr="00547111">
        <w:tc>
          <w:tcPr>
            <w:tcW w:w="2694" w:type="dxa"/>
            <w:gridSpan w:val="2"/>
          </w:tcPr>
          <w:p w14:paraId="39D9EB5B" w14:textId="77777777" w:rsidR="00F91AEB" w:rsidRDefault="00F91AEB" w:rsidP="00F91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1AEB" w:rsidRDefault="00F91AEB" w:rsidP="00F91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A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1AEB" w:rsidRDefault="00F91AEB" w:rsidP="00F91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1149A" w:rsidR="00F91AEB" w:rsidRDefault="002032B2" w:rsidP="00F9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Attachment TS33128Payloads.asn.</w:t>
            </w:r>
            <w:bookmarkStart w:id="1" w:name="_GoBack"/>
            <w:bookmarkEnd w:id="1"/>
          </w:p>
        </w:tc>
      </w:tr>
      <w:tr w:rsidR="00F91A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1AEB" w:rsidRDefault="00F91AEB" w:rsidP="00F91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1AEB" w:rsidRDefault="00F91AEB" w:rsidP="00F91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A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1AEB" w:rsidRDefault="00F91AEB" w:rsidP="00F91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1AEB" w:rsidRDefault="00F91AEB" w:rsidP="00F91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1AEB" w:rsidRDefault="00F91AEB" w:rsidP="00F91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1AEB" w:rsidRDefault="00F91AEB" w:rsidP="00F91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1AEB" w:rsidRDefault="00F91AEB" w:rsidP="00F91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A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1AEB" w:rsidRDefault="00F91AEB" w:rsidP="00F91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1AEB" w:rsidRDefault="00F91AEB" w:rsidP="00F91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814900" w:rsidR="00F91AEB" w:rsidRDefault="00F91AEB" w:rsidP="00F91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1AEB" w:rsidRDefault="00F91AEB" w:rsidP="00F91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1AEB" w:rsidRDefault="00F91AEB" w:rsidP="00F91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A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1AEB" w:rsidRDefault="00F91AEB" w:rsidP="00F91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1AEB" w:rsidRDefault="00F91AEB" w:rsidP="00F91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1076A" w:rsidR="00F91AEB" w:rsidRDefault="00F91AEB" w:rsidP="00F91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1AEB" w:rsidRDefault="00F91AEB" w:rsidP="00F91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1AEB" w:rsidRDefault="00F91AEB" w:rsidP="00F91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A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1AEB" w:rsidRDefault="00F91AEB" w:rsidP="00F91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1AEB" w:rsidRDefault="00F91AEB" w:rsidP="00F91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063345" w:rsidR="00F91AEB" w:rsidRDefault="00F91AEB" w:rsidP="00F91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1AEB" w:rsidRDefault="00F91AEB" w:rsidP="00F91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1AEB" w:rsidRDefault="00F91AEB" w:rsidP="00F91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A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1AEB" w:rsidRDefault="00F91AEB" w:rsidP="00F91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1AEB" w:rsidRDefault="00F91AEB" w:rsidP="00F91AEB">
            <w:pPr>
              <w:pStyle w:val="CRCoverPage"/>
              <w:spacing w:after="0"/>
              <w:rPr>
                <w:noProof/>
              </w:rPr>
            </w:pPr>
          </w:p>
        </w:tc>
      </w:tr>
      <w:tr w:rsidR="00F91A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1AEB" w:rsidRDefault="00F91AEB" w:rsidP="00F91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33B17" w14:textId="768AF1C4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>
                <w:rPr>
                  <w:rStyle w:val="Hyperlink"/>
                </w:rPr>
                <w:t>!227</w:t>
              </w:r>
            </w:hyperlink>
            <w:r>
              <w:t xml:space="preserve"> </w:t>
            </w:r>
          </w:p>
          <w:p w14:paraId="138EA11F" w14:textId="7C201256" w:rsidR="00F91AEB" w:rsidRDefault="00F91AEB" w:rsidP="00F91A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2" w:history="1">
              <w:r>
                <w:rPr>
                  <w:rStyle w:val="Hyperlink"/>
                </w:rPr>
                <w:t>de06b9efc56cbc94f0eb8eccb651180db5146f98</w:t>
              </w:r>
            </w:hyperlink>
            <w:r>
              <w:t xml:space="preserve"> </w:t>
            </w:r>
          </w:p>
          <w:p w14:paraId="61C7EBD7" w14:textId="77777777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AF7F2E" w14:textId="77777777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4B045C4F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592, 593, and 595 are mirrors of this CR.</w:t>
            </w:r>
          </w:p>
        </w:tc>
      </w:tr>
      <w:tr w:rsidR="00F91A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1AEB" w:rsidRPr="008863B9" w:rsidRDefault="00F91AEB" w:rsidP="00F91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1AEB" w:rsidRPr="008863B9" w:rsidRDefault="00F91AEB" w:rsidP="00F91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1A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1AEB" w:rsidRDefault="00F91AEB" w:rsidP="00F91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91AEB" w:rsidRDefault="00F91AEB" w:rsidP="00F91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82499" w14:textId="77777777" w:rsidR="00F91AEB" w:rsidRDefault="00F91AEB" w:rsidP="00F91AEB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(MAIN DOCUMENT)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7EA0EA07" w14:textId="77777777" w:rsidR="00F91AEB" w:rsidRDefault="00F91AEB" w:rsidP="00F91AEB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0257C9">
        <w:rPr>
          <w:color w:val="FF0000"/>
        </w:rPr>
        <w:t xml:space="preserve"> CHANGE (MAIN DOCUMENT)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7E3F16AF" w14:textId="77777777" w:rsidR="00F91AEB" w:rsidRPr="000257C9" w:rsidRDefault="00F91AEB" w:rsidP="00F91AEB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MAIN DOCUMENT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5556396D" w14:textId="77777777" w:rsidR="00F91AEB" w:rsidRDefault="00F91AEB" w:rsidP="00F91AEB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13A77B6C" w14:textId="77777777" w:rsidR="002C2DD9" w:rsidRDefault="002C2DD9" w:rsidP="002C2DD9">
      <w:pPr>
        <w:pStyle w:val="CodeHeader"/>
      </w:pPr>
      <w:r>
        <w:t>---a/33128/r17/TS33128Payloads.asn</w:t>
      </w:r>
      <w:r>
        <w:br/>
        <w:t>+++b/33128/r17/TS33128Payloads.asn</w:t>
      </w:r>
    </w:p>
    <w:p w14:paraId="1B369FCD" w14:textId="77777777" w:rsidR="002C2DD9" w:rsidRDefault="002C2DD9" w:rsidP="002C2DD9">
      <w:pPr>
        <w:pStyle w:val="CodeHeader"/>
      </w:pPr>
      <w:r>
        <w:t>@@ -4195</w:t>
      </w:r>
      <w:proofErr w:type="gramStart"/>
      <w:r>
        <w:t>,6</w:t>
      </w:r>
      <w:proofErr w:type="gramEnd"/>
      <w:r>
        <w:t xml:space="preserve"> +4195,8 @@ GUTI ::= SEQUENCE</w:t>
      </w:r>
    </w:p>
    <w:p w14:paraId="199D2C7A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4195</w:t>
      </w:r>
      <w:r>
        <w:rPr>
          <w:color w:val="BFBFBF"/>
          <w:shd w:val="clear" w:color="auto" w:fill="FAFAFA"/>
        </w:rPr>
        <w:tab/>
        <w:t>4195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mTMSI</w:t>
      </w:r>
      <w:proofErr w:type="spellEnd"/>
      <w:r>
        <w:t xml:space="preserve">        [5] TMSI</w:t>
      </w:r>
    </w:p>
    <w:p w14:paraId="3DC01638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4196</w:t>
      </w:r>
      <w:r>
        <w:rPr>
          <w:color w:val="BFBFBF"/>
          <w:shd w:val="clear" w:color="auto" w:fill="FAFAFA"/>
        </w:rPr>
        <w:tab/>
        <w:t>4196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D212A47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4197</w:t>
      </w:r>
      <w:r>
        <w:rPr>
          <w:color w:val="BFBFBF"/>
          <w:shd w:val="clear" w:color="auto" w:fill="FAFAFA"/>
        </w:rPr>
        <w:tab/>
        <w:t>4197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C5FA7A8" w14:textId="77777777" w:rsidR="002C2DD9" w:rsidRDefault="002C2DD9" w:rsidP="002C2DD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4198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HomeNetworkIdentifier</w:t>
      </w:r>
      <w:proofErr w:type="spellEnd"/>
      <w:r>
        <w:t xml:space="preserve"> :</w:t>
      </w:r>
      <w:proofErr w:type="gramEnd"/>
      <w:r>
        <w:t>:= UTF8String</w:t>
      </w:r>
    </w:p>
    <w:p w14:paraId="0CAFA4E9" w14:textId="77777777" w:rsidR="002C2DD9" w:rsidRDefault="002C2DD9" w:rsidP="002C2DD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4199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956400F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4198</w:t>
      </w:r>
      <w:r>
        <w:rPr>
          <w:color w:val="BFBFBF"/>
          <w:shd w:val="clear" w:color="auto" w:fill="FAFAFA"/>
        </w:rPr>
        <w:tab/>
        <w:t>4200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HomeNetworkPublicKeyID</w:t>
      </w:r>
      <w:proofErr w:type="spellEnd"/>
      <w:r>
        <w:t xml:space="preserve"> :</w:t>
      </w:r>
      <w:proofErr w:type="gramEnd"/>
      <w:r>
        <w:t>:= OCTET STRING</w:t>
      </w:r>
    </w:p>
    <w:p w14:paraId="0CE448E2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4199</w:t>
      </w:r>
      <w:r>
        <w:rPr>
          <w:color w:val="BFBFBF"/>
          <w:shd w:val="clear" w:color="auto" w:fill="FAFAFA"/>
        </w:rPr>
        <w:tab/>
        <w:t>4201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CCCB9E1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4200</w:t>
      </w:r>
      <w:r>
        <w:rPr>
          <w:color w:val="BFBFBF"/>
          <w:shd w:val="clear" w:color="auto" w:fill="FAFAFA"/>
        </w:rPr>
        <w:tab/>
        <w:t>4202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HSMFURI :</w:t>
      </w:r>
      <w:proofErr w:type="gramEnd"/>
      <w:r>
        <w:t>:= UTF8String</w:t>
      </w:r>
    </w:p>
    <w:p w14:paraId="4503B3EC" w14:textId="77777777" w:rsidR="002C2DD9" w:rsidRDefault="002C2DD9" w:rsidP="002C2DD9">
      <w:pPr>
        <w:pStyle w:val="CodeHeader"/>
      </w:pPr>
      <w:r>
        <w:t>@@ -4414</w:t>
      </w:r>
      <w:proofErr w:type="gramStart"/>
      <w:r>
        <w:t>,9</w:t>
      </w:r>
      <w:proofErr w:type="gramEnd"/>
      <w:r>
        <w:t xml:space="preserve"> +4416,11 @@ SUCI ::= SEQUENCE</w:t>
      </w:r>
    </w:p>
    <w:p w14:paraId="3A1A2DA4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4414</w:t>
      </w:r>
      <w:r>
        <w:rPr>
          <w:color w:val="BFBFBF"/>
          <w:shd w:val="clear" w:color="auto" w:fill="FAFAFA"/>
        </w:rPr>
        <w:tab/>
        <w:t>4416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1955BC4E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4415</w:t>
      </w:r>
      <w:r>
        <w:rPr>
          <w:color w:val="BFBFBF"/>
          <w:shd w:val="clear" w:color="auto" w:fill="FAFAFA"/>
        </w:rPr>
        <w:tab/>
        <w:t>4417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0925BA01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4416</w:t>
      </w:r>
      <w:r>
        <w:rPr>
          <w:color w:val="BFBFBF"/>
          <w:shd w:val="clear" w:color="auto" w:fill="FAFAFA"/>
        </w:rPr>
        <w:tab/>
        <w:t>4418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075D7EA6" w14:textId="77777777" w:rsidR="002C2DD9" w:rsidRDefault="002C2DD9" w:rsidP="002C2DD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4417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routingIndicatorLength</w:t>
      </w:r>
      <w:proofErr w:type="spellEnd"/>
      <w:proofErr w:type="gramEnd"/>
      <w:r>
        <w:t xml:space="preserve">      [7] INTEGER (1..4) OPTIONAL</w:t>
      </w:r>
    </w:p>
    <w:p w14:paraId="28D06851" w14:textId="77777777" w:rsidR="002C2DD9" w:rsidRDefault="002C2DD9" w:rsidP="002C2DD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</w:t>
      </w:r>
      <w:proofErr w:type="gramStart"/>
      <w:r>
        <w:t>..4</w:t>
      </w:r>
      <w:proofErr w:type="gramEnd"/>
      <w:r>
        <w:t>) OPTIONAL,</w:t>
      </w:r>
    </w:p>
    <w:p w14:paraId="5E3EC63D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4418</w:t>
      </w:r>
      <w:r>
        <w:rPr>
          <w:color w:val="BFBFBF"/>
          <w:shd w:val="clear" w:color="auto" w:fill="FAFAFA"/>
        </w:rPr>
        <w:tab/>
        <w:t>4420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-- shall be included if different from the number of meaningful digits given</w:t>
      </w:r>
    </w:p>
    <w:p w14:paraId="2947F1B2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4419</w:t>
      </w:r>
      <w:r>
        <w:rPr>
          <w:color w:val="BFBFBF"/>
          <w:shd w:val="clear" w:color="auto" w:fill="FAFAFA"/>
        </w:rPr>
        <w:tab/>
        <w:t>4421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-- in </w:t>
      </w:r>
      <w:proofErr w:type="spellStart"/>
      <w:r>
        <w:t>routingIndicator</w:t>
      </w:r>
      <w:proofErr w:type="spellEnd"/>
    </w:p>
    <w:p w14:paraId="481003D8" w14:textId="77777777" w:rsidR="002C2DD9" w:rsidRDefault="002C2DD9" w:rsidP="002C2DD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sUPIType</w:t>
      </w:r>
      <w:proofErr w:type="spellEnd"/>
      <w:r>
        <w:t xml:space="preserve">                    [8] </w:t>
      </w:r>
      <w:proofErr w:type="spellStart"/>
      <w:r>
        <w:t>SUPIType</w:t>
      </w:r>
      <w:proofErr w:type="spellEnd"/>
      <w:r>
        <w:t xml:space="preserve"> OPTIONAL,</w:t>
      </w:r>
    </w:p>
    <w:p w14:paraId="29704891" w14:textId="77777777" w:rsidR="002C2DD9" w:rsidRDefault="002C2DD9" w:rsidP="002C2DD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homeNetworkIdentifier</w:t>
      </w:r>
      <w:proofErr w:type="spellEnd"/>
      <w:r>
        <w:t xml:space="preserve">       [9] </w:t>
      </w:r>
      <w:proofErr w:type="spellStart"/>
      <w:r>
        <w:t>HomeNetworkIdentifier</w:t>
      </w:r>
      <w:proofErr w:type="spellEnd"/>
      <w:r>
        <w:t xml:space="preserve"> OPTIONAL</w:t>
      </w:r>
    </w:p>
    <w:p w14:paraId="539CA702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4420</w:t>
      </w:r>
      <w:r>
        <w:rPr>
          <w:color w:val="BFBFBF"/>
          <w:shd w:val="clear" w:color="auto" w:fill="FAFAFA"/>
        </w:rPr>
        <w:tab/>
        <w:t>4424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BBFEABE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4421</w:t>
      </w:r>
      <w:r>
        <w:rPr>
          <w:color w:val="BFBFBF"/>
          <w:shd w:val="clear" w:color="auto" w:fill="FAFAFA"/>
        </w:rPr>
        <w:tab/>
        <w:t>4425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C9D4DE5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4422</w:t>
      </w:r>
      <w:r>
        <w:rPr>
          <w:color w:val="BFBFBF"/>
          <w:shd w:val="clear" w:color="auto" w:fill="FAFAFA"/>
        </w:rPr>
        <w:tab/>
        <w:t>4426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SUPI :</w:t>
      </w:r>
      <w:proofErr w:type="gramEnd"/>
      <w:r>
        <w:t>:= CHOICE</w:t>
      </w:r>
    </w:p>
    <w:p w14:paraId="49C21FFC" w14:textId="77777777" w:rsidR="002C2DD9" w:rsidRDefault="002C2DD9" w:rsidP="002C2DD9">
      <w:pPr>
        <w:pStyle w:val="CodeHeader"/>
      </w:pPr>
      <w:r>
        <w:t>@@ -4425</w:t>
      </w:r>
      <w:proofErr w:type="gramStart"/>
      <w:r>
        <w:t>,6</w:t>
      </w:r>
      <w:proofErr w:type="gramEnd"/>
      <w:r>
        <w:t xml:space="preserve"> +4429,8 @@ SUPI ::= CHOICE</w:t>
      </w:r>
    </w:p>
    <w:p w14:paraId="3751DF90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4425</w:t>
      </w:r>
      <w:r>
        <w:rPr>
          <w:color w:val="BFBFBF"/>
          <w:shd w:val="clear" w:color="auto" w:fill="FAFAFA"/>
        </w:rPr>
        <w:tab/>
        <w:t>4429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5AFA690F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4426</w:t>
      </w:r>
      <w:r>
        <w:rPr>
          <w:color w:val="BFBFBF"/>
          <w:shd w:val="clear" w:color="auto" w:fill="FAFAFA"/>
        </w:rPr>
        <w:tab/>
        <w:t>4430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39D44CE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4427</w:t>
      </w:r>
      <w:r>
        <w:rPr>
          <w:color w:val="BFBFBF"/>
          <w:shd w:val="clear" w:color="auto" w:fill="FAFAFA"/>
        </w:rPr>
        <w:tab/>
        <w:t>4431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365834D" w14:textId="77777777" w:rsidR="002C2DD9" w:rsidRDefault="002C2DD9" w:rsidP="002C2DD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SUPIType</w:t>
      </w:r>
      <w:proofErr w:type="spellEnd"/>
      <w:r>
        <w:t xml:space="preserve"> :</w:t>
      </w:r>
      <w:proofErr w:type="gramEnd"/>
      <w:r>
        <w:t>:= INTEGER (1..7)</w:t>
      </w:r>
    </w:p>
    <w:p w14:paraId="786B1376" w14:textId="77777777" w:rsidR="002C2DD9" w:rsidRDefault="002C2DD9" w:rsidP="002C2DD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ED684B0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4428</w:t>
      </w:r>
      <w:r>
        <w:rPr>
          <w:color w:val="BFBFBF"/>
          <w:shd w:val="clear" w:color="auto" w:fill="FAFAFA"/>
        </w:rPr>
        <w:tab/>
        <w:t>4434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SUPIUnauthenticatedIndication</w:t>
      </w:r>
      <w:proofErr w:type="spellEnd"/>
      <w:r>
        <w:t xml:space="preserve"> :</w:t>
      </w:r>
      <w:proofErr w:type="gramEnd"/>
      <w:r>
        <w:t>:= BOOLEAN</w:t>
      </w:r>
    </w:p>
    <w:p w14:paraId="46AD204A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4429</w:t>
      </w:r>
      <w:r>
        <w:rPr>
          <w:color w:val="BFBFBF"/>
          <w:shd w:val="clear" w:color="auto" w:fill="FAFAFA"/>
        </w:rPr>
        <w:tab/>
        <w:t>4435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ABC943D" w14:textId="77777777" w:rsidR="002C2DD9" w:rsidRDefault="002C2DD9" w:rsidP="002C2DD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4430</w:t>
      </w:r>
      <w:r>
        <w:rPr>
          <w:color w:val="BFBFBF"/>
          <w:shd w:val="clear" w:color="auto" w:fill="FAFAFA"/>
        </w:rPr>
        <w:tab/>
        <w:t>4436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SwitchOffIndicator</w:t>
      </w:r>
      <w:proofErr w:type="spellEnd"/>
      <w:r>
        <w:t xml:space="preserve"> :</w:t>
      </w:r>
      <w:proofErr w:type="gramEnd"/>
      <w:r>
        <w:t>:= ENUMERATED</w:t>
      </w:r>
    </w:p>
    <w:p w14:paraId="1874D888" w14:textId="77777777" w:rsidR="00F91AEB" w:rsidRPr="00D70F3C" w:rsidRDefault="00F91AEB" w:rsidP="00F91AEB"/>
    <w:p w14:paraId="55A39101" w14:textId="77777777" w:rsidR="00F91AEB" w:rsidRDefault="00F91AEB" w:rsidP="00F91AEB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0257C9">
        <w:rPr>
          <w:color w:val="FF0000"/>
        </w:rPr>
        <w:t xml:space="preserve">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7EFEA4A8" w14:textId="77777777" w:rsidR="00F91AEB" w:rsidRPr="000257C9" w:rsidRDefault="00F91AEB" w:rsidP="00F91AEB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ALL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7569D" w14:textId="77777777" w:rsidR="00EC09A0" w:rsidRDefault="00EC09A0">
      <w:r>
        <w:separator/>
      </w:r>
    </w:p>
  </w:endnote>
  <w:endnote w:type="continuationSeparator" w:id="0">
    <w:p w14:paraId="2A0C9841" w14:textId="77777777" w:rsidR="00EC09A0" w:rsidRDefault="00EC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8633E" w14:textId="77777777" w:rsidR="00EC09A0" w:rsidRDefault="00EC09A0">
      <w:r>
        <w:separator/>
      </w:r>
    </w:p>
  </w:footnote>
  <w:footnote w:type="continuationSeparator" w:id="0">
    <w:p w14:paraId="4CC38B57" w14:textId="77777777" w:rsidR="00EC09A0" w:rsidRDefault="00EC0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6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1D96"/>
    <w:rsid w:val="001E41F3"/>
    <w:rsid w:val="002032B2"/>
    <w:rsid w:val="0026004D"/>
    <w:rsid w:val="002640DD"/>
    <w:rsid w:val="00275D12"/>
    <w:rsid w:val="00284FEB"/>
    <w:rsid w:val="002860C4"/>
    <w:rsid w:val="002B5741"/>
    <w:rsid w:val="002C2DD9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9A0"/>
    <w:rsid w:val="00EE7D7C"/>
    <w:rsid w:val="00F25D98"/>
    <w:rsid w:val="00F300FB"/>
    <w:rsid w:val="00F91A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Header">
    <w:name w:val="CodeHeader"/>
    <w:basedOn w:val="Normal"/>
    <w:rsid w:val="00F91AEB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F91AEB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7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27/diffs?commit_id=de06b9efc56cbc94f0eb8eccb651180db5146f9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2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F39C-7ADF-4B3A-807A-3638973C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5</cp:revision>
  <cp:lastPrinted>1900-01-01T05:00:00Z</cp:lastPrinted>
  <dcterms:created xsi:type="dcterms:W3CDTF">2023-10-16T15:55:00Z</dcterms:created>
  <dcterms:modified xsi:type="dcterms:W3CDTF">2023-10-16T17:23:00Z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s3i230570</vt:lpwstr>
  </property>
  <property fmtid="{D5CDD505-2E9C-101B-9397-08002B2CF9AE}" pid="10" name="Spec#">
    <vt:lpwstr>33.128</vt:lpwstr>
  </property>
  <property fmtid="{D5CDD505-2E9C-101B-9397-08002B2CF9AE}" pid="11" name="Cr#">
    <vt:lpwstr>0594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Addition of missing parameters to SUCI definition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2023-10-16</vt:lpwstr>
  </property>
  <property fmtid="{D5CDD505-2E9C-101B-9397-08002B2CF9AE}" pid="20" name="Release">
    <vt:lpwstr>Rel-17</vt:lpwstr>
  </property>
</Properties>
</file>