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4AA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464">
        <w:fldChar w:fldCharType="begin"/>
      </w:r>
      <w:r w:rsidR="001D4464">
        <w:instrText xml:space="preserve"> DOCPROPERTY  TSG/WGRef  \* MERGEFORMAT </w:instrText>
      </w:r>
      <w:r w:rsidR="001D4464">
        <w:fldChar w:fldCharType="separate"/>
      </w:r>
      <w:r w:rsidR="008F6EB5" w:rsidRPr="008F6EB5">
        <w:rPr>
          <w:b/>
          <w:noProof/>
          <w:sz w:val="24"/>
        </w:rPr>
        <w:t>SA3</w:t>
      </w:r>
      <w:r w:rsidR="001D44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464">
        <w:fldChar w:fldCharType="begin"/>
      </w:r>
      <w:r w:rsidR="001D4464">
        <w:instrText xml:space="preserve"> DOCPROPERTY  MtgSeq  \* MERGEFORMAT </w:instrText>
      </w:r>
      <w:r w:rsidR="001D4464">
        <w:fldChar w:fldCharType="separate"/>
      </w:r>
      <w:r w:rsidR="008F6EB5" w:rsidRPr="008F6EB5">
        <w:rPr>
          <w:b/>
          <w:noProof/>
          <w:sz w:val="24"/>
        </w:rPr>
        <w:t>91</w:t>
      </w:r>
      <w:r w:rsidR="001D4464">
        <w:rPr>
          <w:b/>
          <w:noProof/>
          <w:sz w:val="24"/>
        </w:rPr>
        <w:fldChar w:fldCharType="end"/>
      </w:r>
      <w:r w:rsidR="001D4464">
        <w:fldChar w:fldCharType="begin"/>
      </w:r>
      <w:r w:rsidR="001D4464">
        <w:instrText xml:space="preserve"> DOCPROPERTY  MtgTitle  \* MERGEFORMAT </w:instrText>
      </w:r>
      <w:r w:rsidR="001D4464">
        <w:fldChar w:fldCharType="separate"/>
      </w:r>
      <w:r w:rsidR="008F6EB5" w:rsidRPr="008F6EB5">
        <w:rPr>
          <w:b/>
          <w:noProof/>
          <w:sz w:val="24"/>
        </w:rPr>
        <w:t>-LI</w:t>
      </w:r>
      <w:r w:rsidR="001D44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464">
        <w:fldChar w:fldCharType="begin"/>
      </w:r>
      <w:r w:rsidR="001D4464">
        <w:instrText xml:space="preserve"> DOCPROPERTY  Tdoc#  \* MERGEFORMAT </w:instrText>
      </w:r>
      <w:r w:rsidR="001D4464">
        <w:fldChar w:fldCharType="separate"/>
      </w:r>
      <w:r w:rsidR="008F6EB5" w:rsidRPr="008F6EB5">
        <w:rPr>
          <w:b/>
          <w:i/>
          <w:noProof/>
          <w:sz w:val="28"/>
        </w:rPr>
        <w:t>s3i230569</w:t>
      </w:r>
      <w:r w:rsidR="001D4464">
        <w:rPr>
          <w:b/>
          <w:i/>
          <w:noProof/>
          <w:sz w:val="28"/>
        </w:rPr>
        <w:fldChar w:fldCharType="end"/>
      </w:r>
    </w:p>
    <w:p w14:paraId="7CB45193" w14:textId="281F3EF2" w:rsidR="001E41F3" w:rsidRDefault="001D44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F6EB5" w:rsidRPr="008F6EB5">
        <w:rPr>
          <w:b/>
          <w:noProof/>
          <w:sz w:val="24"/>
        </w:rPr>
        <w:t>Sydney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F6EB5" w:rsidRPr="008F6EB5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F6EB5" w:rsidRPr="008F6EB5">
        <w:rPr>
          <w:b/>
          <w:noProof/>
          <w:sz w:val="24"/>
        </w:rPr>
        <w:t>24th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6EB5" w:rsidRPr="008F6EB5">
        <w:rPr>
          <w:b/>
          <w:noProof/>
          <w:sz w:val="24"/>
        </w:rPr>
        <w:t>27th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BAB29" w:rsidR="001E41F3" w:rsidRPr="00410371" w:rsidRDefault="001D4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EB5" w:rsidRPr="008F6EB5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6034B" w:rsidR="001E41F3" w:rsidRPr="00410371" w:rsidRDefault="001D44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6EB5" w:rsidRPr="008F6EB5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3DD" w:rsidR="001E41F3" w:rsidRPr="00410371" w:rsidRDefault="001D4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6EB5" w:rsidRPr="008F6E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44F8A" w:rsidR="001E41F3" w:rsidRPr="00410371" w:rsidRDefault="001D4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EB5" w:rsidRPr="008F6EB5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F0B3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F4F2E9" w:rsidR="00F25D98" w:rsidRDefault="008F6E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76123" w:rsidR="001E41F3" w:rsidRDefault="001D4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EB5">
              <w:t>Addition of missing parameters to SUCI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0B1C8" w:rsidR="001E41F3" w:rsidRDefault="001D4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EB5">
              <w:rPr>
                <w:noProof/>
              </w:rPr>
              <w:t>SA3-LI (</w:t>
            </w:r>
            <w:r w:rsidR="008F6EB5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EC6B6" w:rsidR="001E41F3" w:rsidRDefault="001D44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EB5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58F63" w:rsidR="001E41F3" w:rsidRDefault="001D4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6EB5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CB3E5" w:rsidR="001E41F3" w:rsidRDefault="001D4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EB5">
              <w:rPr>
                <w:noProof/>
              </w:rPr>
              <w:t>2023-10-16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918BD" w:rsidR="001E41F3" w:rsidRDefault="001D44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EB5" w:rsidRPr="008F6EB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453A8" w:rsidR="001E41F3" w:rsidRDefault="001D4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EB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BA1CF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148B35" w:rsidR="001E41F3" w:rsidRDefault="008F6EB5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DADAD" w14:textId="77777777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5FBCA501" w14:textId="77777777" w:rsidR="008F6EB5" w:rsidRDefault="008F6EB5" w:rsidP="008F6E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63130B6D" w14:textId="77777777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A3C4C" w14:textId="77777777" w:rsidR="008F6EB5" w:rsidRDefault="008F6EB5" w:rsidP="008F6E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59D8186F" w14:textId="77777777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E75554B" w:rsidR="001E41F3" w:rsidRDefault="008F6EB5" w:rsidP="008F6E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4C645" w:rsidR="001E41F3" w:rsidRDefault="008F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38FBC" w:rsidR="001E41F3" w:rsidRDefault="0086354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Attachment TS33128Payloads.asn.</w:t>
            </w:r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7499E" w:rsidR="001E41F3" w:rsidRDefault="008F6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7FF250" w:rsidR="001E41F3" w:rsidRDefault="008F6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BE95" w:rsidR="001E41F3" w:rsidRDefault="008F6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C58BD" w14:textId="28DED69C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845F0F">
                <w:rPr>
                  <w:rStyle w:val="Hyperlink"/>
                </w:rPr>
                <w:t>!226</w:t>
              </w:r>
            </w:hyperlink>
            <w:r>
              <w:t xml:space="preserve"> </w:t>
            </w:r>
          </w:p>
          <w:p w14:paraId="063529F9" w14:textId="46720F38" w:rsidR="008F6EB5" w:rsidRDefault="008F6EB5" w:rsidP="008F6E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845F0F">
                <w:rPr>
                  <w:rStyle w:val="Hyperlink"/>
                </w:rPr>
                <w:t>8ad648ccddcff0a1a5532b3d9df90ef3e9af983f</w:t>
              </w:r>
            </w:hyperlink>
            <w:r>
              <w:t xml:space="preserve"> </w:t>
            </w:r>
          </w:p>
          <w:p w14:paraId="4097EABB" w14:textId="77777777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14E765" w14:textId="77777777" w:rsidR="008F6EB5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4166406" w:rsidR="001E41F3" w:rsidRDefault="008F6EB5" w:rsidP="008F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592, 594, and 595 are mirrors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7E24D" w14:textId="77777777" w:rsidR="008F6EB5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B115342" w14:textId="77777777" w:rsidR="008F6EB5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32B3AFB1" w14:textId="77777777" w:rsidR="008F6EB5" w:rsidRPr="000257C9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3267F34A" w14:textId="77777777" w:rsidR="008F6EB5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4D18B8B" w14:textId="77777777" w:rsidR="00845F0F" w:rsidRDefault="00845F0F" w:rsidP="00845F0F">
      <w:pPr>
        <w:pStyle w:val="CodeHeader"/>
      </w:pPr>
      <w:r>
        <w:t>---a/33128/r16/TS33128Payloads.asn</w:t>
      </w:r>
      <w:r>
        <w:br/>
        <w:t>+++b/33128/r16/TS33128Payloads.asn</w:t>
      </w:r>
    </w:p>
    <w:p w14:paraId="75E30C10" w14:textId="77777777" w:rsidR="00845F0F" w:rsidRDefault="00845F0F" w:rsidP="00845F0F">
      <w:pPr>
        <w:pStyle w:val="CodeHeader"/>
      </w:pPr>
      <w:r>
        <w:t>@@ -2135</w:t>
      </w:r>
      <w:proofErr w:type="gramStart"/>
      <w:r>
        <w:t>,6</w:t>
      </w:r>
      <w:proofErr w:type="gramEnd"/>
      <w:r>
        <w:t xml:space="preserve"> +2135,8 @@ GUMMEI ::= SEQUENCE</w:t>
      </w:r>
    </w:p>
    <w:p w14:paraId="2252C756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2135</w:t>
      </w:r>
      <w:r>
        <w:rPr>
          <w:color w:val="BFBFBF"/>
          <w:shd w:val="clear" w:color="auto" w:fill="FAFAFA"/>
        </w:rPr>
        <w:tab/>
        <w:t>2135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5CB5FC17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2136</w:t>
      </w:r>
      <w:r>
        <w:rPr>
          <w:color w:val="BFBFBF"/>
          <w:shd w:val="clear" w:color="auto" w:fill="FAFAFA"/>
        </w:rPr>
        <w:tab/>
        <w:t>2136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C94F3FE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2137</w:t>
      </w:r>
      <w:r>
        <w:rPr>
          <w:color w:val="BFBFBF"/>
          <w:shd w:val="clear" w:color="auto" w:fill="FAFAFA"/>
        </w:rPr>
        <w:tab/>
        <w:t>2137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96137DC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HomeNetworkIdentifier</w:t>
      </w:r>
      <w:proofErr w:type="spellEnd"/>
      <w:r>
        <w:t xml:space="preserve"> :</w:t>
      </w:r>
      <w:proofErr w:type="gramEnd"/>
      <w:r>
        <w:t>:= UTF8String</w:t>
      </w:r>
    </w:p>
    <w:p w14:paraId="71A8AB91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ECABFCD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2138</w:t>
      </w:r>
      <w:r>
        <w:rPr>
          <w:color w:val="BFBFBF"/>
          <w:shd w:val="clear" w:color="auto" w:fill="FAFAFA"/>
        </w:rPr>
        <w:tab/>
        <w:t>2140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HomeNetworkPublicKeyID</w:t>
      </w:r>
      <w:proofErr w:type="spellEnd"/>
      <w:r>
        <w:t xml:space="preserve"> :</w:t>
      </w:r>
      <w:proofErr w:type="gramEnd"/>
      <w:r>
        <w:t>:= OCTET STRING</w:t>
      </w:r>
    </w:p>
    <w:p w14:paraId="732D0B7D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2139</w:t>
      </w:r>
      <w:r>
        <w:rPr>
          <w:color w:val="BFBFBF"/>
          <w:shd w:val="clear" w:color="auto" w:fill="FAFAFA"/>
        </w:rPr>
        <w:tab/>
        <w:t>2141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21EA988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2140</w:t>
      </w:r>
      <w:r>
        <w:rPr>
          <w:color w:val="BFBFBF"/>
          <w:shd w:val="clear" w:color="auto" w:fill="FAFAFA"/>
        </w:rPr>
        <w:tab/>
        <w:t>2142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HSMFURI :</w:t>
      </w:r>
      <w:proofErr w:type="gramEnd"/>
      <w:r>
        <w:t>:= UTF8String</w:t>
      </w:r>
    </w:p>
    <w:p w14:paraId="0D5A8846" w14:textId="77777777" w:rsidR="00845F0F" w:rsidRDefault="00845F0F" w:rsidP="00845F0F">
      <w:pPr>
        <w:pStyle w:val="CodeHeader"/>
      </w:pPr>
      <w:r>
        <w:t>@@ -2289</w:t>
      </w:r>
      <w:proofErr w:type="gramStart"/>
      <w:r>
        <w:t>,9</w:t>
      </w:r>
      <w:proofErr w:type="gramEnd"/>
      <w:r>
        <w:t xml:space="preserve"> +2291,11 @@ SUCI ::= SEQUENCE</w:t>
      </w:r>
    </w:p>
    <w:p w14:paraId="652A8BF1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2289</w:t>
      </w:r>
      <w:r>
        <w:rPr>
          <w:color w:val="BFBFBF"/>
          <w:shd w:val="clear" w:color="auto" w:fill="FAFAFA"/>
        </w:rPr>
        <w:tab/>
        <w:t>2291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2C478454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2290</w:t>
      </w:r>
      <w:r>
        <w:rPr>
          <w:color w:val="BFBFBF"/>
          <w:shd w:val="clear" w:color="auto" w:fill="FAFAFA"/>
        </w:rPr>
        <w:tab/>
        <w:t>2292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4EAC53F2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2291</w:t>
      </w:r>
      <w:r>
        <w:rPr>
          <w:color w:val="BFBFBF"/>
          <w:shd w:val="clear" w:color="auto" w:fill="FAFAFA"/>
        </w:rPr>
        <w:tab/>
        <w:t>2293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441D450E" w14:textId="77777777" w:rsidR="00845F0F" w:rsidRDefault="00845F0F" w:rsidP="00845F0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2292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routingIndicatorLength</w:t>
      </w:r>
      <w:proofErr w:type="spellEnd"/>
      <w:proofErr w:type="gramEnd"/>
      <w:r>
        <w:t xml:space="preserve">      [7] INTEGER (1..4) OPTIONAL</w:t>
      </w:r>
    </w:p>
    <w:p w14:paraId="31EEF145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</w:t>
      </w:r>
      <w:proofErr w:type="gramStart"/>
      <w:r>
        <w:t>..4</w:t>
      </w:r>
      <w:proofErr w:type="gramEnd"/>
      <w:r>
        <w:t>) OPTIONAL,</w:t>
      </w:r>
    </w:p>
    <w:p w14:paraId="36AAACF9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2293</w:t>
      </w:r>
      <w:r>
        <w:rPr>
          <w:color w:val="BFBFBF"/>
          <w:shd w:val="clear" w:color="auto" w:fill="FAFAFA"/>
        </w:rPr>
        <w:tab/>
        <w:t>2295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-- shall be included if different from the number of</w:t>
      </w:r>
    </w:p>
    <w:p w14:paraId="4CBA9C2E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2294</w:t>
      </w:r>
      <w:r>
        <w:rPr>
          <w:color w:val="BFBFBF"/>
          <w:shd w:val="clear" w:color="auto" w:fill="FAFAFA"/>
        </w:rPr>
        <w:tab/>
        <w:t>2296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-- meaningful digits given in </w:t>
      </w:r>
      <w:proofErr w:type="spellStart"/>
      <w:r>
        <w:t>routingIndicator</w:t>
      </w:r>
      <w:proofErr w:type="spellEnd"/>
    </w:p>
    <w:p w14:paraId="2E0674BE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48B9634E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0B238FB7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2295</w:t>
      </w:r>
      <w:r>
        <w:rPr>
          <w:color w:val="BFBFBF"/>
          <w:shd w:val="clear" w:color="auto" w:fill="FAFAFA"/>
        </w:rPr>
        <w:tab/>
        <w:t>2299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E4D13EE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2296</w:t>
      </w:r>
      <w:r>
        <w:rPr>
          <w:color w:val="BFBFBF"/>
          <w:shd w:val="clear" w:color="auto" w:fill="FAFAFA"/>
        </w:rPr>
        <w:tab/>
        <w:t>2300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E0270FF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2297</w:t>
      </w:r>
      <w:r>
        <w:rPr>
          <w:color w:val="BFBFBF"/>
          <w:shd w:val="clear" w:color="auto" w:fill="FAFAFA"/>
        </w:rPr>
        <w:tab/>
        <w:t>2301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SUPI :</w:t>
      </w:r>
      <w:proofErr w:type="gramEnd"/>
      <w:r>
        <w:t>:= CHOICE</w:t>
      </w:r>
    </w:p>
    <w:p w14:paraId="5EB5B0E4" w14:textId="77777777" w:rsidR="00845F0F" w:rsidRDefault="00845F0F" w:rsidP="00845F0F">
      <w:pPr>
        <w:pStyle w:val="CodeHeader"/>
      </w:pPr>
      <w:r>
        <w:t>@@ -2300</w:t>
      </w:r>
      <w:proofErr w:type="gramStart"/>
      <w:r>
        <w:t>,6</w:t>
      </w:r>
      <w:proofErr w:type="gramEnd"/>
      <w:r>
        <w:t xml:space="preserve"> +2304,8 @@ SUPI ::= CHOICE</w:t>
      </w:r>
    </w:p>
    <w:p w14:paraId="7B4FF4E3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2300</w:t>
      </w:r>
      <w:r>
        <w:rPr>
          <w:color w:val="BFBFBF"/>
          <w:shd w:val="clear" w:color="auto" w:fill="FAFAFA"/>
        </w:rPr>
        <w:tab/>
        <w:t>2304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4572B568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2301</w:t>
      </w:r>
      <w:r>
        <w:rPr>
          <w:color w:val="BFBFBF"/>
          <w:shd w:val="clear" w:color="auto" w:fill="FAFAFA"/>
        </w:rPr>
        <w:tab/>
        <w:t>2305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CA623E2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2302</w:t>
      </w:r>
      <w:r>
        <w:rPr>
          <w:color w:val="BFBFBF"/>
          <w:shd w:val="clear" w:color="auto" w:fill="FAFAFA"/>
        </w:rPr>
        <w:tab/>
        <w:t>2306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CBB6B6B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SUPIType</w:t>
      </w:r>
      <w:proofErr w:type="spellEnd"/>
      <w:r>
        <w:t xml:space="preserve"> :</w:t>
      </w:r>
      <w:proofErr w:type="gramEnd"/>
      <w:r>
        <w:t>:= INTEGER (1..7)</w:t>
      </w:r>
    </w:p>
    <w:p w14:paraId="6D14CB4C" w14:textId="77777777" w:rsidR="00845F0F" w:rsidRDefault="00845F0F" w:rsidP="00845F0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1C8244F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2303</w:t>
      </w:r>
      <w:r>
        <w:rPr>
          <w:color w:val="BFBFBF"/>
          <w:shd w:val="clear" w:color="auto" w:fill="FAFAFA"/>
        </w:rPr>
        <w:tab/>
        <w:t>2309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SUPIUnauthenticatedIndication</w:t>
      </w:r>
      <w:proofErr w:type="spellEnd"/>
      <w:r>
        <w:t xml:space="preserve"> :</w:t>
      </w:r>
      <w:proofErr w:type="gramEnd"/>
      <w:r>
        <w:t>:= BOOLEAN</w:t>
      </w:r>
    </w:p>
    <w:p w14:paraId="0625D4BA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2304</w:t>
      </w:r>
      <w:r>
        <w:rPr>
          <w:color w:val="BFBFBF"/>
          <w:shd w:val="clear" w:color="auto" w:fill="FAFAFA"/>
        </w:rPr>
        <w:tab/>
        <w:t>2310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45E97DE" w14:textId="77777777" w:rsidR="00845F0F" w:rsidRDefault="00845F0F" w:rsidP="00845F0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2305</w:t>
      </w:r>
      <w:r>
        <w:rPr>
          <w:color w:val="BFBFBF"/>
          <w:shd w:val="clear" w:color="auto" w:fill="FAFAFA"/>
        </w:rPr>
        <w:tab/>
        <w:t>2311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TargetIdentifier</w:t>
      </w:r>
      <w:proofErr w:type="spellEnd"/>
      <w:r>
        <w:t xml:space="preserve"> :</w:t>
      </w:r>
      <w:proofErr w:type="gramEnd"/>
      <w:r>
        <w:t>:= CHOICE</w:t>
      </w:r>
    </w:p>
    <w:p w14:paraId="7CFB4881" w14:textId="77777777" w:rsidR="008F6EB5" w:rsidRPr="00D70F3C" w:rsidRDefault="008F6EB5" w:rsidP="008F6EB5"/>
    <w:p w14:paraId="4F198695" w14:textId="77777777" w:rsidR="008F6EB5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214CD693" w14:textId="77777777" w:rsidR="008F6EB5" w:rsidRPr="000257C9" w:rsidRDefault="008F6EB5" w:rsidP="008F6EB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5BAA7" w14:textId="77777777" w:rsidR="001D4464" w:rsidRDefault="001D4464">
      <w:r>
        <w:separator/>
      </w:r>
    </w:p>
  </w:endnote>
  <w:endnote w:type="continuationSeparator" w:id="0">
    <w:p w14:paraId="51B01A55" w14:textId="77777777" w:rsidR="001D4464" w:rsidRDefault="001D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C486E" w14:textId="77777777" w:rsidR="001D4464" w:rsidRDefault="001D4464">
      <w:r>
        <w:separator/>
      </w:r>
    </w:p>
  </w:footnote>
  <w:footnote w:type="continuationSeparator" w:id="0">
    <w:p w14:paraId="5FCDC7A2" w14:textId="77777777" w:rsidR="001D4464" w:rsidRDefault="001D4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4464"/>
    <w:rsid w:val="001E41F3"/>
    <w:rsid w:val="0026004D"/>
    <w:rsid w:val="002640DD"/>
    <w:rsid w:val="00275D12"/>
    <w:rsid w:val="00284FEB"/>
    <w:rsid w:val="002860C4"/>
    <w:rsid w:val="002B5741"/>
    <w:rsid w:val="002D2D2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F0F"/>
    <w:rsid w:val="008626E7"/>
    <w:rsid w:val="00863542"/>
    <w:rsid w:val="00870EE7"/>
    <w:rsid w:val="008863B9"/>
    <w:rsid w:val="008A45A6"/>
    <w:rsid w:val="008F3789"/>
    <w:rsid w:val="008F686C"/>
    <w:rsid w:val="008F6EB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0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8F6EB5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8F6EB5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6/diffs?commit_id=8ad648ccddcff0a1a5532b3d9df90ef3e9af983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226AB-AC98-4D71-8FD0-4313F43F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5</cp:revision>
  <cp:lastPrinted>1900-01-01T05:00:00Z</cp:lastPrinted>
  <dcterms:created xsi:type="dcterms:W3CDTF">2023-10-16T15:49:00Z</dcterms:created>
  <dcterms:modified xsi:type="dcterms:W3CDTF">2023-10-16T17:23:00Z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s3i230569</vt:lpwstr>
  </property>
  <property fmtid="{D5CDD505-2E9C-101B-9397-08002B2CF9AE}" pid="10" name="Spec#">
    <vt:lpwstr>33.128</vt:lpwstr>
  </property>
  <property fmtid="{D5CDD505-2E9C-101B-9397-08002B2CF9AE}" pid="11" name="Cr#">
    <vt:lpwstr>0593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2023-10-16</vt:lpwstr>
  </property>
  <property fmtid="{D5CDD505-2E9C-101B-9397-08002B2CF9AE}" pid="20" name="Release">
    <vt:lpwstr>Rel-16</vt:lpwstr>
  </property>
</Properties>
</file>