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11FB">
        <w:rPr>
          <w:b/>
          <w:noProof/>
          <w:sz w:val="24"/>
        </w:rPr>
        <w:fldChar w:fldCharType="begin"/>
      </w:r>
      <w:r w:rsidR="00F611FB">
        <w:rPr>
          <w:b/>
          <w:noProof/>
          <w:sz w:val="24"/>
        </w:rPr>
        <w:instrText xml:space="preserve"> DOCPROPERTY  TSG/WGRef  \* MERGEFORMAT </w:instrText>
      </w:r>
      <w:r w:rsidR="00F611FB">
        <w:rPr>
          <w:b/>
          <w:noProof/>
          <w:sz w:val="24"/>
        </w:rPr>
        <w:fldChar w:fldCharType="separate"/>
      </w:r>
      <w:r w:rsidR="001C400D">
        <w:rPr>
          <w:b/>
          <w:noProof/>
          <w:sz w:val="24"/>
        </w:rPr>
        <w:t>SA3</w:t>
      </w:r>
      <w:r w:rsidR="00F611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11FB">
        <w:rPr>
          <w:b/>
          <w:noProof/>
          <w:sz w:val="24"/>
        </w:rPr>
        <w:fldChar w:fldCharType="begin"/>
      </w:r>
      <w:r w:rsidR="00F611FB">
        <w:rPr>
          <w:b/>
          <w:noProof/>
          <w:sz w:val="24"/>
        </w:rPr>
        <w:instrText xml:space="preserve"> DOCPROPERTY  MtgSeq  \* MERGEFORMAT </w:instrText>
      </w:r>
      <w:r w:rsidR="00F611FB">
        <w:rPr>
          <w:b/>
          <w:noProof/>
          <w:sz w:val="24"/>
        </w:rPr>
        <w:fldChar w:fldCharType="separate"/>
      </w:r>
      <w:r w:rsidR="001C400D">
        <w:rPr>
          <w:b/>
          <w:noProof/>
          <w:sz w:val="24"/>
        </w:rPr>
        <w:t>88</w:t>
      </w:r>
      <w:r w:rsidR="00F611FB">
        <w:rPr>
          <w:b/>
          <w:noProof/>
          <w:sz w:val="24"/>
        </w:rPr>
        <w:fldChar w:fldCharType="end"/>
      </w:r>
      <w:r w:rsidR="00F611FB">
        <w:rPr>
          <w:b/>
          <w:noProof/>
          <w:sz w:val="24"/>
        </w:rPr>
        <w:fldChar w:fldCharType="begin"/>
      </w:r>
      <w:r w:rsidR="00F611FB">
        <w:rPr>
          <w:b/>
          <w:noProof/>
          <w:sz w:val="24"/>
        </w:rPr>
        <w:instrText xml:space="preserve"> DOCPROPERTY  MtgTitle  \* MERGEFORMAT </w:instrText>
      </w:r>
      <w:r w:rsidR="00F611FB">
        <w:rPr>
          <w:b/>
          <w:noProof/>
          <w:sz w:val="24"/>
        </w:rPr>
        <w:fldChar w:fldCharType="separate"/>
      </w:r>
      <w:r w:rsidR="001C400D">
        <w:rPr>
          <w:b/>
          <w:noProof/>
          <w:sz w:val="24"/>
        </w:rPr>
        <w:t>-LI-e-a</w:t>
      </w:r>
      <w:r w:rsidR="00F611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11FB">
        <w:rPr>
          <w:b/>
          <w:i/>
          <w:noProof/>
          <w:sz w:val="28"/>
        </w:rPr>
        <w:fldChar w:fldCharType="begin"/>
      </w:r>
      <w:r w:rsidR="00F611FB">
        <w:rPr>
          <w:b/>
          <w:i/>
          <w:noProof/>
          <w:sz w:val="28"/>
        </w:rPr>
        <w:instrText xml:space="preserve"> DOCPROPERTY  Tdoc#  \* MERGEFORMAT </w:instrText>
      </w:r>
      <w:r w:rsidR="00F611FB">
        <w:rPr>
          <w:b/>
          <w:i/>
          <w:noProof/>
          <w:sz w:val="28"/>
        </w:rPr>
        <w:fldChar w:fldCharType="separate"/>
      </w:r>
      <w:r w:rsidR="001C400D">
        <w:rPr>
          <w:b/>
          <w:i/>
          <w:noProof/>
          <w:sz w:val="28"/>
        </w:rPr>
        <w:t>s3i230041</w:t>
      </w:r>
      <w:r w:rsidR="00F611FB">
        <w:rPr>
          <w:b/>
          <w:i/>
          <w:noProof/>
          <w:sz w:val="28"/>
        </w:rPr>
        <w:fldChar w:fldCharType="end"/>
      </w:r>
    </w:p>
    <w:p w14:paraId="7CB45193" w14:textId="77777777" w:rsidR="001E41F3" w:rsidRDefault="00F611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C400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C400D">
        <w:rPr>
          <w:b/>
          <w:noProof/>
          <w:sz w:val="24"/>
        </w:rPr>
        <w:t>23rd Jan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C400D">
        <w:rPr>
          <w:b/>
          <w:noProof/>
          <w:sz w:val="24"/>
        </w:rPr>
        <w:t>27th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11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400D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11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400D">
              <w:rPr>
                <w:b/>
                <w:noProof/>
                <w:sz w:val="28"/>
              </w:rPr>
              <w:t>0473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11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40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1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400D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41A618" w:rsidR="00F062A3" w:rsidRDefault="00FC2DCF" w:rsidP="00F062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36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C400D">
              <w:t>Addition of RATType to AMF Registration Record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6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C400D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400D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C400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36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C400D">
              <w:t>202</w:t>
            </w:r>
            <w:bookmarkStart w:id="1" w:name="_GoBack"/>
            <w:bookmarkEnd w:id="1"/>
            <w:r w:rsidR="001C400D">
              <w:t>3-01-13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1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C40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C400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F91CC" w:rsidR="001E41F3" w:rsidRDefault="00EC04F0">
            <w:pPr>
              <w:pStyle w:val="CRCoverPage"/>
              <w:spacing w:after="0"/>
              <w:ind w:left="100"/>
              <w:rPr>
                <w:noProof/>
              </w:rPr>
            </w:pPr>
            <w:r w:rsidRPr="00EC04F0">
              <w:rPr>
                <w:noProof/>
              </w:rPr>
              <w:t>RATType is errantly missing from the AMF Registration Record. If LEAs are not authorized location, they should still have RAT Type included in LI Product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6A7C82" w:rsidR="001E41F3" w:rsidRDefault="00BE0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RAT Type to AMF Registration record.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E91580" w:rsidR="001E41F3" w:rsidRDefault="00EC0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LEAs will not receive RAT Type in the AMF Registration Record if Location is not authorized.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80D70" w:rsidR="001E41F3" w:rsidRDefault="00F6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009BEE" w:rsidR="001E41F3" w:rsidRDefault="00FC2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0591CF" w:rsidR="001E41F3" w:rsidRDefault="00FC2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8C90" w:rsidR="001E41F3" w:rsidRDefault="00FC2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C01BC" w14:textId="02C46B22" w:rsidR="001E41F3" w:rsidRDefault="00855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</w:r>
            <w:hyperlink r:id="rId11" w:history="1">
              <w:r>
                <w:rPr>
                  <w:rStyle w:val="Hyperlink"/>
                  <w:noProof/>
                </w:rPr>
                <w:t>Merge Request: !141</w:t>
              </w:r>
            </w:hyperlink>
          </w:p>
          <w:p w14:paraId="3E86C2F4" w14:textId="7353AF87" w:rsidR="008556D3" w:rsidRDefault="002362C8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8556D3">
                <w:rPr>
                  <w:rStyle w:val="Hyperlink"/>
                  <w:noProof/>
                </w:rPr>
                <w:t>Commit Hash: dfdbbbc5670b464376c5a805b16b15c78c2e44cb</w:t>
              </w:r>
            </w:hyperlink>
          </w:p>
          <w:p w14:paraId="00D3B8F7" w14:textId="1BE62FB0" w:rsidR="008556D3" w:rsidRDefault="00852CBF" w:rsidP="00F06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associated with a corr</w:t>
            </w:r>
            <w:r w:rsidR="00F062A3">
              <w:rPr>
                <w:noProof/>
              </w:rPr>
              <w:t>e</w:t>
            </w:r>
            <w:r>
              <w:rPr>
                <w:noProof/>
              </w:rPr>
              <w:t xml:space="preserve">sponding mirror CR, </w:t>
            </w:r>
            <w:r w:rsidRPr="00852CBF">
              <w:rPr>
                <w:noProof/>
              </w:rPr>
              <w:t>s3i230042</w:t>
            </w:r>
            <w:r>
              <w:rPr>
                <w:noProof/>
              </w:rPr>
              <w:t xml:space="preserve"> (CR0474)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94C33" w14:textId="77777777" w:rsidR="006A609C" w:rsidRDefault="006A609C"/>
    <w:p w14:paraId="7AAD2082" w14:textId="77777777" w:rsidR="006A609C" w:rsidRDefault="006A609C" w:rsidP="00F059D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START OF CHANGES</w:t>
      </w:r>
      <w:r>
        <w:rPr>
          <w:rStyle w:val="eop"/>
          <w:rFonts w:ascii="Calibri" w:hAnsi="Calibri" w:cs="Calibri"/>
          <w:color w:val="FF0000"/>
          <w:sz w:val="22"/>
          <w:szCs w:val="22"/>
        </w:rPr>
        <w:t> </w:t>
      </w:r>
    </w:p>
    <w:p w14:paraId="5EC52638" w14:textId="77777777" w:rsidR="006A609C" w:rsidRPr="00DA7099" w:rsidRDefault="006A609C" w:rsidP="00F059D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START OF FIRST CHANGE</w:t>
      </w:r>
      <w:r>
        <w:rPr>
          <w:rStyle w:val="eop"/>
          <w:rFonts w:ascii="Calibri" w:hAnsi="Calibri" w:cs="Calibri"/>
          <w:color w:val="FF0000"/>
          <w:sz w:val="22"/>
          <w:szCs w:val="22"/>
        </w:rPr>
        <w:t> </w:t>
      </w:r>
    </w:p>
    <w:p w14:paraId="4C580A16" w14:textId="77777777" w:rsidR="006A609C" w:rsidRPr="00760004" w:rsidRDefault="006A609C" w:rsidP="00F059D4">
      <w:pPr>
        <w:pStyle w:val="Heading5"/>
      </w:pPr>
      <w:r w:rsidRPr="00760004">
        <w:t>6.2.2.2.2</w:t>
      </w:r>
      <w:r w:rsidRPr="00760004">
        <w:tab/>
        <w:t>Registration</w:t>
      </w:r>
    </w:p>
    <w:p w14:paraId="6887BC5D" w14:textId="77777777" w:rsidR="006A609C" w:rsidRPr="00760004" w:rsidRDefault="006A609C" w:rsidP="00F059D4">
      <w:r w:rsidRPr="00760004">
        <w:t>The IRI-POI in the AMF shall generate an xIRI containing an AMFRegistration record when the IRI-POI present in the AMF detects that a UE matching one of the target identifiers provided via LI_X1 has successfully registered to the 5GS via 3GPP NG-RAN or non-3GPP access. Accordingly, the IRI-POI in the AMF generates the xIRI</w:t>
      </w:r>
      <w:r w:rsidRPr="00760004" w:rsidDel="005E25E0">
        <w:t xml:space="preserve"> </w:t>
      </w:r>
      <w:r w:rsidRPr="00760004">
        <w:t>when the following event is detected:</w:t>
      </w:r>
    </w:p>
    <w:p w14:paraId="3A523BD7" w14:textId="77777777" w:rsidR="006A609C" w:rsidRPr="00760004" w:rsidRDefault="006A609C" w:rsidP="00F059D4">
      <w:pPr>
        <w:pStyle w:val="B1"/>
      </w:pPr>
      <w:r w:rsidRPr="00760004">
        <w:t>-</w:t>
      </w:r>
      <w:r w:rsidRPr="00760004">
        <w:tab/>
        <w:t>AMF sends a N1: REGISTRATION ACCEPT message to the target UE and the UE 5G Mobility Management (5GMM) state for the access type (3GPP NG-RAN or non-3GPP access) within the AMF is changed to 5GMM-REGISTERED.</w:t>
      </w:r>
    </w:p>
    <w:p w14:paraId="7FCE6AD6" w14:textId="77777777" w:rsidR="006A609C" w:rsidRPr="00760004" w:rsidRDefault="006A609C" w:rsidP="00F059D4">
      <w:pPr>
        <w:pStyle w:val="TH"/>
      </w:pPr>
      <w:r w:rsidRPr="00760004">
        <w:t>Table 6.2.2-1: Payload for AMFRegistration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6A609C" w:rsidRPr="00760004" w14:paraId="1FFB2E75" w14:textId="77777777" w:rsidTr="00F059D4">
        <w:trPr>
          <w:jc w:val="center"/>
        </w:trPr>
        <w:tc>
          <w:tcPr>
            <w:tcW w:w="2693" w:type="dxa"/>
          </w:tcPr>
          <w:p w14:paraId="2CE59BBD" w14:textId="77777777" w:rsidR="006A609C" w:rsidRPr="00760004" w:rsidRDefault="006A609C" w:rsidP="00F059D4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7F946F35" w14:textId="77777777" w:rsidR="006A609C" w:rsidRPr="00760004" w:rsidRDefault="006A609C" w:rsidP="00F059D4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7C7B4461" w14:textId="77777777" w:rsidR="006A609C" w:rsidRPr="00760004" w:rsidRDefault="006A609C" w:rsidP="00F059D4">
            <w:pPr>
              <w:pStyle w:val="TAH"/>
            </w:pPr>
            <w:r w:rsidRPr="00760004">
              <w:t>M/C/O</w:t>
            </w:r>
          </w:p>
        </w:tc>
      </w:tr>
      <w:tr w:rsidR="006A609C" w:rsidRPr="00760004" w14:paraId="266E145C" w14:textId="77777777" w:rsidTr="00F059D4">
        <w:trPr>
          <w:jc w:val="center"/>
        </w:trPr>
        <w:tc>
          <w:tcPr>
            <w:tcW w:w="2693" w:type="dxa"/>
          </w:tcPr>
          <w:p w14:paraId="023203AB" w14:textId="77777777" w:rsidR="006A609C" w:rsidRPr="00760004" w:rsidRDefault="006A609C" w:rsidP="00F059D4">
            <w:pPr>
              <w:pStyle w:val="TAL"/>
            </w:pPr>
            <w:r w:rsidRPr="00760004">
              <w:t>registrationType</w:t>
            </w:r>
          </w:p>
        </w:tc>
        <w:tc>
          <w:tcPr>
            <w:tcW w:w="6521" w:type="dxa"/>
          </w:tcPr>
          <w:p w14:paraId="53C35D55" w14:textId="77777777" w:rsidR="006A609C" w:rsidRPr="00760004" w:rsidRDefault="006A609C" w:rsidP="00F059D4">
            <w:pPr>
              <w:pStyle w:val="TAL"/>
            </w:pPr>
            <w:r w:rsidRPr="00760004"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14:paraId="08E07827" w14:textId="77777777" w:rsidR="006A609C" w:rsidRPr="00760004" w:rsidRDefault="006A609C" w:rsidP="00F059D4">
            <w:pPr>
              <w:pStyle w:val="TAL"/>
            </w:pPr>
            <w:r w:rsidRPr="00760004">
              <w:t>M</w:t>
            </w:r>
          </w:p>
        </w:tc>
      </w:tr>
      <w:tr w:rsidR="006A609C" w:rsidRPr="00760004" w14:paraId="478B2C21" w14:textId="77777777" w:rsidTr="00F059D4">
        <w:trPr>
          <w:jc w:val="center"/>
        </w:trPr>
        <w:tc>
          <w:tcPr>
            <w:tcW w:w="2693" w:type="dxa"/>
          </w:tcPr>
          <w:p w14:paraId="680FDCFE" w14:textId="77777777" w:rsidR="006A609C" w:rsidRPr="00760004" w:rsidRDefault="006A609C" w:rsidP="00F059D4">
            <w:pPr>
              <w:pStyle w:val="TAL"/>
            </w:pPr>
            <w:r w:rsidRPr="00760004">
              <w:t>registrationResult</w:t>
            </w:r>
          </w:p>
        </w:tc>
        <w:tc>
          <w:tcPr>
            <w:tcW w:w="6521" w:type="dxa"/>
          </w:tcPr>
          <w:p w14:paraId="439DF8BB" w14:textId="77777777" w:rsidR="006A609C" w:rsidRPr="00760004" w:rsidRDefault="006A609C" w:rsidP="00F059D4">
            <w:pPr>
              <w:pStyle w:val="TAL"/>
            </w:pPr>
            <w:r w:rsidRPr="00760004">
              <w:t>Specifies the result of registration, see TS 24.501 [13] clause 9.11.3.6.</w:t>
            </w:r>
          </w:p>
        </w:tc>
        <w:tc>
          <w:tcPr>
            <w:tcW w:w="708" w:type="dxa"/>
          </w:tcPr>
          <w:p w14:paraId="1E5BEC76" w14:textId="77777777" w:rsidR="006A609C" w:rsidRPr="00760004" w:rsidRDefault="006A609C" w:rsidP="00F059D4">
            <w:pPr>
              <w:pStyle w:val="TAL"/>
            </w:pPr>
            <w:r w:rsidRPr="00760004">
              <w:t>M</w:t>
            </w:r>
          </w:p>
        </w:tc>
      </w:tr>
      <w:tr w:rsidR="006A609C" w:rsidRPr="00760004" w14:paraId="7712FEA9" w14:textId="77777777" w:rsidTr="00F059D4">
        <w:trPr>
          <w:jc w:val="center"/>
        </w:trPr>
        <w:tc>
          <w:tcPr>
            <w:tcW w:w="2693" w:type="dxa"/>
          </w:tcPr>
          <w:p w14:paraId="4128CFD8" w14:textId="77777777" w:rsidR="006A609C" w:rsidRPr="00760004" w:rsidRDefault="006A609C" w:rsidP="00F059D4">
            <w:pPr>
              <w:pStyle w:val="TAL"/>
            </w:pPr>
            <w:r w:rsidRPr="00760004">
              <w:t>slice</w:t>
            </w:r>
          </w:p>
        </w:tc>
        <w:tc>
          <w:tcPr>
            <w:tcW w:w="6521" w:type="dxa"/>
          </w:tcPr>
          <w:p w14:paraId="55BA73D9" w14:textId="77777777" w:rsidR="006A609C" w:rsidRPr="00760004" w:rsidRDefault="006A609C" w:rsidP="00F059D4">
            <w:pPr>
              <w:pStyle w:val="TAL"/>
            </w:pPr>
            <w:r w:rsidRPr="00760004">
              <w:t>Provide, if available, one or more of the following:</w:t>
            </w:r>
          </w:p>
          <w:p w14:paraId="6CFB38A0" w14:textId="77777777" w:rsidR="006A609C" w:rsidRPr="00760004" w:rsidRDefault="006A609C" w:rsidP="00F059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7CB8486F" w14:textId="77777777" w:rsidR="006A609C" w:rsidRPr="00760004" w:rsidRDefault="006A609C" w:rsidP="00F059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4BFC355" w14:textId="77777777" w:rsidR="006A609C" w:rsidRPr="00760004" w:rsidRDefault="006A609C" w:rsidP="00F059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0BB57B35" w14:textId="77777777" w:rsidR="006A609C" w:rsidRPr="00760004" w:rsidRDefault="006A609C" w:rsidP="00F059D4">
            <w:pPr>
              <w:pStyle w:val="TAL"/>
            </w:pPr>
            <w:r w:rsidRPr="00760004"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4C44663D" w14:textId="77777777" w:rsidR="006A609C" w:rsidRPr="00760004" w:rsidRDefault="006A609C" w:rsidP="00F059D4">
            <w:pPr>
              <w:pStyle w:val="TAL"/>
            </w:pPr>
            <w:r w:rsidRPr="00760004">
              <w:t>C</w:t>
            </w:r>
          </w:p>
        </w:tc>
      </w:tr>
      <w:tr w:rsidR="006A609C" w:rsidRPr="00760004" w14:paraId="64DF5B04" w14:textId="77777777" w:rsidTr="00F059D4">
        <w:trPr>
          <w:jc w:val="center"/>
        </w:trPr>
        <w:tc>
          <w:tcPr>
            <w:tcW w:w="2693" w:type="dxa"/>
          </w:tcPr>
          <w:p w14:paraId="2EC084B1" w14:textId="77777777" w:rsidR="006A609C" w:rsidRPr="00760004" w:rsidRDefault="006A609C" w:rsidP="00F059D4">
            <w:pPr>
              <w:pStyle w:val="TAL"/>
            </w:pPr>
            <w:r w:rsidRPr="00760004">
              <w:t>sUPI</w:t>
            </w:r>
          </w:p>
        </w:tc>
        <w:tc>
          <w:tcPr>
            <w:tcW w:w="6521" w:type="dxa"/>
          </w:tcPr>
          <w:p w14:paraId="2AAF5856" w14:textId="77777777" w:rsidR="006A609C" w:rsidRPr="00760004" w:rsidRDefault="006A609C" w:rsidP="00F059D4">
            <w:pPr>
              <w:pStyle w:val="TAL"/>
            </w:pPr>
            <w:r w:rsidRPr="00760004">
              <w:t>SUPI associated with the registration (see clause 6.2.2.4).</w:t>
            </w:r>
          </w:p>
        </w:tc>
        <w:tc>
          <w:tcPr>
            <w:tcW w:w="708" w:type="dxa"/>
          </w:tcPr>
          <w:p w14:paraId="23DCB382" w14:textId="77777777" w:rsidR="006A609C" w:rsidRPr="00760004" w:rsidRDefault="006A609C" w:rsidP="00F059D4">
            <w:pPr>
              <w:pStyle w:val="TAL"/>
            </w:pPr>
            <w:r w:rsidRPr="00760004">
              <w:t>M</w:t>
            </w:r>
          </w:p>
        </w:tc>
      </w:tr>
      <w:tr w:rsidR="006A609C" w:rsidRPr="00760004" w14:paraId="1E8D8890" w14:textId="77777777" w:rsidTr="00F059D4">
        <w:trPr>
          <w:jc w:val="center"/>
        </w:trPr>
        <w:tc>
          <w:tcPr>
            <w:tcW w:w="2693" w:type="dxa"/>
          </w:tcPr>
          <w:p w14:paraId="67B38BA8" w14:textId="77777777" w:rsidR="006A609C" w:rsidRPr="00760004" w:rsidRDefault="006A609C" w:rsidP="00F059D4">
            <w:pPr>
              <w:pStyle w:val="TAL"/>
            </w:pPr>
            <w:r w:rsidRPr="00760004">
              <w:t>sUCI</w:t>
            </w:r>
          </w:p>
        </w:tc>
        <w:tc>
          <w:tcPr>
            <w:tcW w:w="6521" w:type="dxa"/>
          </w:tcPr>
          <w:p w14:paraId="6E0198C0" w14:textId="77777777" w:rsidR="006A609C" w:rsidRPr="00760004" w:rsidRDefault="006A609C" w:rsidP="00F059D4">
            <w:pPr>
              <w:pStyle w:val="TAL"/>
            </w:pPr>
            <w:r w:rsidRPr="00760004">
              <w:t>SUCI used in the registration, if available.</w:t>
            </w:r>
          </w:p>
        </w:tc>
        <w:tc>
          <w:tcPr>
            <w:tcW w:w="708" w:type="dxa"/>
          </w:tcPr>
          <w:p w14:paraId="4E4DED18" w14:textId="77777777" w:rsidR="006A609C" w:rsidRPr="00760004" w:rsidRDefault="006A609C" w:rsidP="00F059D4">
            <w:pPr>
              <w:pStyle w:val="TAL"/>
            </w:pPr>
            <w:r w:rsidRPr="00760004">
              <w:t>C</w:t>
            </w:r>
          </w:p>
        </w:tc>
      </w:tr>
      <w:tr w:rsidR="006A609C" w:rsidRPr="00760004" w14:paraId="1D4820B0" w14:textId="77777777" w:rsidTr="00F059D4">
        <w:trPr>
          <w:jc w:val="center"/>
        </w:trPr>
        <w:tc>
          <w:tcPr>
            <w:tcW w:w="2693" w:type="dxa"/>
          </w:tcPr>
          <w:p w14:paraId="36BCC3CC" w14:textId="77777777" w:rsidR="006A609C" w:rsidRPr="00760004" w:rsidRDefault="006A609C" w:rsidP="00F059D4">
            <w:pPr>
              <w:pStyle w:val="TAL"/>
            </w:pPr>
            <w:r w:rsidRPr="00760004">
              <w:t>pEI</w:t>
            </w:r>
          </w:p>
        </w:tc>
        <w:tc>
          <w:tcPr>
            <w:tcW w:w="6521" w:type="dxa"/>
          </w:tcPr>
          <w:p w14:paraId="02B02787" w14:textId="77777777" w:rsidR="006A609C" w:rsidRPr="00760004" w:rsidRDefault="006A609C" w:rsidP="00F059D4">
            <w:pPr>
              <w:pStyle w:val="TAL"/>
            </w:pPr>
            <w:r w:rsidRPr="00760004">
              <w:t>PEI provided by the UE during the registration, if available.</w:t>
            </w:r>
          </w:p>
        </w:tc>
        <w:tc>
          <w:tcPr>
            <w:tcW w:w="708" w:type="dxa"/>
          </w:tcPr>
          <w:p w14:paraId="3AE92548" w14:textId="77777777" w:rsidR="006A609C" w:rsidRPr="00760004" w:rsidRDefault="006A609C" w:rsidP="00F059D4">
            <w:pPr>
              <w:pStyle w:val="TAL"/>
            </w:pPr>
            <w:r w:rsidRPr="00760004">
              <w:t>C</w:t>
            </w:r>
          </w:p>
        </w:tc>
      </w:tr>
      <w:tr w:rsidR="006A609C" w:rsidRPr="00760004" w14:paraId="0E8777B3" w14:textId="77777777" w:rsidTr="00F059D4">
        <w:trPr>
          <w:jc w:val="center"/>
        </w:trPr>
        <w:tc>
          <w:tcPr>
            <w:tcW w:w="2693" w:type="dxa"/>
          </w:tcPr>
          <w:p w14:paraId="731ACF22" w14:textId="77777777" w:rsidR="006A609C" w:rsidRPr="00760004" w:rsidRDefault="006A609C" w:rsidP="00F059D4">
            <w:pPr>
              <w:pStyle w:val="TAL"/>
            </w:pPr>
            <w:r w:rsidRPr="00760004">
              <w:t>gPSI</w:t>
            </w:r>
          </w:p>
        </w:tc>
        <w:tc>
          <w:tcPr>
            <w:tcW w:w="6521" w:type="dxa"/>
          </w:tcPr>
          <w:p w14:paraId="66894B54" w14:textId="77777777" w:rsidR="006A609C" w:rsidRPr="00760004" w:rsidRDefault="006A609C" w:rsidP="00F059D4">
            <w:pPr>
              <w:pStyle w:val="TAL"/>
            </w:pPr>
            <w:r w:rsidRPr="00760004"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3C1BB8A5" w14:textId="77777777" w:rsidR="006A609C" w:rsidRPr="00760004" w:rsidRDefault="006A609C" w:rsidP="00F059D4">
            <w:pPr>
              <w:pStyle w:val="TAL"/>
            </w:pPr>
            <w:r w:rsidRPr="00760004">
              <w:t>C</w:t>
            </w:r>
          </w:p>
        </w:tc>
      </w:tr>
      <w:tr w:rsidR="006A609C" w:rsidRPr="00760004" w14:paraId="342688A7" w14:textId="77777777" w:rsidTr="00F059D4">
        <w:trPr>
          <w:jc w:val="center"/>
        </w:trPr>
        <w:tc>
          <w:tcPr>
            <w:tcW w:w="2693" w:type="dxa"/>
          </w:tcPr>
          <w:p w14:paraId="7E07B4C3" w14:textId="77777777" w:rsidR="006A609C" w:rsidRPr="00760004" w:rsidRDefault="006A609C" w:rsidP="00F059D4">
            <w:pPr>
              <w:pStyle w:val="TAL"/>
            </w:pPr>
            <w:r w:rsidRPr="00760004">
              <w:t>gUTI</w:t>
            </w:r>
          </w:p>
        </w:tc>
        <w:tc>
          <w:tcPr>
            <w:tcW w:w="6521" w:type="dxa"/>
          </w:tcPr>
          <w:p w14:paraId="08AE9986" w14:textId="77777777" w:rsidR="006A609C" w:rsidRPr="00760004" w:rsidRDefault="006A609C" w:rsidP="00F059D4">
            <w:pPr>
              <w:pStyle w:val="TAL"/>
            </w:pPr>
            <w:r w:rsidRPr="00760004"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2D4466BF" w14:textId="77777777" w:rsidR="006A609C" w:rsidRPr="00760004" w:rsidRDefault="006A609C" w:rsidP="00F059D4">
            <w:pPr>
              <w:pStyle w:val="TAL"/>
            </w:pPr>
            <w:r w:rsidRPr="00760004">
              <w:t>M</w:t>
            </w:r>
          </w:p>
        </w:tc>
      </w:tr>
      <w:tr w:rsidR="006A609C" w:rsidRPr="00760004" w14:paraId="735B94CA" w14:textId="77777777" w:rsidTr="00F059D4">
        <w:trPr>
          <w:jc w:val="center"/>
        </w:trPr>
        <w:tc>
          <w:tcPr>
            <w:tcW w:w="2693" w:type="dxa"/>
          </w:tcPr>
          <w:p w14:paraId="45552B49" w14:textId="77777777" w:rsidR="006A609C" w:rsidRPr="00760004" w:rsidRDefault="006A609C" w:rsidP="00F059D4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6F6A6755" w14:textId="77777777" w:rsidR="006A609C" w:rsidRPr="00760004" w:rsidRDefault="006A609C" w:rsidP="00F059D4">
            <w:pPr>
              <w:pStyle w:val="TAL"/>
            </w:pPr>
            <w:r w:rsidRPr="00760004">
              <w:t>Location information determined by the network during the registration, if available.</w:t>
            </w:r>
          </w:p>
          <w:p w14:paraId="600B2395" w14:textId="77777777" w:rsidR="006A609C" w:rsidRPr="00760004" w:rsidRDefault="006A609C" w:rsidP="00F059D4">
            <w:pPr>
              <w:pStyle w:val="TAL"/>
            </w:pPr>
            <w:r w:rsidRPr="00760004">
              <w:t xml:space="preserve">Encoded as a </w:t>
            </w:r>
            <w:r w:rsidRPr="00760004">
              <w:rPr>
                <w:i/>
              </w:rPr>
              <w:t xml:space="preserve">userLocation </w:t>
            </w:r>
            <w:r w:rsidRPr="00760004">
              <w:t>parameter (</w:t>
            </w:r>
            <w:r w:rsidRPr="00760004">
              <w:rPr>
                <w:i/>
              </w:rPr>
              <w:t>location&gt;locationInfo&gt;userLocation</w:t>
            </w:r>
            <w:r w:rsidRPr="00760004">
              <w:t>)</w:t>
            </w:r>
            <w:r>
              <w:t xml:space="preserve"> and, when Dual Connectivity is activated, as an </w:t>
            </w:r>
            <w:r w:rsidRPr="00C87ABF">
              <w:rPr>
                <w:i/>
                <w:iCs/>
              </w:rPr>
              <w:t>additionalCellIDs</w:t>
            </w:r>
            <w:r>
              <w:t xml:space="preserve"> parameter (</w:t>
            </w:r>
            <w:r w:rsidRPr="00771CD6">
              <w:rPr>
                <w:i/>
              </w:rPr>
              <w:t>location&gt;locationInfo&gt;</w:t>
            </w:r>
            <w:r>
              <w:rPr>
                <w:i/>
              </w:rPr>
              <w:t>additionalCellIDs</w:t>
            </w:r>
            <w:r w:rsidRPr="00BE3FED">
              <w:t>)</w:t>
            </w:r>
            <w:r w:rsidRPr="00760004">
              <w:t>, see Annex A.</w:t>
            </w:r>
          </w:p>
        </w:tc>
        <w:tc>
          <w:tcPr>
            <w:tcW w:w="708" w:type="dxa"/>
          </w:tcPr>
          <w:p w14:paraId="26610723" w14:textId="77777777" w:rsidR="006A609C" w:rsidRPr="00760004" w:rsidRDefault="006A609C" w:rsidP="00F059D4">
            <w:pPr>
              <w:pStyle w:val="TAL"/>
            </w:pPr>
            <w:r w:rsidRPr="00760004">
              <w:t>C</w:t>
            </w:r>
          </w:p>
        </w:tc>
      </w:tr>
      <w:tr w:rsidR="006A609C" w:rsidRPr="00760004" w14:paraId="0A33A5D5" w14:textId="77777777" w:rsidTr="00F059D4">
        <w:trPr>
          <w:jc w:val="center"/>
        </w:trPr>
        <w:tc>
          <w:tcPr>
            <w:tcW w:w="2693" w:type="dxa"/>
          </w:tcPr>
          <w:p w14:paraId="1B6809BD" w14:textId="77777777" w:rsidR="006A609C" w:rsidRPr="00760004" w:rsidRDefault="006A609C" w:rsidP="00F059D4">
            <w:pPr>
              <w:pStyle w:val="TAL"/>
            </w:pPr>
            <w:r w:rsidRPr="00760004">
              <w:t>non3GPPAccessEndpoint</w:t>
            </w:r>
          </w:p>
        </w:tc>
        <w:tc>
          <w:tcPr>
            <w:tcW w:w="6521" w:type="dxa"/>
          </w:tcPr>
          <w:p w14:paraId="014A50FC" w14:textId="77777777" w:rsidR="006A609C" w:rsidRPr="00760004" w:rsidRDefault="006A609C" w:rsidP="00F059D4">
            <w:pPr>
              <w:pStyle w:val="TAL"/>
            </w:pPr>
            <w:r w:rsidRPr="00760004">
              <w:t>UE's local IP address used to reach the N3IWF,</w:t>
            </w:r>
            <w:r>
              <w:t xml:space="preserve"> TNGF or TWIF</w:t>
            </w:r>
            <w:r w:rsidRPr="00760004">
              <w:t>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1B11854D" w14:textId="77777777" w:rsidR="006A609C" w:rsidRPr="00760004" w:rsidRDefault="006A609C" w:rsidP="00F059D4">
            <w:pPr>
              <w:pStyle w:val="TAL"/>
            </w:pPr>
            <w:r w:rsidRPr="00760004">
              <w:t>C</w:t>
            </w:r>
          </w:p>
        </w:tc>
      </w:tr>
      <w:tr w:rsidR="006A609C" w14:paraId="50E8C1A4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8699" w14:textId="77777777" w:rsidR="006A609C" w:rsidRDefault="006A609C" w:rsidP="00F059D4">
            <w:pPr>
              <w:pStyle w:val="TAL"/>
            </w:pPr>
            <w:r w:rsidRPr="00E573CD">
              <w:t>fiveGSTAIList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633" w14:textId="77777777" w:rsidR="006A609C" w:rsidRPr="008109D3" w:rsidRDefault="006A609C" w:rsidP="00F059D4">
            <w:pPr>
              <w:pStyle w:val="TAL"/>
            </w:pPr>
            <w:r>
              <w:t>List of tracking areas associated with the registration area within which the UE is current registered, see TS 24.501 [13] clause 9.11.3.9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1970" w14:textId="77777777" w:rsidR="006A609C" w:rsidRDefault="006A609C" w:rsidP="00F059D4">
            <w:pPr>
              <w:pStyle w:val="TAL"/>
            </w:pPr>
            <w:r>
              <w:t>C</w:t>
            </w:r>
          </w:p>
        </w:tc>
      </w:tr>
      <w:tr w:rsidR="006A609C" w14:paraId="2B5B07BB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9642" w14:textId="77777777" w:rsidR="006A609C" w:rsidRPr="00E573CD" w:rsidRDefault="006A609C" w:rsidP="00F059D4">
            <w:pPr>
              <w:pStyle w:val="TAL"/>
            </w:pPr>
            <w:r>
              <w:rPr>
                <w:rFonts w:cs="Arial"/>
              </w:rPr>
              <w:t>sMSoverNASIndicator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281C" w14:textId="77777777" w:rsidR="006A609C" w:rsidRDefault="006A609C" w:rsidP="00F059D4">
            <w:pPr>
              <w:pStyle w:val="TAL"/>
            </w:pPr>
            <w:r>
              <w:rPr>
                <w:rFonts w:cs="Arial"/>
              </w:rPr>
              <w:t>Indicates whether SMS over NAS is supported. Provide, if included in registrationResult, see TS 24.501 [13] clause 9.11.3.6.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949D" w14:textId="77777777" w:rsidR="006A609C" w:rsidRDefault="006A609C" w:rsidP="00F059D4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6A609C" w14:paraId="2B2C471C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495A" w14:textId="77777777" w:rsidR="006A609C" w:rsidRPr="00E573CD" w:rsidRDefault="006A609C" w:rsidP="00F059D4">
            <w:pPr>
              <w:pStyle w:val="TAL"/>
            </w:pPr>
            <w:r>
              <w:rPr>
                <w:rFonts w:cs="Arial"/>
              </w:rPr>
              <w:t>oldGUTI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F947" w14:textId="77777777" w:rsidR="006A609C" w:rsidRDefault="006A609C" w:rsidP="00F059D4">
            <w:pPr>
              <w:pStyle w:val="TAL"/>
            </w:pPr>
            <w:r>
              <w:rPr>
                <w:rFonts w:cs="Arial"/>
              </w:rPr>
              <w:t>GUTI or 5G-GUTI, if provided in the REGISTRATION REQUEST message, see TS 24.501 [13] clause 5.5.1.2.2.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1519" w14:textId="77777777" w:rsidR="006A609C" w:rsidRDefault="006A609C" w:rsidP="00F059D4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6A609C" w14:paraId="0CD19D51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CDA5" w14:textId="77777777" w:rsidR="006A609C" w:rsidRPr="00E573CD" w:rsidRDefault="006A609C" w:rsidP="00F059D4">
            <w:pPr>
              <w:pStyle w:val="TAL"/>
            </w:pPr>
            <w:r>
              <w:rPr>
                <w:rFonts w:cs="Arial"/>
              </w:rPr>
              <w:t>eMM5GRegStatus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0FEE" w14:textId="77777777" w:rsidR="006A609C" w:rsidRDefault="006A609C" w:rsidP="00F059D4">
            <w:pPr>
              <w:pStyle w:val="TAL"/>
            </w:pPr>
            <w:r>
              <w:rPr>
                <w:rFonts w:cs="Arial"/>
              </w:rPr>
              <w:t>UE Status, if provided in the REGISTRATION REQUEST message, see TS 24.501 [13] clause 9.11.3.56.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E0E5" w14:textId="77777777" w:rsidR="006A609C" w:rsidRDefault="006A609C" w:rsidP="00F059D4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6A609C" w:rsidRPr="005E0422" w14:paraId="5CA44E43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405" w14:textId="77777777" w:rsidR="006A609C" w:rsidRPr="00804410" w:rsidRDefault="006A609C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nonIMEISVPEI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8B7B" w14:textId="77777777" w:rsidR="006A609C" w:rsidRPr="00804410" w:rsidRDefault="006A609C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 xml:space="preserve">MACAddress </w:t>
            </w:r>
            <w:r>
              <w:rPr>
                <w:rFonts w:ascii="Arial" w:hAnsi="Arial" w:cs="Arial"/>
                <w:sz w:val="18"/>
              </w:rPr>
              <w:t xml:space="preserve">or EUI-64 </w:t>
            </w:r>
            <w:r w:rsidRPr="00804410">
              <w:rPr>
                <w:rFonts w:ascii="Arial" w:hAnsi="Arial" w:cs="Arial"/>
                <w:sz w:val="18"/>
              </w:rPr>
              <w:t>used as UE equipment identity if IMEI or IMEISV based PEI is not available. Provide if known, see TS 24.501 [13] clause 8.2.26.4.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A43B" w14:textId="77777777" w:rsidR="006A609C" w:rsidRPr="005E0422" w:rsidRDefault="006A609C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6A609C" w:rsidRPr="005E0422" w14:paraId="5174FB20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5096" w14:textId="77777777" w:rsidR="006A609C" w:rsidRPr="00804410" w:rsidRDefault="006A609C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mACRestIndicator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1B8" w14:textId="77777777" w:rsidR="006A609C" w:rsidRPr="00804410" w:rsidRDefault="006A609C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Indicates whether the non-IMEISV PEI MACAddress can be used as an equipment identifier. Required if non-IMEISVPEI is used, see TS 24.501 [13] clause 9.11.3.4.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DE4C" w14:textId="77777777" w:rsidR="006A609C" w:rsidRPr="005E0422" w:rsidRDefault="006A609C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6A609C" w:rsidRPr="005E0422" w14:paraId="46AF1D30" w14:textId="77777777" w:rsidTr="00F059D4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B96" w14:textId="77777777" w:rsidR="006A609C" w:rsidRPr="00804410" w:rsidRDefault="006A609C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pagingRestrictionIndicator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BE9E" w14:textId="77777777" w:rsidR="006A609C" w:rsidRPr="00804410" w:rsidRDefault="006A609C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Indicates if paging is restricted or the type of paging allowed. Include if sent in the REGISTRATION REQUEST message. Encoded per TS 24.501 [13] clause 9.11.3.77.2, omitting the first two octets.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84EC" w14:textId="77777777" w:rsidR="006A609C" w:rsidRDefault="006A609C" w:rsidP="00F059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6A609C" w:rsidRPr="005E0422" w14:paraId="5B1D7FDC" w14:textId="77777777" w:rsidTr="00F059D4">
        <w:trPr>
          <w:jc w:val="center"/>
          <w:ins w:id="2" w:author="Dodds, Thomas, CON" w:date="2023-01-11T10:08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0E8" w14:textId="77777777" w:rsidR="006A609C" w:rsidRDefault="006A609C" w:rsidP="00F059D4">
            <w:pPr>
              <w:keepNext/>
              <w:keepLines/>
              <w:spacing w:after="0"/>
              <w:rPr>
                <w:ins w:id="3" w:author="Dodds, Thomas, CON" w:date="2023-01-11T10:08:00Z"/>
                <w:rFonts w:ascii="Arial" w:hAnsi="Arial" w:cs="Arial"/>
                <w:sz w:val="18"/>
              </w:rPr>
            </w:pPr>
            <w:ins w:id="4" w:author="Dodds, Thomas, CON" w:date="2023-01-11T10:08:00Z">
              <w:r>
                <w:rPr>
                  <w:rFonts w:ascii="Arial" w:hAnsi="Arial" w:cs="Arial"/>
                  <w:sz w:val="18"/>
                </w:rPr>
                <w:t>r</w:t>
              </w:r>
            </w:ins>
            <w:ins w:id="5" w:author="Dodds, Thomas, CON" w:date="2023-01-11T10:14:00Z">
              <w:r>
                <w:rPr>
                  <w:rFonts w:ascii="Arial" w:hAnsi="Arial" w:cs="Arial"/>
                  <w:sz w:val="18"/>
                </w:rPr>
                <w:t>AT</w:t>
              </w:r>
            </w:ins>
            <w:ins w:id="6" w:author="Dodds, Thomas, CON" w:date="2023-01-11T10:13:00Z">
              <w:r>
                <w:rPr>
                  <w:rFonts w:ascii="Arial" w:hAnsi="Arial" w:cs="Arial"/>
                  <w:sz w:val="18"/>
                </w:rPr>
                <w:t>T</w:t>
              </w:r>
            </w:ins>
            <w:ins w:id="7" w:author="Dodds, Thomas, CON" w:date="2023-01-11T10:08:00Z">
              <w:r>
                <w:rPr>
                  <w:rFonts w:ascii="Arial" w:hAnsi="Arial" w:cs="Arial"/>
                  <w:sz w:val="18"/>
                </w:rPr>
                <w:t>ype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DF49" w14:textId="574F2356" w:rsidR="006A609C" w:rsidRDefault="006A609C" w:rsidP="00F059D4">
            <w:pPr>
              <w:keepNext/>
              <w:keepLines/>
              <w:spacing w:after="0"/>
              <w:rPr>
                <w:ins w:id="8" w:author="Dodds, Thomas, CON" w:date="2023-01-11T10:08:00Z"/>
                <w:rFonts w:ascii="Arial" w:hAnsi="Arial" w:cs="Arial"/>
                <w:sz w:val="18"/>
              </w:rPr>
            </w:pPr>
            <w:ins w:id="9" w:author="Dodds, Thomas, CON" w:date="2023-01-11T10:09:00Z">
              <w:r>
                <w:rPr>
                  <w:rFonts w:ascii="Arial" w:hAnsi="Arial" w:cs="Arial"/>
                  <w:sz w:val="18"/>
                </w:rPr>
                <w:t>RAT Type shall be present if known by the AMF. RAT Type is determined by the AMF during registration. See TS 23.501 [2]</w:t>
              </w:r>
            </w:ins>
            <w:ins w:id="10" w:author="Dodds, Thomas, CON" w:date="2023-01-13T16:26:00Z">
              <w:r w:rsidR="00F062A3">
                <w:rPr>
                  <w:rFonts w:ascii="Arial" w:hAnsi="Arial" w:cs="Arial"/>
                  <w:sz w:val="18"/>
                </w:rPr>
                <w:t xml:space="preserve"> clause</w:t>
              </w:r>
            </w:ins>
            <w:ins w:id="11" w:author="Dodds, Thomas, CON" w:date="2023-01-11T10:09:00Z">
              <w:r>
                <w:rPr>
                  <w:rFonts w:ascii="Arial" w:hAnsi="Arial" w:cs="Arial"/>
                  <w:sz w:val="18"/>
                </w:rPr>
                <w:t xml:space="preserve"> 5.3.2.3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C68A" w14:textId="77777777" w:rsidR="006A609C" w:rsidRDefault="006A609C" w:rsidP="00F059D4">
            <w:pPr>
              <w:keepNext/>
              <w:keepLines/>
              <w:spacing w:after="0"/>
              <w:rPr>
                <w:ins w:id="12" w:author="Dodds, Thomas, CON" w:date="2023-01-11T10:08:00Z"/>
                <w:rFonts w:ascii="Arial" w:hAnsi="Arial" w:cs="Arial"/>
                <w:sz w:val="18"/>
              </w:rPr>
            </w:pPr>
            <w:ins w:id="13" w:author="Dodds, Thomas, CON" w:date="2023-01-11T10:08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6A609C" w14:paraId="5E249BF2" w14:textId="77777777" w:rsidTr="00F059D4">
        <w:trPr>
          <w:jc w:val="center"/>
        </w:trPr>
        <w:tc>
          <w:tcPr>
            <w:tcW w:w="9922" w:type="dxa"/>
            <w:gridSpan w:val="3"/>
          </w:tcPr>
          <w:p w14:paraId="15BF1210" w14:textId="77777777" w:rsidR="006A609C" w:rsidRDefault="006A609C" w:rsidP="00F059D4">
            <w:pPr>
              <w:pStyle w:val="NO"/>
            </w:pPr>
            <w:r>
              <w:t>NOTE:</w:t>
            </w:r>
            <w:r>
              <w:tab/>
              <w:t>List shall be included each time there is a change to the registration area.</w:t>
            </w:r>
          </w:p>
        </w:tc>
      </w:tr>
    </w:tbl>
    <w:p w14:paraId="3D7F6C3B" w14:textId="77777777" w:rsidR="006A609C" w:rsidRPr="00760004" w:rsidRDefault="006A609C" w:rsidP="00F059D4"/>
    <w:p w14:paraId="5C67DAB0" w14:textId="77777777" w:rsidR="006A609C" w:rsidRDefault="006A609C" w:rsidP="00F059D4"/>
    <w:p w14:paraId="173D882D" w14:textId="75F79E6F" w:rsidR="006A609C" w:rsidRDefault="006A609C" w:rsidP="00F059D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lastRenderedPageBreak/>
        <w:t xml:space="preserve">END OF </w:t>
      </w:r>
      <w:r w:rsidR="00F059D4"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 xml:space="preserve">MAIN DOCUMENT </w:t>
      </w: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CHANGE</w:t>
      </w:r>
      <w:r w:rsidR="00F059D4"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S</w:t>
      </w:r>
      <w:r>
        <w:rPr>
          <w:rStyle w:val="eop"/>
          <w:rFonts w:ascii="Calibri" w:hAnsi="Calibri" w:cs="Calibri"/>
          <w:color w:val="FF0000"/>
          <w:sz w:val="22"/>
          <w:szCs w:val="22"/>
        </w:rPr>
        <w:t> </w:t>
      </w:r>
    </w:p>
    <w:p w14:paraId="2E9DF1F4" w14:textId="574AD395" w:rsidR="006A609C" w:rsidRDefault="00852CBF" w:rsidP="00F059D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START OF</w:t>
      </w:r>
      <w:r w:rsidR="006A609C"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 xml:space="preserve"> CHANGE</w:t>
      </w:r>
      <w:r w:rsidR="00172AA2"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S TO ATTACHMET</w:t>
      </w: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 xml:space="preserve"> TS33128PAYLOADS.ASN</w:t>
      </w:r>
    </w:p>
    <w:p w14:paraId="7C57DBAE" w14:textId="77777777" w:rsidR="006A609C" w:rsidRDefault="006A609C"/>
    <w:p w14:paraId="6AC039B7" w14:textId="77777777" w:rsidR="00852CBF" w:rsidRPr="00760004" w:rsidRDefault="00852CBF" w:rsidP="00852CBF">
      <w:pPr>
        <w:pStyle w:val="Heading8"/>
      </w:pPr>
      <w:bookmarkStart w:id="14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4"/>
    </w:p>
    <w:p w14:paraId="10D12A96" w14:textId="77777777" w:rsidR="00F059D4" w:rsidRDefault="00F059D4">
      <w:pPr>
        <w:rPr>
          <w:noProof/>
        </w:rPr>
      </w:pPr>
    </w:p>
    <w:p w14:paraId="24484143" w14:textId="77777777" w:rsidR="00F059D4" w:rsidRDefault="00F059D4">
      <w:pPr>
        <w:pStyle w:val="Code"/>
      </w:pPr>
      <w:r>
        <w:t>TS33128Payloads</w:t>
      </w:r>
    </w:p>
    <w:p w14:paraId="02FC683B" w14:textId="77777777" w:rsidR="00F059D4" w:rsidRDefault="00F059D4">
      <w:pPr>
        <w:pStyle w:val="Code"/>
      </w:pPr>
      <w:r>
        <w:t>{itu-t(0) identified-organization(4) etsi(0) securityDomain(2) lawfulIntercept(2) threeGPP(4) ts33128(19) r17(17) version6(6)}</w:t>
      </w:r>
    </w:p>
    <w:p w14:paraId="28375E73" w14:textId="77777777" w:rsidR="00F059D4" w:rsidRDefault="00F059D4">
      <w:pPr>
        <w:pStyle w:val="Code"/>
      </w:pPr>
    </w:p>
    <w:p w14:paraId="6F2F3266" w14:textId="77777777" w:rsidR="00F059D4" w:rsidRDefault="00F059D4">
      <w:pPr>
        <w:pStyle w:val="Code"/>
      </w:pPr>
      <w:r>
        <w:t>DEFINITIONS IMPLICIT TAGS EXTENSIBILITY IMPLIED ::=</w:t>
      </w:r>
    </w:p>
    <w:p w14:paraId="00AD74FC" w14:textId="77777777" w:rsidR="00F059D4" w:rsidRDefault="00F059D4">
      <w:pPr>
        <w:pStyle w:val="Code"/>
      </w:pPr>
    </w:p>
    <w:p w14:paraId="196D99D4" w14:textId="77777777" w:rsidR="00F059D4" w:rsidRDefault="00F059D4">
      <w:pPr>
        <w:pStyle w:val="Code"/>
      </w:pPr>
      <w:r>
        <w:t>BEGIN</w:t>
      </w:r>
    </w:p>
    <w:p w14:paraId="1CB308ED" w14:textId="77777777" w:rsidR="00F059D4" w:rsidRDefault="00F059D4">
      <w:pPr>
        <w:pStyle w:val="Code"/>
      </w:pPr>
    </w:p>
    <w:p w14:paraId="1B6A1FD7" w14:textId="77777777" w:rsidR="00F059D4" w:rsidRDefault="00F059D4">
      <w:pPr>
        <w:pStyle w:val="CodeHeader"/>
      </w:pPr>
      <w:r>
        <w:t>-- =============</w:t>
      </w:r>
    </w:p>
    <w:p w14:paraId="51542B9F" w14:textId="77777777" w:rsidR="00F059D4" w:rsidRDefault="00F059D4">
      <w:pPr>
        <w:pStyle w:val="CodeHeader"/>
      </w:pPr>
      <w:r>
        <w:t>-- Relative OIDs</w:t>
      </w:r>
    </w:p>
    <w:p w14:paraId="251A50E9" w14:textId="77777777" w:rsidR="00F059D4" w:rsidRDefault="00F059D4">
      <w:pPr>
        <w:pStyle w:val="Code"/>
      </w:pPr>
      <w:r>
        <w:t>-- =============</w:t>
      </w:r>
    </w:p>
    <w:p w14:paraId="7D9ECA37" w14:textId="77777777" w:rsidR="00F059D4" w:rsidRDefault="00F059D4">
      <w:pPr>
        <w:pStyle w:val="Code"/>
      </w:pPr>
    </w:p>
    <w:p w14:paraId="4FC09C70" w14:textId="77777777" w:rsidR="00F059D4" w:rsidRDefault="00F059D4">
      <w:pPr>
        <w:pStyle w:val="Code"/>
      </w:pPr>
      <w:r>
        <w:t>tS33128PayloadsOID          RELATIVE-OID ::= {threeGPP(4) ts33128(19) r17(17) version6(6)}</w:t>
      </w:r>
    </w:p>
    <w:p w14:paraId="2B3E434A" w14:textId="77777777" w:rsidR="00F059D4" w:rsidRDefault="00F059D4">
      <w:pPr>
        <w:pStyle w:val="Code"/>
      </w:pPr>
    </w:p>
    <w:p w14:paraId="0EA8361E" w14:textId="77777777" w:rsidR="00F059D4" w:rsidRDefault="00F059D4">
      <w:pPr>
        <w:pStyle w:val="Code"/>
      </w:pPr>
      <w:r>
        <w:t>xIRIPayloadOID              RELATIVE-OID ::= {tS33128PayloadsOID xIRI(1)}</w:t>
      </w:r>
    </w:p>
    <w:p w14:paraId="6630D445" w14:textId="77777777" w:rsidR="00F059D4" w:rsidRDefault="00F059D4">
      <w:pPr>
        <w:pStyle w:val="Code"/>
      </w:pPr>
      <w:r>
        <w:t>xCCPayloadOID               RELATIVE-OID ::= {tS33128PayloadsOID xCC(2)}</w:t>
      </w:r>
    </w:p>
    <w:p w14:paraId="7A4C3DD2" w14:textId="77777777" w:rsidR="00F059D4" w:rsidRDefault="00F059D4">
      <w:pPr>
        <w:pStyle w:val="Code"/>
      </w:pPr>
      <w:r>
        <w:t>iRIPayloadOID               RELATIVE-OID ::= {tS33128PayloadsOID iRI(3)}</w:t>
      </w:r>
    </w:p>
    <w:p w14:paraId="59EC8A90" w14:textId="77777777" w:rsidR="00F059D4" w:rsidRDefault="00F059D4">
      <w:pPr>
        <w:pStyle w:val="Code"/>
      </w:pPr>
      <w:r>
        <w:t>cCPayloadOID                RELATIVE-OID ::= {tS33128PayloadsOID cC(4)}</w:t>
      </w:r>
    </w:p>
    <w:p w14:paraId="628C9818" w14:textId="77777777" w:rsidR="00F059D4" w:rsidRDefault="00F059D4">
      <w:pPr>
        <w:pStyle w:val="Code"/>
      </w:pPr>
      <w:r>
        <w:t>lINotificationPayloadOID    RELATIVE-OID ::= {tS33128PayloadsOID lINotification(5)}</w:t>
      </w:r>
    </w:p>
    <w:p w14:paraId="46B3AC22" w14:textId="77777777" w:rsidR="00F059D4" w:rsidRDefault="00F059D4">
      <w:pPr>
        <w:pStyle w:val="Code"/>
      </w:pPr>
    </w:p>
    <w:p w14:paraId="75DF5EE7" w14:textId="77777777" w:rsidR="00F059D4" w:rsidRDefault="00F059D4">
      <w:pPr>
        <w:pStyle w:val="CodeHeader"/>
      </w:pPr>
      <w:r>
        <w:t>-- ===============</w:t>
      </w:r>
    </w:p>
    <w:p w14:paraId="1548B9DC" w14:textId="77777777" w:rsidR="00F059D4" w:rsidRDefault="00F059D4">
      <w:pPr>
        <w:pStyle w:val="CodeHeader"/>
      </w:pPr>
      <w:r>
        <w:t>-- X2 xIRI payload</w:t>
      </w:r>
    </w:p>
    <w:p w14:paraId="220EDCCE" w14:textId="77777777" w:rsidR="00F059D4" w:rsidRDefault="00F059D4">
      <w:pPr>
        <w:pStyle w:val="Code"/>
      </w:pPr>
      <w:r>
        <w:t>-- ===============</w:t>
      </w:r>
    </w:p>
    <w:p w14:paraId="2F3980EF" w14:textId="77777777" w:rsidR="00F059D4" w:rsidRDefault="00F059D4">
      <w:pPr>
        <w:pStyle w:val="Code"/>
      </w:pPr>
    </w:p>
    <w:p w14:paraId="4C143035" w14:textId="77777777" w:rsidR="00F059D4" w:rsidRDefault="00F059D4">
      <w:pPr>
        <w:pStyle w:val="Code"/>
      </w:pPr>
      <w:r>
        <w:t>XIRIPayload ::= SEQUENCE</w:t>
      </w:r>
    </w:p>
    <w:p w14:paraId="3D8A43DC" w14:textId="77777777" w:rsidR="00F059D4" w:rsidRDefault="00F059D4">
      <w:pPr>
        <w:pStyle w:val="Code"/>
      </w:pPr>
      <w:r>
        <w:t>{</w:t>
      </w:r>
    </w:p>
    <w:p w14:paraId="7C5A2A42" w14:textId="77777777" w:rsidR="00F059D4" w:rsidRDefault="00F059D4">
      <w:pPr>
        <w:pStyle w:val="Code"/>
      </w:pPr>
      <w:r>
        <w:t xml:space="preserve">    xIRIPayloadOID      [1] RELATIVE-OID,</w:t>
      </w:r>
    </w:p>
    <w:p w14:paraId="2A140FED" w14:textId="77777777" w:rsidR="00F059D4" w:rsidRDefault="00F059D4">
      <w:pPr>
        <w:pStyle w:val="Code"/>
      </w:pPr>
      <w:r>
        <w:t xml:space="preserve">    event               [2] XIRIEvent</w:t>
      </w:r>
    </w:p>
    <w:p w14:paraId="5EB3CAF1" w14:textId="77777777" w:rsidR="00F059D4" w:rsidRDefault="00F059D4">
      <w:pPr>
        <w:pStyle w:val="Code"/>
      </w:pPr>
      <w:r>
        <w:t>}</w:t>
      </w:r>
    </w:p>
    <w:p w14:paraId="327D6335" w14:textId="77777777" w:rsidR="00F059D4" w:rsidRDefault="00F059D4">
      <w:pPr>
        <w:pStyle w:val="Code"/>
      </w:pPr>
    </w:p>
    <w:p w14:paraId="0F53B210" w14:textId="77777777" w:rsidR="00F059D4" w:rsidRDefault="00F059D4">
      <w:pPr>
        <w:pStyle w:val="Code"/>
      </w:pPr>
      <w:r>
        <w:t>XIRIEvent ::= CHOICE</w:t>
      </w:r>
    </w:p>
    <w:p w14:paraId="18E2C012" w14:textId="77777777" w:rsidR="00F059D4" w:rsidRDefault="00F059D4">
      <w:pPr>
        <w:pStyle w:val="Code"/>
      </w:pPr>
      <w:r>
        <w:t>{</w:t>
      </w:r>
    </w:p>
    <w:p w14:paraId="4DEF251D" w14:textId="77777777" w:rsidR="00F059D4" w:rsidRDefault="00F059D4">
      <w:pPr>
        <w:pStyle w:val="Code"/>
      </w:pPr>
      <w:r>
        <w:t xml:space="preserve">    -- Access and mobility related events, see clause 6.2.2</w:t>
      </w:r>
    </w:p>
    <w:p w14:paraId="6A6FBAAD" w14:textId="77777777" w:rsidR="00F059D4" w:rsidRDefault="00F059D4">
      <w:pPr>
        <w:pStyle w:val="Code"/>
      </w:pPr>
      <w:r>
        <w:t xml:space="preserve">    registration                                        [1] AMFRegistration,</w:t>
      </w:r>
    </w:p>
    <w:p w14:paraId="5B596353" w14:textId="77777777" w:rsidR="00F059D4" w:rsidRDefault="00F059D4">
      <w:pPr>
        <w:pStyle w:val="Code"/>
      </w:pPr>
      <w:r>
        <w:t xml:space="preserve">    deregistration                                      [2] AMFDeregistration,</w:t>
      </w:r>
    </w:p>
    <w:p w14:paraId="0F445740" w14:textId="77777777" w:rsidR="00F059D4" w:rsidRDefault="00F059D4">
      <w:pPr>
        <w:pStyle w:val="Code"/>
      </w:pPr>
      <w:r>
        <w:t xml:space="preserve">    locationUpdate                                      [3] AMFLocationUpdate,</w:t>
      </w:r>
    </w:p>
    <w:p w14:paraId="4BD3DB89" w14:textId="77777777" w:rsidR="00F059D4" w:rsidRDefault="00F059D4">
      <w:pPr>
        <w:pStyle w:val="Code"/>
      </w:pPr>
      <w:r>
        <w:t xml:space="preserve">    startOfInterceptionWithRegisteredUE                 [4] AMFStartOfInterceptionWithRegisteredUE,</w:t>
      </w:r>
    </w:p>
    <w:p w14:paraId="1999F3D5" w14:textId="77777777" w:rsidR="00F059D4" w:rsidRDefault="00F059D4">
      <w:pPr>
        <w:pStyle w:val="Code"/>
      </w:pPr>
      <w:r>
        <w:t xml:space="preserve">    unsuccessfulAMProcedure                             [5] AMFUnsuccessfulProcedure,</w:t>
      </w:r>
    </w:p>
    <w:p w14:paraId="422BFCC8" w14:textId="77777777" w:rsidR="00F059D4" w:rsidRDefault="00F059D4">
      <w:pPr>
        <w:pStyle w:val="Code"/>
      </w:pPr>
    </w:p>
    <w:p w14:paraId="2C8D6CA9" w14:textId="77777777" w:rsidR="00F059D4" w:rsidRDefault="00F059D4">
      <w:pPr>
        <w:pStyle w:val="Code"/>
      </w:pPr>
      <w:r>
        <w:t xml:space="preserve">    -- PDU session-related events, see clause 6.2.3</w:t>
      </w:r>
    </w:p>
    <w:p w14:paraId="488E475E" w14:textId="77777777" w:rsidR="00F059D4" w:rsidRDefault="00F059D4">
      <w:pPr>
        <w:pStyle w:val="Code"/>
      </w:pPr>
      <w:r>
        <w:t xml:space="preserve">    pDUSessionEstablishment                             [6] SMFPDUSessionEstablishment,</w:t>
      </w:r>
    </w:p>
    <w:p w14:paraId="1554AEED" w14:textId="77777777" w:rsidR="00F059D4" w:rsidRDefault="00F059D4">
      <w:pPr>
        <w:pStyle w:val="Code"/>
      </w:pPr>
      <w:r>
        <w:t xml:space="preserve">    pDUSessionModification                              [7] SMFPDUSessionModification,</w:t>
      </w:r>
    </w:p>
    <w:p w14:paraId="6CC78267" w14:textId="77777777" w:rsidR="00F059D4" w:rsidRDefault="00F059D4">
      <w:pPr>
        <w:pStyle w:val="Code"/>
      </w:pPr>
      <w:r>
        <w:t xml:space="preserve">    pDUSessionRelease                                   [8] SMFPDUSessionRelease,</w:t>
      </w:r>
    </w:p>
    <w:p w14:paraId="3CE28E1F" w14:textId="77777777" w:rsidR="00F059D4" w:rsidRDefault="00F059D4">
      <w:pPr>
        <w:pStyle w:val="Code"/>
      </w:pPr>
      <w:r>
        <w:t xml:space="preserve">    startOfInterceptionWithEstablishedPDUSession        [9] SMFStartOfInterceptionWithEstablishedPDUSession,</w:t>
      </w:r>
    </w:p>
    <w:p w14:paraId="5A7319E5" w14:textId="77777777" w:rsidR="00F059D4" w:rsidRDefault="00F059D4">
      <w:pPr>
        <w:pStyle w:val="Code"/>
      </w:pPr>
      <w:r>
        <w:t xml:space="preserve">    unsuccessfulSMProcedure                             [10] SMFUnsuccessfulProcedure,</w:t>
      </w:r>
    </w:p>
    <w:p w14:paraId="0CB54FD8" w14:textId="77777777" w:rsidR="00F059D4" w:rsidRDefault="00F059D4">
      <w:pPr>
        <w:pStyle w:val="Code"/>
      </w:pPr>
    </w:p>
    <w:p w14:paraId="22C4C94B" w14:textId="77777777" w:rsidR="00F059D4" w:rsidRDefault="00F059D4">
      <w:pPr>
        <w:pStyle w:val="Code"/>
      </w:pPr>
      <w:r>
        <w:t xml:space="preserve">    -- Subscriber-management related events, see clause 7.2.2</w:t>
      </w:r>
    </w:p>
    <w:p w14:paraId="726B0215" w14:textId="77777777" w:rsidR="00F059D4" w:rsidRDefault="00F059D4">
      <w:pPr>
        <w:pStyle w:val="Code"/>
      </w:pPr>
      <w:r>
        <w:t xml:space="preserve">    servingSystemMessage                                [11] UDMServingSystemMessage,</w:t>
      </w:r>
    </w:p>
    <w:p w14:paraId="0E3BD68B" w14:textId="77777777" w:rsidR="00F059D4" w:rsidRDefault="00F059D4">
      <w:pPr>
        <w:pStyle w:val="Code"/>
      </w:pPr>
    </w:p>
    <w:p w14:paraId="28A2502A" w14:textId="77777777" w:rsidR="00F059D4" w:rsidRDefault="00F059D4">
      <w:pPr>
        <w:pStyle w:val="Code"/>
      </w:pPr>
      <w:r>
        <w:t xml:space="preserve">    -- SMS-related events, see clause 6.2.5, see also sMSReport ([56] below)</w:t>
      </w:r>
    </w:p>
    <w:p w14:paraId="75EA218A" w14:textId="77777777" w:rsidR="00F059D4" w:rsidRDefault="00F059D4">
      <w:pPr>
        <w:pStyle w:val="Code"/>
      </w:pPr>
      <w:r>
        <w:t xml:space="preserve">    sMSMessage                                          [12] SMSMessage,</w:t>
      </w:r>
    </w:p>
    <w:p w14:paraId="32159382" w14:textId="77777777" w:rsidR="00F059D4" w:rsidRDefault="00F059D4">
      <w:pPr>
        <w:pStyle w:val="Code"/>
      </w:pPr>
    </w:p>
    <w:p w14:paraId="00C8BD1E" w14:textId="77777777" w:rsidR="00F059D4" w:rsidRDefault="00F059D4">
      <w:pPr>
        <w:pStyle w:val="Code"/>
      </w:pPr>
      <w:r>
        <w:t xml:space="preserve">    -- LALS-related events, see clause 7.3.1</w:t>
      </w:r>
    </w:p>
    <w:p w14:paraId="300BE80A" w14:textId="77777777" w:rsidR="00F059D4" w:rsidRDefault="00F059D4">
      <w:pPr>
        <w:pStyle w:val="Code"/>
      </w:pPr>
      <w:r>
        <w:t xml:space="preserve">    lALSReport                                          [13] LALSReport,</w:t>
      </w:r>
    </w:p>
    <w:p w14:paraId="53D18DB1" w14:textId="77777777" w:rsidR="00F059D4" w:rsidRDefault="00F059D4">
      <w:pPr>
        <w:pStyle w:val="Code"/>
      </w:pPr>
    </w:p>
    <w:p w14:paraId="29359E46" w14:textId="77777777" w:rsidR="00F059D4" w:rsidRDefault="00F059D4">
      <w:pPr>
        <w:pStyle w:val="Code"/>
      </w:pPr>
      <w:r>
        <w:t xml:space="preserve">    -- PDHR/PDSR-related events, see clause 6.2.3.4.1</w:t>
      </w:r>
    </w:p>
    <w:p w14:paraId="0905B2DB" w14:textId="77777777" w:rsidR="00F059D4" w:rsidRDefault="00F059D4">
      <w:pPr>
        <w:pStyle w:val="Code"/>
      </w:pPr>
      <w:r>
        <w:t xml:space="preserve">    pDHeaderReport                                      [14] PDHeaderReport,</w:t>
      </w:r>
    </w:p>
    <w:p w14:paraId="3AAB43B7" w14:textId="77777777" w:rsidR="00F059D4" w:rsidRDefault="00F059D4">
      <w:pPr>
        <w:pStyle w:val="Code"/>
      </w:pPr>
      <w:r>
        <w:t xml:space="preserve">    pDSummaryReport                                     [15] PDSummaryReport,</w:t>
      </w:r>
    </w:p>
    <w:p w14:paraId="57519A3F" w14:textId="77777777" w:rsidR="00F059D4" w:rsidRDefault="00F059D4">
      <w:pPr>
        <w:pStyle w:val="Code"/>
      </w:pPr>
    </w:p>
    <w:p w14:paraId="709749C3" w14:textId="77777777" w:rsidR="00F059D4" w:rsidRDefault="00F059D4">
      <w:pPr>
        <w:pStyle w:val="Code"/>
      </w:pPr>
      <w:r>
        <w:t xml:space="preserve">    -- tag 16 is reserved because there is no equivalent mDFCellSiteReport in XIRIEvent</w:t>
      </w:r>
    </w:p>
    <w:p w14:paraId="76F5A6BD" w14:textId="77777777" w:rsidR="00F059D4" w:rsidRDefault="00F059D4">
      <w:pPr>
        <w:pStyle w:val="Code"/>
      </w:pPr>
    </w:p>
    <w:p w14:paraId="490A85E3" w14:textId="77777777" w:rsidR="00F059D4" w:rsidRDefault="00F059D4">
      <w:pPr>
        <w:pStyle w:val="Code"/>
      </w:pPr>
      <w:r>
        <w:t xml:space="preserve">    -- MMS-related events, see clause 7.4.2</w:t>
      </w:r>
    </w:p>
    <w:p w14:paraId="33BF3E97" w14:textId="77777777" w:rsidR="00F059D4" w:rsidRDefault="00F059D4">
      <w:pPr>
        <w:pStyle w:val="Code"/>
      </w:pPr>
      <w:r>
        <w:t xml:space="preserve">    mMSSend                                             [17] MMSSend,</w:t>
      </w:r>
    </w:p>
    <w:p w14:paraId="4AD0FAA0" w14:textId="77777777" w:rsidR="00F059D4" w:rsidRDefault="00F059D4">
      <w:pPr>
        <w:pStyle w:val="Code"/>
      </w:pPr>
      <w:r>
        <w:lastRenderedPageBreak/>
        <w:t xml:space="preserve">    mMSSendByNonLocalTarget                             [18] MMSSendByNonLocalTarget,</w:t>
      </w:r>
    </w:p>
    <w:p w14:paraId="4E2BA8D0" w14:textId="77777777" w:rsidR="00F059D4" w:rsidRDefault="00F059D4">
      <w:pPr>
        <w:pStyle w:val="Code"/>
      </w:pPr>
      <w:r>
        <w:t xml:space="preserve">    mMSNotification                                     [19] MMSNotification,</w:t>
      </w:r>
    </w:p>
    <w:p w14:paraId="7BF8017C" w14:textId="77777777" w:rsidR="00F059D4" w:rsidRDefault="00F059D4">
      <w:pPr>
        <w:pStyle w:val="Code"/>
      </w:pPr>
      <w:r>
        <w:t xml:space="preserve">    mMSSendToNonLocalTarget                             [20] MMSSendToNonLocalTarget,</w:t>
      </w:r>
    </w:p>
    <w:p w14:paraId="745DEEA6" w14:textId="77777777" w:rsidR="00F059D4" w:rsidRDefault="00F059D4">
      <w:pPr>
        <w:pStyle w:val="Code"/>
      </w:pPr>
      <w:r>
        <w:t xml:space="preserve">    mMSNotificationResponse                             [21] MMSNotificationResponse,</w:t>
      </w:r>
    </w:p>
    <w:p w14:paraId="52995934" w14:textId="77777777" w:rsidR="00F059D4" w:rsidRDefault="00F059D4">
      <w:pPr>
        <w:pStyle w:val="Code"/>
      </w:pPr>
      <w:r>
        <w:t xml:space="preserve">    mMSRetrieval                                        [22] MMSRetrieval,</w:t>
      </w:r>
    </w:p>
    <w:p w14:paraId="60000651" w14:textId="77777777" w:rsidR="00F059D4" w:rsidRDefault="00F059D4">
      <w:pPr>
        <w:pStyle w:val="Code"/>
      </w:pPr>
      <w:r>
        <w:t xml:space="preserve">    mMSDeliveryAck                                      [23] MMSDeliveryAck,</w:t>
      </w:r>
    </w:p>
    <w:p w14:paraId="7BFF36E0" w14:textId="77777777" w:rsidR="00F059D4" w:rsidRDefault="00F059D4">
      <w:pPr>
        <w:pStyle w:val="Code"/>
      </w:pPr>
      <w:r>
        <w:t xml:space="preserve">    mMSForward                                          [24] MMSForward,</w:t>
      </w:r>
    </w:p>
    <w:p w14:paraId="08E92D55" w14:textId="77777777" w:rsidR="00F059D4" w:rsidRDefault="00F059D4">
      <w:pPr>
        <w:pStyle w:val="Code"/>
      </w:pPr>
      <w:r>
        <w:t xml:space="preserve">    mMSDeleteFromRelay                                  [25] MMSDeleteFromRelay,</w:t>
      </w:r>
    </w:p>
    <w:p w14:paraId="747CD664" w14:textId="77777777" w:rsidR="00F059D4" w:rsidRDefault="00F059D4">
      <w:pPr>
        <w:pStyle w:val="Code"/>
      </w:pPr>
      <w:r>
        <w:t xml:space="preserve">    mMSDeliveryReport                                   [26] MMSDeliveryReport,</w:t>
      </w:r>
    </w:p>
    <w:p w14:paraId="7439A33A" w14:textId="77777777" w:rsidR="00F059D4" w:rsidRDefault="00F059D4">
      <w:pPr>
        <w:pStyle w:val="Code"/>
      </w:pPr>
      <w:r>
        <w:t xml:space="preserve">    mMSDeliveryReportNonLocalTarget                     [27] MMSDeliveryReportNonLocalTarget,</w:t>
      </w:r>
    </w:p>
    <w:p w14:paraId="6237CD4C" w14:textId="77777777" w:rsidR="00F059D4" w:rsidRDefault="00F059D4">
      <w:pPr>
        <w:pStyle w:val="Code"/>
      </w:pPr>
      <w:r>
        <w:t xml:space="preserve">    mMSReadReport                                       [28] MMSReadReport,</w:t>
      </w:r>
    </w:p>
    <w:p w14:paraId="11CBC5BD" w14:textId="77777777" w:rsidR="00F059D4" w:rsidRDefault="00F059D4">
      <w:pPr>
        <w:pStyle w:val="Code"/>
      </w:pPr>
      <w:r>
        <w:t xml:space="preserve">    mMSReadReportNonLocalTarget                         [29] MMSReadReportNonLocalTarget,</w:t>
      </w:r>
    </w:p>
    <w:p w14:paraId="516D9111" w14:textId="77777777" w:rsidR="00F059D4" w:rsidRDefault="00F059D4">
      <w:pPr>
        <w:pStyle w:val="Code"/>
      </w:pPr>
      <w:r>
        <w:t xml:space="preserve">    mMSCancel                                           [30] MMSCancel,</w:t>
      </w:r>
    </w:p>
    <w:p w14:paraId="736315DC" w14:textId="77777777" w:rsidR="00F059D4" w:rsidRDefault="00F059D4">
      <w:pPr>
        <w:pStyle w:val="Code"/>
      </w:pPr>
      <w:r>
        <w:t xml:space="preserve">    mMSMBoxStore                                        [31] MMSMBoxStore,</w:t>
      </w:r>
    </w:p>
    <w:p w14:paraId="3B4A8D36" w14:textId="77777777" w:rsidR="00F059D4" w:rsidRDefault="00F059D4">
      <w:pPr>
        <w:pStyle w:val="Code"/>
      </w:pPr>
      <w:r>
        <w:t xml:space="preserve">    mMSMBoxUpload                                       [32] MMSMBoxUpload,</w:t>
      </w:r>
    </w:p>
    <w:p w14:paraId="361826DC" w14:textId="77777777" w:rsidR="00F059D4" w:rsidRDefault="00F059D4">
      <w:pPr>
        <w:pStyle w:val="Code"/>
      </w:pPr>
      <w:r>
        <w:t xml:space="preserve">    mMSMBoxDelete                                       [33] MMSMBoxDelete,</w:t>
      </w:r>
    </w:p>
    <w:p w14:paraId="5797A262" w14:textId="77777777" w:rsidR="00F059D4" w:rsidRDefault="00F059D4">
      <w:pPr>
        <w:pStyle w:val="Code"/>
      </w:pPr>
      <w:r>
        <w:t xml:space="preserve">    mMSMBoxViewRequest                                  [34] MMSMBoxViewRequest,</w:t>
      </w:r>
    </w:p>
    <w:p w14:paraId="6F3D68FC" w14:textId="77777777" w:rsidR="00F059D4" w:rsidRDefault="00F059D4">
      <w:pPr>
        <w:pStyle w:val="Code"/>
      </w:pPr>
      <w:r>
        <w:t xml:space="preserve">    mMSMBoxViewResponse                                 [35] MMSMBoxViewResponse,</w:t>
      </w:r>
    </w:p>
    <w:p w14:paraId="21F16E28" w14:textId="77777777" w:rsidR="00F059D4" w:rsidRDefault="00F059D4">
      <w:pPr>
        <w:pStyle w:val="Code"/>
      </w:pPr>
    </w:p>
    <w:p w14:paraId="461BA981" w14:textId="77777777" w:rsidR="00F059D4" w:rsidRDefault="00F059D4">
      <w:pPr>
        <w:pStyle w:val="Code"/>
      </w:pPr>
      <w:r>
        <w:t xml:space="preserve">    -- PTC-related events, see clause 7.5.2</w:t>
      </w:r>
    </w:p>
    <w:p w14:paraId="2E42A3D0" w14:textId="77777777" w:rsidR="00F059D4" w:rsidRDefault="00F059D4">
      <w:pPr>
        <w:pStyle w:val="Code"/>
      </w:pPr>
      <w:r>
        <w:t xml:space="preserve">    pTCRegistration                                     [36] PTCRegistration,</w:t>
      </w:r>
    </w:p>
    <w:p w14:paraId="4D933642" w14:textId="77777777" w:rsidR="00F059D4" w:rsidRDefault="00F059D4">
      <w:pPr>
        <w:pStyle w:val="Code"/>
      </w:pPr>
      <w:r>
        <w:t xml:space="preserve">    pTCSessionInitiation                                [37] PTCSessionInitiation,</w:t>
      </w:r>
    </w:p>
    <w:p w14:paraId="239557B2" w14:textId="77777777" w:rsidR="00F059D4" w:rsidRDefault="00F059D4">
      <w:pPr>
        <w:pStyle w:val="Code"/>
      </w:pPr>
      <w:r>
        <w:t xml:space="preserve">    pTCSessionAbandon                                   [38] PTCSessionAbandon,</w:t>
      </w:r>
    </w:p>
    <w:p w14:paraId="335219B6" w14:textId="77777777" w:rsidR="00F059D4" w:rsidRDefault="00F059D4">
      <w:pPr>
        <w:pStyle w:val="Code"/>
      </w:pPr>
      <w:r>
        <w:t xml:space="preserve">    pTCSessionStart                                     [39] PTCSessionStart,</w:t>
      </w:r>
    </w:p>
    <w:p w14:paraId="6FB130FC" w14:textId="77777777" w:rsidR="00F059D4" w:rsidRDefault="00F059D4">
      <w:pPr>
        <w:pStyle w:val="Code"/>
      </w:pPr>
      <w:r>
        <w:t xml:space="preserve">    pTCSessionEnd                                       [40] PTCSessionEnd,</w:t>
      </w:r>
    </w:p>
    <w:p w14:paraId="7BB11387" w14:textId="77777777" w:rsidR="00F059D4" w:rsidRDefault="00F059D4">
      <w:pPr>
        <w:pStyle w:val="Code"/>
      </w:pPr>
      <w:r>
        <w:t xml:space="preserve">    pTCStartOfInterception                              [41] PTCStartOfInterception,</w:t>
      </w:r>
    </w:p>
    <w:p w14:paraId="5347161B" w14:textId="77777777" w:rsidR="00F059D4" w:rsidRDefault="00F059D4">
      <w:pPr>
        <w:pStyle w:val="Code"/>
      </w:pPr>
      <w:r>
        <w:t xml:space="preserve">    pTCPreEstablishedSession                            [42] PTCPreEstablishedSession,</w:t>
      </w:r>
    </w:p>
    <w:p w14:paraId="6927F195" w14:textId="77777777" w:rsidR="00F059D4" w:rsidRDefault="00F059D4">
      <w:pPr>
        <w:pStyle w:val="Code"/>
      </w:pPr>
      <w:r>
        <w:t xml:space="preserve">    pTCInstantPersonalAlert                             [43] PTCInstantPersonalAlert,</w:t>
      </w:r>
    </w:p>
    <w:p w14:paraId="3C6BD0EC" w14:textId="77777777" w:rsidR="00F059D4" w:rsidRDefault="00F059D4">
      <w:pPr>
        <w:pStyle w:val="Code"/>
      </w:pPr>
      <w:r>
        <w:t xml:space="preserve">    pTCPartyJoin                                        [44] PTCPartyJoin,</w:t>
      </w:r>
    </w:p>
    <w:p w14:paraId="0F3AC7E0" w14:textId="77777777" w:rsidR="00F059D4" w:rsidRDefault="00F059D4">
      <w:pPr>
        <w:pStyle w:val="Code"/>
      </w:pPr>
      <w:r>
        <w:t xml:space="preserve">    pTCPartyDrop                                        [45] PTCPartyDrop,</w:t>
      </w:r>
    </w:p>
    <w:p w14:paraId="5D12A38E" w14:textId="77777777" w:rsidR="00F059D4" w:rsidRDefault="00F059D4">
      <w:pPr>
        <w:pStyle w:val="Code"/>
      </w:pPr>
      <w:r>
        <w:t xml:space="preserve">    pTCPartyHold                                        [46] PTCPartyHold,</w:t>
      </w:r>
    </w:p>
    <w:p w14:paraId="2F196DDB" w14:textId="77777777" w:rsidR="00F059D4" w:rsidRDefault="00F059D4">
      <w:pPr>
        <w:pStyle w:val="Code"/>
      </w:pPr>
      <w:r>
        <w:t xml:space="preserve">    pTCMediaModification                                [47] PTCMediaModification,</w:t>
      </w:r>
    </w:p>
    <w:p w14:paraId="7D983A47" w14:textId="77777777" w:rsidR="00F059D4" w:rsidRDefault="00F059D4">
      <w:pPr>
        <w:pStyle w:val="Code"/>
      </w:pPr>
      <w:r>
        <w:t xml:space="preserve">    pTCGroupAdvertisement                               [48] PTCGroupAdvertisement,</w:t>
      </w:r>
    </w:p>
    <w:p w14:paraId="5400C02F" w14:textId="77777777" w:rsidR="00F059D4" w:rsidRDefault="00F059D4">
      <w:pPr>
        <w:pStyle w:val="Code"/>
      </w:pPr>
      <w:r>
        <w:t xml:space="preserve">    pTCFloorControl                                     [49] PTCFloorControl,</w:t>
      </w:r>
    </w:p>
    <w:p w14:paraId="3BD9B7CC" w14:textId="77777777" w:rsidR="00F059D4" w:rsidRDefault="00F059D4">
      <w:pPr>
        <w:pStyle w:val="Code"/>
      </w:pPr>
      <w:r>
        <w:t xml:space="preserve">    pTCTargetPresence                                   [50] PTCTargetPresence,</w:t>
      </w:r>
    </w:p>
    <w:p w14:paraId="2A6CD617" w14:textId="77777777" w:rsidR="00F059D4" w:rsidRDefault="00F059D4">
      <w:pPr>
        <w:pStyle w:val="Code"/>
      </w:pPr>
      <w:r>
        <w:t xml:space="preserve">    pTCParticipantPresence                              [51] PTCParticipantPresence,</w:t>
      </w:r>
    </w:p>
    <w:p w14:paraId="2C5E070D" w14:textId="77777777" w:rsidR="00F059D4" w:rsidRDefault="00F059D4">
      <w:pPr>
        <w:pStyle w:val="Code"/>
      </w:pPr>
      <w:r>
        <w:t xml:space="preserve">    pTCListManagement                                   [52] PTCListManagement,</w:t>
      </w:r>
    </w:p>
    <w:p w14:paraId="2E413745" w14:textId="77777777" w:rsidR="00F059D4" w:rsidRDefault="00F059D4">
      <w:pPr>
        <w:pStyle w:val="Code"/>
      </w:pPr>
      <w:r>
        <w:t xml:space="preserve">    pTCAccessPolicy                                     [53] PTCAccessPolicy,</w:t>
      </w:r>
    </w:p>
    <w:p w14:paraId="16F218BA" w14:textId="77777777" w:rsidR="00F059D4" w:rsidRDefault="00F059D4">
      <w:pPr>
        <w:pStyle w:val="Code"/>
      </w:pPr>
    </w:p>
    <w:p w14:paraId="60AB560F" w14:textId="77777777" w:rsidR="00F059D4" w:rsidRDefault="00F059D4">
      <w:pPr>
        <w:pStyle w:val="Code"/>
      </w:pPr>
      <w:r>
        <w:t xml:space="preserve">    -- More Subscriber-management related events, see clause 7.2.2</w:t>
      </w:r>
    </w:p>
    <w:p w14:paraId="28116A06" w14:textId="77777777" w:rsidR="00F059D4" w:rsidRDefault="00F059D4">
      <w:pPr>
        <w:pStyle w:val="Code"/>
      </w:pPr>
      <w:r>
        <w:t xml:space="preserve">    subscriberRecordChangeMessage                       [54] UDMSubscriberRecordChangeMessage,</w:t>
      </w:r>
    </w:p>
    <w:p w14:paraId="3F1D2339" w14:textId="77777777" w:rsidR="00F059D4" w:rsidRDefault="00F059D4">
      <w:pPr>
        <w:pStyle w:val="Code"/>
      </w:pPr>
      <w:r>
        <w:t xml:space="preserve">    cancelLocationMessage                               [55] UDMCancelLocationMessage,</w:t>
      </w:r>
    </w:p>
    <w:p w14:paraId="5BDD20A4" w14:textId="77777777" w:rsidR="00F059D4" w:rsidRDefault="00F059D4">
      <w:pPr>
        <w:pStyle w:val="Code"/>
      </w:pPr>
    </w:p>
    <w:p w14:paraId="4D3A12BD" w14:textId="77777777" w:rsidR="00F059D4" w:rsidRDefault="00F059D4">
      <w:pPr>
        <w:pStyle w:val="Code"/>
      </w:pPr>
      <w:r>
        <w:t xml:space="preserve">    -- SMS-related events continued from choice 12</w:t>
      </w:r>
    </w:p>
    <w:p w14:paraId="47EDAA5C" w14:textId="77777777" w:rsidR="00F059D4" w:rsidRDefault="00F059D4">
      <w:pPr>
        <w:pStyle w:val="Code"/>
      </w:pPr>
      <w:r>
        <w:t xml:space="preserve">    sMSReport                                           [56] SMSReport,</w:t>
      </w:r>
    </w:p>
    <w:p w14:paraId="03AD7320" w14:textId="77777777" w:rsidR="00F059D4" w:rsidRDefault="00F059D4">
      <w:pPr>
        <w:pStyle w:val="Code"/>
      </w:pPr>
    </w:p>
    <w:p w14:paraId="30265516" w14:textId="77777777" w:rsidR="00F059D4" w:rsidRDefault="00F059D4">
      <w:pPr>
        <w:pStyle w:val="Code"/>
      </w:pPr>
      <w:r>
        <w:t xml:space="preserve">    -- MA PDU session-related events, see clause 6.2.3.2.7</w:t>
      </w:r>
    </w:p>
    <w:p w14:paraId="499B0B40" w14:textId="77777777" w:rsidR="00F059D4" w:rsidRDefault="00F059D4">
      <w:pPr>
        <w:pStyle w:val="Code"/>
      </w:pPr>
      <w:r>
        <w:t xml:space="preserve">    sMFMAPDUSessionEstablishment                        [57] SMFMAPDUSessionEstablishment,</w:t>
      </w:r>
    </w:p>
    <w:p w14:paraId="5C0B836B" w14:textId="77777777" w:rsidR="00F059D4" w:rsidRDefault="00F059D4">
      <w:pPr>
        <w:pStyle w:val="Code"/>
      </w:pPr>
      <w:r>
        <w:t xml:space="preserve">    sMFMAPDUSessionModification                         [58] SMFMAPDUSessionModification,</w:t>
      </w:r>
    </w:p>
    <w:p w14:paraId="40BD92A9" w14:textId="77777777" w:rsidR="00F059D4" w:rsidRDefault="00F059D4">
      <w:pPr>
        <w:pStyle w:val="Code"/>
      </w:pPr>
      <w:r>
        <w:t xml:space="preserve">    sMFMAPDUSessionRelease                              [59] SMFMAPDUSessionRelease,</w:t>
      </w:r>
    </w:p>
    <w:p w14:paraId="43B041B9" w14:textId="77777777" w:rsidR="00F059D4" w:rsidRDefault="00F059D4">
      <w:pPr>
        <w:pStyle w:val="Code"/>
      </w:pPr>
      <w:r>
        <w:t xml:space="preserve">    startOfInterceptionWithEstablishedMAPDUSession      [60] SMFStartOfInterceptionWithEstablishedMAPDUSession,</w:t>
      </w:r>
    </w:p>
    <w:p w14:paraId="5BD6385D" w14:textId="77777777" w:rsidR="00F059D4" w:rsidRDefault="00F059D4">
      <w:pPr>
        <w:pStyle w:val="Code"/>
      </w:pPr>
      <w:r>
        <w:t xml:space="preserve">    unsuccessfulMASMProcedure                           [61] SMFMAUnsuccessfulProcedure,</w:t>
      </w:r>
    </w:p>
    <w:p w14:paraId="443D1FAD" w14:textId="77777777" w:rsidR="00F059D4" w:rsidRDefault="00F059D4">
      <w:pPr>
        <w:pStyle w:val="Code"/>
      </w:pPr>
    </w:p>
    <w:p w14:paraId="77F50C28" w14:textId="77777777" w:rsidR="00F059D4" w:rsidRDefault="00F059D4">
      <w:pPr>
        <w:pStyle w:val="Code"/>
      </w:pPr>
      <w:r>
        <w:t xml:space="preserve">    -- Identifier Association events, see clauses 6.2.2.2.7 and 6.3.2.2.2</w:t>
      </w:r>
    </w:p>
    <w:p w14:paraId="0EE05258" w14:textId="77777777" w:rsidR="00F059D4" w:rsidRDefault="00F059D4">
      <w:pPr>
        <w:pStyle w:val="Code"/>
      </w:pPr>
      <w:r>
        <w:t xml:space="preserve">    aMFIdentifierAssociation                            [62] AMFIdentifierAssociation,</w:t>
      </w:r>
    </w:p>
    <w:p w14:paraId="4EC3BE87" w14:textId="77777777" w:rsidR="00F059D4" w:rsidRDefault="00F059D4">
      <w:pPr>
        <w:pStyle w:val="Code"/>
      </w:pPr>
      <w:r>
        <w:t xml:space="preserve">    mMEIdentifierAssociation                            [63] MMEIdentifierAssociation,</w:t>
      </w:r>
    </w:p>
    <w:p w14:paraId="46712299" w14:textId="77777777" w:rsidR="00F059D4" w:rsidRDefault="00F059D4">
      <w:pPr>
        <w:pStyle w:val="Code"/>
      </w:pPr>
    </w:p>
    <w:p w14:paraId="7D493473" w14:textId="77777777" w:rsidR="00F059D4" w:rsidRDefault="00F059D4">
      <w:pPr>
        <w:pStyle w:val="Code"/>
      </w:pPr>
      <w:r>
        <w:t xml:space="preserve">    -- PDU to MA PDU session-related events, see clause 6.2.3.2.8</w:t>
      </w:r>
    </w:p>
    <w:p w14:paraId="7C6E1D0E" w14:textId="77777777" w:rsidR="00F059D4" w:rsidRDefault="00F059D4">
      <w:pPr>
        <w:pStyle w:val="Code"/>
      </w:pPr>
      <w:r>
        <w:t xml:space="preserve">    sMFPDUtoMAPDUSessionModification                    [64] SMFPDUtoMAPDUSessionModification,</w:t>
      </w:r>
    </w:p>
    <w:p w14:paraId="275D96E7" w14:textId="77777777" w:rsidR="00F059D4" w:rsidRDefault="00F059D4">
      <w:pPr>
        <w:pStyle w:val="Code"/>
      </w:pPr>
    </w:p>
    <w:p w14:paraId="4C72D649" w14:textId="77777777" w:rsidR="00F059D4" w:rsidRDefault="00F059D4">
      <w:pPr>
        <w:pStyle w:val="Code"/>
      </w:pPr>
      <w:r>
        <w:t xml:space="preserve">    -- NEF services related events, see clause 7.7.2</w:t>
      </w:r>
    </w:p>
    <w:p w14:paraId="6C939B76" w14:textId="77777777" w:rsidR="00F059D4" w:rsidRDefault="00F059D4">
      <w:pPr>
        <w:pStyle w:val="Code"/>
      </w:pPr>
      <w:r>
        <w:t xml:space="preserve">    nEFPDUSessionEstablishment                          [65] NEFPDUSessionEstablishment,</w:t>
      </w:r>
    </w:p>
    <w:p w14:paraId="75C0021D" w14:textId="77777777" w:rsidR="00F059D4" w:rsidRDefault="00F059D4">
      <w:pPr>
        <w:pStyle w:val="Code"/>
      </w:pPr>
      <w:r>
        <w:t xml:space="preserve">    nEFPDUSessionModification                           [66] NEFPDUSessionModification,</w:t>
      </w:r>
    </w:p>
    <w:p w14:paraId="621E034D" w14:textId="77777777" w:rsidR="00F059D4" w:rsidRDefault="00F059D4">
      <w:pPr>
        <w:pStyle w:val="Code"/>
      </w:pPr>
      <w:r>
        <w:t xml:space="preserve">    nEFPDUSessionRelease                                [67] NEFPDUSessionRelease,</w:t>
      </w:r>
    </w:p>
    <w:p w14:paraId="3471890D" w14:textId="77777777" w:rsidR="00F059D4" w:rsidRDefault="00F059D4">
      <w:pPr>
        <w:pStyle w:val="Code"/>
      </w:pPr>
      <w:r>
        <w:t xml:space="preserve">    nEFUnsuccessfulProcedure                            [68] NEFUnsuccessfulProcedure,</w:t>
      </w:r>
    </w:p>
    <w:p w14:paraId="02A376AB" w14:textId="77777777" w:rsidR="00F059D4" w:rsidRDefault="00F059D4">
      <w:pPr>
        <w:pStyle w:val="Code"/>
      </w:pPr>
      <w:r>
        <w:t xml:space="preserve">    nEFStartOfInterceptionWithEstablishedPDUSession     [69] NEFStartOfInterceptionWithEstablishedPDUSession,</w:t>
      </w:r>
    </w:p>
    <w:p w14:paraId="540C2169" w14:textId="77777777" w:rsidR="00F059D4" w:rsidRDefault="00F059D4">
      <w:pPr>
        <w:pStyle w:val="Code"/>
      </w:pPr>
      <w:r>
        <w:t xml:space="preserve">    nEFdeviceTrigger                                    [70] NEFDeviceTrigger,</w:t>
      </w:r>
    </w:p>
    <w:p w14:paraId="706AA830" w14:textId="77777777" w:rsidR="00F059D4" w:rsidRDefault="00F059D4">
      <w:pPr>
        <w:pStyle w:val="Code"/>
      </w:pPr>
      <w:r>
        <w:t xml:space="preserve">    nEFdeviceTriggerReplace                             [71] NEFDeviceTriggerReplace,</w:t>
      </w:r>
    </w:p>
    <w:p w14:paraId="46C3319F" w14:textId="77777777" w:rsidR="00F059D4" w:rsidRDefault="00F059D4">
      <w:pPr>
        <w:pStyle w:val="Code"/>
      </w:pPr>
      <w:r>
        <w:t xml:space="preserve">    nEFdeviceTriggerCancellation                        [72] NEFDeviceTriggerCancellation,</w:t>
      </w:r>
    </w:p>
    <w:p w14:paraId="49538816" w14:textId="77777777" w:rsidR="00F059D4" w:rsidRDefault="00F059D4">
      <w:pPr>
        <w:pStyle w:val="Code"/>
      </w:pPr>
      <w:r>
        <w:t xml:space="preserve">    nEFdeviceTriggerReportNotify                        [73] NEFDeviceTriggerReportNotify,</w:t>
      </w:r>
    </w:p>
    <w:p w14:paraId="2498A057" w14:textId="77777777" w:rsidR="00F059D4" w:rsidRDefault="00F059D4">
      <w:pPr>
        <w:pStyle w:val="Code"/>
      </w:pPr>
      <w:r>
        <w:t xml:space="preserve">    nEFMSISDNLessMOSMS                                  [74] NEFMSISDNLessMOSMS,</w:t>
      </w:r>
    </w:p>
    <w:p w14:paraId="0E4BF61C" w14:textId="77777777" w:rsidR="00F059D4" w:rsidRDefault="00F059D4">
      <w:pPr>
        <w:pStyle w:val="Code"/>
      </w:pPr>
      <w:r>
        <w:t xml:space="preserve">    nEFExpectedUEBehaviourUpdate                        [75] NEFExpectedUEBehaviourUpdate,</w:t>
      </w:r>
    </w:p>
    <w:p w14:paraId="132D551C" w14:textId="77777777" w:rsidR="00F059D4" w:rsidRDefault="00F059D4">
      <w:pPr>
        <w:pStyle w:val="Code"/>
      </w:pPr>
    </w:p>
    <w:p w14:paraId="4D26CAD8" w14:textId="77777777" w:rsidR="00F059D4" w:rsidRDefault="00F059D4">
      <w:pPr>
        <w:pStyle w:val="Code"/>
      </w:pPr>
      <w:r>
        <w:t xml:space="preserve">    -- SCEF services related events, see clause 7.8.2</w:t>
      </w:r>
    </w:p>
    <w:p w14:paraId="644098BB" w14:textId="77777777" w:rsidR="00F059D4" w:rsidRDefault="00F059D4">
      <w:pPr>
        <w:pStyle w:val="Code"/>
      </w:pPr>
      <w:r>
        <w:t xml:space="preserve">    sCEFPDNConnectionEstablishment                      [76] SCEFPDNConnectionEstablishment,</w:t>
      </w:r>
    </w:p>
    <w:p w14:paraId="1D303D17" w14:textId="77777777" w:rsidR="00F059D4" w:rsidRDefault="00F059D4">
      <w:pPr>
        <w:pStyle w:val="Code"/>
      </w:pPr>
      <w:r>
        <w:t xml:space="preserve">    sCEFPDNConnectionUpdate                             [77] SCEFPDNConnectionUpdate,</w:t>
      </w:r>
    </w:p>
    <w:p w14:paraId="5EA45832" w14:textId="77777777" w:rsidR="00F059D4" w:rsidRDefault="00F059D4">
      <w:pPr>
        <w:pStyle w:val="Code"/>
      </w:pPr>
      <w:r>
        <w:lastRenderedPageBreak/>
        <w:t xml:space="preserve">    sCEFPDNConnectionRelease                            [78] SCEFPDNConnectionRelease,</w:t>
      </w:r>
    </w:p>
    <w:p w14:paraId="61D862E2" w14:textId="77777777" w:rsidR="00F059D4" w:rsidRDefault="00F059D4">
      <w:pPr>
        <w:pStyle w:val="Code"/>
      </w:pPr>
      <w:r>
        <w:t xml:space="preserve">    sCEFUnsuccessfulProcedure                           [79] SCEFUnsuccessfulProcedure,</w:t>
      </w:r>
    </w:p>
    <w:p w14:paraId="45566772" w14:textId="77777777" w:rsidR="00F059D4" w:rsidRDefault="00F059D4">
      <w:pPr>
        <w:pStyle w:val="Code"/>
      </w:pPr>
      <w:r>
        <w:t xml:space="preserve">    sCEFStartOfInterceptionWithEstablishedPDNConnection [80] SCEFStartOfInterceptionWithEstablishedPDNConnection,</w:t>
      </w:r>
    </w:p>
    <w:p w14:paraId="1ECB571C" w14:textId="77777777" w:rsidR="00F059D4" w:rsidRDefault="00F059D4">
      <w:pPr>
        <w:pStyle w:val="Code"/>
      </w:pPr>
      <w:r>
        <w:t xml:space="preserve">    sCEFdeviceTrigger                                   [81] SCEFDeviceTrigger,</w:t>
      </w:r>
    </w:p>
    <w:p w14:paraId="79D986B7" w14:textId="77777777" w:rsidR="00F059D4" w:rsidRDefault="00F059D4">
      <w:pPr>
        <w:pStyle w:val="Code"/>
      </w:pPr>
      <w:r>
        <w:t xml:space="preserve">    sCEFdeviceTriggerReplace                            [82] SCEFDeviceTriggerReplace,</w:t>
      </w:r>
    </w:p>
    <w:p w14:paraId="29120781" w14:textId="77777777" w:rsidR="00F059D4" w:rsidRDefault="00F059D4">
      <w:pPr>
        <w:pStyle w:val="Code"/>
      </w:pPr>
      <w:r>
        <w:t xml:space="preserve">    sCEFdeviceTriggerCancellation                       [83] SCEFDeviceTriggerCancellation,</w:t>
      </w:r>
    </w:p>
    <w:p w14:paraId="33B69E6E" w14:textId="77777777" w:rsidR="00F059D4" w:rsidRDefault="00F059D4">
      <w:pPr>
        <w:pStyle w:val="Code"/>
      </w:pPr>
      <w:r>
        <w:t xml:space="preserve">    sCEFdeviceTriggerReportNotify                       [84] SCEFDeviceTriggerReportNotify,</w:t>
      </w:r>
    </w:p>
    <w:p w14:paraId="7FE8AF22" w14:textId="77777777" w:rsidR="00F059D4" w:rsidRDefault="00F059D4">
      <w:pPr>
        <w:pStyle w:val="Code"/>
      </w:pPr>
      <w:r>
        <w:t xml:space="preserve">    sCEFMSISDNLessMOSMS                                 [85] SCEFMSISDNLessMOSMS,</w:t>
      </w:r>
    </w:p>
    <w:p w14:paraId="1C93AF01" w14:textId="77777777" w:rsidR="00F059D4" w:rsidRDefault="00F059D4">
      <w:pPr>
        <w:pStyle w:val="Code"/>
      </w:pPr>
      <w:r>
        <w:t xml:space="preserve">    sCEFCommunicationPatternUpdate                      [86] SCEFCommunicationPatternUpdate,</w:t>
      </w:r>
    </w:p>
    <w:p w14:paraId="68AD7262" w14:textId="77777777" w:rsidR="00F059D4" w:rsidRDefault="00F059D4">
      <w:pPr>
        <w:pStyle w:val="Code"/>
      </w:pPr>
    </w:p>
    <w:p w14:paraId="6109FC35" w14:textId="77777777" w:rsidR="00F059D4" w:rsidRDefault="00F059D4">
      <w:pPr>
        <w:pStyle w:val="Code"/>
      </w:pPr>
      <w:r>
        <w:t xml:space="preserve">    -- EPS Events, see clause 6.3</w:t>
      </w:r>
    </w:p>
    <w:p w14:paraId="571D5897" w14:textId="77777777" w:rsidR="00F059D4" w:rsidRDefault="00F059D4">
      <w:pPr>
        <w:pStyle w:val="Code"/>
      </w:pPr>
    </w:p>
    <w:p w14:paraId="1BDC82CE" w14:textId="77777777" w:rsidR="00F059D4" w:rsidRDefault="00F059D4">
      <w:pPr>
        <w:pStyle w:val="Code"/>
      </w:pPr>
      <w:r>
        <w:t xml:space="preserve">    -- MME Events, see clause 6.3.2.2</w:t>
      </w:r>
    </w:p>
    <w:p w14:paraId="7592EC87" w14:textId="77777777" w:rsidR="00F059D4" w:rsidRDefault="00F059D4">
      <w:pPr>
        <w:pStyle w:val="Code"/>
      </w:pPr>
      <w:r>
        <w:t xml:space="preserve">    mMEAttach                                           [87] MMEAttach,</w:t>
      </w:r>
    </w:p>
    <w:p w14:paraId="2088F320" w14:textId="77777777" w:rsidR="00F059D4" w:rsidRDefault="00F059D4">
      <w:pPr>
        <w:pStyle w:val="Code"/>
      </w:pPr>
      <w:r>
        <w:t xml:space="preserve">    mMEDetach                                           [88] MMEDetach,</w:t>
      </w:r>
    </w:p>
    <w:p w14:paraId="40E3E4AC" w14:textId="77777777" w:rsidR="00F059D4" w:rsidRDefault="00F059D4">
      <w:pPr>
        <w:pStyle w:val="Code"/>
      </w:pPr>
      <w:r>
        <w:t xml:space="preserve">    mMELocationUpdate                                   [89] MMELocationUpdate,</w:t>
      </w:r>
    </w:p>
    <w:p w14:paraId="01C8705B" w14:textId="77777777" w:rsidR="00F059D4" w:rsidRDefault="00F059D4">
      <w:pPr>
        <w:pStyle w:val="Code"/>
      </w:pPr>
      <w:r>
        <w:t xml:space="preserve">    mMEStartOfInterceptionWithEPSAttachedUE             [90] MMEStartOfInterceptionWithEPSAttachedUE,</w:t>
      </w:r>
    </w:p>
    <w:p w14:paraId="018B0CAF" w14:textId="77777777" w:rsidR="00F059D4" w:rsidRDefault="00F059D4">
      <w:pPr>
        <w:pStyle w:val="Code"/>
      </w:pPr>
      <w:r>
        <w:t xml:space="preserve">    mMEUnsuccessfulProcedure                            [91] MMEUnsuccessfulProcedure,</w:t>
      </w:r>
    </w:p>
    <w:p w14:paraId="4E723CD7" w14:textId="77777777" w:rsidR="00F059D4" w:rsidRDefault="00F059D4">
      <w:pPr>
        <w:pStyle w:val="Code"/>
      </w:pPr>
    </w:p>
    <w:p w14:paraId="0F94D57A" w14:textId="77777777" w:rsidR="00F059D4" w:rsidRDefault="00F059D4">
      <w:pPr>
        <w:pStyle w:val="Code"/>
      </w:pPr>
      <w:r>
        <w:t xml:space="preserve">    -- AKMA key management events, see clause 7.9.1</w:t>
      </w:r>
    </w:p>
    <w:p w14:paraId="5BCE53BA" w14:textId="77777777" w:rsidR="00F059D4" w:rsidRDefault="00F059D4">
      <w:pPr>
        <w:pStyle w:val="Code"/>
      </w:pPr>
      <w:r>
        <w:t xml:space="preserve">    aAnFAnchorKeyRegister                               [92] AAnFAnchorKeyRegister,</w:t>
      </w:r>
    </w:p>
    <w:p w14:paraId="156EFF6F" w14:textId="77777777" w:rsidR="00F059D4" w:rsidRDefault="00F059D4">
      <w:pPr>
        <w:pStyle w:val="Code"/>
      </w:pPr>
      <w:r>
        <w:t xml:space="preserve">    aAnFKAKMAApplicationKeyGet                          [93] AAnFKAKMAApplicationKeyGet,</w:t>
      </w:r>
    </w:p>
    <w:p w14:paraId="5E49F846" w14:textId="77777777" w:rsidR="00F059D4" w:rsidRDefault="00F059D4">
      <w:pPr>
        <w:pStyle w:val="Code"/>
      </w:pPr>
      <w:r>
        <w:t xml:space="preserve">    aAnFStartOfInterceptWithEstablishedAKMAKeyMaterial  [94] AAnFStartOfInterceptWithEstablishedAKMAKeyMaterial,</w:t>
      </w:r>
    </w:p>
    <w:p w14:paraId="56C6830C" w14:textId="77777777" w:rsidR="00F059D4" w:rsidRDefault="00F059D4">
      <w:pPr>
        <w:pStyle w:val="Code"/>
      </w:pPr>
      <w:r>
        <w:t xml:space="preserve">    aAnFAKMAContextRemovalRecord                        [95] AAnFAKMAContextRemovalRecord,</w:t>
      </w:r>
    </w:p>
    <w:p w14:paraId="189E5999" w14:textId="77777777" w:rsidR="00F059D4" w:rsidRDefault="00F059D4">
      <w:pPr>
        <w:pStyle w:val="Code"/>
      </w:pPr>
      <w:r>
        <w:t xml:space="preserve">    aFAKMAApplicationKeyRefresh                         [96] AFAKMAApplicationKeyRefresh,</w:t>
      </w:r>
    </w:p>
    <w:p w14:paraId="0DE00E30" w14:textId="77777777" w:rsidR="00F059D4" w:rsidRDefault="00F059D4">
      <w:pPr>
        <w:pStyle w:val="Code"/>
      </w:pPr>
      <w:r>
        <w:t xml:space="preserve">    aFStartOfInterceptWithEstablishedAKMAApplicationKey [97] AFStartOfInterceptWithEstablishedAKMAApplicationKey,</w:t>
      </w:r>
    </w:p>
    <w:p w14:paraId="678D057A" w14:textId="77777777" w:rsidR="00F059D4" w:rsidRDefault="00F059D4">
      <w:pPr>
        <w:pStyle w:val="Code"/>
      </w:pPr>
      <w:r>
        <w:t xml:space="preserve">    aFAuxiliarySecurityParameterEstablishment           [98] AFAuxiliarySecurityParameterEstablishment,</w:t>
      </w:r>
    </w:p>
    <w:p w14:paraId="28180272" w14:textId="77777777" w:rsidR="00F059D4" w:rsidRDefault="00F059D4">
      <w:pPr>
        <w:pStyle w:val="Code"/>
      </w:pPr>
      <w:r>
        <w:t xml:space="preserve">    aFApplicationKeyRemoval                             [99] AFApplicationKeyRemoval,</w:t>
      </w:r>
    </w:p>
    <w:p w14:paraId="3C22A32F" w14:textId="77777777" w:rsidR="00F059D4" w:rsidRDefault="00F059D4">
      <w:pPr>
        <w:pStyle w:val="Code"/>
      </w:pPr>
    </w:p>
    <w:p w14:paraId="17DB1EC3" w14:textId="77777777" w:rsidR="00F059D4" w:rsidRDefault="00F059D4">
      <w:pPr>
        <w:pStyle w:val="Code"/>
      </w:pPr>
      <w:r>
        <w:t xml:space="preserve">    -- HR LI Events, see clause 7.10.3.3</w:t>
      </w:r>
    </w:p>
    <w:p w14:paraId="4C37ECC4" w14:textId="77777777" w:rsidR="00F059D4" w:rsidRDefault="00F059D4">
      <w:pPr>
        <w:pStyle w:val="Code"/>
      </w:pPr>
      <w:r>
        <w:t xml:space="preserve">    n9HRPDUSessionInfo                                  [100] N9HRPDUSessionInfo,</w:t>
      </w:r>
    </w:p>
    <w:p w14:paraId="1882F173" w14:textId="77777777" w:rsidR="00F059D4" w:rsidRDefault="00F059D4">
      <w:pPr>
        <w:pStyle w:val="Code"/>
      </w:pPr>
      <w:r>
        <w:t xml:space="preserve">    s8HRBearerInfo                                      [101] S8HRBearerInfo,</w:t>
      </w:r>
    </w:p>
    <w:p w14:paraId="72757EDF" w14:textId="77777777" w:rsidR="00F059D4" w:rsidRDefault="00F059D4">
      <w:pPr>
        <w:pStyle w:val="Code"/>
      </w:pPr>
    </w:p>
    <w:p w14:paraId="209136C3" w14:textId="77777777" w:rsidR="00F059D4" w:rsidRDefault="00F059D4">
      <w:pPr>
        <w:pStyle w:val="Code"/>
      </w:pPr>
      <w:r>
        <w:t xml:space="preserve">    -- Separated Location Reporting, see clause 7.3.4</w:t>
      </w:r>
    </w:p>
    <w:p w14:paraId="7DEE9327" w14:textId="77777777" w:rsidR="00F059D4" w:rsidRDefault="00F059D4">
      <w:pPr>
        <w:pStyle w:val="Code"/>
      </w:pPr>
      <w:r>
        <w:t xml:space="preserve">    separatedLocationReporting                          [102] SeparatedLocationReporting,</w:t>
      </w:r>
    </w:p>
    <w:p w14:paraId="449047D6" w14:textId="77777777" w:rsidR="00F059D4" w:rsidRDefault="00F059D4">
      <w:pPr>
        <w:pStyle w:val="Code"/>
      </w:pPr>
    </w:p>
    <w:p w14:paraId="6E20C291" w14:textId="77777777" w:rsidR="00F059D4" w:rsidRDefault="00F059D4">
      <w:pPr>
        <w:pStyle w:val="Code"/>
      </w:pPr>
      <w:r>
        <w:t xml:space="preserve">    -- STIR SHAKEN and RCD/eCNAM Events, see clause 7.11.2</w:t>
      </w:r>
    </w:p>
    <w:p w14:paraId="79D52F1B" w14:textId="77777777" w:rsidR="00F059D4" w:rsidRDefault="00F059D4">
      <w:pPr>
        <w:pStyle w:val="Code"/>
      </w:pPr>
      <w:r>
        <w:t xml:space="preserve">    sTIRSHAKENSignatureGeneration                       [103] STIRSHAKENSignatureGeneration,</w:t>
      </w:r>
    </w:p>
    <w:p w14:paraId="027D1786" w14:textId="77777777" w:rsidR="00F059D4" w:rsidRDefault="00F059D4">
      <w:pPr>
        <w:pStyle w:val="Code"/>
      </w:pPr>
      <w:r>
        <w:t xml:space="preserve">    sTIRSHAKENSignatureValidation                       [104] STIRSHAKENSignatureValidation,</w:t>
      </w:r>
    </w:p>
    <w:p w14:paraId="13FC14C6" w14:textId="77777777" w:rsidR="00F059D4" w:rsidRDefault="00F059D4">
      <w:pPr>
        <w:pStyle w:val="Code"/>
      </w:pPr>
    </w:p>
    <w:p w14:paraId="48B5A009" w14:textId="77777777" w:rsidR="00F059D4" w:rsidRDefault="00F059D4">
      <w:pPr>
        <w:pStyle w:val="Code"/>
      </w:pPr>
      <w:r>
        <w:t xml:space="preserve">    -- IMS events, see clause 7.12.4.2</w:t>
      </w:r>
    </w:p>
    <w:p w14:paraId="7AC95B46" w14:textId="77777777" w:rsidR="00F059D4" w:rsidRDefault="00F059D4">
      <w:pPr>
        <w:pStyle w:val="Code"/>
      </w:pPr>
      <w:r>
        <w:t xml:space="preserve">    iMSMessage                                          [105] IMSMessage,</w:t>
      </w:r>
    </w:p>
    <w:p w14:paraId="19BF7CC0" w14:textId="77777777" w:rsidR="00F059D4" w:rsidRDefault="00F059D4">
      <w:pPr>
        <w:pStyle w:val="Code"/>
      </w:pPr>
      <w:r>
        <w:t xml:space="preserve">    startOfInterceptionForActiveIMSSession              [106] StartOfInterceptionForActiveIMSSession,</w:t>
      </w:r>
    </w:p>
    <w:p w14:paraId="62219003" w14:textId="77777777" w:rsidR="00F059D4" w:rsidRDefault="00F059D4">
      <w:pPr>
        <w:pStyle w:val="Code"/>
      </w:pPr>
      <w:r>
        <w:t xml:space="preserve">    iMSCCUnavailable                                    [107] IMSCCUnavailable,</w:t>
      </w:r>
    </w:p>
    <w:p w14:paraId="3C9EC11F" w14:textId="77777777" w:rsidR="00F059D4" w:rsidRDefault="00F059D4">
      <w:pPr>
        <w:pStyle w:val="Code"/>
      </w:pPr>
    </w:p>
    <w:p w14:paraId="316389AB" w14:textId="77777777" w:rsidR="00F059D4" w:rsidRDefault="00F059D4">
      <w:pPr>
        <w:pStyle w:val="Code"/>
      </w:pPr>
      <w:r>
        <w:t xml:space="preserve">    -- UDM events, see clause 7.2.2</w:t>
      </w:r>
    </w:p>
    <w:p w14:paraId="52A542EE" w14:textId="77777777" w:rsidR="00F059D4" w:rsidRDefault="00F059D4">
      <w:pPr>
        <w:pStyle w:val="Code"/>
      </w:pPr>
      <w:r>
        <w:t xml:space="preserve">    uDMLocationInformationResult                        [108] UDMLocationInformationResult,</w:t>
      </w:r>
    </w:p>
    <w:p w14:paraId="29058E30" w14:textId="77777777" w:rsidR="00F059D4" w:rsidRDefault="00F059D4">
      <w:pPr>
        <w:pStyle w:val="Code"/>
      </w:pPr>
      <w:r>
        <w:t xml:space="preserve">    uDMUEInformationResponse                            [109] UDMUEInformationResponse,</w:t>
      </w:r>
    </w:p>
    <w:p w14:paraId="552C863A" w14:textId="77777777" w:rsidR="00F059D4" w:rsidRDefault="00F059D4">
      <w:pPr>
        <w:pStyle w:val="Code"/>
      </w:pPr>
      <w:r>
        <w:t xml:space="preserve">    uDMUEAuthenticationResponse                         [110] UDMUEAuthenticationResponse,</w:t>
      </w:r>
    </w:p>
    <w:p w14:paraId="28264127" w14:textId="77777777" w:rsidR="00F059D4" w:rsidRDefault="00F059D4">
      <w:pPr>
        <w:pStyle w:val="Code"/>
      </w:pPr>
    </w:p>
    <w:p w14:paraId="5E9E4617" w14:textId="77777777" w:rsidR="00F059D4" w:rsidRDefault="00F059D4">
      <w:pPr>
        <w:pStyle w:val="Code"/>
      </w:pPr>
      <w:r>
        <w:t xml:space="preserve">    -- AMF events, see 6.2.2.2.8</w:t>
      </w:r>
    </w:p>
    <w:p w14:paraId="78F3C0C9" w14:textId="77777777" w:rsidR="00F059D4" w:rsidRDefault="00F059D4">
      <w:pPr>
        <w:pStyle w:val="Code"/>
      </w:pPr>
      <w:r>
        <w:t xml:space="preserve">    positioningInfoTransfer                             [111] AMFPositioningInfoTransfer,</w:t>
      </w:r>
    </w:p>
    <w:p w14:paraId="3A37D675" w14:textId="77777777" w:rsidR="00F059D4" w:rsidRDefault="00F059D4">
      <w:pPr>
        <w:pStyle w:val="Code"/>
      </w:pPr>
    </w:p>
    <w:p w14:paraId="0B2B0EAA" w14:textId="77777777" w:rsidR="00F059D4" w:rsidRDefault="00F059D4">
      <w:pPr>
        <w:pStyle w:val="Code"/>
      </w:pPr>
      <w:r>
        <w:t xml:space="preserve">    -- MME Events, see clause 6.3.2.2.8</w:t>
      </w:r>
    </w:p>
    <w:p w14:paraId="0DDE402A" w14:textId="77777777" w:rsidR="00F059D4" w:rsidRDefault="00F059D4">
      <w:pPr>
        <w:pStyle w:val="Code"/>
      </w:pPr>
      <w:r>
        <w:t xml:space="preserve">    mMEPositioningInfoTransfer                          [112] MMEPositioningInfoTransfer,</w:t>
      </w:r>
    </w:p>
    <w:p w14:paraId="22504BC6" w14:textId="77777777" w:rsidR="00F059D4" w:rsidRDefault="00F059D4">
      <w:pPr>
        <w:pStyle w:val="Code"/>
      </w:pPr>
    </w:p>
    <w:p w14:paraId="7D77AD76" w14:textId="77777777" w:rsidR="00F059D4" w:rsidRDefault="00F059D4">
      <w:pPr>
        <w:pStyle w:val="Code"/>
      </w:pPr>
      <w:r>
        <w:t xml:space="preserve">    -- Tags 113 to 131 are not used in this version of the specification</w:t>
      </w:r>
    </w:p>
    <w:p w14:paraId="73469375" w14:textId="77777777" w:rsidR="00F059D4" w:rsidRDefault="00F059D4">
      <w:pPr>
        <w:pStyle w:val="Code"/>
      </w:pPr>
    </w:p>
    <w:p w14:paraId="7593D8A0" w14:textId="77777777" w:rsidR="00F059D4" w:rsidRDefault="00F059D4">
      <w:pPr>
        <w:pStyle w:val="Code"/>
      </w:pPr>
      <w:r>
        <w:t xml:space="preserve">    -- AMF events, see 6.2.2.2.9, continued from tag 111</w:t>
      </w:r>
    </w:p>
    <w:p w14:paraId="43EA6C55" w14:textId="77777777" w:rsidR="00F059D4" w:rsidRDefault="00F059D4">
      <w:pPr>
        <w:pStyle w:val="Code"/>
      </w:pPr>
      <w:r>
        <w:t xml:space="preserve">    aMFUEConfigurationUpdate                            [132] AMFUEConfigurationUpdate</w:t>
      </w:r>
    </w:p>
    <w:p w14:paraId="134ADC9D" w14:textId="77777777" w:rsidR="00F059D4" w:rsidRDefault="00F059D4">
      <w:pPr>
        <w:pStyle w:val="Code"/>
      </w:pPr>
      <w:r>
        <w:t>}</w:t>
      </w:r>
    </w:p>
    <w:p w14:paraId="39FE1D72" w14:textId="77777777" w:rsidR="00F059D4" w:rsidRDefault="00F059D4">
      <w:pPr>
        <w:pStyle w:val="Code"/>
      </w:pPr>
    </w:p>
    <w:p w14:paraId="64BC70E8" w14:textId="77777777" w:rsidR="00F059D4" w:rsidRDefault="00F059D4">
      <w:pPr>
        <w:pStyle w:val="CodeHeader"/>
      </w:pPr>
      <w:r>
        <w:t>-- ==============</w:t>
      </w:r>
    </w:p>
    <w:p w14:paraId="2C4473F6" w14:textId="77777777" w:rsidR="00F059D4" w:rsidRDefault="00F059D4">
      <w:pPr>
        <w:pStyle w:val="CodeHeader"/>
      </w:pPr>
      <w:r>
        <w:t>-- X3 xCC payload</w:t>
      </w:r>
    </w:p>
    <w:p w14:paraId="59216B9F" w14:textId="77777777" w:rsidR="00F059D4" w:rsidRDefault="00F059D4">
      <w:pPr>
        <w:pStyle w:val="Code"/>
      </w:pPr>
      <w:r>
        <w:t>-- ==============</w:t>
      </w:r>
    </w:p>
    <w:p w14:paraId="722AA8FF" w14:textId="77777777" w:rsidR="00F059D4" w:rsidRDefault="00F059D4">
      <w:pPr>
        <w:pStyle w:val="Code"/>
      </w:pPr>
    </w:p>
    <w:p w14:paraId="69A2309A" w14:textId="77777777" w:rsidR="00F059D4" w:rsidRDefault="00F059D4">
      <w:pPr>
        <w:pStyle w:val="Code"/>
      </w:pPr>
      <w:r>
        <w:t>-- No additional xCC payload definitions required in the present document.</w:t>
      </w:r>
    </w:p>
    <w:p w14:paraId="0E2F686D" w14:textId="77777777" w:rsidR="00F059D4" w:rsidRDefault="00F059D4">
      <w:pPr>
        <w:pStyle w:val="Code"/>
      </w:pPr>
    </w:p>
    <w:p w14:paraId="4BC5E754" w14:textId="77777777" w:rsidR="00F059D4" w:rsidRDefault="00F059D4">
      <w:pPr>
        <w:pStyle w:val="CodeHeader"/>
      </w:pPr>
      <w:r>
        <w:t>-- ===============</w:t>
      </w:r>
    </w:p>
    <w:p w14:paraId="0248512B" w14:textId="77777777" w:rsidR="00F059D4" w:rsidRDefault="00F059D4">
      <w:pPr>
        <w:pStyle w:val="CodeHeader"/>
      </w:pPr>
      <w:r>
        <w:t>-- HI2 IRI payload</w:t>
      </w:r>
    </w:p>
    <w:p w14:paraId="2B5E9552" w14:textId="77777777" w:rsidR="00F059D4" w:rsidRDefault="00F059D4">
      <w:pPr>
        <w:pStyle w:val="Code"/>
      </w:pPr>
      <w:r>
        <w:t>-- ===============</w:t>
      </w:r>
    </w:p>
    <w:p w14:paraId="66933531" w14:textId="77777777" w:rsidR="00F059D4" w:rsidRDefault="00F059D4">
      <w:pPr>
        <w:pStyle w:val="Code"/>
      </w:pPr>
    </w:p>
    <w:p w14:paraId="386C97CE" w14:textId="77777777" w:rsidR="00F059D4" w:rsidRDefault="00F059D4">
      <w:pPr>
        <w:pStyle w:val="Code"/>
      </w:pPr>
      <w:r>
        <w:lastRenderedPageBreak/>
        <w:t>IRIPayload ::= SEQUENCE</w:t>
      </w:r>
    </w:p>
    <w:p w14:paraId="39088F1B" w14:textId="77777777" w:rsidR="00F059D4" w:rsidRDefault="00F059D4">
      <w:pPr>
        <w:pStyle w:val="Code"/>
      </w:pPr>
      <w:r>
        <w:t>{</w:t>
      </w:r>
    </w:p>
    <w:p w14:paraId="1866CD69" w14:textId="77777777" w:rsidR="00F059D4" w:rsidRDefault="00F059D4">
      <w:pPr>
        <w:pStyle w:val="Code"/>
      </w:pPr>
      <w:r>
        <w:t xml:space="preserve">    iRIPayloadOID       [1] RELATIVE-OID,</w:t>
      </w:r>
    </w:p>
    <w:p w14:paraId="3AE2FD60" w14:textId="77777777" w:rsidR="00F059D4" w:rsidRDefault="00F059D4">
      <w:pPr>
        <w:pStyle w:val="Code"/>
      </w:pPr>
      <w:r>
        <w:t xml:space="preserve">    event               [2] IRIEvent,</w:t>
      </w:r>
    </w:p>
    <w:p w14:paraId="311F299D" w14:textId="77777777" w:rsidR="00F059D4" w:rsidRDefault="00F059D4">
      <w:pPr>
        <w:pStyle w:val="Code"/>
      </w:pPr>
      <w:r>
        <w:t xml:space="preserve">    targetIdentifiers   [3] SEQUENCE OF IRITargetIdentifier OPTIONAL</w:t>
      </w:r>
    </w:p>
    <w:p w14:paraId="138C286E" w14:textId="77777777" w:rsidR="00F059D4" w:rsidRDefault="00F059D4">
      <w:pPr>
        <w:pStyle w:val="Code"/>
      </w:pPr>
      <w:r>
        <w:t>}</w:t>
      </w:r>
    </w:p>
    <w:p w14:paraId="02F7C6E0" w14:textId="77777777" w:rsidR="00F059D4" w:rsidRDefault="00F059D4">
      <w:pPr>
        <w:pStyle w:val="Code"/>
      </w:pPr>
    </w:p>
    <w:p w14:paraId="76953AB7" w14:textId="77777777" w:rsidR="00F059D4" w:rsidRDefault="00F059D4">
      <w:pPr>
        <w:pStyle w:val="Code"/>
      </w:pPr>
      <w:r>
        <w:t>IRIEvent ::= CHOICE</w:t>
      </w:r>
    </w:p>
    <w:p w14:paraId="55FA794A" w14:textId="77777777" w:rsidR="00F059D4" w:rsidRDefault="00F059D4">
      <w:pPr>
        <w:pStyle w:val="Code"/>
      </w:pPr>
      <w:r>
        <w:t>{</w:t>
      </w:r>
    </w:p>
    <w:p w14:paraId="050BF190" w14:textId="77777777" w:rsidR="00F059D4" w:rsidRDefault="00F059D4">
      <w:pPr>
        <w:pStyle w:val="Code"/>
      </w:pPr>
      <w:r>
        <w:t xml:space="preserve">    -- Registration-related events, see clause 6.2.2</w:t>
      </w:r>
    </w:p>
    <w:p w14:paraId="363EE772" w14:textId="77777777" w:rsidR="00F059D4" w:rsidRDefault="00F059D4">
      <w:pPr>
        <w:pStyle w:val="Code"/>
      </w:pPr>
      <w:r>
        <w:t xml:space="preserve">    registration                                        [1] AMFRegistration,</w:t>
      </w:r>
    </w:p>
    <w:p w14:paraId="2641DADB" w14:textId="77777777" w:rsidR="00F059D4" w:rsidRDefault="00F059D4">
      <w:pPr>
        <w:pStyle w:val="Code"/>
      </w:pPr>
      <w:r>
        <w:t xml:space="preserve">    deregistration                                      [2] AMFDeregistration,</w:t>
      </w:r>
    </w:p>
    <w:p w14:paraId="4775C040" w14:textId="77777777" w:rsidR="00F059D4" w:rsidRDefault="00F059D4">
      <w:pPr>
        <w:pStyle w:val="Code"/>
      </w:pPr>
      <w:r>
        <w:t xml:space="preserve">    locationUpdate                                      [3] AMFLocationUpdate,</w:t>
      </w:r>
    </w:p>
    <w:p w14:paraId="0B5D360A" w14:textId="77777777" w:rsidR="00F059D4" w:rsidRDefault="00F059D4">
      <w:pPr>
        <w:pStyle w:val="Code"/>
      </w:pPr>
      <w:r>
        <w:t xml:space="preserve">    startOfInterceptionWithRegisteredUE                 [4] AMFStartOfInterceptionWithRegisteredUE,</w:t>
      </w:r>
    </w:p>
    <w:p w14:paraId="11EEC87F" w14:textId="77777777" w:rsidR="00F059D4" w:rsidRDefault="00F059D4">
      <w:pPr>
        <w:pStyle w:val="Code"/>
      </w:pPr>
      <w:r>
        <w:t xml:space="preserve">    unsuccessfulRegistrationProcedure                   [5] AMFUnsuccessfulProcedure,</w:t>
      </w:r>
    </w:p>
    <w:p w14:paraId="108E5FB8" w14:textId="77777777" w:rsidR="00F059D4" w:rsidRDefault="00F059D4">
      <w:pPr>
        <w:pStyle w:val="Code"/>
      </w:pPr>
    </w:p>
    <w:p w14:paraId="40FAD66F" w14:textId="77777777" w:rsidR="00F059D4" w:rsidRDefault="00F059D4">
      <w:pPr>
        <w:pStyle w:val="Code"/>
      </w:pPr>
      <w:r>
        <w:t xml:space="preserve">    -- PDU session-related events, see clause 6.2.3</w:t>
      </w:r>
    </w:p>
    <w:p w14:paraId="720129D3" w14:textId="77777777" w:rsidR="00F059D4" w:rsidRDefault="00F059D4">
      <w:pPr>
        <w:pStyle w:val="Code"/>
      </w:pPr>
      <w:r>
        <w:t xml:space="preserve">    pDUSessionEstablishment                             [6] SMFPDUSessionEstablishment,</w:t>
      </w:r>
    </w:p>
    <w:p w14:paraId="31AE8B20" w14:textId="77777777" w:rsidR="00F059D4" w:rsidRDefault="00F059D4">
      <w:pPr>
        <w:pStyle w:val="Code"/>
      </w:pPr>
      <w:r>
        <w:t xml:space="preserve">    pDUSessionModification                              [7] SMFPDUSessionModification,</w:t>
      </w:r>
    </w:p>
    <w:p w14:paraId="101C0DB0" w14:textId="77777777" w:rsidR="00F059D4" w:rsidRDefault="00F059D4">
      <w:pPr>
        <w:pStyle w:val="Code"/>
      </w:pPr>
      <w:r>
        <w:t xml:space="preserve">    pDUSessionRelease                                   [8] SMFPDUSessionRelease,</w:t>
      </w:r>
    </w:p>
    <w:p w14:paraId="1F45E238" w14:textId="77777777" w:rsidR="00F059D4" w:rsidRDefault="00F059D4">
      <w:pPr>
        <w:pStyle w:val="Code"/>
      </w:pPr>
      <w:r>
        <w:t xml:space="preserve">    startOfInterceptionWithEstablishedPDUSession        [9] SMFStartOfInterceptionWithEstablishedPDUSession,</w:t>
      </w:r>
    </w:p>
    <w:p w14:paraId="57044A8B" w14:textId="77777777" w:rsidR="00F059D4" w:rsidRDefault="00F059D4">
      <w:pPr>
        <w:pStyle w:val="Code"/>
      </w:pPr>
      <w:r>
        <w:t xml:space="preserve">    unsuccessfulSessionProcedure                        [10] SMFUnsuccessfulProcedure,</w:t>
      </w:r>
    </w:p>
    <w:p w14:paraId="5AACAC48" w14:textId="77777777" w:rsidR="00F059D4" w:rsidRDefault="00F059D4">
      <w:pPr>
        <w:pStyle w:val="Code"/>
      </w:pPr>
    </w:p>
    <w:p w14:paraId="2D5A34AD" w14:textId="77777777" w:rsidR="00F059D4" w:rsidRDefault="00F059D4">
      <w:pPr>
        <w:pStyle w:val="Code"/>
      </w:pPr>
      <w:r>
        <w:t xml:space="preserve">    -- Subscriber-management related events, see clause 7.2.2</w:t>
      </w:r>
    </w:p>
    <w:p w14:paraId="78A3A79D" w14:textId="77777777" w:rsidR="00F059D4" w:rsidRDefault="00F059D4">
      <w:pPr>
        <w:pStyle w:val="Code"/>
      </w:pPr>
      <w:r>
        <w:t xml:space="preserve">    servingSystemMessage                                [11] UDMServingSystemMessage,</w:t>
      </w:r>
    </w:p>
    <w:p w14:paraId="396218EA" w14:textId="77777777" w:rsidR="00F059D4" w:rsidRDefault="00F059D4">
      <w:pPr>
        <w:pStyle w:val="Code"/>
      </w:pPr>
    </w:p>
    <w:p w14:paraId="03628BA0" w14:textId="77777777" w:rsidR="00F059D4" w:rsidRDefault="00F059D4">
      <w:pPr>
        <w:pStyle w:val="Code"/>
      </w:pPr>
      <w:r>
        <w:t xml:space="preserve">    -- SMS-related events, see clause 6.2.5, see also sMSReport ([56] below)</w:t>
      </w:r>
    </w:p>
    <w:p w14:paraId="76931898" w14:textId="77777777" w:rsidR="00F059D4" w:rsidRDefault="00F059D4">
      <w:pPr>
        <w:pStyle w:val="Code"/>
      </w:pPr>
      <w:r>
        <w:t xml:space="preserve">    sMSMessage                                          [12] SMSMessage,</w:t>
      </w:r>
    </w:p>
    <w:p w14:paraId="04236427" w14:textId="77777777" w:rsidR="00F059D4" w:rsidRDefault="00F059D4">
      <w:pPr>
        <w:pStyle w:val="Code"/>
      </w:pPr>
    </w:p>
    <w:p w14:paraId="5CC5D30E" w14:textId="77777777" w:rsidR="00F059D4" w:rsidRDefault="00F059D4">
      <w:pPr>
        <w:pStyle w:val="Code"/>
      </w:pPr>
      <w:r>
        <w:t xml:space="preserve">    -- LALS-related events, see clause 7.3.1</w:t>
      </w:r>
    </w:p>
    <w:p w14:paraId="2C3EA457" w14:textId="77777777" w:rsidR="00F059D4" w:rsidRDefault="00F059D4">
      <w:pPr>
        <w:pStyle w:val="Code"/>
      </w:pPr>
      <w:r>
        <w:t xml:space="preserve">    lALSReport                                          [13] LALSReport,</w:t>
      </w:r>
    </w:p>
    <w:p w14:paraId="7A3378CA" w14:textId="77777777" w:rsidR="00F059D4" w:rsidRDefault="00F059D4">
      <w:pPr>
        <w:pStyle w:val="Code"/>
      </w:pPr>
    </w:p>
    <w:p w14:paraId="23ADDFC3" w14:textId="77777777" w:rsidR="00F059D4" w:rsidRDefault="00F059D4">
      <w:pPr>
        <w:pStyle w:val="Code"/>
      </w:pPr>
      <w:r>
        <w:t xml:space="preserve">    -- PDHR/PDSR-related events, see clause 6.2.3.4.1</w:t>
      </w:r>
    </w:p>
    <w:p w14:paraId="606DF169" w14:textId="77777777" w:rsidR="00F059D4" w:rsidRDefault="00F059D4">
      <w:pPr>
        <w:pStyle w:val="Code"/>
      </w:pPr>
      <w:r>
        <w:t xml:space="preserve">    pDHeaderReport                                      [14] PDHeaderReport,</w:t>
      </w:r>
    </w:p>
    <w:p w14:paraId="74D34479" w14:textId="77777777" w:rsidR="00F059D4" w:rsidRDefault="00F059D4">
      <w:pPr>
        <w:pStyle w:val="Code"/>
      </w:pPr>
      <w:r>
        <w:t xml:space="preserve">    pDSummaryReport                                     [15] PDSummaryReport,</w:t>
      </w:r>
    </w:p>
    <w:p w14:paraId="67F6D568" w14:textId="77777777" w:rsidR="00F059D4" w:rsidRDefault="00F059D4">
      <w:pPr>
        <w:pStyle w:val="Code"/>
      </w:pPr>
    </w:p>
    <w:p w14:paraId="0365F5F0" w14:textId="77777777" w:rsidR="00F059D4" w:rsidRDefault="00F059D4">
      <w:pPr>
        <w:pStyle w:val="Code"/>
      </w:pPr>
      <w:r>
        <w:t xml:space="preserve">    -- MDF-related events, see clause 7.3.2</w:t>
      </w:r>
    </w:p>
    <w:p w14:paraId="7998B507" w14:textId="77777777" w:rsidR="00F059D4" w:rsidRDefault="00F059D4">
      <w:pPr>
        <w:pStyle w:val="Code"/>
      </w:pPr>
      <w:r>
        <w:t xml:space="preserve">    mDFCellSiteReport                                   [16] MDFCellSiteReport,</w:t>
      </w:r>
    </w:p>
    <w:p w14:paraId="7265BA43" w14:textId="77777777" w:rsidR="00F059D4" w:rsidRDefault="00F059D4">
      <w:pPr>
        <w:pStyle w:val="Code"/>
      </w:pPr>
    </w:p>
    <w:p w14:paraId="43A78BC2" w14:textId="77777777" w:rsidR="00F059D4" w:rsidRDefault="00F059D4">
      <w:pPr>
        <w:pStyle w:val="Code"/>
      </w:pPr>
      <w:r>
        <w:t xml:space="preserve">    -- MMS-related events, see clause 7.4.2</w:t>
      </w:r>
    </w:p>
    <w:p w14:paraId="0DA96F37" w14:textId="77777777" w:rsidR="00F059D4" w:rsidRDefault="00F059D4">
      <w:pPr>
        <w:pStyle w:val="Code"/>
      </w:pPr>
      <w:r>
        <w:t xml:space="preserve">    mMSSend                                             [17] MMSSend,</w:t>
      </w:r>
    </w:p>
    <w:p w14:paraId="381C4D60" w14:textId="77777777" w:rsidR="00F059D4" w:rsidRDefault="00F059D4">
      <w:pPr>
        <w:pStyle w:val="Code"/>
      </w:pPr>
      <w:r>
        <w:t xml:space="preserve">    mMSSendByNonLocalTarget                             [18] MMSSendByNonLocalTarget,</w:t>
      </w:r>
    </w:p>
    <w:p w14:paraId="30D11ECA" w14:textId="77777777" w:rsidR="00F059D4" w:rsidRDefault="00F059D4">
      <w:pPr>
        <w:pStyle w:val="Code"/>
      </w:pPr>
      <w:r>
        <w:t xml:space="preserve">    mMSNotification                                     [19] MMSNotification,</w:t>
      </w:r>
    </w:p>
    <w:p w14:paraId="6196E6B9" w14:textId="77777777" w:rsidR="00F059D4" w:rsidRDefault="00F059D4">
      <w:pPr>
        <w:pStyle w:val="Code"/>
      </w:pPr>
      <w:r>
        <w:t xml:space="preserve">    mMSSendToNonLocalTarget                             [20] MMSSendToNonLocalTarget,</w:t>
      </w:r>
    </w:p>
    <w:p w14:paraId="751E4203" w14:textId="77777777" w:rsidR="00F059D4" w:rsidRDefault="00F059D4">
      <w:pPr>
        <w:pStyle w:val="Code"/>
      </w:pPr>
      <w:r>
        <w:t xml:space="preserve">    mMSNotificationResponse                             [21] MMSNotificationResponse,</w:t>
      </w:r>
    </w:p>
    <w:p w14:paraId="24D76221" w14:textId="77777777" w:rsidR="00F059D4" w:rsidRDefault="00F059D4">
      <w:pPr>
        <w:pStyle w:val="Code"/>
      </w:pPr>
      <w:r>
        <w:t xml:space="preserve">    mMSRetrieval                                        [22] MMSRetrieval,</w:t>
      </w:r>
    </w:p>
    <w:p w14:paraId="75DC5B56" w14:textId="77777777" w:rsidR="00F059D4" w:rsidRDefault="00F059D4">
      <w:pPr>
        <w:pStyle w:val="Code"/>
      </w:pPr>
      <w:r>
        <w:t xml:space="preserve">    mMSDeliveryAck                                      [23] MMSDeliveryAck,</w:t>
      </w:r>
    </w:p>
    <w:p w14:paraId="21A8D9CC" w14:textId="77777777" w:rsidR="00F059D4" w:rsidRDefault="00F059D4">
      <w:pPr>
        <w:pStyle w:val="Code"/>
      </w:pPr>
      <w:r>
        <w:t xml:space="preserve">    mMSForward                                          [24] MMSForward,</w:t>
      </w:r>
    </w:p>
    <w:p w14:paraId="65B81BC8" w14:textId="77777777" w:rsidR="00F059D4" w:rsidRDefault="00F059D4">
      <w:pPr>
        <w:pStyle w:val="Code"/>
      </w:pPr>
      <w:r>
        <w:t xml:space="preserve">    mMSDeleteFromRelay                                  [25] MMSDeleteFromRelay,</w:t>
      </w:r>
    </w:p>
    <w:p w14:paraId="630EBC18" w14:textId="77777777" w:rsidR="00F059D4" w:rsidRDefault="00F059D4">
      <w:pPr>
        <w:pStyle w:val="Code"/>
      </w:pPr>
      <w:r>
        <w:t xml:space="preserve">    mMSDeliveryReport                                   [26] MMSDeliveryReport,</w:t>
      </w:r>
    </w:p>
    <w:p w14:paraId="4752C8E6" w14:textId="77777777" w:rsidR="00F059D4" w:rsidRDefault="00F059D4">
      <w:pPr>
        <w:pStyle w:val="Code"/>
      </w:pPr>
      <w:r>
        <w:t xml:space="preserve">    mMSDeliveryReportNonLocalTarget                     [27] MMSDeliveryReportNonLocalTarget,</w:t>
      </w:r>
    </w:p>
    <w:p w14:paraId="4DF1F3C6" w14:textId="77777777" w:rsidR="00F059D4" w:rsidRDefault="00F059D4">
      <w:pPr>
        <w:pStyle w:val="Code"/>
      </w:pPr>
      <w:r>
        <w:t xml:space="preserve">    mMSReadReport                                       [28] MMSReadReport,</w:t>
      </w:r>
    </w:p>
    <w:p w14:paraId="5621D310" w14:textId="77777777" w:rsidR="00F059D4" w:rsidRDefault="00F059D4">
      <w:pPr>
        <w:pStyle w:val="Code"/>
      </w:pPr>
      <w:r>
        <w:t xml:space="preserve">    mMSReadReportNonLocalTarget                         [29] MMSReadReportNonLocalTarget,</w:t>
      </w:r>
    </w:p>
    <w:p w14:paraId="6AAAE85F" w14:textId="77777777" w:rsidR="00F059D4" w:rsidRDefault="00F059D4">
      <w:pPr>
        <w:pStyle w:val="Code"/>
      </w:pPr>
      <w:r>
        <w:t xml:space="preserve">    mMSCancel                                           [30] MMSCancel,</w:t>
      </w:r>
    </w:p>
    <w:p w14:paraId="39A1835E" w14:textId="77777777" w:rsidR="00F059D4" w:rsidRDefault="00F059D4">
      <w:pPr>
        <w:pStyle w:val="Code"/>
      </w:pPr>
      <w:r>
        <w:t xml:space="preserve">    mMSMBoxStore                                        [31] MMSMBoxStore,</w:t>
      </w:r>
    </w:p>
    <w:p w14:paraId="0439747C" w14:textId="77777777" w:rsidR="00F059D4" w:rsidRDefault="00F059D4">
      <w:pPr>
        <w:pStyle w:val="Code"/>
      </w:pPr>
      <w:r>
        <w:t xml:space="preserve">    mMSMBoxUpload                                       [32] MMSMBoxUpload,</w:t>
      </w:r>
    </w:p>
    <w:p w14:paraId="2B366987" w14:textId="77777777" w:rsidR="00F059D4" w:rsidRDefault="00F059D4">
      <w:pPr>
        <w:pStyle w:val="Code"/>
      </w:pPr>
      <w:r>
        <w:t xml:space="preserve">    mMSMBoxDelete                                       [33] MMSMBoxDelete,</w:t>
      </w:r>
    </w:p>
    <w:p w14:paraId="617B2786" w14:textId="77777777" w:rsidR="00F059D4" w:rsidRDefault="00F059D4">
      <w:pPr>
        <w:pStyle w:val="Code"/>
      </w:pPr>
      <w:r>
        <w:t xml:space="preserve">    mMSMBoxViewRequest                                  [34] MMSMBoxViewRequest,</w:t>
      </w:r>
    </w:p>
    <w:p w14:paraId="4CA82475" w14:textId="77777777" w:rsidR="00F059D4" w:rsidRDefault="00F059D4">
      <w:pPr>
        <w:pStyle w:val="Code"/>
      </w:pPr>
      <w:r>
        <w:t xml:space="preserve">    mMSMBoxViewResponse                                 [35] MMSMBoxViewResponse,</w:t>
      </w:r>
    </w:p>
    <w:p w14:paraId="698B821B" w14:textId="77777777" w:rsidR="00F059D4" w:rsidRDefault="00F059D4">
      <w:pPr>
        <w:pStyle w:val="Code"/>
      </w:pPr>
    </w:p>
    <w:p w14:paraId="280B2B57" w14:textId="77777777" w:rsidR="00F059D4" w:rsidRDefault="00F059D4">
      <w:pPr>
        <w:pStyle w:val="Code"/>
      </w:pPr>
      <w:r>
        <w:t xml:space="preserve">    -- PTC-related events, see clause 7.5.2</w:t>
      </w:r>
    </w:p>
    <w:p w14:paraId="4F8A60CD" w14:textId="77777777" w:rsidR="00F059D4" w:rsidRDefault="00F059D4">
      <w:pPr>
        <w:pStyle w:val="Code"/>
      </w:pPr>
      <w:r>
        <w:t xml:space="preserve">    pTCRegistration                                     [36] PTCRegistration,</w:t>
      </w:r>
    </w:p>
    <w:p w14:paraId="0AB07B28" w14:textId="77777777" w:rsidR="00F059D4" w:rsidRDefault="00F059D4">
      <w:pPr>
        <w:pStyle w:val="Code"/>
      </w:pPr>
      <w:r>
        <w:t xml:space="preserve">    pTCSessionInitiation                                [37] PTCSessionInitiation,</w:t>
      </w:r>
    </w:p>
    <w:p w14:paraId="2F71697A" w14:textId="77777777" w:rsidR="00F059D4" w:rsidRDefault="00F059D4">
      <w:pPr>
        <w:pStyle w:val="Code"/>
      </w:pPr>
      <w:r>
        <w:t xml:space="preserve">    pTCSessionAbandon                                   [38] PTCSessionAbandon,</w:t>
      </w:r>
    </w:p>
    <w:p w14:paraId="2CE82CC9" w14:textId="77777777" w:rsidR="00F059D4" w:rsidRDefault="00F059D4">
      <w:pPr>
        <w:pStyle w:val="Code"/>
      </w:pPr>
      <w:r>
        <w:t xml:space="preserve">    pTCSessionStart                                     [39] PTCSessionStart,</w:t>
      </w:r>
    </w:p>
    <w:p w14:paraId="620AEF16" w14:textId="77777777" w:rsidR="00F059D4" w:rsidRDefault="00F059D4">
      <w:pPr>
        <w:pStyle w:val="Code"/>
      </w:pPr>
      <w:r>
        <w:t xml:space="preserve">    pTCSessionEnd                                       [40] PTCSessionEnd,</w:t>
      </w:r>
    </w:p>
    <w:p w14:paraId="5883178D" w14:textId="77777777" w:rsidR="00F059D4" w:rsidRDefault="00F059D4">
      <w:pPr>
        <w:pStyle w:val="Code"/>
      </w:pPr>
      <w:r>
        <w:t xml:space="preserve">    pTCStartOfInterception                              [41] PTCStartOfInterception,</w:t>
      </w:r>
    </w:p>
    <w:p w14:paraId="382B6007" w14:textId="77777777" w:rsidR="00F059D4" w:rsidRDefault="00F059D4">
      <w:pPr>
        <w:pStyle w:val="Code"/>
      </w:pPr>
      <w:r>
        <w:t xml:space="preserve">    pTCPreEstablishedSession                            [42] PTCPreEstablishedSession,</w:t>
      </w:r>
    </w:p>
    <w:p w14:paraId="730FC448" w14:textId="77777777" w:rsidR="00F059D4" w:rsidRDefault="00F059D4">
      <w:pPr>
        <w:pStyle w:val="Code"/>
      </w:pPr>
      <w:r>
        <w:t xml:space="preserve">    pTCInstantPersonalAlert                             [43] PTCInstantPersonalAlert,</w:t>
      </w:r>
    </w:p>
    <w:p w14:paraId="3EE9F2E5" w14:textId="77777777" w:rsidR="00F059D4" w:rsidRDefault="00F059D4">
      <w:pPr>
        <w:pStyle w:val="Code"/>
      </w:pPr>
      <w:r>
        <w:t xml:space="preserve">    pTCPartyJoin                                        [44] PTCPartyJoin,</w:t>
      </w:r>
    </w:p>
    <w:p w14:paraId="30181508" w14:textId="77777777" w:rsidR="00F059D4" w:rsidRDefault="00F059D4">
      <w:pPr>
        <w:pStyle w:val="Code"/>
      </w:pPr>
      <w:r>
        <w:t xml:space="preserve">    pTCPartyDrop                                        [45] PTCPartyDrop,</w:t>
      </w:r>
    </w:p>
    <w:p w14:paraId="26EBA594" w14:textId="77777777" w:rsidR="00F059D4" w:rsidRDefault="00F059D4">
      <w:pPr>
        <w:pStyle w:val="Code"/>
      </w:pPr>
      <w:r>
        <w:t xml:space="preserve">    pTCPartyHold                                        [46] PTCPartyHold,</w:t>
      </w:r>
    </w:p>
    <w:p w14:paraId="393BF828" w14:textId="77777777" w:rsidR="00F059D4" w:rsidRDefault="00F059D4">
      <w:pPr>
        <w:pStyle w:val="Code"/>
      </w:pPr>
      <w:r>
        <w:t xml:space="preserve">    pTCMediaModification                                [47] PTCMediaModification,</w:t>
      </w:r>
    </w:p>
    <w:p w14:paraId="4CABE4C2" w14:textId="77777777" w:rsidR="00F059D4" w:rsidRDefault="00F059D4">
      <w:pPr>
        <w:pStyle w:val="Code"/>
      </w:pPr>
      <w:r>
        <w:t xml:space="preserve">    pTCGroupAdvertisement                               [48] PTCGroupAdvertisement,</w:t>
      </w:r>
    </w:p>
    <w:p w14:paraId="7973B23A" w14:textId="77777777" w:rsidR="00F059D4" w:rsidRDefault="00F059D4">
      <w:pPr>
        <w:pStyle w:val="Code"/>
      </w:pPr>
      <w:r>
        <w:t xml:space="preserve">    pTCFloorControl                                     [49] PTCFloorControl,</w:t>
      </w:r>
    </w:p>
    <w:p w14:paraId="66894D69" w14:textId="77777777" w:rsidR="00F059D4" w:rsidRDefault="00F059D4">
      <w:pPr>
        <w:pStyle w:val="Code"/>
      </w:pPr>
      <w:r>
        <w:t xml:space="preserve">    pTCTargetPresence                                   [50] PTCTargetPresence,</w:t>
      </w:r>
    </w:p>
    <w:p w14:paraId="3C6B962D" w14:textId="77777777" w:rsidR="00F059D4" w:rsidRDefault="00F059D4">
      <w:pPr>
        <w:pStyle w:val="Code"/>
      </w:pPr>
      <w:r>
        <w:t xml:space="preserve">    pTCParticipantPresence                              [51] PTCParticipantPresence,</w:t>
      </w:r>
    </w:p>
    <w:p w14:paraId="066D1ECF" w14:textId="77777777" w:rsidR="00F059D4" w:rsidRDefault="00F059D4">
      <w:pPr>
        <w:pStyle w:val="Code"/>
      </w:pPr>
      <w:r>
        <w:lastRenderedPageBreak/>
        <w:t xml:space="preserve">    pTCListManagement                                   [52] PTCListManagement,</w:t>
      </w:r>
    </w:p>
    <w:p w14:paraId="2343923D" w14:textId="77777777" w:rsidR="00F059D4" w:rsidRDefault="00F059D4">
      <w:pPr>
        <w:pStyle w:val="Code"/>
      </w:pPr>
      <w:r>
        <w:t xml:space="preserve">    pTCAccessPolicy                                     [53] PTCAccessPolicy,</w:t>
      </w:r>
    </w:p>
    <w:p w14:paraId="724DF9FC" w14:textId="77777777" w:rsidR="00F059D4" w:rsidRDefault="00F059D4">
      <w:pPr>
        <w:pStyle w:val="Code"/>
      </w:pPr>
    </w:p>
    <w:p w14:paraId="347C31DB" w14:textId="77777777" w:rsidR="00F059D4" w:rsidRDefault="00F059D4">
      <w:pPr>
        <w:pStyle w:val="Code"/>
      </w:pPr>
      <w:r>
        <w:t xml:space="preserve">    -- More Subscriber-management related events, see clause 7.2.2</w:t>
      </w:r>
    </w:p>
    <w:p w14:paraId="1B917B66" w14:textId="77777777" w:rsidR="00F059D4" w:rsidRDefault="00F059D4">
      <w:pPr>
        <w:pStyle w:val="Code"/>
      </w:pPr>
      <w:r>
        <w:t xml:space="preserve">     subscriberRecordChangeMessage                      [54] UDMSubscriberRecordChangeMessage,</w:t>
      </w:r>
    </w:p>
    <w:p w14:paraId="3737AD8E" w14:textId="77777777" w:rsidR="00F059D4" w:rsidRDefault="00F059D4">
      <w:pPr>
        <w:pStyle w:val="Code"/>
      </w:pPr>
      <w:r>
        <w:t xml:space="preserve">     cancelLocationMessage                              [55] UDMCancelLocationMessage,</w:t>
      </w:r>
    </w:p>
    <w:p w14:paraId="6E09EE95" w14:textId="77777777" w:rsidR="00F059D4" w:rsidRDefault="00F059D4">
      <w:pPr>
        <w:pStyle w:val="Code"/>
      </w:pPr>
    </w:p>
    <w:p w14:paraId="0E12CDB5" w14:textId="77777777" w:rsidR="00F059D4" w:rsidRDefault="00F059D4">
      <w:pPr>
        <w:pStyle w:val="Code"/>
      </w:pPr>
      <w:r>
        <w:t xml:space="preserve">    -- SMS-related events, continued from choice 12</w:t>
      </w:r>
    </w:p>
    <w:p w14:paraId="026A4ABC" w14:textId="77777777" w:rsidR="00F059D4" w:rsidRDefault="00F059D4">
      <w:pPr>
        <w:pStyle w:val="Code"/>
      </w:pPr>
      <w:r>
        <w:t xml:space="preserve">    sMSReport                                           [56] SMSReport,</w:t>
      </w:r>
    </w:p>
    <w:p w14:paraId="42C1C7B1" w14:textId="77777777" w:rsidR="00F059D4" w:rsidRDefault="00F059D4">
      <w:pPr>
        <w:pStyle w:val="Code"/>
      </w:pPr>
    </w:p>
    <w:p w14:paraId="1F16B064" w14:textId="77777777" w:rsidR="00F059D4" w:rsidRDefault="00F059D4">
      <w:pPr>
        <w:pStyle w:val="Code"/>
      </w:pPr>
      <w:r>
        <w:t xml:space="preserve">    -- MA PDU session-related events, see clause 6.2.3.2.7</w:t>
      </w:r>
    </w:p>
    <w:p w14:paraId="4479A3B3" w14:textId="77777777" w:rsidR="00F059D4" w:rsidRDefault="00F059D4">
      <w:pPr>
        <w:pStyle w:val="Code"/>
      </w:pPr>
      <w:r>
        <w:t xml:space="preserve">    sMFMAPDUSessionEstablishment                        [57] SMFMAPDUSessionEstablishment,</w:t>
      </w:r>
    </w:p>
    <w:p w14:paraId="0989ECC9" w14:textId="77777777" w:rsidR="00F059D4" w:rsidRDefault="00F059D4">
      <w:pPr>
        <w:pStyle w:val="Code"/>
      </w:pPr>
      <w:r>
        <w:t xml:space="preserve">    sMFMAPDUSessionModification                         [58] SMFMAPDUSessionModification,</w:t>
      </w:r>
    </w:p>
    <w:p w14:paraId="0B4D9DEF" w14:textId="77777777" w:rsidR="00F059D4" w:rsidRDefault="00F059D4">
      <w:pPr>
        <w:pStyle w:val="Code"/>
      </w:pPr>
      <w:r>
        <w:t xml:space="preserve">    sMFMAPDUSessionRelease                              [59] SMFMAPDUSessionRelease,</w:t>
      </w:r>
    </w:p>
    <w:p w14:paraId="3BB0952B" w14:textId="77777777" w:rsidR="00F059D4" w:rsidRDefault="00F059D4">
      <w:pPr>
        <w:pStyle w:val="Code"/>
      </w:pPr>
      <w:r>
        <w:t xml:space="preserve">    startOfInterceptionWithEstablishedMAPDUSession      [60] SMFStartOfInterceptionWithEstablishedMAPDUSession,</w:t>
      </w:r>
    </w:p>
    <w:p w14:paraId="00576712" w14:textId="77777777" w:rsidR="00F059D4" w:rsidRDefault="00F059D4">
      <w:pPr>
        <w:pStyle w:val="Code"/>
      </w:pPr>
      <w:r>
        <w:t xml:space="preserve">    unsuccessfulMASMProcedure                           [61] SMFMAUnsuccessfulProcedure,</w:t>
      </w:r>
    </w:p>
    <w:p w14:paraId="3419C5DA" w14:textId="77777777" w:rsidR="00F059D4" w:rsidRDefault="00F059D4">
      <w:pPr>
        <w:pStyle w:val="Code"/>
      </w:pPr>
    </w:p>
    <w:p w14:paraId="5BC80B65" w14:textId="77777777" w:rsidR="00F059D4" w:rsidRDefault="00F059D4">
      <w:pPr>
        <w:pStyle w:val="Code"/>
      </w:pPr>
      <w:r>
        <w:t xml:space="preserve">    -- Identifier Association events, see clauses 6.2.2.2.7 and 6.3.2.2.2</w:t>
      </w:r>
    </w:p>
    <w:p w14:paraId="246A09B2" w14:textId="77777777" w:rsidR="00F059D4" w:rsidRDefault="00F059D4">
      <w:pPr>
        <w:pStyle w:val="Code"/>
      </w:pPr>
      <w:r>
        <w:t xml:space="preserve">     aMFIdentifierAssociation                           [62] AMFIdentifierAssociation,</w:t>
      </w:r>
    </w:p>
    <w:p w14:paraId="1302A9A3" w14:textId="77777777" w:rsidR="00F059D4" w:rsidRDefault="00F059D4">
      <w:pPr>
        <w:pStyle w:val="Code"/>
      </w:pPr>
      <w:r>
        <w:t xml:space="preserve">     mMEIdentifierAssociation                           [63] MMEIdentifierAssociation,</w:t>
      </w:r>
    </w:p>
    <w:p w14:paraId="68329FFD" w14:textId="77777777" w:rsidR="00F059D4" w:rsidRDefault="00F059D4">
      <w:pPr>
        <w:pStyle w:val="Code"/>
      </w:pPr>
    </w:p>
    <w:p w14:paraId="79309B93" w14:textId="77777777" w:rsidR="00F059D4" w:rsidRDefault="00F059D4">
      <w:pPr>
        <w:pStyle w:val="Code"/>
      </w:pPr>
      <w:r>
        <w:t xml:space="preserve">    -- PDU to MA PDU session-related events, see clause 6.2.3.2.8</w:t>
      </w:r>
    </w:p>
    <w:p w14:paraId="58CD6178" w14:textId="77777777" w:rsidR="00F059D4" w:rsidRDefault="00F059D4">
      <w:pPr>
        <w:pStyle w:val="Code"/>
      </w:pPr>
      <w:r>
        <w:t xml:space="preserve">    sMFPDUtoMAPDUSessionModification                    [64] SMFPDUtoMAPDUSessionModification,</w:t>
      </w:r>
    </w:p>
    <w:p w14:paraId="5A21173A" w14:textId="77777777" w:rsidR="00F059D4" w:rsidRDefault="00F059D4">
      <w:pPr>
        <w:pStyle w:val="Code"/>
      </w:pPr>
    </w:p>
    <w:p w14:paraId="4284F5B8" w14:textId="77777777" w:rsidR="00F059D4" w:rsidRDefault="00F059D4">
      <w:pPr>
        <w:pStyle w:val="Code"/>
      </w:pPr>
      <w:r>
        <w:t xml:space="preserve">    -- NEF services related events, see clause 7.7.2,</w:t>
      </w:r>
    </w:p>
    <w:p w14:paraId="01D37208" w14:textId="77777777" w:rsidR="00F059D4" w:rsidRDefault="00F059D4">
      <w:pPr>
        <w:pStyle w:val="Code"/>
      </w:pPr>
      <w:r>
        <w:t xml:space="preserve">    nEFPDUSessionEstablishment                          [65] NEFPDUSessionEstablishment,</w:t>
      </w:r>
    </w:p>
    <w:p w14:paraId="27CA5CBF" w14:textId="77777777" w:rsidR="00F059D4" w:rsidRDefault="00F059D4">
      <w:pPr>
        <w:pStyle w:val="Code"/>
      </w:pPr>
      <w:r>
        <w:t xml:space="preserve">    nEFPDUSessionModification                           [66] NEFPDUSessionModification,</w:t>
      </w:r>
    </w:p>
    <w:p w14:paraId="1954DBF1" w14:textId="77777777" w:rsidR="00F059D4" w:rsidRDefault="00F059D4">
      <w:pPr>
        <w:pStyle w:val="Code"/>
      </w:pPr>
      <w:r>
        <w:t xml:space="preserve">    nEFPDUSessionRelease                                [67] NEFPDUSessionRelease,</w:t>
      </w:r>
    </w:p>
    <w:p w14:paraId="67865AC8" w14:textId="77777777" w:rsidR="00F059D4" w:rsidRDefault="00F059D4">
      <w:pPr>
        <w:pStyle w:val="Code"/>
      </w:pPr>
      <w:r>
        <w:t xml:space="preserve">    nEFUnsuccessfulProcedure                            [68] NEFUnsuccessfulProcedure,</w:t>
      </w:r>
    </w:p>
    <w:p w14:paraId="28558745" w14:textId="77777777" w:rsidR="00F059D4" w:rsidRDefault="00F059D4">
      <w:pPr>
        <w:pStyle w:val="Code"/>
      </w:pPr>
      <w:r>
        <w:t xml:space="preserve">    nEFStartOfInterceptionWithEstablishedPDUSession     [69] NEFStartOfInterceptionWithEstablishedPDUSession,</w:t>
      </w:r>
    </w:p>
    <w:p w14:paraId="74332905" w14:textId="77777777" w:rsidR="00F059D4" w:rsidRDefault="00F059D4">
      <w:pPr>
        <w:pStyle w:val="Code"/>
      </w:pPr>
      <w:r>
        <w:t xml:space="preserve">    nEFdeviceTrigger                                    [70] NEFDeviceTrigger,</w:t>
      </w:r>
    </w:p>
    <w:p w14:paraId="69B9A58A" w14:textId="77777777" w:rsidR="00F059D4" w:rsidRDefault="00F059D4">
      <w:pPr>
        <w:pStyle w:val="Code"/>
      </w:pPr>
      <w:r>
        <w:t xml:space="preserve">    nEFdeviceTriggerReplace                             [71] NEFDeviceTriggerReplace,</w:t>
      </w:r>
    </w:p>
    <w:p w14:paraId="1210A1BC" w14:textId="77777777" w:rsidR="00F059D4" w:rsidRDefault="00F059D4">
      <w:pPr>
        <w:pStyle w:val="Code"/>
      </w:pPr>
      <w:r>
        <w:t xml:space="preserve">    nEFdeviceTriggerCancellation                        [72] NEFDeviceTriggerCancellation,</w:t>
      </w:r>
    </w:p>
    <w:p w14:paraId="231973C7" w14:textId="77777777" w:rsidR="00F059D4" w:rsidRDefault="00F059D4">
      <w:pPr>
        <w:pStyle w:val="Code"/>
      </w:pPr>
      <w:r>
        <w:t xml:space="preserve">    nEFdeviceTriggerReportNotify                        [73] NEFDeviceTriggerReportNotify,</w:t>
      </w:r>
    </w:p>
    <w:p w14:paraId="227B61E7" w14:textId="77777777" w:rsidR="00F059D4" w:rsidRDefault="00F059D4">
      <w:pPr>
        <w:pStyle w:val="Code"/>
      </w:pPr>
      <w:r>
        <w:t xml:space="preserve">    nEFMSISDNLessMOSMS                                  [74] NEFMSISDNLessMOSMS,</w:t>
      </w:r>
    </w:p>
    <w:p w14:paraId="72678EC4" w14:textId="77777777" w:rsidR="00F059D4" w:rsidRDefault="00F059D4">
      <w:pPr>
        <w:pStyle w:val="Code"/>
      </w:pPr>
      <w:r>
        <w:t xml:space="preserve">    nEFExpectedUEBehaviourUpdate                        [75] NEFExpectedUEBehaviourUpdate,</w:t>
      </w:r>
    </w:p>
    <w:p w14:paraId="09DCE9B8" w14:textId="77777777" w:rsidR="00F059D4" w:rsidRDefault="00F059D4">
      <w:pPr>
        <w:pStyle w:val="Code"/>
      </w:pPr>
    </w:p>
    <w:p w14:paraId="7AFEFCB3" w14:textId="77777777" w:rsidR="00F059D4" w:rsidRDefault="00F059D4">
      <w:pPr>
        <w:pStyle w:val="Code"/>
      </w:pPr>
      <w:r>
        <w:t xml:space="preserve">    -- SCEF services related events, see clause 7.8.2</w:t>
      </w:r>
    </w:p>
    <w:p w14:paraId="23315C76" w14:textId="77777777" w:rsidR="00F059D4" w:rsidRDefault="00F059D4">
      <w:pPr>
        <w:pStyle w:val="Code"/>
      </w:pPr>
      <w:r>
        <w:t xml:space="preserve">    sCEFPDNConnectionEstablishment                      [76] SCEFPDNConnectionEstablishment,</w:t>
      </w:r>
    </w:p>
    <w:p w14:paraId="37B4D10B" w14:textId="77777777" w:rsidR="00F059D4" w:rsidRDefault="00F059D4">
      <w:pPr>
        <w:pStyle w:val="Code"/>
      </w:pPr>
      <w:r>
        <w:t xml:space="preserve">    sCEFPDNConnectionUpdate                             [77] SCEFPDNConnectionUpdate,</w:t>
      </w:r>
    </w:p>
    <w:p w14:paraId="2EC452FC" w14:textId="77777777" w:rsidR="00F059D4" w:rsidRDefault="00F059D4">
      <w:pPr>
        <w:pStyle w:val="Code"/>
      </w:pPr>
      <w:r>
        <w:t xml:space="preserve">    sCEFPDNConnectionRelease                            [78] SCEFPDNConnectionRelease,</w:t>
      </w:r>
    </w:p>
    <w:p w14:paraId="3CB06C08" w14:textId="77777777" w:rsidR="00F059D4" w:rsidRDefault="00F059D4">
      <w:pPr>
        <w:pStyle w:val="Code"/>
      </w:pPr>
      <w:r>
        <w:t xml:space="preserve">    sCEFUnsuccessfulProcedure                           [79] SCEFUnsuccessfulProcedure,</w:t>
      </w:r>
    </w:p>
    <w:p w14:paraId="572D4A9E" w14:textId="77777777" w:rsidR="00F059D4" w:rsidRDefault="00F059D4">
      <w:pPr>
        <w:pStyle w:val="Code"/>
      </w:pPr>
      <w:r>
        <w:t xml:space="preserve">    sCEFStartOfInterceptionWithEstablishedPDNConnection [80] SCEFStartOfInterceptionWithEstablishedPDNConnection,</w:t>
      </w:r>
    </w:p>
    <w:p w14:paraId="7F9475D2" w14:textId="77777777" w:rsidR="00F059D4" w:rsidRDefault="00F059D4">
      <w:pPr>
        <w:pStyle w:val="Code"/>
      </w:pPr>
      <w:r>
        <w:t xml:space="preserve">    sCEFdeviceTrigger                                   [81] SCEFDeviceTrigger,</w:t>
      </w:r>
    </w:p>
    <w:p w14:paraId="7D79051A" w14:textId="77777777" w:rsidR="00F059D4" w:rsidRDefault="00F059D4">
      <w:pPr>
        <w:pStyle w:val="Code"/>
      </w:pPr>
      <w:r>
        <w:t xml:space="preserve">    sCEFdeviceTriggerReplace                            [82] SCEFDeviceTriggerReplace,</w:t>
      </w:r>
    </w:p>
    <w:p w14:paraId="26C5B48D" w14:textId="77777777" w:rsidR="00F059D4" w:rsidRDefault="00F059D4">
      <w:pPr>
        <w:pStyle w:val="Code"/>
      </w:pPr>
      <w:r>
        <w:t xml:space="preserve">    sCEFdeviceTriggerCancellation                       [83] SCEFDeviceTriggerCancellation,</w:t>
      </w:r>
    </w:p>
    <w:p w14:paraId="09AC53AD" w14:textId="77777777" w:rsidR="00F059D4" w:rsidRDefault="00F059D4">
      <w:pPr>
        <w:pStyle w:val="Code"/>
      </w:pPr>
      <w:r>
        <w:t xml:space="preserve">    sCEFdeviceTriggerReportNotify                       [84] SCEFDeviceTriggerReportNotify,</w:t>
      </w:r>
    </w:p>
    <w:p w14:paraId="3312CE25" w14:textId="77777777" w:rsidR="00F059D4" w:rsidRDefault="00F059D4">
      <w:pPr>
        <w:pStyle w:val="Code"/>
      </w:pPr>
      <w:r>
        <w:t xml:space="preserve">    sCEFMSISDNLessMOSMS                                 [85] SCEFMSISDNLessMOSMS,</w:t>
      </w:r>
    </w:p>
    <w:p w14:paraId="737B210D" w14:textId="77777777" w:rsidR="00F059D4" w:rsidRDefault="00F059D4">
      <w:pPr>
        <w:pStyle w:val="Code"/>
      </w:pPr>
      <w:r>
        <w:t xml:space="preserve">    sCEFCommunicationPatternUpdate                      [86] SCEFCommunicationPatternUpdate,</w:t>
      </w:r>
    </w:p>
    <w:p w14:paraId="55AFF817" w14:textId="77777777" w:rsidR="00F059D4" w:rsidRDefault="00F059D4">
      <w:pPr>
        <w:pStyle w:val="Code"/>
      </w:pPr>
    </w:p>
    <w:p w14:paraId="5ACD7AAC" w14:textId="77777777" w:rsidR="00F059D4" w:rsidRDefault="00F059D4">
      <w:pPr>
        <w:pStyle w:val="Code"/>
      </w:pPr>
      <w:r>
        <w:t xml:space="preserve">    -- EPS Events, see clause 6.3</w:t>
      </w:r>
    </w:p>
    <w:p w14:paraId="17E7FD0A" w14:textId="77777777" w:rsidR="00F059D4" w:rsidRDefault="00F059D4">
      <w:pPr>
        <w:pStyle w:val="Code"/>
      </w:pPr>
    </w:p>
    <w:p w14:paraId="39E33955" w14:textId="77777777" w:rsidR="00F059D4" w:rsidRDefault="00F059D4">
      <w:pPr>
        <w:pStyle w:val="Code"/>
      </w:pPr>
      <w:r>
        <w:t xml:space="preserve">    -- MME Events, see clause 6.3.2.2</w:t>
      </w:r>
    </w:p>
    <w:p w14:paraId="5D1B3D68" w14:textId="77777777" w:rsidR="00F059D4" w:rsidRDefault="00F059D4">
      <w:pPr>
        <w:pStyle w:val="Code"/>
      </w:pPr>
      <w:r>
        <w:t xml:space="preserve">    mMEAttach                                           [87] MMEAttach,</w:t>
      </w:r>
    </w:p>
    <w:p w14:paraId="790F9C37" w14:textId="77777777" w:rsidR="00F059D4" w:rsidRDefault="00F059D4">
      <w:pPr>
        <w:pStyle w:val="Code"/>
      </w:pPr>
      <w:r>
        <w:t xml:space="preserve">    mMEDetach                                           [88] MMEDetach,</w:t>
      </w:r>
    </w:p>
    <w:p w14:paraId="66E8D739" w14:textId="77777777" w:rsidR="00F059D4" w:rsidRDefault="00F059D4">
      <w:pPr>
        <w:pStyle w:val="Code"/>
      </w:pPr>
      <w:r>
        <w:t xml:space="preserve">    mMELocationUpdate                                   [89] MMELocationUpdate,</w:t>
      </w:r>
    </w:p>
    <w:p w14:paraId="0D959F9E" w14:textId="77777777" w:rsidR="00F059D4" w:rsidRDefault="00F059D4">
      <w:pPr>
        <w:pStyle w:val="Code"/>
      </w:pPr>
      <w:r>
        <w:t xml:space="preserve">    mMEStartOfInterceptionWithEPSAttachedUE             [90] MMEStartOfInterceptionWithEPSAttachedUE,</w:t>
      </w:r>
    </w:p>
    <w:p w14:paraId="4019382E" w14:textId="77777777" w:rsidR="00F059D4" w:rsidRDefault="00F059D4">
      <w:pPr>
        <w:pStyle w:val="Code"/>
      </w:pPr>
      <w:r>
        <w:t xml:space="preserve">    mMEUnsuccessfulProcedure                            [91] MMEUnsuccessfulProcedure,</w:t>
      </w:r>
    </w:p>
    <w:p w14:paraId="228D1700" w14:textId="77777777" w:rsidR="00F059D4" w:rsidRDefault="00F059D4">
      <w:pPr>
        <w:pStyle w:val="Code"/>
      </w:pPr>
    </w:p>
    <w:p w14:paraId="19B8301F" w14:textId="77777777" w:rsidR="00F059D4" w:rsidRDefault="00F059D4">
      <w:pPr>
        <w:pStyle w:val="Code"/>
      </w:pPr>
      <w:r>
        <w:t xml:space="preserve">    -- AKMA key management events, see clause 7.9.1</w:t>
      </w:r>
    </w:p>
    <w:p w14:paraId="4A1AD5ED" w14:textId="77777777" w:rsidR="00F059D4" w:rsidRDefault="00F059D4">
      <w:pPr>
        <w:pStyle w:val="Code"/>
      </w:pPr>
      <w:r>
        <w:t xml:space="preserve">    aAnFAnchorKeyRegister                               [92] AAnFAnchorKeyRegister,</w:t>
      </w:r>
    </w:p>
    <w:p w14:paraId="028DB593" w14:textId="77777777" w:rsidR="00F059D4" w:rsidRDefault="00F059D4">
      <w:pPr>
        <w:pStyle w:val="Code"/>
      </w:pPr>
      <w:r>
        <w:t xml:space="preserve">    aAnFKAKMAApplicationKeyGet                          [93] AAnFKAKMAApplicationKeyGet,</w:t>
      </w:r>
    </w:p>
    <w:p w14:paraId="117B7F07" w14:textId="77777777" w:rsidR="00F059D4" w:rsidRDefault="00F059D4">
      <w:pPr>
        <w:pStyle w:val="Code"/>
      </w:pPr>
      <w:r>
        <w:t xml:space="preserve">    aAnFStartOfInterceptWithEstablishedAKMAKeyMaterial  [94] AAnFStartOfInterceptWithEstablishedAKMAKeyMaterial,</w:t>
      </w:r>
    </w:p>
    <w:p w14:paraId="49C4F2FB" w14:textId="77777777" w:rsidR="00F059D4" w:rsidRDefault="00F059D4">
      <w:pPr>
        <w:pStyle w:val="Code"/>
      </w:pPr>
      <w:r>
        <w:t xml:space="preserve">    aAnFAKMAContextRemovalRecord                        [95] AAnFAKMAContextRemovalRecord,</w:t>
      </w:r>
    </w:p>
    <w:p w14:paraId="23AA63F2" w14:textId="77777777" w:rsidR="00F059D4" w:rsidRDefault="00F059D4">
      <w:pPr>
        <w:pStyle w:val="Code"/>
      </w:pPr>
      <w:r>
        <w:t xml:space="preserve">    aFAKMAApplicationKeyRefresh                         [96] AFAKMAApplicationKeyRefresh,</w:t>
      </w:r>
    </w:p>
    <w:p w14:paraId="5AC90FCE" w14:textId="77777777" w:rsidR="00F059D4" w:rsidRDefault="00F059D4">
      <w:pPr>
        <w:pStyle w:val="Code"/>
      </w:pPr>
      <w:r>
        <w:t xml:space="preserve">    aFStartOfInterceptWithEstablishedAKMAApplicationKey [97] AFStartOfInterceptWithEstablishedAKMAApplicationKey,</w:t>
      </w:r>
    </w:p>
    <w:p w14:paraId="6E704A51" w14:textId="77777777" w:rsidR="00F059D4" w:rsidRDefault="00F059D4">
      <w:pPr>
        <w:pStyle w:val="Code"/>
      </w:pPr>
      <w:r>
        <w:t xml:space="preserve">    aFAuxiliarySecurityParameterEstablishment           [98] AFAuxiliarySecurityParameterEstablishment,</w:t>
      </w:r>
    </w:p>
    <w:p w14:paraId="64E008A0" w14:textId="77777777" w:rsidR="00F059D4" w:rsidRDefault="00F059D4">
      <w:pPr>
        <w:pStyle w:val="Code"/>
      </w:pPr>
      <w:r>
        <w:t xml:space="preserve">    aFApplicationKeyRemoval                             [99] AFApplicationKeyRemoval,</w:t>
      </w:r>
    </w:p>
    <w:p w14:paraId="01B7BE11" w14:textId="77777777" w:rsidR="00F059D4" w:rsidRDefault="00F059D4">
      <w:pPr>
        <w:pStyle w:val="Code"/>
      </w:pPr>
    </w:p>
    <w:p w14:paraId="010340C9" w14:textId="77777777" w:rsidR="00F059D4" w:rsidRDefault="00F059D4">
      <w:pPr>
        <w:pStyle w:val="Code"/>
      </w:pPr>
      <w:r>
        <w:t xml:space="preserve">    -- tag 100 is reserved because there is no equivalent n9HRPDUSessionInfo in IRIEvent.</w:t>
      </w:r>
    </w:p>
    <w:p w14:paraId="74D911BF" w14:textId="77777777" w:rsidR="00F059D4" w:rsidRDefault="00F059D4">
      <w:pPr>
        <w:pStyle w:val="Code"/>
      </w:pPr>
      <w:r>
        <w:t xml:space="preserve">    -- tag 101 is reserved because there is no equivalent S8HRBearerInfo in IRIEvent.</w:t>
      </w:r>
    </w:p>
    <w:p w14:paraId="468ABC19" w14:textId="77777777" w:rsidR="00F059D4" w:rsidRDefault="00F059D4">
      <w:pPr>
        <w:pStyle w:val="Code"/>
      </w:pPr>
    </w:p>
    <w:p w14:paraId="535EF182" w14:textId="77777777" w:rsidR="00F059D4" w:rsidRDefault="00F059D4">
      <w:pPr>
        <w:pStyle w:val="Code"/>
      </w:pPr>
      <w:r>
        <w:t xml:space="preserve">    -- Separated Location Reporting, see clause 7.3.4</w:t>
      </w:r>
    </w:p>
    <w:p w14:paraId="7C63EDAD" w14:textId="77777777" w:rsidR="00F059D4" w:rsidRDefault="00F059D4">
      <w:pPr>
        <w:pStyle w:val="Code"/>
      </w:pPr>
      <w:r>
        <w:t xml:space="preserve">    separatedLocationReporting                          [102] SeparatedLocationReporting,</w:t>
      </w:r>
    </w:p>
    <w:p w14:paraId="20A203CE" w14:textId="77777777" w:rsidR="00F059D4" w:rsidRDefault="00F059D4">
      <w:pPr>
        <w:pStyle w:val="Code"/>
      </w:pPr>
    </w:p>
    <w:p w14:paraId="0278B65A" w14:textId="77777777" w:rsidR="00F059D4" w:rsidRDefault="00F059D4">
      <w:pPr>
        <w:pStyle w:val="Code"/>
      </w:pPr>
      <w:r>
        <w:t xml:space="preserve">    -- STIR SHAKEN and RCD/eCNAM Events, see clause 7.11.3</w:t>
      </w:r>
    </w:p>
    <w:p w14:paraId="6BF85D3B" w14:textId="77777777" w:rsidR="00F059D4" w:rsidRDefault="00F059D4">
      <w:pPr>
        <w:pStyle w:val="Code"/>
      </w:pPr>
      <w:r>
        <w:t xml:space="preserve">    sTIRSHAKENSignatureGeneration                       [103] STIRSHAKENSignatureGeneration,</w:t>
      </w:r>
    </w:p>
    <w:p w14:paraId="321D85AA" w14:textId="77777777" w:rsidR="00F059D4" w:rsidRDefault="00F059D4">
      <w:pPr>
        <w:pStyle w:val="Code"/>
      </w:pPr>
      <w:r>
        <w:t xml:space="preserve">    sTIRSHAKENSignatureValidation                       [104] STIRSHAKENSignatureValidation,</w:t>
      </w:r>
    </w:p>
    <w:p w14:paraId="319DA473" w14:textId="77777777" w:rsidR="00F059D4" w:rsidRDefault="00F059D4">
      <w:pPr>
        <w:pStyle w:val="Code"/>
      </w:pPr>
    </w:p>
    <w:p w14:paraId="07BA9384" w14:textId="77777777" w:rsidR="00F059D4" w:rsidRDefault="00F059D4">
      <w:pPr>
        <w:pStyle w:val="Code"/>
      </w:pPr>
      <w:r>
        <w:t xml:space="preserve">    -- IMS events, see clause 7.11.4.2</w:t>
      </w:r>
    </w:p>
    <w:p w14:paraId="1BB9EA39" w14:textId="77777777" w:rsidR="00F059D4" w:rsidRDefault="00F059D4">
      <w:pPr>
        <w:pStyle w:val="Code"/>
      </w:pPr>
      <w:r>
        <w:t xml:space="preserve">    iMSMessage                                          [105] IMSMessage,</w:t>
      </w:r>
    </w:p>
    <w:p w14:paraId="465B5A2F" w14:textId="77777777" w:rsidR="00F059D4" w:rsidRDefault="00F059D4">
      <w:pPr>
        <w:pStyle w:val="Code"/>
      </w:pPr>
      <w:r>
        <w:t xml:space="preserve">    startOfInterceptionForActiveIMSSession              [106] StartOfInterceptionForActiveIMSSession,</w:t>
      </w:r>
    </w:p>
    <w:p w14:paraId="399F8FDF" w14:textId="77777777" w:rsidR="00F059D4" w:rsidRDefault="00F059D4">
      <w:pPr>
        <w:pStyle w:val="Code"/>
      </w:pPr>
      <w:r>
        <w:t xml:space="preserve">    iMSCCUnavailable                                    [107] IMSCCUnavailable,</w:t>
      </w:r>
    </w:p>
    <w:p w14:paraId="395F2CD6" w14:textId="77777777" w:rsidR="00F059D4" w:rsidRDefault="00F059D4">
      <w:pPr>
        <w:pStyle w:val="Code"/>
      </w:pPr>
    </w:p>
    <w:p w14:paraId="1347EAE2" w14:textId="77777777" w:rsidR="00F059D4" w:rsidRDefault="00F059D4">
      <w:pPr>
        <w:pStyle w:val="Code"/>
      </w:pPr>
      <w:r>
        <w:t xml:space="preserve">    -- UDM events, see clause 7.2.2</w:t>
      </w:r>
    </w:p>
    <w:p w14:paraId="490A8B1C" w14:textId="77777777" w:rsidR="00F059D4" w:rsidRDefault="00F059D4">
      <w:pPr>
        <w:pStyle w:val="Code"/>
      </w:pPr>
      <w:r>
        <w:t xml:space="preserve">    uDMLocationInformationResultRecord                  [108] UDMLocationInformationResult,</w:t>
      </w:r>
    </w:p>
    <w:p w14:paraId="3487950D" w14:textId="77777777" w:rsidR="00F059D4" w:rsidRDefault="00F059D4">
      <w:pPr>
        <w:pStyle w:val="Code"/>
      </w:pPr>
      <w:r>
        <w:t xml:space="preserve">    uDMUEInformationResponse                            [109] UDMUEInformationResponse,</w:t>
      </w:r>
    </w:p>
    <w:p w14:paraId="506DF26E" w14:textId="77777777" w:rsidR="00F059D4" w:rsidRDefault="00F059D4">
      <w:pPr>
        <w:pStyle w:val="Code"/>
      </w:pPr>
      <w:r>
        <w:t xml:space="preserve">    uDMUEAuthenticationResponse                         [110] UDMUEAuthenticationResponse,</w:t>
      </w:r>
    </w:p>
    <w:p w14:paraId="24FA5695" w14:textId="77777777" w:rsidR="00F059D4" w:rsidRDefault="00F059D4">
      <w:pPr>
        <w:pStyle w:val="Code"/>
      </w:pPr>
    </w:p>
    <w:p w14:paraId="32D845D5" w14:textId="77777777" w:rsidR="00F059D4" w:rsidRDefault="00F059D4">
      <w:pPr>
        <w:pStyle w:val="Code"/>
      </w:pPr>
      <w:r>
        <w:t xml:space="preserve">    -- AMF events, see 6.2.2.2.8</w:t>
      </w:r>
    </w:p>
    <w:p w14:paraId="2DFBBC98" w14:textId="77777777" w:rsidR="00F059D4" w:rsidRDefault="00F059D4">
      <w:pPr>
        <w:pStyle w:val="Code"/>
      </w:pPr>
      <w:r>
        <w:t xml:space="preserve">    positioningInfoTransfer                             [111] AMFPositioningInfoTransfer,</w:t>
      </w:r>
    </w:p>
    <w:p w14:paraId="2D7EE03F" w14:textId="77777777" w:rsidR="00F059D4" w:rsidRDefault="00F059D4">
      <w:pPr>
        <w:pStyle w:val="Code"/>
      </w:pPr>
    </w:p>
    <w:p w14:paraId="776DA03C" w14:textId="77777777" w:rsidR="00F059D4" w:rsidRDefault="00F059D4">
      <w:pPr>
        <w:pStyle w:val="Code"/>
      </w:pPr>
      <w:r>
        <w:t xml:space="preserve">    -- MME Events, see clause 6.3.2.2.8</w:t>
      </w:r>
    </w:p>
    <w:p w14:paraId="43A90559" w14:textId="77777777" w:rsidR="00F059D4" w:rsidRDefault="00F059D4">
      <w:pPr>
        <w:pStyle w:val="Code"/>
      </w:pPr>
      <w:r>
        <w:t xml:space="preserve">    mMEPositioningInfoTransfer                          [112] MMEPositioningInfoTransfer,</w:t>
      </w:r>
    </w:p>
    <w:p w14:paraId="463F025F" w14:textId="77777777" w:rsidR="00F059D4" w:rsidRDefault="00F059D4">
      <w:pPr>
        <w:pStyle w:val="Code"/>
      </w:pPr>
    </w:p>
    <w:p w14:paraId="7A4AC495" w14:textId="77777777" w:rsidR="00F059D4" w:rsidRDefault="00F059D4">
      <w:pPr>
        <w:pStyle w:val="Code"/>
      </w:pPr>
      <w:r>
        <w:t xml:space="preserve">    -- Tags 113 to 131 are not used in this version of the specification</w:t>
      </w:r>
    </w:p>
    <w:p w14:paraId="216492AC" w14:textId="77777777" w:rsidR="00F059D4" w:rsidRDefault="00F059D4">
      <w:pPr>
        <w:pStyle w:val="Code"/>
      </w:pPr>
    </w:p>
    <w:p w14:paraId="2A5BA4C8" w14:textId="77777777" w:rsidR="00F059D4" w:rsidRDefault="00F059D4">
      <w:pPr>
        <w:pStyle w:val="Code"/>
      </w:pPr>
      <w:r>
        <w:t xml:space="preserve">    -- AMF events, see 6.2.2.3, continued from tag 111</w:t>
      </w:r>
    </w:p>
    <w:p w14:paraId="18CD4D66" w14:textId="77777777" w:rsidR="00F059D4" w:rsidRDefault="00F059D4">
      <w:pPr>
        <w:pStyle w:val="Code"/>
      </w:pPr>
      <w:r>
        <w:t xml:space="preserve">    aMFUEConfigurationUpdate                            [132] AMFUEConfigurationUpdate</w:t>
      </w:r>
    </w:p>
    <w:p w14:paraId="171EF323" w14:textId="77777777" w:rsidR="00F059D4" w:rsidRDefault="00F059D4">
      <w:pPr>
        <w:pStyle w:val="Code"/>
      </w:pPr>
      <w:r>
        <w:t>}</w:t>
      </w:r>
    </w:p>
    <w:p w14:paraId="19623838" w14:textId="77777777" w:rsidR="00F059D4" w:rsidRDefault="00F059D4">
      <w:pPr>
        <w:pStyle w:val="Code"/>
      </w:pPr>
    </w:p>
    <w:p w14:paraId="68138027" w14:textId="77777777" w:rsidR="00F059D4" w:rsidRDefault="00F059D4">
      <w:pPr>
        <w:pStyle w:val="Code"/>
      </w:pPr>
      <w:r>
        <w:t>IRITargetIdentifier ::= SEQUENCE</w:t>
      </w:r>
    </w:p>
    <w:p w14:paraId="4F2840C4" w14:textId="77777777" w:rsidR="00F059D4" w:rsidRDefault="00F059D4">
      <w:pPr>
        <w:pStyle w:val="Code"/>
      </w:pPr>
      <w:r>
        <w:t>{</w:t>
      </w:r>
    </w:p>
    <w:p w14:paraId="56498EEC" w14:textId="77777777" w:rsidR="00F059D4" w:rsidRDefault="00F059D4">
      <w:pPr>
        <w:pStyle w:val="Code"/>
      </w:pPr>
      <w:r>
        <w:t xml:space="preserve">    identifier                                          [1] TargetIdentifier,</w:t>
      </w:r>
    </w:p>
    <w:p w14:paraId="5EFCC6E7" w14:textId="77777777" w:rsidR="00F059D4" w:rsidRDefault="00F059D4">
      <w:pPr>
        <w:pStyle w:val="Code"/>
      </w:pPr>
      <w:r>
        <w:t xml:space="preserve">    provenance                                          [2] TargetIdentifierProvenance OPTIONAL</w:t>
      </w:r>
    </w:p>
    <w:p w14:paraId="22677D96" w14:textId="77777777" w:rsidR="00F059D4" w:rsidRDefault="00F059D4">
      <w:pPr>
        <w:pStyle w:val="Code"/>
      </w:pPr>
      <w:r>
        <w:t>}</w:t>
      </w:r>
    </w:p>
    <w:p w14:paraId="7749AC05" w14:textId="77777777" w:rsidR="00F059D4" w:rsidRDefault="00F059D4">
      <w:pPr>
        <w:pStyle w:val="Code"/>
      </w:pPr>
    </w:p>
    <w:p w14:paraId="6059356C" w14:textId="77777777" w:rsidR="00F059D4" w:rsidRDefault="00F059D4">
      <w:pPr>
        <w:pStyle w:val="CodeHeader"/>
      </w:pPr>
      <w:r>
        <w:t>-- ==============</w:t>
      </w:r>
    </w:p>
    <w:p w14:paraId="596368F1" w14:textId="77777777" w:rsidR="00F059D4" w:rsidRDefault="00F059D4">
      <w:pPr>
        <w:pStyle w:val="CodeHeader"/>
      </w:pPr>
      <w:r>
        <w:t>-- HI3 CC payload</w:t>
      </w:r>
    </w:p>
    <w:p w14:paraId="55BDD74A" w14:textId="77777777" w:rsidR="00F059D4" w:rsidRDefault="00F059D4">
      <w:pPr>
        <w:pStyle w:val="Code"/>
      </w:pPr>
      <w:r>
        <w:t>-- ==============</w:t>
      </w:r>
    </w:p>
    <w:p w14:paraId="6EF927BE" w14:textId="77777777" w:rsidR="00F059D4" w:rsidRDefault="00F059D4">
      <w:pPr>
        <w:pStyle w:val="Code"/>
      </w:pPr>
    </w:p>
    <w:p w14:paraId="67769982" w14:textId="77777777" w:rsidR="00F059D4" w:rsidRDefault="00F059D4">
      <w:pPr>
        <w:pStyle w:val="Code"/>
      </w:pPr>
      <w:r>
        <w:t>CCPayload ::= SEQUENCE</w:t>
      </w:r>
    </w:p>
    <w:p w14:paraId="4BEC093C" w14:textId="77777777" w:rsidR="00F059D4" w:rsidRDefault="00F059D4">
      <w:pPr>
        <w:pStyle w:val="Code"/>
      </w:pPr>
      <w:r>
        <w:t>{</w:t>
      </w:r>
    </w:p>
    <w:p w14:paraId="392B2A0C" w14:textId="77777777" w:rsidR="00F059D4" w:rsidRDefault="00F059D4">
      <w:pPr>
        <w:pStyle w:val="Code"/>
      </w:pPr>
      <w:r>
        <w:t xml:space="preserve">    cCPayloadOID         [1] RELATIVE-OID,</w:t>
      </w:r>
    </w:p>
    <w:p w14:paraId="47F8F3BD" w14:textId="77777777" w:rsidR="00F059D4" w:rsidRDefault="00F059D4">
      <w:pPr>
        <w:pStyle w:val="Code"/>
      </w:pPr>
      <w:r>
        <w:t xml:space="preserve">    pDU                  [2] CCPDU</w:t>
      </w:r>
    </w:p>
    <w:p w14:paraId="34AB6A49" w14:textId="77777777" w:rsidR="00F059D4" w:rsidRDefault="00F059D4">
      <w:pPr>
        <w:pStyle w:val="Code"/>
      </w:pPr>
      <w:r>
        <w:t>}</w:t>
      </w:r>
    </w:p>
    <w:p w14:paraId="2F193715" w14:textId="77777777" w:rsidR="00F059D4" w:rsidRDefault="00F059D4">
      <w:pPr>
        <w:pStyle w:val="Code"/>
      </w:pPr>
    </w:p>
    <w:p w14:paraId="7562DBD2" w14:textId="77777777" w:rsidR="00F059D4" w:rsidRDefault="00F059D4">
      <w:pPr>
        <w:pStyle w:val="Code"/>
      </w:pPr>
      <w:r>
        <w:t>CCPDU ::= CHOICE</w:t>
      </w:r>
    </w:p>
    <w:p w14:paraId="6C97F428" w14:textId="77777777" w:rsidR="00F059D4" w:rsidRDefault="00F059D4">
      <w:pPr>
        <w:pStyle w:val="Code"/>
      </w:pPr>
      <w:r>
        <w:t>{</w:t>
      </w:r>
    </w:p>
    <w:p w14:paraId="1C7E9FE4" w14:textId="77777777" w:rsidR="00F059D4" w:rsidRDefault="00F059D4">
      <w:pPr>
        <w:pStyle w:val="Code"/>
      </w:pPr>
      <w:r>
        <w:t xml:space="preserve">    uPFCCPDU            [1] UPFCCPDU,</w:t>
      </w:r>
    </w:p>
    <w:p w14:paraId="40C89CF5" w14:textId="77777777" w:rsidR="00F059D4" w:rsidRDefault="00F059D4">
      <w:pPr>
        <w:pStyle w:val="Code"/>
      </w:pPr>
      <w:r>
        <w:t xml:space="preserve">    extendedUPFCCPDU    [2] ExtendedUPFCCPDU,</w:t>
      </w:r>
    </w:p>
    <w:p w14:paraId="6B3A4682" w14:textId="77777777" w:rsidR="00F059D4" w:rsidRDefault="00F059D4">
      <w:pPr>
        <w:pStyle w:val="Code"/>
      </w:pPr>
      <w:r>
        <w:t xml:space="preserve">    mMSCCPDU            [3] MMSCCPDU,</w:t>
      </w:r>
    </w:p>
    <w:p w14:paraId="35AFCB75" w14:textId="77777777" w:rsidR="00F059D4" w:rsidRDefault="00F059D4">
      <w:pPr>
        <w:pStyle w:val="Code"/>
      </w:pPr>
    </w:p>
    <w:p w14:paraId="341D2670" w14:textId="77777777" w:rsidR="00F059D4" w:rsidRDefault="00F059D4">
      <w:pPr>
        <w:pStyle w:val="Code"/>
      </w:pPr>
      <w:r>
        <w:t xml:space="preserve">    -- In Rel-16 (threeGPP(4) ts33128(19) r16(16) version9(9)),</w:t>
      </w:r>
    </w:p>
    <w:p w14:paraId="5D5875D8" w14:textId="77777777" w:rsidR="00F059D4" w:rsidRDefault="00F059D4">
      <w:pPr>
        <w:pStyle w:val="Code"/>
      </w:pPr>
      <w:r>
        <w:t xml:space="preserve">    -- tag 4 is pTCCCPDU and tag 5 is not used.</w:t>
      </w:r>
    </w:p>
    <w:p w14:paraId="25ADD389" w14:textId="77777777" w:rsidR="00F059D4" w:rsidRDefault="00F059D4">
      <w:pPr>
        <w:pStyle w:val="Code"/>
      </w:pPr>
      <w:r>
        <w:t xml:space="preserve">    -- Rel-17 or newer decoders should decode tag 4 contents as PTCCCPDU if</w:t>
      </w:r>
    </w:p>
    <w:p w14:paraId="1898F01C" w14:textId="77777777" w:rsidR="00F059D4" w:rsidRDefault="00F059D4">
      <w:pPr>
        <w:pStyle w:val="Code"/>
      </w:pPr>
      <w:r>
        <w:t xml:space="preserve">    -- r16 is used in cCPayloadOID.</w:t>
      </w:r>
    </w:p>
    <w:p w14:paraId="3E4024A2" w14:textId="77777777" w:rsidR="00F059D4" w:rsidRDefault="00F059D4">
      <w:pPr>
        <w:pStyle w:val="Code"/>
      </w:pPr>
      <w:r>
        <w:t xml:space="preserve">    nIDDCCPDU           [4] NIDDCCPDU,</w:t>
      </w:r>
    </w:p>
    <w:p w14:paraId="3DCA391D" w14:textId="77777777" w:rsidR="00F059D4" w:rsidRDefault="00F059D4">
      <w:pPr>
        <w:pStyle w:val="Code"/>
      </w:pPr>
      <w:r>
        <w:t xml:space="preserve">    pTCCCPDU            [5] PTCCCPDU,</w:t>
      </w:r>
    </w:p>
    <w:p w14:paraId="11FDD458" w14:textId="77777777" w:rsidR="00F059D4" w:rsidRDefault="00F059D4">
      <w:pPr>
        <w:pStyle w:val="Code"/>
      </w:pPr>
    </w:p>
    <w:p w14:paraId="51C80065" w14:textId="77777777" w:rsidR="00F059D4" w:rsidRDefault="00F059D4">
      <w:pPr>
        <w:pStyle w:val="Code"/>
      </w:pPr>
      <w:r>
        <w:t xml:space="preserve">    iMSCCPDU            [6] IMSCCPDU</w:t>
      </w:r>
    </w:p>
    <w:p w14:paraId="00C40706" w14:textId="77777777" w:rsidR="00F059D4" w:rsidRDefault="00F059D4">
      <w:pPr>
        <w:pStyle w:val="Code"/>
      </w:pPr>
      <w:r>
        <w:t>}</w:t>
      </w:r>
    </w:p>
    <w:p w14:paraId="7B4E2CF8" w14:textId="77777777" w:rsidR="00F059D4" w:rsidRDefault="00F059D4">
      <w:pPr>
        <w:pStyle w:val="Code"/>
      </w:pPr>
    </w:p>
    <w:p w14:paraId="0120245A" w14:textId="77777777" w:rsidR="00F059D4" w:rsidRDefault="00F059D4">
      <w:pPr>
        <w:pStyle w:val="CodeHeader"/>
      </w:pPr>
      <w:r>
        <w:t>-- ===========================</w:t>
      </w:r>
    </w:p>
    <w:p w14:paraId="491F5242" w14:textId="77777777" w:rsidR="00F059D4" w:rsidRDefault="00F059D4">
      <w:pPr>
        <w:pStyle w:val="CodeHeader"/>
      </w:pPr>
      <w:r>
        <w:t>-- HI4 LI notification payload</w:t>
      </w:r>
    </w:p>
    <w:p w14:paraId="51A38558" w14:textId="77777777" w:rsidR="00F059D4" w:rsidRDefault="00F059D4">
      <w:pPr>
        <w:pStyle w:val="Code"/>
      </w:pPr>
      <w:r>
        <w:t>-- ===========================</w:t>
      </w:r>
    </w:p>
    <w:p w14:paraId="093F5E55" w14:textId="77777777" w:rsidR="00F059D4" w:rsidRDefault="00F059D4">
      <w:pPr>
        <w:pStyle w:val="Code"/>
      </w:pPr>
    </w:p>
    <w:p w14:paraId="5F12A2CB" w14:textId="77777777" w:rsidR="00F059D4" w:rsidRDefault="00F059D4">
      <w:pPr>
        <w:pStyle w:val="Code"/>
      </w:pPr>
      <w:r>
        <w:t>LINotificationPayload ::= SEQUENCE</w:t>
      </w:r>
    </w:p>
    <w:p w14:paraId="68FC1D43" w14:textId="77777777" w:rsidR="00F059D4" w:rsidRDefault="00F059D4">
      <w:pPr>
        <w:pStyle w:val="Code"/>
      </w:pPr>
      <w:r>
        <w:t>{</w:t>
      </w:r>
    </w:p>
    <w:p w14:paraId="2AFB732D" w14:textId="77777777" w:rsidR="00F059D4" w:rsidRDefault="00F059D4">
      <w:pPr>
        <w:pStyle w:val="Code"/>
      </w:pPr>
      <w:r>
        <w:t xml:space="preserve">    lINotificationPayloadOID         [1] RELATIVE-OID,</w:t>
      </w:r>
    </w:p>
    <w:p w14:paraId="0B7E450A" w14:textId="77777777" w:rsidR="00F059D4" w:rsidRDefault="00F059D4">
      <w:pPr>
        <w:pStyle w:val="Code"/>
      </w:pPr>
      <w:r>
        <w:t xml:space="preserve">    notification                     [2] LINotificationMessage</w:t>
      </w:r>
    </w:p>
    <w:p w14:paraId="062B533F" w14:textId="77777777" w:rsidR="00F059D4" w:rsidRDefault="00F059D4">
      <w:pPr>
        <w:pStyle w:val="Code"/>
      </w:pPr>
      <w:r>
        <w:t>}</w:t>
      </w:r>
    </w:p>
    <w:p w14:paraId="47255DB8" w14:textId="77777777" w:rsidR="00F059D4" w:rsidRDefault="00F059D4">
      <w:pPr>
        <w:pStyle w:val="Code"/>
      </w:pPr>
    </w:p>
    <w:p w14:paraId="7F8940C5" w14:textId="77777777" w:rsidR="00F059D4" w:rsidRDefault="00F059D4">
      <w:pPr>
        <w:pStyle w:val="Code"/>
      </w:pPr>
      <w:r>
        <w:t>LINotificationMessage ::= CHOICE</w:t>
      </w:r>
    </w:p>
    <w:p w14:paraId="4F86B91B" w14:textId="77777777" w:rsidR="00F059D4" w:rsidRDefault="00F059D4">
      <w:pPr>
        <w:pStyle w:val="Code"/>
      </w:pPr>
      <w:r>
        <w:t>{</w:t>
      </w:r>
    </w:p>
    <w:p w14:paraId="7E781E3E" w14:textId="77777777" w:rsidR="00F059D4" w:rsidRDefault="00F059D4">
      <w:pPr>
        <w:pStyle w:val="Code"/>
      </w:pPr>
      <w:r>
        <w:t xml:space="preserve">    lINotification      [1] LINotification</w:t>
      </w:r>
    </w:p>
    <w:p w14:paraId="612D1DC4" w14:textId="77777777" w:rsidR="00F059D4" w:rsidRDefault="00F059D4">
      <w:pPr>
        <w:pStyle w:val="Code"/>
      </w:pPr>
      <w:r>
        <w:t>}</w:t>
      </w:r>
    </w:p>
    <w:p w14:paraId="1ADBE21D" w14:textId="77777777" w:rsidR="00F059D4" w:rsidRDefault="00F059D4">
      <w:pPr>
        <w:pStyle w:val="Code"/>
      </w:pPr>
    </w:p>
    <w:p w14:paraId="007E3A52" w14:textId="77777777" w:rsidR="00F059D4" w:rsidRDefault="00F059D4">
      <w:pPr>
        <w:pStyle w:val="CodeHeader"/>
      </w:pPr>
      <w:r>
        <w:lastRenderedPageBreak/>
        <w:t>-- =================</w:t>
      </w:r>
    </w:p>
    <w:p w14:paraId="05900FB8" w14:textId="77777777" w:rsidR="00F059D4" w:rsidRDefault="00F059D4">
      <w:pPr>
        <w:pStyle w:val="CodeHeader"/>
      </w:pPr>
      <w:r>
        <w:t>-- HR LI definitions</w:t>
      </w:r>
    </w:p>
    <w:p w14:paraId="02B7B49B" w14:textId="77777777" w:rsidR="00F059D4" w:rsidRDefault="00F059D4">
      <w:pPr>
        <w:pStyle w:val="Code"/>
      </w:pPr>
      <w:r>
        <w:t>-- =================</w:t>
      </w:r>
    </w:p>
    <w:p w14:paraId="5C98441B" w14:textId="77777777" w:rsidR="00F059D4" w:rsidRDefault="00F059D4">
      <w:pPr>
        <w:pStyle w:val="Code"/>
      </w:pPr>
    </w:p>
    <w:p w14:paraId="5879974D" w14:textId="77777777" w:rsidR="00F059D4" w:rsidRDefault="00F059D4">
      <w:pPr>
        <w:pStyle w:val="Code"/>
      </w:pPr>
      <w:r>
        <w:t>N9HRPDUSessionInfo ::= SEQUENCE</w:t>
      </w:r>
    </w:p>
    <w:p w14:paraId="4BAE5C09" w14:textId="77777777" w:rsidR="00F059D4" w:rsidRDefault="00F059D4">
      <w:pPr>
        <w:pStyle w:val="Code"/>
      </w:pPr>
      <w:r>
        <w:t>{</w:t>
      </w:r>
    </w:p>
    <w:p w14:paraId="7B0D90CB" w14:textId="77777777" w:rsidR="00F059D4" w:rsidRDefault="00F059D4">
      <w:pPr>
        <w:pStyle w:val="Code"/>
      </w:pPr>
      <w:r>
        <w:t xml:space="preserve">    sUPI                            [1] SUPI,</w:t>
      </w:r>
    </w:p>
    <w:p w14:paraId="5278BF8B" w14:textId="77777777" w:rsidR="00F059D4" w:rsidRDefault="00F059D4">
      <w:pPr>
        <w:pStyle w:val="Code"/>
      </w:pPr>
      <w:r>
        <w:t xml:space="preserve">    pEI                             [2] PEI OPTIONAL,</w:t>
      </w:r>
    </w:p>
    <w:p w14:paraId="7D5924D0" w14:textId="77777777" w:rsidR="00F059D4" w:rsidRDefault="00F059D4">
      <w:pPr>
        <w:pStyle w:val="Code"/>
      </w:pPr>
      <w:r>
        <w:t xml:space="preserve">    pDUSessionID                    [3] PDUSessionID,</w:t>
      </w:r>
    </w:p>
    <w:p w14:paraId="5FE6404A" w14:textId="77777777" w:rsidR="00F059D4" w:rsidRDefault="00F059D4">
      <w:pPr>
        <w:pStyle w:val="Code"/>
      </w:pPr>
      <w:r>
        <w:t xml:space="preserve">    location                        [4] Location OPTIONAL,</w:t>
      </w:r>
    </w:p>
    <w:p w14:paraId="1F3D331F" w14:textId="77777777" w:rsidR="00F059D4" w:rsidRDefault="00F059D4">
      <w:pPr>
        <w:pStyle w:val="Code"/>
      </w:pPr>
      <w:r>
        <w:t xml:space="preserve">    sNSSAI                          [5] SNSSAI OPTIONAL,</w:t>
      </w:r>
    </w:p>
    <w:p w14:paraId="09DEF6BE" w14:textId="77777777" w:rsidR="00F059D4" w:rsidRDefault="00F059D4">
      <w:pPr>
        <w:pStyle w:val="Code"/>
      </w:pPr>
      <w:r>
        <w:t xml:space="preserve">    dNN                             [6] DNN OPTIONAL,</w:t>
      </w:r>
    </w:p>
    <w:p w14:paraId="49AC9FA1" w14:textId="77777777" w:rsidR="00F059D4" w:rsidRDefault="00F059D4">
      <w:pPr>
        <w:pStyle w:val="Code"/>
      </w:pPr>
      <w:r>
        <w:t xml:space="preserve">    messageCause                    [7] N9HRMessageCause</w:t>
      </w:r>
    </w:p>
    <w:p w14:paraId="7E74BDB3" w14:textId="77777777" w:rsidR="00F059D4" w:rsidRDefault="00F059D4">
      <w:pPr>
        <w:pStyle w:val="Code"/>
      </w:pPr>
      <w:r>
        <w:t>}</w:t>
      </w:r>
    </w:p>
    <w:p w14:paraId="5F9E708A" w14:textId="77777777" w:rsidR="00F059D4" w:rsidRDefault="00F059D4">
      <w:pPr>
        <w:pStyle w:val="Code"/>
      </w:pPr>
    </w:p>
    <w:p w14:paraId="5C50495B" w14:textId="77777777" w:rsidR="00F059D4" w:rsidRDefault="00F059D4">
      <w:pPr>
        <w:pStyle w:val="Code"/>
      </w:pPr>
      <w:r>
        <w:t>S8HRBearerInfo ::= SEQUENCE</w:t>
      </w:r>
    </w:p>
    <w:p w14:paraId="0F1AFF21" w14:textId="77777777" w:rsidR="00F059D4" w:rsidRDefault="00F059D4">
      <w:pPr>
        <w:pStyle w:val="Code"/>
      </w:pPr>
      <w:r>
        <w:t>{</w:t>
      </w:r>
    </w:p>
    <w:p w14:paraId="19BA4B04" w14:textId="77777777" w:rsidR="00F059D4" w:rsidRDefault="00F059D4">
      <w:pPr>
        <w:pStyle w:val="Code"/>
      </w:pPr>
      <w:r>
        <w:t xml:space="preserve">    iMSI                            [1] IMSI,</w:t>
      </w:r>
    </w:p>
    <w:p w14:paraId="1ADC8A82" w14:textId="77777777" w:rsidR="00F059D4" w:rsidRDefault="00F059D4">
      <w:pPr>
        <w:pStyle w:val="Code"/>
      </w:pPr>
      <w:r>
        <w:t xml:space="preserve">    iMEI                            [2] IMEI OPTIONAL,</w:t>
      </w:r>
    </w:p>
    <w:p w14:paraId="19BA5D98" w14:textId="77777777" w:rsidR="00F059D4" w:rsidRDefault="00F059D4">
      <w:pPr>
        <w:pStyle w:val="Code"/>
      </w:pPr>
      <w:r>
        <w:t xml:space="preserve">    bearerID                        [3] EPSBearerID,</w:t>
      </w:r>
    </w:p>
    <w:p w14:paraId="1DA544D2" w14:textId="77777777" w:rsidR="00F059D4" w:rsidRDefault="00F059D4">
      <w:pPr>
        <w:pStyle w:val="Code"/>
      </w:pPr>
      <w:r>
        <w:t xml:space="preserve">    linkedBearerID                  [4] EPSBearerID OPTIONAL,</w:t>
      </w:r>
    </w:p>
    <w:p w14:paraId="684DF365" w14:textId="77777777" w:rsidR="00F059D4" w:rsidRDefault="00F059D4">
      <w:pPr>
        <w:pStyle w:val="Code"/>
      </w:pPr>
      <w:r>
        <w:t xml:space="preserve">    location                        [5] Location OPTIONAL,</w:t>
      </w:r>
    </w:p>
    <w:p w14:paraId="117F51FF" w14:textId="77777777" w:rsidR="00F059D4" w:rsidRDefault="00F059D4">
      <w:pPr>
        <w:pStyle w:val="Code"/>
      </w:pPr>
      <w:r>
        <w:t xml:space="preserve">    aPN                             [6] APN OPTIONAL,</w:t>
      </w:r>
    </w:p>
    <w:p w14:paraId="5C79511E" w14:textId="77777777" w:rsidR="00F059D4" w:rsidRDefault="00F059D4">
      <w:pPr>
        <w:pStyle w:val="Code"/>
      </w:pPr>
      <w:r>
        <w:t xml:space="preserve">    sGWIPAddress                    [7] IPAddress OPTIONAL,</w:t>
      </w:r>
    </w:p>
    <w:p w14:paraId="3529CF8E" w14:textId="77777777" w:rsidR="00F059D4" w:rsidRDefault="00F059D4">
      <w:pPr>
        <w:pStyle w:val="Code"/>
      </w:pPr>
      <w:r>
        <w:t xml:space="preserve">    messageCause                    [8] S8HRMessageCause</w:t>
      </w:r>
    </w:p>
    <w:p w14:paraId="200C4465" w14:textId="77777777" w:rsidR="00F059D4" w:rsidRDefault="00F059D4">
      <w:pPr>
        <w:pStyle w:val="Code"/>
      </w:pPr>
      <w:r>
        <w:t>}</w:t>
      </w:r>
    </w:p>
    <w:p w14:paraId="11A886F3" w14:textId="77777777" w:rsidR="00F059D4" w:rsidRDefault="00F059D4">
      <w:pPr>
        <w:pStyle w:val="Code"/>
      </w:pPr>
    </w:p>
    <w:p w14:paraId="094DCADC" w14:textId="77777777" w:rsidR="00F059D4" w:rsidRDefault="00F059D4">
      <w:pPr>
        <w:pStyle w:val="CodeHeader"/>
      </w:pPr>
      <w:r>
        <w:t>-- ================</w:t>
      </w:r>
    </w:p>
    <w:p w14:paraId="086BFE57" w14:textId="77777777" w:rsidR="00F059D4" w:rsidRDefault="00F059D4">
      <w:pPr>
        <w:pStyle w:val="CodeHeader"/>
      </w:pPr>
      <w:r>
        <w:t>-- HR LI parameters</w:t>
      </w:r>
    </w:p>
    <w:p w14:paraId="32090DB9" w14:textId="77777777" w:rsidR="00F059D4" w:rsidRDefault="00F059D4">
      <w:pPr>
        <w:pStyle w:val="Code"/>
      </w:pPr>
      <w:r>
        <w:t>-- ================</w:t>
      </w:r>
    </w:p>
    <w:p w14:paraId="20603BF0" w14:textId="77777777" w:rsidR="00F059D4" w:rsidRDefault="00F059D4">
      <w:pPr>
        <w:pStyle w:val="Code"/>
      </w:pPr>
    </w:p>
    <w:p w14:paraId="26E835D7" w14:textId="77777777" w:rsidR="00F059D4" w:rsidRDefault="00F059D4">
      <w:pPr>
        <w:pStyle w:val="Code"/>
      </w:pPr>
      <w:r>
        <w:t>N9HRMessageCause ::= ENUMERATED</w:t>
      </w:r>
    </w:p>
    <w:p w14:paraId="35662FCE" w14:textId="77777777" w:rsidR="00F059D4" w:rsidRDefault="00F059D4">
      <w:pPr>
        <w:pStyle w:val="Code"/>
      </w:pPr>
      <w:r>
        <w:t>{</w:t>
      </w:r>
    </w:p>
    <w:p w14:paraId="2C44BC3E" w14:textId="77777777" w:rsidR="00F059D4" w:rsidRDefault="00F059D4">
      <w:pPr>
        <w:pStyle w:val="Code"/>
      </w:pPr>
      <w:r>
        <w:t xml:space="preserve">    pDUSessionEstablished(1),</w:t>
      </w:r>
    </w:p>
    <w:p w14:paraId="63F65829" w14:textId="77777777" w:rsidR="00F059D4" w:rsidRDefault="00F059D4">
      <w:pPr>
        <w:pStyle w:val="Code"/>
      </w:pPr>
      <w:r>
        <w:t xml:space="preserve">    pDUSessionModified(2),</w:t>
      </w:r>
    </w:p>
    <w:p w14:paraId="7CA0FB3A" w14:textId="77777777" w:rsidR="00F059D4" w:rsidRDefault="00F059D4">
      <w:pPr>
        <w:pStyle w:val="Code"/>
      </w:pPr>
      <w:r>
        <w:t xml:space="preserve">    pDUSessionReleased(3),</w:t>
      </w:r>
    </w:p>
    <w:p w14:paraId="46D2D436" w14:textId="77777777" w:rsidR="00F059D4" w:rsidRDefault="00F059D4">
      <w:pPr>
        <w:pStyle w:val="Code"/>
      </w:pPr>
      <w:r>
        <w:t xml:space="preserve">    updatedLocationAvailable(4),</w:t>
      </w:r>
    </w:p>
    <w:p w14:paraId="2123E413" w14:textId="77777777" w:rsidR="00F059D4" w:rsidRDefault="00F059D4">
      <w:pPr>
        <w:pStyle w:val="Code"/>
      </w:pPr>
      <w:r>
        <w:t xml:space="preserve">    sMFChanged(5),</w:t>
      </w:r>
    </w:p>
    <w:p w14:paraId="78F1792D" w14:textId="77777777" w:rsidR="00F059D4" w:rsidRDefault="00F059D4">
      <w:pPr>
        <w:pStyle w:val="Code"/>
      </w:pPr>
      <w:r>
        <w:t xml:space="preserve">    other(6),</w:t>
      </w:r>
    </w:p>
    <w:p w14:paraId="62C2B01A" w14:textId="77777777" w:rsidR="00F059D4" w:rsidRDefault="00F059D4">
      <w:pPr>
        <w:pStyle w:val="Code"/>
      </w:pPr>
      <w:r>
        <w:t xml:space="preserve">    hRLIEnabled(7)</w:t>
      </w:r>
    </w:p>
    <w:p w14:paraId="61EABFEB" w14:textId="77777777" w:rsidR="00F059D4" w:rsidRDefault="00F059D4">
      <w:pPr>
        <w:pStyle w:val="Code"/>
      </w:pPr>
      <w:r>
        <w:t>}</w:t>
      </w:r>
    </w:p>
    <w:p w14:paraId="05D1787C" w14:textId="77777777" w:rsidR="00F059D4" w:rsidRDefault="00F059D4">
      <w:pPr>
        <w:pStyle w:val="Code"/>
      </w:pPr>
    </w:p>
    <w:p w14:paraId="5007E5EB" w14:textId="77777777" w:rsidR="00F059D4" w:rsidRDefault="00F059D4">
      <w:pPr>
        <w:pStyle w:val="Code"/>
      </w:pPr>
      <w:r>
        <w:t>S8HRMessageCause ::= ENUMERATED</w:t>
      </w:r>
    </w:p>
    <w:p w14:paraId="5A0C3D0A" w14:textId="77777777" w:rsidR="00F059D4" w:rsidRDefault="00F059D4">
      <w:pPr>
        <w:pStyle w:val="Code"/>
      </w:pPr>
      <w:r>
        <w:t>{</w:t>
      </w:r>
    </w:p>
    <w:p w14:paraId="228E8C37" w14:textId="77777777" w:rsidR="00F059D4" w:rsidRDefault="00F059D4">
      <w:pPr>
        <w:pStyle w:val="Code"/>
      </w:pPr>
      <w:r>
        <w:t xml:space="preserve">    bearerActivated(1),</w:t>
      </w:r>
    </w:p>
    <w:p w14:paraId="51A5DCD1" w14:textId="77777777" w:rsidR="00F059D4" w:rsidRDefault="00F059D4">
      <w:pPr>
        <w:pStyle w:val="Code"/>
      </w:pPr>
      <w:r>
        <w:t xml:space="preserve">    bearerModified(2),</w:t>
      </w:r>
    </w:p>
    <w:p w14:paraId="631518AA" w14:textId="77777777" w:rsidR="00F059D4" w:rsidRDefault="00F059D4">
      <w:pPr>
        <w:pStyle w:val="Code"/>
      </w:pPr>
      <w:r>
        <w:t xml:space="preserve">    bearerDeleted(3),</w:t>
      </w:r>
    </w:p>
    <w:p w14:paraId="3B600A53" w14:textId="77777777" w:rsidR="00F059D4" w:rsidRDefault="00F059D4">
      <w:pPr>
        <w:pStyle w:val="Code"/>
      </w:pPr>
      <w:r>
        <w:t xml:space="preserve">    pDNDisconnected(4),</w:t>
      </w:r>
    </w:p>
    <w:p w14:paraId="6E78E073" w14:textId="77777777" w:rsidR="00F059D4" w:rsidRDefault="00F059D4">
      <w:pPr>
        <w:pStyle w:val="Code"/>
      </w:pPr>
      <w:r>
        <w:t xml:space="preserve">    updatedLocationAvailable(5),</w:t>
      </w:r>
    </w:p>
    <w:p w14:paraId="2E4794DD" w14:textId="77777777" w:rsidR="00F059D4" w:rsidRDefault="00F059D4">
      <w:pPr>
        <w:pStyle w:val="Code"/>
      </w:pPr>
      <w:r>
        <w:t xml:space="preserve">    sGWChanged(6),</w:t>
      </w:r>
    </w:p>
    <w:p w14:paraId="0B26AA25" w14:textId="77777777" w:rsidR="00F059D4" w:rsidRDefault="00F059D4">
      <w:pPr>
        <w:pStyle w:val="Code"/>
      </w:pPr>
      <w:r>
        <w:t xml:space="preserve">    other(7),</w:t>
      </w:r>
    </w:p>
    <w:p w14:paraId="655A0855" w14:textId="77777777" w:rsidR="00F059D4" w:rsidRDefault="00F059D4">
      <w:pPr>
        <w:pStyle w:val="Code"/>
      </w:pPr>
      <w:r>
        <w:t xml:space="preserve">    hRLIEnabled(8)</w:t>
      </w:r>
    </w:p>
    <w:p w14:paraId="49FE9C3D" w14:textId="77777777" w:rsidR="00F059D4" w:rsidRDefault="00F059D4">
      <w:pPr>
        <w:pStyle w:val="Code"/>
      </w:pPr>
      <w:r>
        <w:t>}</w:t>
      </w:r>
    </w:p>
    <w:p w14:paraId="47BCB790" w14:textId="77777777" w:rsidR="00F059D4" w:rsidRDefault="00F059D4">
      <w:pPr>
        <w:pStyle w:val="Code"/>
      </w:pPr>
    </w:p>
    <w:p w14:paraId="2DDADC44" w14:textId="77777777" w:rsidR="00F059D4" w:rsidRDefault="00F059D4">
      <w:pPr>
        <w:pStyle w:val="CodeHeader"/>
      </w:pPr>
      <w:r>
        <w:t>-- ==================</w:t>
      </w:r>
    </w:p>
    <w:p w14:paraId="4040E516" w14:textId="77777777" w:rsidR="00F059D4" w:rsidRDefault="00F059D4">
      <w:pPr>
        <w:pStyle w:val="CodeHeader"/>
      </w:pPr>
      <w:r>
        <w:t>-- 5G NEF definitions</w:t>
      </w:r>
    </w:p>
    <w:p w14:paraId="14A1424E" w14:textId="77777777" w:rsidR="00F059D4" w:rsidRDefault="00F059D4">
      <w:pPr>
        <w:pStyle w:val="Code"/>
      </w:pPr>
      <w:r>
        <w:t>-- ==================</w:t>
      </w:r>
    </w:p>
    <w:p w14:paraId="09795E7D" w14:textId="77777777" w:rsidR="00F059D4" w:rsidRDefault="00F059D4">
      <w:pPr>
        <w:pStyle w:val="Code"/>
      </w:pPr>
    </w:p>
    <w:p w14:paraId="102AA513" w14:textId="77777777" w:rsidR="00F059D4" w:rsidRDefault="00F059D4">
      <w:pPr>
        <w:pStyle w:val="Code"/>
      </w:pPr>
      <w:r>
        <w:t>-- See clause 7.7.2.1.2 for details of this structure</w:t>
      </w:r>
    </w:p>
    <w:p w14:paraId="4F0B7E34" w14:textId="77777777" w:rsidR="00F059D4" w:rsidRDefault="00F059D4">
      <w:pPr>
        <w:pStyle w:val="Code"/>
      </w:pPr>
      <w:r>
        <w:t>NEFPDUSessionEstablishment ::= SEQUENCE</w:t>
      </w:r>
    </w:p>
    <w:p w14:paraId="06F5627E" w14:textId="77777777" w:rsidR="00F059D4" w:rsidRDefault="00F059D4">
      <w:pPr>
        <w:pStyle w:val="Code"/>
      </w:pPr>
      <w:r>
        <w:t>{</w:t>
      </w:r>
    </w:p>
    <w:p w14:paraId="0ED027D6" w14:textId="77777777" w:rsidR="00F059D4" w:rsidRDefault="00F059D4">
      <w:pPr>
        <w:pStyle w:val="Code"/>
      </w:pPr>
      <w:r>
        <w:t xml:space="preserve">    sUPI                  [1] SUPI,</w:t>
      </w:r>
    </w:p>
    <w:p w14:paraId="6294E8B9" w14:textId="77777777" w:rsidR="00F059D4" w:rsidRDefault="00F059D4">
      <w:pPr>
        <w:pStyle w:val="Code"/>
      </w:pPr>
      <w:r>
        <w:t xml:space="preserve">    gPSI                  [2] GPSI,</w:t>
      </w:r>
    </w:p>
    <w:p w14:paraId="05B0F2F4" w14:textId="77777777" w:rsidR="00F059D4" w:rsidRDefault="00F059D4">
      <w:pPr>
        <w:pStyle w:val="Code"/>
      </w:pPr>
      <w:r>
        <w:t xml:space="preserve">    pDUSessionID          [3] PDUSessionID,</w:t>
      </w:r>
    </w:p>
    <w:p w14:paraId="706523C6" w14:textId="77777777" w:rsidR="00F059D4" w:rsidRDefault="00F059D4">
      <w:pPr>
        <w:pStyle w:val="Code"/>
      </w:pPr>
      <w:r>
        <w:t xml:space="preserve">    sNSSAI                [4] SNSSAI,</w:t>
      </w:r>
    </w:p>
    <w:p w14:paraId="731A586A" w14:textId="77777777" w:rsidR="00F059D4" w:rsidRDefault="00F059D4">
      <w:pPr>
        <w:pStyle w:val="Code"/>
      </w:pPr>
      <w:r>
        <w:t xml:space="preserve">    nEFID                 [5] NEFID,</w:t>
      </w:r>
    </w:p>
    <w:p w14:paraId="54BED384" w14:textId="77777777" w:rsidR="00F059D4" w:rsidRDefault="00F059D4">
      <w:pPr>
        <w:pStyle w:val="Code"/>
      </w:pPr>
      <w:r>
        <w:t xml:space="preserve">    dNN                   [6] DNN,</w:t>
      </w:r>
    </w:p>
    <w:p w14:paraId="37C55648" w14:textId="77777777" w:rsidR="00F059D4" w:rsidRDefault="00F059D4">
      <w:pPr>
        <w:pStyle w:val="Code"/>
      </w:pPr>
      <w:r>
        <w:t xml:space="preserve">    rDSSupport            [7] RDSSupport,</w:t>
      </w:r>
    </w:p>
    <w:p w14:paraId="288BCE24" w14:textId="77777777" w:rsidR="00F059D4" w:rsidRDefault="00F059D4">
      <w:pPr>
        <w:pStyle w:val="Code"/>
      </w:pPr>
      <w:r>
        <w:t xml:space="preserve">    sMFID                 [8] SMFID,</w:t>
      </w:r>
    </w:p>
    <w:p w14:paraId="16700795" w14:textId="77777777" w:rsidR="00F059D4" w:rsidRDefault="00F059D4">
      <w:pPr>
        <w:pStyle w:val="Code"/>
      </w:pPr>
      <w:r>
        <w:t xml:space="preserve">    aFID                  [9] AFID</w:t>
      </w:r>
    </w:p>
    <w:p w14:paraId="62DFA410" w14:textId="77777777" w:rsidR="00F059D4" w:rsidRDefault="00F059D4">
      <w:pPr>
        <w:pStyle w:val="Code"/>
      </w:pPr>
      <w:r>
        <w:t>}</w:t>
      </w:r>
    </w:p>
    <w:p w14:paraId="38A5D7D9" w14:textId="77777777" w:rsidR="00F059D4" w:rsidRDefault="00F059D4">
      <w:pPr>
        <w:pStyle w:val="Code"/>
      </w:pPr>
    </w:p>
    <w:p w14:paraId="4D567819" w14:textId="77777777" w:rsidR="00F059D4" w:rsidRDefault="00F059D4">
      <w:pPr>
        <w:pStyle w:val="Code"/>
      </w:pPr>
      <w:r>
        <w:t>-- See clause 7.7.2.1.3 for details of this structure</w:t>
      </w:r>
    </w:p>
    <w:p w14:paraId="094A2FE0" w14:textId="77777777" w:rsidR="00F059D4" w:rsidRDefault="00F059D4">
      <w:pPr>
        <w:pStyle w:val="Code"/>
      </w:pPr>
      <w:r>
        <w:t>NEFPDUSessionModification ::= SEQUENCE</w:t>
      </w:r>
    </w:p>
    <w:p w14:paraId="7E1B6137" w14:textId="77777777" w:rsidR="00F059D4" w:rsidRDefault="00F059D4">
      <w:pPr>
        <w:pStyle w:val="Code"/>
      </w:pPr>
      <w:r>
        <w:t>{</w:t>
      </w:r>
    </w:p>
    <w:p w14:paraId="7B6D67B3" w14:textId="77777777" w:rsidR="00F059D4" w:rsidRDefault="00F059D4">
      <w:pPr>
        <w:pStyle w:val="Code"/>
      </w:pPr>
      <w:r>
        <w:t xml:space="preserve">    sUPI                         [1] SUPI,</w:t>
      </w:r>
    </w:p>
    <w:p w14:paraId="2F302D72" w14:textId="77777777" w:rsidR="00F059D4" w:rsidRDefault="00F059D4">
      <w:pPr>
        <w:pStyle w:val="Code"/>
      </w:pPr>
      <w:r>
        <w:t xml:space="preserve">    gPSI                         [2] GPSI,</w:t>
      </w:r>
    </w:p>
    <w:p w14:paraId="664C4C26" w14:textId="77777777" w:rsidR="00F059D4" w:rsidRDefault="00F059D4">
      <w:pPr>
        <w:pStyle w:val="Code"/>
      </w:pPr>
      <w:r>
        <w:t xml:space="preserve">    sNSSAI                       [3] SNSSAI,</w:t>
      </w:r>
    </w:p>
    <w:p w14:paraId="18123090" w14:textId="77777777" w:rsidR="00F059D4" w:rsidRDefault="00F059D4">
      <w:pPr>
        <w:pStyle w:val="Code"/>
      </w:pPr>
      <w:r>
        <w:lastRenderedPageBreak/>
        <w:t xml:space="preserve">    initiator                    [4] Initiator,</w:t>
      </w:r>
    </w:p>
    <w:p w14:paraId="0CDDC73A" w14:textId="77777777" w:rsidR="00F059D4" w:rsidRDefault="00F059D4">
      <w:pPr>
        <w:pStyle w:val="Code"/>
      </w:pPr>
      <w:r>
        <w:t xml:space="preserve">    rDSSourcePortNumber          [5] RDSPortNumber OPTIONAL,</w:t>
      </w:r>
    </w:p>
    <w:p w14:paraId="3330B76A" w14:textId="77777777" w:rsidR="00F059D4" w:rsidRDefault="00F059D4">
      <w:pPr>
        <w:pStyle w:val="Code"/>
      </w:pPr>
      <w:r>
        <w:t xml:space="preserve">    rDSDestinationPortNumber     [6] RDSPortNumber OPTIONAL,</w:t>
      </w:r>
    </w:p>
    <w:p w14:paraId="6EF931F3" w14:textId="77777777" w:rsidR="00F059D4" w:rsidRDefault="00F059D4">
      <w:pPr>
        <w:pStyle w:val="Code"/>
      </w:pPr>
      <w:r>
        <w:t xml:space="preserve">    applicationID                [7] ApplicationID OPTIONAL,</w:t>
      </w:r>
    </w:p>
    <w:p w14:paraId="68FE2C50" w14:textId="77777777" w:rsidR="00F059D4" w:rsidRDefault="00F059D4">
      <w:pPr>
        <w:pStyle w:val="Code"/>
      </w:pPr>
      <w:r>
        <w:t xml:space="preserve">    aFID                         [8] AFID OPTIONAL,</w:t>
      </w:r>
    </w:p>
    <w:p w14:paraId="79F6EEC6" w14:textId="77777777" w:rsidR="00F059D4" w:rsidRDefault="00F059D4">
      <w:pPr>
        <w:pStyle w:val="Code"/>
      </w:pPr>
      <w:r>
        <w:t xml:space="preserve">    rDSAction                    [9] RDSAction OPTIONAL,</w:t>
      </w:r>
    </w:p>
    <w:p w14:paraId="1133097C" w14:textId="77777777" w:rsidR="00F059D4" w:rsidRDefault="00F059D4">
      <w:pPr>
        <w:pStyle w:val="Code"/>
      </w:pPr>
      <w:r>
        <w:t xml:space="preserve">    serializationFormat          [10] SerializationFormat OPTIONAL</w:t>
      </w:r>
    </w:p>
    <w:p w14:paraId="6DFF8EB8" w14:textId="77777777" w:rsidR="00F059D4" w:rsidRDefault="00F059D4">
      <w:pPr>
        <w:pStyle w:val="Code"/>
      </w:pPr>
      <w:r>
        <w:t>}</w:t>
      </w:r>
    </w:p>
    <w:p w14:paraId="00131D49" w14:textId="77777777" w:rsidR="00F059D4" w:rsidRDefault="00F059D4">
      <w:pPr>
        <w:pStyle w:val="Code"/>
      </w:pPr>
    </w:p>
    <w:p w14:paraId="7857377B" w14:textId="77777777" w:rsidR="00F059D4" w:rsidRDefault="00F059D4">
      <w:pPr>
        <w:pStyle w:val="Code"/>
      </w:pPr>
      <w:r>
        <w:t>-- See clause 7.7.2.1.4 for details of this structure</w:t>
      </w:r>
    </w:p>
    <w:p w14:paraId="44F87234" w14:textId="77777777" w:rsidR="00F059D4" w:rsidRDefault="00F059D4">
      <w:pPr>
        <w:pStyle w:val="Code"/>
      </w:pPr>
      <w:r>
        <w:t>NEFPDUSessionRelease ::= SEQUENCE</w:t>
      </w:r>
    </w:p>
    <w:p w14:paraId="0A421A92" w14:textId="77777777" w:rsidR="00F059D4" w:rsidRDefault="00F059D4">
      <w:pPr>
        <w:pStyle w:val="Code"/>
      </w:pPr>
      <w:r>
        <w:t>{</w:t>
      </w:r>
    </w:p>
    <w:p w14:paraId="2502192D" w14:textId="77777777" w:rsidR="00F059D4" w:rsidRDefault="00F059D4">
      <w:pPr>
        <w:pStyle w:val="Code"/>
      </w:pPr>
      <w:r>
        <w:t xml:space="preserve">    sUPI                   [1] SUPI,</w:t>
      </w:r>
    </w:p>
    <w:p w14:paraId="5C8C876C" w14:textId="77777777" w:rsidR="00F059D4" w:rsidRDefault="00F059D4">
      <w:pPr>
        <w:pStyle w:val="Code"/>
      </w:pPr>
      <w:r>
        <w:t xml:space="preserve">    gPSI                   [2] GPSI,</w:t>
      </w:r>
    </w:p>
    <w:p w14:paraId="16341D4B" w14:textId="77777777" w:rsidR="00F059D4" w:rsidRDefault="00F059D4">
      <w:pPr>
        <w:pStyle w:val="Code"/>
      </w:pPr>
      <w:r>
        <w:t xml:space="preserve">    pDUSessionID           [3] PDUSessionID,</w:t>
      </w:r>
    </w:p>
    <w:p w14:paraId="68547EAA" w14:textId="77777777" w:rsidR="00F059D4" w:rsidRDefault="00F059D4">
      <w:pPr>
        <w:pStyle w:val="Code"/>
      </w:pPr>
      <w:r>
        <w:t xml:space="preserve">    timeOfFirstPacket      [4] Timestamp OPTIONAL,</w:t>
      </w:r>
    </w:p>
    <w:p w14:paraId="0C8C3759" w14:textId="77777777" w:rsidR="00F059D4" w:rsidRDefault="00F059D4">
      <w:pPr>
        <w:pStyle w:val="Code"/>
      </w:pPr>
      <w:r>
        <w:t xml:space="preserve">    timeOfLastPacket       [5] Timestamp OPTIONAL,</w:t>
      </w:r>
    </w:p>
    <w:p w14:paraId="7A3400E9" w14:textId="77777777" w:rsidR="00F059D4" w:rsidRDefault="00F059D4">
      <w:pPr>
        <w:pStyle w:val="Code"/>
      </w:pPr>
      <w:r>
        <w:t xml:space="preserve">    uplinkVolume           [6] INTEGER OPTIONAL,</w:t>
      </w:r>
    </w:p>
    <w:p w14:paraId="3813D199" w14:textId="77777777" w:rsidR="00F059D4" w:rsidRDefault="00F059D4">
      <w:pPr>
        <w:pStyle w:val="Code"/>
      </w:pPr>
      <w:r>
        <w:t xml:space="preserve">    downlinkVolume         [7] INTEGER OPTIONAL,</w:t>
      </w:r>
    </w:p>
    <w:p w14:paraId="6B5CA43C" w14:textId="77777777" w:rsidR="00F059D4" w:rsidRDefault="00F059D4">
      <w:pPr>
        <w:pStyle w:val="Code"/>
      </w:pPr>
      <w:r>
        <w:t xml:space="preserve">    releaseCause           [8] NEFReleaseCause</w:t>
      </w:r>
    </w:p>
    <w:p w14:paraId="5C1580D7" w14:textId="77777777" w:rsidR="00F059D4" w:rsidRDefault="00F059D4">
      <w:pPr>
        <w:pStyle w:val="Code"/>
      </w:pPr>
      <w:r>
        <w:t>}</w:t>
      </w:r>
    </w:p>
    <w:p w14:paraId="3FFC9970" w14:textId="77777777" w:rsidR="00F059D4" w:rsidRDefault="00F059D4">
      <w:pPr>
        <w:pStyle w:val="Code"/>
      </w:pPr>
    </w:p>
    <w:p w14:paraId="589735A7" w14:textId="77777777" w:rsidR="00F059D4" w:rsidRDefault="00F059D4">
      <w:pPr>
        <w:pStyle w:val="Code"/>
      </w:pPr>
      <w:r>
        <w:t>-- See clause 7.7.2.1.5 for details of this structure</w:t>
      </w:r>
    </w:p>
    <w:p w14:paraId="3BF22AF3" w14:textId="77777777" w:rsidR="00F059D4" w:rsidRDefault="00F059D4">
      <w:pPr>
        <w:pStyle w:val="Code"/>
      </w:pPr>
      <w:r>
        <w:t>NEFUnsuccessfulProcedure ::= SEQUENCE</w:t>
      </w:r>
    </w:p>
    <w:p w14:paraId="5466799A" w14:textId="77777777" w:rsidR="00F059D4" w:rsidRDefault="00F059D4">
      <w:pPr>
        <w:pStyle w:val="Code"/>
      </w:pPr>
      <w:r>
        <w:t>{</w:t>
      </w:r>
    </w:p>
    <w:p w14:paraId="7A53F42A" w14:textId="77777777" w:rsidR="00F059D4" w:rsidRDefault="00F059D4">
      <w:pPr>
        <w:pStyle w:val="Code"/>
      </w:pPr>
      <w:r>
        <w:t xml:space="preserve">    failureCause                 [1] NEFFailureCause,</w:t>
      </w:r>
    </w:p>
    <w:p w14:paraId="01CAECB1" w14:textId="77777777" w:rsidR="00F059D4" w:rsidRDefault="00F059D4">
      <w:pPr>
        <w:pStyle w:val="Code"/>
      </w:pPr>
      <w:r>
        <w:t xml:space="preserve">    sUPI                         [2] SUPI,</w:t>
      </w:r>
    </w:p>
    <w:p w14:paraId="60E6F879" w14:textId="77777777" w:rsidR="00F059D4" w:rsidRDefault="00F059D4">
      <w:pPr>
        <w:pStyle w:val="Code"/>
      </w:pPr>
      <w:r>
        <w:t xml:space="preserve">    gPSI                         [3] GPSI OPTIONAL,</w:t>
      </w:r>
    </w:p>
    <w:p w14:paraId="17D72050" w14:textId="77777777" w:rsidR="00F059D4" w:rsidRDefault="00F059D4">
      <w:pPr>
        <w:pStyle w:val="Code"/>
      </w:pPr>
      <w:r>
        <w:t xml:space="preserve">    pDUSessionID                 [4] PDUSessionID,</w:t>
      </w:r>
    </w:p>
    <w:p w14:paraId="32FF6C30" w14:textId="77777777" w:rsidR="00F059D4" w:rsidRDefault="00F059D4">
      <w:pPr>
        <w:pStyle w:val="Code"/>
      </w:pPr>
      <w:r>
        <w:t xml:space="preserve">    dNN                          [5] DNN OPTIONAL,</w:t>
      </w:r>
    </w:p>
    <w:p w14:paraId="0BE64016" w14:textId="77777777" w:rsidR="00F059D4" w:rsidRDefault="00F059D4">
      <w:pPr>
        <w:pStyle w:val="Code"/>
      </w:pPr>
      <w:r>
        <w:t xml:space="preserve">    sNSSAI                       [6] SNSSAI OPTIONAL,</w:t>
      </w:r>
    </w:p>
    <w:p w14:paraId="1B354CE2" w14:textId="77777777" w:rsidR="00F059D4" w:rsidRDefault="00F059D4">
      <w:pPr>
        <w:pStyle w:val="Code"/>
      </w:pPr>
      <w:r>
        <w:t xml:space="preserve">    rDSDestinationPortNumber     [7] RDSPortNumber,</w:t>
      </w:r>
    </w:p>
    <w:p w14:paraId="66D3391D" w14:textId="77777777" w:rsidR="00F059D4" w:rsidRDefault="00F059D4">
      <w:pPr>
        <w:pStyle w:val="Code"/>
      </w:pPr>
      <w:r>
        <w:t xml:space="preserve">    applicationID                [8] ApplicationID,</w:t>
      </w:r>
    </w:p>
    <w:p w14:paraId="50430485" w14:textId="77777777" w:rsidR="00F059D4" w:rsidRDefault="00F059D4">
      <w:pPr>
        <w:pStyle w:val="Code"/>
      </w:pPr>
      <w:r>
        <w:t xml:space="preserve">    aFID                         [9] AFID</w:t>
      </w:r>
    </w:p>
    <w:p w14:paraId="36114D3D" w14:textId="77777777" w:rsidR="00F059D4" w:rsidRDefault="00F059D4">
      <w:pPr>
        <w:pStyle w:val="Code"/>
      </w:pPr>
      <w:r>
        <w:t>}</w:t>
      </w:r>
    </w:p>
    <w:p w14:paraId="50CCFEB7" w14:textId="77777777" w:rsidR="00F059D4" w:rsidRDefault="00F059D4">
      <w:pPr>
        <w:pStyle w:val="Code"/>
      </w:pPr>
    </w:p>
    <w:p w14:paraId="63549F59" w14:textId="77777777" w:rsidR="00F059D4" w:rsidRDefault="00F059D4">
      <w:pPr>
        <w:pStyle w:val="Code"/>
      </w:pPr>
      <w:r>
        <w:t>-- See clause 7.7.2.1.6 for details of this structure</w:t>
      </w:r>
    </w:p>
    <w:p w14:paraId="4072169D" w14:textId="77777777" w:rsidR="00F059D4" w:rsidRDefault="00F059D4">
      <w:pPr>
        <w:pStyle w:val="Code"/>
      </w:pPr>
      <w:r>
        <w:t>NEFStartOfInterceptionWithEstablishedPDUSession ::= SEQUENCE</w:t>
      </w:r>
    </w:p>
    <w:p w14:paraId="73DA537B" w14:textId="77777777" w:rsidR="00F059D4" w:rsidRDefault="00F059D4">
      <w:pPr>
        <w:pStyle w:val="Code"/>
      </w:pPr>
      <w:r>
        <w:t>{</w:t>
      </w:r>
    </w:p>
    <w:p w14:paraId="19C19CB5" w14:textId="77777777" w:rsidR="00F059D4" w:rsidRDefault="00F059D4">
      <w:pPr>
        <w:pStyle w:val="Code"/>
      </w:pPr>
      <w:r>
        <w:t xml:space="preserve">    sUPI               [1] SUPI,</w:t>
      </w:r>
    </w:p>
    <w:p w14:paraId="33A58B85" w14:textId="77777777" w:rsidR="00F059D4" w:rsidRDefault="00F059D4">
      <w:pPr>
        <w:pStyle w:val="Code"/>
      </w:pPr>
      <w:r>
        <w:t xml:space="preserve">    gPSI               [2] GPSI,</w:t>
      </w:r>
    </w:p>
    <w:p w14:paraId="70E636E5" w14:textId="77777777" w:rsidR="00F059D4" w:rsidRDefault="00F059D4">
      <w:pPr>
        <w:pStyle w:val="Code"/>
      </w:pPr>
      <w:r>
        <w:t xml:space="preserve">    pDUSessionID       [3] PDUSessionID,</w:t>
      </w:r>
    </w:p>
    <w:p w14:paraId="4AD4D744" w14:textId="77777777" w:rsidR="00F059D4" w:rsidRDefault="00F059D4">
      <w:pPr>
        <w:pStyle w:val="Code"/>
      </w:pPr>
      <w:r>
        <w:t xml:space="preserve">    dNN                [4] DNN,</w:t>
      </w:r>
    </w:p>
    <w:p w14:paraId="62533114" w14:textId="77777777" w:rsidR="00F059D4" w:rsidRDefault="00F059D4">
      <w:pPr>
        <w:pStyle w:val="Code"/>
      </w:pPr>
      <w:r>
        <w:t xml:space="preserve">    sNSSAI             [5] SNSSAI,</w:t>
      </w:r>
    </w:p>
    <w:p w14:paraId="2C8EC341" w14:textId="77777777" w:rsidR="00F059D4" w:rsidRDefault="00F059D4">
      <w:pPr>
        <w:pStyle w:val="Code"/>
      </w:pPr>
      <w:r>
        <w:t xml:space="preserve">    nEFID              [6] NEFID,</w:t>
      </w:r>
    </w:p>
    <w:p w14:paraId="7BE5592B" w14:textId="77777777" w:rsidR="00F059D4" w:rsidRDefault="00F059D4">
      <w:pPr>
        <w:pStyle w:val="Code"/>
      </w:pPr>
      <w:r>
        <w:t xml:space="preserve">    rDSSupport         [7] RDSSupport,</w:t>
      </w:r>
    </w:p>
    <w:p w14:paraId="289ACE8B" w14:textId="77777777" w:rsidR="00F059D4" w:rsidRDefault="00F059D4">
      <w:pPr>
        <w:pStyle w:val="Code"/>
      </w:pPr>
      <w:r>
        <w:t xml:space="preserve">    sMFID              [8] SMFID,</w:t>
      </w:r>
    </w:p>
    <w:p w14:paraId="55F27127" w14:textId="77777777" w:rsidR="00F059D4" w:rsidRDefault="00F059D4">
      <w:pPr>
        <w:pStyle w:val="Code"/>
      </w:pPr>
      <w:r>
        <w:t xml:space="preserve">    aFID               [9] AFID</w:t>
      </w:r>
    </w:p>
    <w:p w14:paraId="50EBCA05" w14:textId="77777777" w:rsidR="00F059D4" w:rsidRDefault="00F059D4">
      <w:pPr>
        <w:pStyle w:val="Code"/>
      </w:pPr>
      <w:r>
        <w:t>}</w:t>
      </w:r>
    </w:p>
    <w:p w14:paraId="00B20E64" w14:textId="77777777" w:rsidR="00F059D4" w:rsidRDefault="00F059D4">
      <w:pPr>
        <w:pStyle w:val="Code"/>
      </w:pPr>
    </w:p>
    <w:p w14:paraId="49DECD5F" w14:textId="77777777" w:rsidR="00F059D4" w:rsidRDefault="00F059D4">
      <w:pPr>
        <w:pStyle w:val="Code"/>
      </w:pPr>
      <w:r>
        <w:t>-- See clause 7.7.3.1.1 for details of this structure</w:t>
      </w:r>
    </w:p>
    <w:p w14:paraId="03799473" w14:textId="77777777" w:rsidR="00F059D4" w:rsidRDefault="00F059D4">
      <w:pPr>
        <w:pStyle w:val="Code"/>
      </w:pPr>
      <w:r>
        <w:t>NEFDeviceTrigger ::= SEQUENCE</w:t>
      </w:r>
    </w:p>
    <w:p w14:paraId="6A40C409" w14:textId="77777777" w:rsidR="00F059D4" w:rsidRDefault="00F059D4">
      <w:pPr>
        <w:pStyle w:val="Code"/>
      </w:pPr>
      <w:r>
        <w:t>{</w:t>
      </w:r>
    </w:p>
    <w:p w14:paraId="51AD7951" w14:textId="77777777" w:rsidR="00F059D4" w:rsidRDefault="00F059D4">
      <w:pPr>
        <w:pStyle w:val="Code"/>
      </w:pPr>
      <w:r>
        <w:t xml:space="preserve">    sUPI                  [1] SUPI,</w:t>
      </w:r>
    </w:p>
    <w:p w14:paraId="0713EF6C" w14:textId="77777777" w:rsidR="00F059D4" w:rsidRDefault="00F059D4">
      <w:pPr>
        <w:pStyle w:val="Code"/>
      </w:pPr>
      <w:r>
        <w:t xml:space="preserve">    gPSI                  [2] GPSI,</w:t>
      </w:r>
    </w:p>
    <w:p w14:paraId="22D4B14B" w14:textId="77777777" w:rsidR="00F059D4" w:rsidRDefault="00F059D4">
      <w:pPr>
        <w:pStyle w:val="Code"/>
      </w:pPr>
      <w:r>
        <w:t xml:space="preserve">    triggerId             [3] TriggerID,</w:t>
      </w:r>
    </w:p>
    <w:p w14:paraId="54A2406B" w14:textId="77777777" w:rsidR="00F059D4" w:rsidRDefault="00F059D4">
      <w:pPr>
        <w:pStyle w:val="Code"/>
      </w:pPr>
      <w:r>
        <w:t xml:space="preserve">    aFID                  [4] AFID,</w:t>
      </w:r>
    </w:p>
    <w:p w14:paraId="6F8E2F38" w14:textId="77777777" w:rsidR="00F059D4" w:rsidRDefault="00F059D4">
      <w:pPr>
        <w:pStyle w:val="Code"/>
      </w:pPr>
      <w:r>
        <w:t xml:space="preserve">    triggerPayload        [5] TriggerPayload OPTIONAL,</w:t>
      </w:r>
    </w:p>
    <w:p w14:paraId="3CB67C31" w14:textId="77777777" w:rsidR="00F059D4" w:rsidRDefault="00F059D4">
      <w:pPr>
        <w:pStyle w:val="Code"/>
      </w:pPr>
      <w:r>
        <w:t xml:space="preserve">    validityPeriod        [6] INTEGER OPTIONAL,</w:t>
      </w:r>
    </w:p>
    <w:p w14:paraId="3FC73F97" w14:textId="77777777" w:rsidR="00F059D4" w:rsidRDefault="00F059D4">
      <w:pPr>
        <w:pStyle w:val="Code"/>
      </w:pPr>
      <w:r>
        <w:t xml:space="preserve">    priorityDT            [7] PriorityDT OPTIONAL,</w:t>
      </w:r>
    </w:p>
    <w:p w14:paraId="59DF4AE3" w14:textId="77777777" w:rsidR="00F059D4" w:rsidRDefault="00F059D4">
      <w:pPr>
        <w:pStyle w:val="Code"/>
      </w:pPr>
      <w:r>
        <w:t xml:space="preserve">    sourcePortId          [8] PortNumber OPTIONAL,</w:t>
      </w:r>
    </w:p>
    <w:p w14:paraId="6648C7CB" w14:textId="77777777" w:rsidR="00F059D4" w:rsidRDefault="00F059D4">
      <w:pPr>
        <w:pStyle w:val="Code"/>
      </w:pPr>
      <w:r>
        <w:t xml:space="preserve">    destinationPortId     [9] PortNumber OPTIONAL</w:t>
      </w:r>
    </w:p>
    <w:p w14:paraId="1125B514" w14:textId="77777777" w:rsidR="00F059D4" w:rsidRDefault="00F059D4">
      <w:pPr>
        <w:pStyle w:val="Code"/>
      </w:pPr>
      <w:r>
        <w:t>}</w:t>
      </w:r>
    </w:p>
    <w:p w14:paraId="6EA07D2E" w14:textId="77777777" w:rsidR="00F059D4" w:rsidRDefault="00F059D4">
      <w:pPr>
        <w:pStyle w:val="Code"/>
      </w:pPr>
    </w:p>
    <w:p w14:paraId="1DEF4167" w14:textId="77777777" w:rsidR="00F059D4" w:rsidRDefault="00F059D4">
      <w:pPr>
        <w:pStyle w:val="Code"/>
      </w:pPr>
      <w:r>
        <w:t>-- See clause 7.7.3.1.2 for details of this structure</w:t>
      </w:r>
    </w:p>
    <w:p w14:paraId="7EACD146" w14:textId="77777777" w:rsidR="00F059D4" w:rsidRDefault="00F059D4">
      <w:pPr>
        <w:pStyle w:val="Code"/>
      </w:pPr>
      <w:r>
        <w:t>NEFDeviceTriggerReplace ::= SEQUENCE</w:t>
      </w:r>
    </w:p>
    <w:p w14:paraId="46E567DC" w14:textId="77777777" w:rsidR="00F059D4" w:rsidRDefault="00F059D4">
      <w:pPr>
        <w:pStyle w:val="Code"/>
      </w:pPr>
      <w:r>
        <w:t>{</w:t>
      </w:r>
    </w:p>
    <w:p w14:paraId="69CE3F75" w14:textId="77777777" w:rsidR="00F059D4" w:rsidRDefault="00F059D4">
      <w:pPr>
        <w:pStyle w:val="Code"/>
      </w:pPr>
      <w:r>
        <w:t xml:space="preserve">    sUPI                     [1] SUPI,</w:t>
      </w:r>
    </w:p>
    <w:p w14:paraId="286551DC" w14:textId="77777777" w:rsidR="00F059D4" w:rsidRDefault="00F059D4">
      <w:pPr>
        <w:pStyle w:val="Code"/>
      </w:pPr>
      <w:r>
        <w:t xml:space="preserve">    gPSI                     [2] GPSI,</w:t>
      </w:r>
    </w:p>
    <w:p w14:paraId="52021D0B" w14:textId="77777777" w:rsidR="00F059D4" w:rsidRDefault="00F059D4">
      <w:pPr>
        <w:pStyle w:val="Code"/>
      </w:pPr>
      <w:r>
        <w:t xml:space="preserve">    triggerId                [3] TriggerID,</w:t>
      </w:r>
    </w:p>
    <w:p w14:paraId="36210AB6" w14:textId="77777777" w:rsidR="00F059D4" w:rsidRDefault="00F059D4">
      <w:pPr>
        <w:pStyle w:val="Code"/>
      </w:pPr>
      <w:r>
        <w:t xml:space="preserve">    aFID                     [4] AFID,</w:t>
      </w:r>
    </w:p>
    <w:p w14:paraId="2CA4A82F" w14:textId="77777777" w:rsidR="00F059D4" w:rsidRDefault="00F059D4">
      <w:pPr>
        <w:pStyle w:val="Code"/>
      </w:pPr>
      <w:r>
        <w:t xml:space="preserve">    triggerPayload           [5] TriggerPayload OPTIONAL,</w:t>
      </w:r>
    </w:p>
    <w:p w14:paraId="43D4D22A" w14:textId="77777777" w:rsidR="00F059D4" w:rsidRDefault="00F059D4">
      <w:pPr>
        <w:pStyle w:val="Code"/>
      </w:pPr>
      <w:r>
        <w:t xml:space="preserve">    validityPeriod           [6] INTEGER OPTIONAL,</w:t>
      </w:r>
    </w:p>
    <w:p w14:paraId="568F6CD9" w14:textId="77777777" w:rsidR="00F059D4" w:rsidRDefault="00F059D4">
      <w:pPr>
        <w:pStyle w:val="Code"/>
      </w:pPr>
      <w:r>
        <w:t xml:space="preserve">    priorityDT               [7] PriorityDT OPTIONAL,</w:t>
      </w:r>
    </w:p>
    <w:p w14:paraId="574FA7A2" w14:textId="77777777" w:rsidR="00F059D4" w:rsidRDefault="00F059D4">
      <w:pPr>
        <w:pStyle w:val="Code"/>
      </w:pPr>
      <w:r>
        <w:t xml:space="preserve">    sourcePortId             [8] PortNumber OPTIONAL,</w:t>
      </w:r>
    </w:p>
    <w:p w14:paraId="25DED3C9" w14:textId="77777777" w:rsidR="00F059D4" w:rsidRDefault="00F059D4">
      <w:pPr>
        <w:pStyle w:val="Code"/>
      </w:pPr>
      <w:r>
        <w:t xml:space="preserve">    destinationPortId        [9] PortNumber OPTIONAL</w:t>
      </w:r>
    </w:p>
    <w:p w14:paraId="706F8901" w14:textId="77777777" w:rsidR="00F059D4" w:rsidRDefault="00F059D4">
      <w:pPr>
        <w:pStyle w:val="Code"/>
      </w:pPr>
      <w:r>
        <w:t>}</w:t>
      </w:r>
    </w:p>
    <w:p w14:paraId="01E7D40B" w14:textId="77777777" w:rsidR="00F059D4" w:rsidRDefault="00F059D4">
      <w:pPr>
        <w:pStyle w:val="Code"/>
      </w:pPr>
    </w:p>
    <w:p w14:paraId="35BE5408" w14:textId="77777777" w:rsidR="00F059D4" w:rsidRDefault="00F059D4">
      <w:pPr>
        <w:pStyle w:val="Code"/>
      </w:pPr>
      <w:r>
        <w:lastRenderedPageBreak/>
        <w:t>-- See clause 7.7.3.1.3 for details of this structure</w:t>
      </w:r>
    </w:p>
    <w:p w14:paraId="61AA8CED" w14:textId="77777777" w:rsidR="00F059D4" w:rsidRDefault="00F059D4">
      <w:pPr>
        <w:pStyle w:val="Code"/>
      </w:pPr>
      <w:r>
        <w:t>NEFDeviceTriggerCancellation ::= SEQUENCE</w:t>
      </w:r>
    </w:p>
    <w:p w14:paraId="66ED3EA8" w14:textId="77777777" w:rsidR="00F059D4" w:rsidRDefault="00F059D4">
      <w:pPr>
        <w:pStyle w:val="Code"/>
      </w:pPr>
      <w:r>
        <w:t>{</w:t>
      </w:r>
    </w:p>
    <w:p w14:paraId="368995B6" w14:textId="77777777" w:rsidR="00F059D4" w:rsidRDefault="00F059D4">
      <w:pPr>
        <w:pStyle w:val="Code"/>
      </w:pPr>
      <w:r>
        <w:t xml:space="preserve">    sUPI                  [1] SUPI,</w:t>
      </w:r>
    </w:p>
    <w:p w14:paraId="5741496C" w14:textId="77777777" w:rsidR="00F059D4" w:rsidRDefault="00F059D4">
      <w:pPr>
        <w:pStyle w:val="Code"/>
      </w:pPr>
      <w:r>
        <w:t xml:space="preserve">    gPSI                  [2] GPSI,</w:t>
      </w:r>
    </w:p>
    <w:p w14:paraId="7EAA9A0F" w14:textId="77777777" w:rsidR="00F059D4" w:rsidRDefault="00F059D4">
      <w:pPr>
        <w:pStyle w:val="Code"/>
      </w:pPr>
      <w:r>
        <w:t xml:space="preserve">    triggerId             [3] TriggerID</w:t>
      </w:r>
    </w:p>
    <w:p w14:paraId="71E52BE1" w14:textId="77777777" w:rsidR="00F059D4" w:rsidRDefault="00F059D4">
      <w:pPr>
        <w:pStyle w:val="Code"/>
      </w:pPr>
      <w:r>
        <w:t>}</w:t>
      </w:r>
    </w:p>
    <w:p w14:paraId="7FD14F72" w14:textId="77777777" w:rsidR="00F059D4" w:rsidRDefault="00F059D4">
      <w:pPr>
        <w:pStyle w:val="Code"/>
      </w:pPr>
    </w:p>
    <w:p w14:paraId="1BE1BA3C" w14:textId="77777777" w:rsidR="00F059D4" w:rsidRDefault="00F059D4">
      <w:pPr>
        <w:pStyle w:val="Code"/>
      </w:pPr>
      <w:r>
        <w:t>-- See clause 7.7.3.1.4 for details of this structure</w:t>
      </w:r>
    </w:p>
    <w:p w14:paraId="3DB23FFA" w14:textId="77777777" w:rsidR="00F059D4" w:rsidRDefault="00F059D4">
      <w:pPr>
        <w:pStyle w:val="Code"/>
      </w:pPr>
      <w:r>
        <w:t>NEFDeviceTriggerReportNotify ::= SEQUENCE</w:t>
      </w:r>
    </w:p>
    <w:p w14:paraId="7A4D2BCA" w14:textId="77777777" w:rsidR="00F059D4" w:rsidRDefault="00F059D4">
      <w:pPr>
        <w:pStyle w:val="Code"/>
      </w:pPr>
      <w:r>
        <w:t>{</w:t>
      </w:r>
    </w:p>
    <w:p w14:paraId="7D95D9A4" w14:textId="77777777" w:rsidR="00F059D4" w:rsidRDefault="00F059D4">
      <w:pPr>
        <w:pStyle w:val="Code"/>
      </w:pPr>
      <w:r>
        <w:t xml:space="preserve">    sUPI                             [1] SUPI,</w:t>
      </w:r>
    </w:p>
    <w:p w14:paraId="78CB731E" w14:textId="77777777" w:rsidR="00F059D4" w:rsidRDefault="00F059D4">
      <w:pPr>
        <w:pStyle w:val="Code"/>
      </w:pPr>
      <w:r>
        <w:t xml:space="preserve">    gPSI                             [2] GPSI,</w:t>
      </w:r>
    </w:p>
    <w:p w14:paraId="300C408F" w14:textId="77777777" w:rsidR="00F059D4" w:rsidRDefault="00F059D4">
      <w:pPr>
        <w:pStyle w:val="Code"/>
      </w:pPr>
      <w:r>
        <w:t xml:space="preserve">    triggerId                        [3] TriggerID,</w:t>
      </w:r>
    </w:p>
    <w:p w14:paraId="61156EC3" w14:textId="77777777" w:rsidR="00F059D4" w:rsidRDefault="00F059D4">
      <w:pPr>
        <w:pStyle w:val="Code"/>
      </w:pPr>
      <w:r>
        <w:t xml:space="preserve">    deviceTriggerDeliveryResult      [4] DeviceTriggerDeliveryResult</w:t>
      </w:r>
    </w:p>
    <w:p w14:paraId="0E470D41" w14:textId="77777777" w:rsidR="00F059D4" w:rsidRDefault="00F059D4">
      <w:pPr>
        <w:pStyle w:val="Code"/>
      </w:pPr>
      <w:r>
        <w:t>}</w:t>
      </w:r>
    </w:p>
    <w:p w14:paraId="56D424FE" w14:textId="77777777" w:rsidR="00F059D4" w:rsidRDefault="00F059D4">
      <w:pPr>
        <w:pStyle w:val="Code"/>
      </w:pPr>
    </w:p>
    <w:p w14:paraId="239C0ED3" w14:textId="77777777" w:rsidR="00F059D4" w:rsidRDefault="00F059D4">
      <w:pPr>
        <w:pStyle w:val="Code"/>
      </w:pPr>
      <w:r>
        <w:t>-- See clause 7.7.4.1.1 for details of this structure</w:t>
      </w:r>
    </w:p>
    <w:p w14:paraId="34F1735E" w14:textId="77777777" w:rsidR="00F059D4" w:rsidRDefault="00F059D4">
      <w:pPr>
        <w:pStyle w:val="Code"/>
      </w:pPr>
      <w:r>
        <w:t>NEFMSISDNLessMOSMS ::= SEQUENCE</w:t>
      </w:r>
    </w:p>
    <w:p w14:paraId="2DE3B843" w14:textId="77777777" w:rsidR="00F059D4" w:rsidRDefault="00F059D4">
      <w:pPr>
        <w:pStyle w:val="Code"/>
      </w:pPr>
      <w:r>
        <w:t>{</w:t>
      </w:r>
    </w:p>
    <w:p w14:paraId="1420B763" w14:textId="77777777" w:rsidR="00F059D4" w:rsidRDefault="00F059D4">
      <w:pPr>
        <w:pStyle w:val="Code"/>
      </w:pPr>
      <w:r>
        <w:t xml:space="preserve">    sUPI                      [1] SUPI,</w:t>
      </w:r>
    </w:p>
    <w:p w14:paraId="46280AA9" w14:textId="77777777" w:rsidR="00F059D4" w:rsidRDefault="00F059D4">
      <w:pPr>
        <w:pStyle w:val="Code"/>
      </w:pPr>
      <w:r>
        <w:t xml:space="preserve">    gPSI                      [2] GPSI,</w:t>
      </w:r>
    </w:p>
    <w:p w14:paraId="092DC9FE" w14:textId="77777777" w:rsidR="00F059D4" w:rsidRDefault="00F059D4">
      <w:pPr>
        <w:pStyle w:val="Code"/>
      </w:pPr>
      <w:r>
        <w:t xml:space="preserve">    terminatingSMSParty       [3] AFID,</w:t>
      </w:r>
    </w:p>
    <w:p w14:paraId="3CAACB86" w14:textId="77777777" w:rsidR="00F059D4" w:rsidRDefault="00F059D4">
      <w:pPr>
        <w:pStyle w:val="Code"/>
      </w:pPr>
      <w:r>
        <w:t xml:space="preserve">    sMS                       [4] SMSTPDUData OPTIONAL,</w:t>
      </w:r>
    </w:p>
    <w:p w14:paraId="7F4E9AA2" w14:textId="77777777" w:rsidR="00F059D4" w:rsidRDefault="00F059D4">
      <w:pPr>
        <w:pStyle w:val="Code"/>
      </w:pPr>
      <w:r>
        <w:t xml:space="preserve">    sourcePort                [5] PortNumber OPTIONAL,</w:t>
      </w:r>
    </w:p>
    <w:p w14:paraId="058F3995" w14:textId="77777777" w:rsidR="00F059D4" w:rsidRDefault="00F059D4">
      <w:pPr>
        <w:pStyle w:val="Code"/>
      </w:pPr>
      <w:r>
        <w:t xml:space="preserve">    destinationPort           [6] PortNumber OPTIONAL</w:t>
      </w:r>
    </w:p>
    <w:p w14:paraId="62A0BF00" w14:textId="77777777" w:rsidR="00F059D4" w:rsidRDefault="00F059D4">
      <w:pPr>
        <w:pStyle w:val="Code"/>
      </w:pPr>
      <w:r>
        <w:t>}</w:t>
      </w:r>
    </w:p>
    <w:p w14:paraId="4BCC53D7" w14:textId="77777777" w:rsidR="00F059D4" w:rsidRDefault="00F059D4">
      <w:pPr>
        <w:pStyle w:val="Code"/>
      </w:pPr>
    </w:p>
    <w:p w14:paraId="78B94E12" w14:textId="77777777" w:rsidR="00F059D4" w:rsidRDefault="00F059D4">
      <w:pPr>
        <w:pStyle w:val="Code"/>
      </w:pPr>
      <w:r>
        <w:t>-- See clause 7.7.5.1.1 for details of this structure</w:t>
      </w:r>
    </w:p>
    <w:p w14:paraId="77F5091D" w14:textId="77777777" w:rsidR="00F059D4" w:rsidRDefault="00F059D4">
      <w:pPr>
        <w:pStyle w:val="Code"/>
      </w:pPr>
      <w:r>
        <w:t>NEFExpectedUEBehaviourUpdate ::= SEQUENCE</w:t>
      </w:r>
    </w:p>
    <w:p w14:paraId="0E6B920D" w14:textId="77777777" w:rsidR="00F059D4" w:rsidRDefault="00F059D4">
      <w:pPr>
        <w:pStyle w:val="Code"/>
      </w:pPr>
      <w:r>
        <w:t>{</w:t>
      </w:r>
    </w:p>
    <w:p w14:paraId="4FCEC195" w14:textId="77777777" w:rsidR="00F059D4" w:rsidRDefault="00F059D4">
      <w:pPr>
        <w:pStyle w:val="Code"/>
      </w:pPr>
      <w:r>
        <w:t xml:space="preserve">    gPSI                                  [1] GPSI,</w:t>
      </w:r>
    </w:p>
    <w:p w14:paraId="49E54832" w14:textId="77777777" w:rsidR="00F059D4" w:rsidRDefault="00F059D4">
      <w:pPr>
        <w:pStyle w:val="Code"/>
      </w:pPr>
      <w:r>
        <w:t xml:space="preserve">    expectedUEMovingTrajectory            [2] SEQUENCE OF UMTLocationArea5G OPTIONAL,</w:t>
      </w:r>
    </w:p>
    <w:p w14:paraId="7C0F828C" w14:textId="77777777" w:rsidR="00F059D4" w:rsidRDefault="00F059D4">
      <w:pPr>
        <w:pStyle w:val="Code"/>
      </w:pPr>
      <w:r>
        <w:t xml:space="preserve">    stationaryIndication                  [3] StationaryIndication OPTIONAL,</w:t>
      </w:r>
    </w:p>
    <w:p w14:paraId="7A1033A3" w14:textId="77777777" w:rsidR="00F059D4" w:rsidRDefault="00F059D4">
      <w:pPr>
        <w:pStyle w:val="Code"/>
      </w:pPr>
      <w:r>
        <w:t xml:space="preserve">    communicationDurationTime             [4] INTEGER OPTIONAL,</w:t>
      </w:r>
    </w:p>
    <w:p w14:paraId="5A99DAF1" w14:textId="77777777" w:rsidR="00F059D4" w:rsidRDefault="00F059D4">
      <w:pPr>
        <w:pStyle w:val="Code"/>
      </w:pPr>
      <w:r>
        <w:t xml:space="preserve">    periodicTime                          [5] INTEGER OPTIONAL,</w:t>
      </w:r>
    </w:p>
    <w:p w14:paraId="5B712A96" w14:textId="77777777" w:rsidR="00F059D4" w:rsidRDefault="00F059D4">
      <w:pPr>
        <w:pStyle w:val="Code"/>
      </w:pPr>
      <w:r>
        <w:t xml:space="preserve">    scheduledCommunicationTime            [6] ScheduledCommunicationTime OPTIONAL,</w:t>
      </w:r>
    </w:p>
    <w:p w14:paraId="1F7BB0EF" w14:textId="77777777" w:rsidR="00F059D4" w:rsidRDefault="00F059D4">
      <w:pPr>
        <w:pStyle w:val="Code"/>
      </w:pPr>
      <w:r>
        <w:t xml:space="preserve">    scheduledCommunicationType            [7] ScheduledCommunicationType OPTIONAL,</w:t>
      </w:r>
    </w:p>
    <w:p w14:paraId="673F7EA3" w14:textId="77777777" w:rsidR="00F059D4" w:rsidRDefault="00F059D4">
      <w:pPr>
        <w:pStyle w:val="Code"/>
      </w:pPr>
      <w:r>
        <w:t xml:space="preserve">    batteryIndication                     [8] BatteryIndication OPTIONAL,</w:t>
      </w:r>
    </w:p>
    <w:p w14:paraId="09EA2DCD" w14:textId="77777777" w:rsidR="00F059D4" w:rsidRDefault="00F059D4">
      <w:pPr>
        <w:pStyle w:val="Code"/>
      </w:pPr>
      <w:r>
        <w:t xml:space="preserve">    trafficProfile                        [9] TrafficProfile OPTIONAL,</w:t>
      </w:r>
    </w:p>
    <w:p w14:paraId="77EBCB3D" w14:textId="77777777" w:rsidR="00F059D4" w:rsidRDefault="00F059D4">
      <w:pPr>
        <w:pStyle w:val="Code"/>
      </w:pPr>
      <w:r>
        <w:t xml:space="preserve">    expectedTimeAndDayOfWeekInTrajectory  [10] SEQUENCE OF UMTLocationArea5G OPTIONAL,</w:t>
      </w:r>
    </w:p>
    <w:p w14:paraId="2BE0E516" w14:textId="77777777" w:rsidR="00F059D4" w:rsidRDefault="00F059D4">
      <w:pPr>
        <w:pStyle w:val="Code"/>
      </w:pPr>
      <w:r>
        <w:t xml:space="preserve">    aFID                                  [11] AFID,</w:t>
      </w:r>
    </w:p>
    <w:p w14:paraId="6DC155A1" w14:textId="77777777" w:rsidR="00F059D4" w:rsidRDefault="00F059D4">
      <w:pPr>
        <w:pStyle w:val="Code"/>
      </w:pPr>
      <w:r>
        <w:t xml:space="preserve">    validityTime                          [12] Timestamp OPTIONAL</w:t>
      </w:r>
    </w:p>
    <w:p w14:paraId="2CFEFD1F" w14:textId="77777777" w:rsidR="00F059D4" w:rsidRDefault="00F059D4">
      <w:pPr>
        <w:pStyle w:val="Code"/>
      </w:pPr>
      <w:r>
        <w:t>}</w:t>
      </w:r>
    </w:p>
    <w:p w14:paraId="4D415D03" w14:textId="77777777" w:rsidR="00F059D4" w:rsidRDefault="00F059D4">
      <w:pPr>
        <w:pStyle w:val="Code"/>
      </w:pPr>
    </w:p>
    <w:p w14:paraId="5F9A1241" w14:textId="77777777" w:rsidR="00F059D4" w:rsidRDefault="00F059D4">
      <w:pPr>
        <w:pStyle w:val="CodeHeader"/>
      </w:pPr>
      <w:r>
        <w:t>-- ==========================</w:t>
      </w:r>
    </w:p>
    <w:p w14:paraId="34BB4379" w14:textId="77777777" w:rsidR="00F059D4" w:rsidRDefault="00F059D4">
      <w:pPr>
        <w:pStyle w:val="CodeHeader"/>
      </w:pPr>
      <w:r>
        <w:t>-- Common SCEF/NEF parameters</w:t>
      </w:r>
    </w:p>
    <w:p w14:paraId="0F18361A" w14:textId="77777777" w:rsidR="00F059D4" w:rsidRDefault="00F059D4">
      <w:pPr>
        <w:pStyle w:val="Code"/>
      </w:pPr>
      <w:r>
        <w:t>-- ==========================</w:t>
      </w:r>
    </w:p>
    <w:p w14:paraId="2EE03F50" w14:textId="77777777" w:rsidR="00F059D4" w:rsidRDefault="00F059D4">
      <w:pPr>
        <w:pStyle w:val="Code"/>
      </w:pPr>
    </w:p>
    <w:p w14:paraId="6BE9BEEB" w14:textId="77777777" w:rsidR="00F059D4" w:rsidRDefault="00F059D4">
      <w:pPr>
        <w:pStyle w:val="Code"/>
      </w:pPr>
      <w:r>
        <w:t>RDSSupport ::= BOOLEAN</w:t>
      </w:r>
    </w:p>
    <w:p w14:paraId="014E3BEE" w14:textId="77777777" w:rsidR="00F059D4" w:rsidRDefault="00F059D4">
      <w:pPr>
        <w:pStyle w:val="Code"/>
      </w:pPr>
    </w:p>
    <w:p w14:paraId="315DC4FF" w14:textId="77777777" w:rsidR="00F059D4" w:rsidRDefault="00F059D4">
      <w:pPr>
        <w:pStyle w:val="Code"/>
      </w:pPr>
      <w:r>
        <w:t>RDSPortNumber ::= INTEGER (0..15)</w:t>
      </w:r>
    </w:p>
    <w:p w14:paraId="755B3291" w14:textId="77777777" w:rsidR="00F059D4" w:rsidRDefault="00F059D4">
      <w:pPr>
        <w:pStyle w:val="Code"/>
      </w:pPr>
    </w:p>
    <w:p w14:paraId="46AFD867" w14:textId="77777777" w:rsidR="00F059D4" w:rsidRDefault="00F059D4">
      <w:pPr>
        <w:pStyle w:val="Code"/>
      </w:pPr>
      <w:r>
        <w:t>RDSAction ::= ENUMERATED</w:t>
      </w:r>
    </w:p>
    <w:p w14:paraId="630DC30E" w14:textId="77777777" w:rsidR="00F059D4" w:rsidRDefault="00F059D4">
      <w:pPr>
        <w:pStyle w:val="Code"/>
      </w:pPr>
      <w:r>
        <w:t>{</w:t>
      </w:r>
    </w:p>
    <w:p w14:paraId="2200CF8C" w14:textId="77777777" w:rsidR="00F059D4" w:rsidRDefault="00F059D4">
      <w:pPr>
        <w:pStyle w:val="Code"/>
      </w:pPr>
      <w:r>
        <w:t xml:space="preserve">    reservePort(1),</w:t>
      </w:r>
    </w:p>
    <w:p w14:paraId="1426F113" w14:textId="77777777" w:rsidR="00F059D4" w:rsidRDefault="00F059D4">
      <w:pPr>
        <w:pStyle w:val="Code"/>
      </w:pPr>
      <w:r>
        <w:t xml:space="preserve">    releasePort(2)</w:t>
      </w:r>
    </w:p>
    <w:p w14:paraId="34FB16C2" w14:textId="77777777" w:rsidR="00F059D4" w:rsidRDefault="00F059D4">
      <w:pPr>
        <w:pStyle w:val="Code"/>
      </w:pPr>
      <w:r>
        <w:t>}</w:t>
      </w:r>
    </w:p>
    <w:p w14:paraId="1FA4D470" w14:textId="77777777" w:rsidR="00F059D4" w:rsidRDefault="00F059D4">
      <w:pPr>
        <w:pStyle w:val="Code"/>
      </w:pPr>
    </w:p>
    <w:p w14:paraId="11769CDD" w14:textId="77777777" w:rsidR="00F059D4" w:rsidRDefault="00F059D4">
      <w:pPr>
        <w:pStyle w:val="Code"/>
      </w:pPr>
      <w:r>
        <w:t>SerializationFormat ::= ENUMERATED</w:t>
      </w:r>
    </w:p>
    <w:p w14:paraId="0E6C8B67" w14:textId="77777777" w:rsidR="00F059D4" w:rsidRDefault="00F059D4">
      <w:pPr>
        <w:pStyle w:val="Code"/>
      </w:pPr>
      <w:r>
        <w:t>{</w:t>
      </w:r>
    </w:p>
    <w:p w14:paraId="752C9BF9" w14:textId="77777777" w:rsidR="00F059D4" w:rsidRDefault="00F059D4">
      <w:pPr>
        <w:pStyle w:val="Code"/>
      </w:pPr>
      <w:r>
        <w:t xml:space="preserve">    xml(1),</w:t>
      </w:r>
    </w:p>
    <w:p w14:paraId="4B688A14" w14:textId="77777777" w:rsidR="00F059D4" w:rsidRDefault="00F059D4">
      <w:pPr>
        <w:pStyle w:val="Code"/>
      </w:pPr>
      <w:r>
        <w:t xml:space="preserve">    json(2),</w:t>
      </w:r>
    </w:p>
    <w:p w14:paraId="04860D64" w14:textId="77777777" w:rsidR="00F059D4" w:rsidRDefault="00F059D4">
      <w:pPr>
        <w:pStyle w:val="Code"/>
      </w:pPr>
      <w:r>
        <w:t xml:space="preserve">    cbor(3)</w:t>
      </w:r>
    </w:p>
    <w:p w14:paraId="25BC6CED" w14:textId="77777777" w:rsidR="00F059D4" w:rsidRDefault="00F059D4">
      <w:pPr>
        <w:pStyle w:val="Code"/>
      </w:pPr>
      <w:r>
        <w:t>}</w:t>
      </w:r>
    </w:p>
    <w:p w14:paraId="48AB9165" w14:textId="77777777" w:rsidR="00F059D4" w:rsidRDefault="00F059D4">
      <w:pPr>
        <w:pStyle w:val="Code"/>
      </w:pPr>
    </w:p>
    <w:p w14:paraId="78F5AC99" w14:textId="77777777" w:rsidR="00F059D4" w:rsidRDefault="00F059D4">
      <w:pPr>
        <w:pStyle w:val="Code"/>
      </w:pPr>
      <w:r>
        <w:t>ApplicationID ::= OCTET STRING</w:t>
      </w:r>
    </w:p>
    <w:p w14:paraId="03EB72C8" w14:textId="77777777" w:rsidR="00F059D4" w:rsidRDefault="00F059D4">
      <w:pPr>
        <w:pStyle w:val="Code"/>
      </w:pPr>
    </w:p>
    <w:p w14:paraId="7A9F063E" w14:textId="77777777" w:rsidR="00F059D4" w:rsidRDefault="00F059D4">
      <w:pPr>
        <w:pStyle w:val="Code"/>
      </w:pPr>
      <w:r>
        <w:t>NIDDCCPDU ::= OCTET STRING</w:t>
      </w:r>
    </w:p>
    <w:p w14:paraId="41BF8371" w14:textId="77777777" w:rsidR="00F059D4" w:rsidRDefault="00F059D4">
      <w:pPr>
        <w:pStyle w:val="Code"/>
      </w:pPr>
    </w:p>
    <w:p w14:paraId="6B2256E5" w14:textId="77777777" w:rsidR="00F059D4" w:rsidRDefault="00F059D4">
      <w:pPr>
        <w:pStyle w:val="Code"/>
      </w:pPr>
      <w:r>
        <w:t>TriggerID ::= UTF8String</w:t>
      </w:r>
    </w:p>
    <w:p w14:paraId="1F6C8F05" w14:textId="77777777" w:rsidR="00F059D4" w:rsidRDefault="00F059D4">
      <w:pPr>
        <w:pStyle w:val="Code"/>
      </w:pPr>
    </w:p>
    <w:p w14:paraId="22B78829" w14:textId="77777777" w:rsidR="00F059D4" w:rsidRDefault="00F059D4">
      <w:pPr>
        <w:pStyle w:val="Code"/>
      </w:pPr>
      <w:r>
        <w:t>PriorityDT ::= ENUMERATED</w:t>
      </w:r>
    </w:p>
    <w:p w14:paraId="75EF6276" w14:textId="77777777" w:rsidR="00F059D4" w:rsidRDefault="00F059D4">
      <w:pPr>
        <w:pStyle w:val="Code"/>
      </w:pPr>
      <w:r>
        <w:t>{</w:t>
      </w:r>
    </w:p>
    <w:p w14:paraId="7BA13356" w14:textId="77777777" w:rsidR="00F059D4" w:rsidRDefault="00F059D4">
      <w:pPr>
        <w:pStyle w:val="Code"/>
      </w:pPr>
      <w:r>
        <w:t xml:space="preserve">    noPriority(1),</w:t>
      </w:r>
    </w:p>
    <w:p w14:paraId="723B6ECA" w14:textId="77777777" w:rsidR="00F059D4" w:rsidRDefault="00F059D4">
      <w:pPr>
        <w:pStyle w:val="Code"/>
      </w:pPr>
      <w:r>
        <w:t xml:space="preserve">    priority(2)</w:t>
      </w:r>
    </w:p>
    <w:p w14:paraId="6D1621A8" w14:textId="77777777" w:rsidR="00F059D4" w:rsidRDefault="00F059D4">
      <w:pPr>
        <w:pStyle w:val="Code"/>
      </w:pPr>
      <w:r>
        <w:t>}</w:t>
      </w:r>
    </w:p>
    <w:p w14:paraId="051627FD" w14:textId="77777777" w:rsidR="00F059D4" w:rsidRDefault="00F059D4">
      <w:pPr>
        <w:pStyle w:val="Code"/>
      </w:pPr>
    </w:p>
    <w:p w14:paraId="3E08D56D" w14:textId="77777777" w:rsidR="00F059D4" w:rsidRDefault="00F059D4">
      <w:pPr>
        <w:pStyle w:val="Code"/>
      </w:pPr>
      <w:r>
        <w:lastRenderedPageBreak/>
        <w:t>TriggerPayload ::= OCTET STRING</w:t>
      </w:r>
    </w:p>
    <w:p w14:paraId="73F07922" w14:textId="77777777" w:rsidR="00F059D4" w:rsidRDefault="00F059D4">
      <w:pPr>
        <w:pStyle w:val="Code"/>
      </w:pPr>
    </w:p>
    <w:p w14:paraId="6B63F294" w14:textId="77777777" w:rsidR="00F059D4" w:rsidRDefault="00F059D4">
      <w:pPr>
        <w:pStyle w:val="Code"/>
      </w:pPr>
      <w:r>
        <w:t>DeviceTriggerDeliveryResult ::= ENUMERATED</w:t>
      </w:r>
    </w:p>
    <w:p w14:paraId="745E00E3" w14:textId="77777777" w:rsidR="00F059D4" w:rsidRDefault="00F059D4">
      <w:pPr>
        <w:pStyle w:val="Code"/>
      </w:pPr>
      <w:r>
        <w:t>{</w:t>
      </w:r>
    </w:p>
    <w:p w14:paraId="5554FEAC" w14:textId="77777777" w:rsidR="00F059D4" w:rsidRDefault="00F059D4">
      <w:pPr>
        <w:pStyle w:val="Code"/>
      </w:pPr>
      <w:r>
        <w:t xml:space="preserve">    success(1),</w:t>
      </w:r>
    </w:p>
    <w:p w14:paraId="38BAF037" w14:textId="77777777" w:rsidR="00F059D4" w:rsidRDefault="00F059D4">
      <w:pPr>
        <w:pStyle w:val="Code"/>
      </w:pPr>
      <w:r>
        <w:t xml:space="preserve">    unknown(2),</w:t>
      </w:r>
    </w:p>
    <w:p w14:paraId="769E3EC0" w14:textId="77777777" w:rsidR="00F059D4" w:rsidRDefault="00F059D4">
      <w:pPr>
        <w:pStyle w:val="Code"/>
      </w:pPr>
      <w:r>
        <w:t xml:space="preserve">    failure(3),</w:t>
      </w:r>
    </w:p>
    <w:p w14:paraId="2FDA449C" w14:textId="77777777" w:rsidR="00F059D4" w:rsidRDefault="00F059D4">
      <w:pPr>
        <w:pStyle w:val="Code"/>
      </w:pPr>
      <w:r>
        <w:t xml:space="preserve">    triggered(4),</w:t>
      </w:r>
    </w:p>
    <w:p w14:paraId="6386EE0F" w14:textId="77777777" w:rsidR="00F059D4" w:rsidRDefault="00F059D4">
      <w:pPr>
        <w:pStyle w:val="Code"/>
      </w:pPr>
      <w:r>
        <w:t xml:space="preserve">    expired(5),</w:t>
      </w:r>
    </w:p>
    <w:p w14:paraId="4A67AA0A" w14:textId="77777777" w:rsidR="00F059D4" w:rsidRDefault="00F059D4">
      <w:pPr>
        <w:pStyle w:val="Code"/>
      </w:pPr>
      <w:r>
        <w:t xml:space="preserve">    unconfirmed(6),</w:t>
      </w:r>
    </w:p>
    <w:p w14:paraId="05F30D64" w14:textId="77777777" w:rsidR="00F059D4" w:rsidRDefault="00F059D4">
      <w:pPr>
        <w:pStyle w:val="Code"/>
      </w:pPr>
      <w:r>
        <w:t xml:space="preserve">    replaced(7),</w:t>
      </w:r>
    </w:p>
    <w:p w14:paraId="58555AF1" w14:textId="77777777" w:rsidR="00F059D4" w:rsidRDefault="00F059D4">
      <w:pPr>
        <w:pStyle w:val="Code"/>
      </w:pPr>
      <w:r>
        <w:t xml:space="preserve">    terminate(8)</w:t>
      </w:r>
    </w:p>
    <w:p w14:paraId="5D8EB06E" w14:textId="77777777" w:rsidR="00F059D4" w:rsidRDefault="00F059D4">
      <w:pPr>
        <w:pStyle w:val="Code"/>
      </w:pPr>
      <w:r>
        <w:t>}</w:t>
      </w:r>
    </w:p>
    <w:p w14:paraId="461366D8" w14:textId="77777777" w:rsidR="00F059D4" w:rsidRDefault="00F059D4">
      <w:pPr>
        <w:pStyle w:val="Code"/>
      </w:pPr>
    </w:p>
    <w:p w14:paraId="715D421C" w14:textId="77777777" w:rsidR="00F059D4" w:rsidRDefault="00F059D4">
      <w:pPr>
        <w:pStyle w:val="Code"/>
      </w:pPr>
      <w:r>
        <w:t>StationaryIndication ::= ENUMERATED</w:t>
      </w:r>
    </w:p>
    <w:p w14:paraId="21BE1D9E" w14:textId="77777777" w:rsidR="00F059D4" w:rsidRDefault="00F059D4">
      <w:pPr>
        <w:pStyle w:val="Code"/>
      </w:pPr>
      <w:r>
        <w:t>{</w:t>
      </w:r>
    </w:p>
    <w:p w14:paraId="1582EA2D" w14:textId="77777777" w:rsidR="00F059D4" w:rsidRDefault="00F059D4">
      <w:pPr>
        <w:pStyle w:val="Code"/>
      </w:pPr>
      <w:r>
        <w:t xml:space="preserve">    stationary(1),</w:t>
      </w:r>
    </w:p>
    <w:p w14:paraId="5A5E8787" w14:textId="77777777" w:rsidR="00F059D4" w:rsidRDefault="00F059D4">
      <w:pPr>
        <w:pStyle w:val="Code"/>
      </w:pPr>
      <w:r>
        <w:t xml:space="preserve">    mobile(2)</w:t>
      </w:r>
    </w:p>
    <w:p w14:paraId="7782354F" w14:textId="77777777" w:rsidR="00F059D4" w:rsidRDefault="00F059D4">
      <w:pPr>
        <w:pStyle w:val="Code"/>
      </w:pPr>
      <w:r>
        <w:t>}</w:t>
      </w:r>
    </w:p>
    <w:p w14:paraId="59440DC9" w14:textId="77777777" w:rsidR="00F059D4" w:rsidRDefault="00F059D4">
      <w:pPr>
        <w:pStyle w:val="Code"/>
      </w:pPr>
    </w:p>
    <w:p w14:paraId="22D1BC0D" w14:textId="77777777" w:rsidR="00F059D4" w:rsidRDefault="00F059D4">
      <w:pPr>
        <w:pStyle w:val="Code"/>
      </w:pPr>
      <w:r>
        <w:t>BatteryIndication ::= ENUMERATED</w:t>
      </w:r>
    </w:p>
    <w:p w14:paraId="63280501" w14:textId="77777777" w:rsidR="00F059D4" w:rsidRDefault="00F059D4">
      <w:pPr>
        <w:pStyle w:val="Code"/>
      </w:pPr>
      <w:r>
        <w:t>{</w:t>
      </w:r>
    </w:p>
    <w:p w14:paraId="1154DFBE" w14:textId="77777777" w:rsidR="00F059D4" w:rsidRDefault="00F059D4">
      <w:pPr>
        <w:pStyle w:val="Code"/>
      </w:pPr>
      <w:r>
        <w:t xml:space="preserve">    batteryRecharge(1),</w:t>
      </w:r>
    </w:p>
    <w:p w14:paraId="0018307A" w14:textId="77777777" w:rsidR="00F059D4" w:rsidRDefault="00F059D4">
      <w:pPr>
        <w:pStyle w:val="Code"/>
      </w:pPr>
      <w:r>
        <w:t xml:space="preserve">    batteryReplace(2),</w:t>
      </w:r>
    </w:p>
    <w:p w14:paraId="3B08717E" w14:textId="77777777" w:rsidR="00F059D4" w:rsidRDefault="00F059D4">
      <w:pPr>
        <w:pStyle w:val="Code"/>
      </w:pPr>
      <w:r>
        <w:t xml:space="preserve">    batteryNoRecharge(3),</w:t>
      </w:r>
    </w:p>
    <w:p w14:paraId="4DF6B8F4" w14:textId="77777777" w:rsidR="00F059D4" w:rsidRDefault="00F059D4">
      <w:pPr>
        <w:pStyle w:val="Code"/>
      </w:pPr>
      <w:r>
        <w:t xml:space="preserve">    batteryNoReplace(4),</w:t>
      </w:r>
    </w:p>
    <w:p w14:paraId="0D224960" w14:textId="77777777" w:rsidR="00F059D4" w:rsidRDefault="00F059D4">
      <w:pPr>
        <w:pStyle w:val="Code"/>
      </w:pPr>
      <w:r>
        <w:t xml:space="preserve">    noBattery(5)</w:t>
      </w:r>
    </w:p>
    <w:p w14:paraId="7765AE74" w14:textId="77777777" w:rsidR="00F059D4" w:rsidRDefault="00F059D4">
      <w:pPr>
        <w:pStyle w:val="Code"/>
      </w:pPr>
      <w:r>
        <w:t>}</w:t>
      </w:r>
    </w:p>
    <w:p w14:paraId="12E29C64" w14:textId="77777777" w:rsidR="00F059D4" w:rsidRDefault="00F059D4">
      <w:pPr>
        <w:pStyle w:val="Code"/>
      </w:pPr>
    </w:p>
    <w:p w14:paraId="1A9672BC" w14:textId="77777777" w:rsidR="00F059D4" w:rsidRDefault="00F059D4">
      <w:pPr>
        <w:pStyle w:val="Code"/>
      </w:pPr>
      <w:r>
        <w:t>ScheduledCommunicationTime ::= SEQUENCE</w:t>
      </w:r>
    </w:p>
    <w:p w14:paraId="18BC57F0" w14:textId="77777777" w:rsidR="00F059D4" w:rsidRDefault="00F059D4">
      <w:pPr>
        <w:pStyle w:val="Code"/>
      </w:pPr>
      <w:r>
        <w:t>{</w:t>
      </w:r>
    </w:p>
    <w:p w14:paraId="0C864A2A" w14:textId="77777777" w:rsidR="00F059D4" w:rsidRDefault="00F059D4">
      <w:pPr>
        <w:pStyle w:val="Code"/>
      </w:pPr>
      <w:r>
        <w:t xml:space="preserve">    days [1] SEQUENCE OF Daytime</w:t>
      </w:r>
    </w:p>
    <w:p w14:paraId="16D7D4AC" w14:textId="77777777" w:rsidR="00F059D4" w:rsidRDefault="00F059D4">
      <w:pPr>
        <w:pStyle w:val="Code"/>
      </w:pPr>
      <w:r>
        <w:t>}</w:t>
      </w:r>
    </w:p>
    <w:p w14:paraId="710692CA" w14:textId="77777777" w:rsidR="00F059D4" w:rsidRDefault="00F059D4">
      <w:pPr>
        <w:pStyle w:val="Code"/>
      </w:pPr>
    </w:p>
    <w:p w14:paraId="243A3417" w14:textId="77777777" w:rsidR="00F059D4" w:rsidRDefault="00F059D4">
      <w:pPr>
        <w:pStyle w:val="Code"/>
      </w:pPr>
      <w:r>
        <w:t>UMTLocationArea5G ::= SEQUENCE</w:t>
      </w:r>
    </w:p>
    <w:p w14:paraId="67ED0EA0" w14:textId="77777777" w:rsidR="00F059D4" w:rsidRDefault="00F059D4">
      <w:pPr>
        <w:pStyle w:val="Code"/>
      </w:pPr>
      <w:r>
        <w:t>{</w:t>
      </w:r>
    </w:p>
    <w:p w14:paraId="0C56F9C7" w14:textId="77777777" w:rsidR="00F059D4" w:rsidRDefault="00F059D4">
      <w:pPr>
        <w:pStyle w:val="Code"/>
      </w:pPr>
      <w:r>
        <w:t xml:space="preserve">    timeOfDay        [1] Daytime,</w:t>
      </w:r>
    </w:p>
    <w:p w14:paraId="7FB8FF1C" w14:textId="77777777" w:rsidR="00F059D4" w:rsidRDefault="00F059D4">
      <w:pPr>
        <w:pStyle w:val="Code"/>
      </w:pPr>
      <w:r>
        <w:t xml:space="preserve">    durationSec      [2] INTEGER,</w:t>
      </w:r>
    </w:p>
    <w:p w14:paraId="771FE1BC" w14:textId="77777777" w:rsidR="00F059D4" w:rsidRDefault="00F059D4">
      <w:pPr>
        <w:pStyle w:val="Code"/>
      </w:pPr>
      <w:r>
        <w:t xml:space="preserve">    location         [3] NRLocation</w:t>
      </w:r>
    </w:p>
    <w:p w14:paraId="1D23E036" w14:textId="77777777" w:rsidR="00F059D4" w:rsidRDefault="00F059D4">
      <w:pPr>
        <w:pStyle w:val="Code"/>
      </w:pPr>
      <w:r>
        <w:t>}</w:t>
      </w:r>
    </w:p>
    <w:p w14:paraId="045D354A" w14:textId="77777777" w:rsidR="00F059D4" w:rsidRDefault="00F059D4">
      <w:pPr>
        <w:pStyle w:val="Code"/>
      </w:pPr>
    </w:p>
    <w:p w14:paraId="06D1F7CE" w14:textId="77777777" w:rsidR="00F059D4" w:rsidRDefault="00F059D4">
      <w:pPr>
        <w:pStyle w:val="Code"/>
      </w:pPr>
      <w:r>
        <w:t>Daytime ::= SEQUENCE</w:t>
      </w:r>
    </w:p>
    <w:p w14:paraId="401C5BD9" w14:textId="77777777" w:rsidR="00F059D4" w:rsidRDefault="00F059D4">
      <w:pPr>
        <w:pStyle w:val="Code"/>
      </w:pPr>
      <w:r>
        <w:t>{</w:t>
      </w:r>
    </w:p>
    <w:p w14:paraId="1AFC6EA6" w14:textId="77777777" w:rsidR="00F059D4" w:rsidRDefault="00F059D4">
      <w:pPr>
        <w:pStyle w:val="Code"/>
      </w:pPr>
      <w:r>
        <w:t xml:space="preserve">    daysOfWeek       [1] Day OPTIONAL,</w:t>
      </w:r>
    </w:p>
    <w:p w14:paraId="612D8F79" w14:textId="77777777" w:rsidR="00F059D4" w:rsidRDefault="00F059D4">
      <w:pPr>
        <w:pStyle w:val="Code"/>
      </w:pPr>
      <w:r>
        <w:t xml:space="preserve">    timeOfDayStart   [2] Timestamp OPTIONAL,</w:t>
      </w:r>
    </w:p>
    <w:p w14:paraId="2BE60580" w14:textId="77777777" w:rsidR="00F059D4" w:rsidRDefault="00F059D4">
      <w:pPr>
        <w:pStyle w:val="Code"/>
      </w:pPr>
      <w:r>
        <w:t xml:space="preserve">    timeOfDayEnd     [3] Timestamp OPTIONAL</w:t>
      </w:r>
    </w:p>
    <w:p w14:paraId="326DD299" w14:textId="77777777" w:rsidR="00F059D4" w:rsidRDefault="00F059D4">
      <w:pPr>
        <w:pStyle w:val="Code"/>
      </w:pPr>
      <w:r>
        <w:t>}</w:t>
      </w:r>
    </w:p>
    <w:p w14:paraId="3A34FBEB" w14:textId="77777777" w:rsidR="00F059D4" w:rsidRDefault="00F059D4">
      <w:pPr>
        <w:pStyle w:val="Code"/>
      </w:pPr>
    </w:p>
    <w:p w14:paraId="1DB13306" w14:textId="77777777" w:rsidR="00F059D4" w:rsidRDefault="00F059D4">
      <w:pPr>
        <w:pStyle w:val="Code"/>
      </w:pPr>
      <w:r>
        <w:t>Day ::= ENUMERATED</w:t>
      </w:r>
    </w:p>
    <w:p w14:paraId="31FF400D" w14:textId="77777777" w:rsidR="00F059D4" w:rsidRDefault="00F059D4">
      <w:pPr>
        <w:pStyle w:val="Code"/>
      </w:pPr>
      <w:r>
        <w:t>{</w:t>
      </w:r>
    </w:p>
    <w:p w14:paraId="28490884" w14:textId="77777777" w:rsidR="00F059D4" w:rsidRDefault="00F059D4">
      <w:pPr>
        <w:pStyle w:val="Code"/>
      </w:pPr>
      <w:r>
        <w:t xml:space="preserve">    monday(1),</w:t>
      </w:r>
    </w:p>
    <w:p w14:paraId="14D888F9" w14:textId="77777777" w:rsidR="00F059D4" w:rsidRDefault="00F059D4">
      <w:pPr>
        <w:pStyle w:val="Code"/>
      </w:pPr>
      <w:r>
        <w:t xml:space="preserve">    tuesday(2),</w:t>
      </w:r>
    </w:p>
    <w:p w14:paraId="520B63D7" w14:textId="77777777" w:rsidR="00F059D4" w:rsidRDefault="00F059D4">
      <w:pPr>
        <w:pStyle w:val="Code"/>
      </w:pPr>
      <w:r>
        <w:t xml:space="preserve">    wednesday(3),</w:t>
      </w:r>
    </w:p>
    <w:p w14:paraId="1A020F77" w14:textId="77777777" w:rsidR="00F059D4" w:rsidRDefault="00F059D4">
      <w:pPr>
        <w:pStyle w:val="Code"/>
      </w:pPr>
      <w:r>
        <w:t xml:space="preserve">    thursday(4),</w:t>
      </w:r>
    </w:p>
    <w:p w14:paraId="5C181255" w14:textId="77777777" w:rsidR="00F059D4" w:rsidRDefault="00F059D4">
      <w:pPr>
        <w:pStyle w:val="Code"/>
      </w:pPr>
      <w:r>
        <w:t xml:space="preserve">    friday(5),</w:t>
      </w:r>
    </w:p>
    <w:p w14:paraId="2284395F" w14:textId="77777777" w:rsidR="00F059D4" w:rsidRDefault="00F059D4">
      <w:pPr>
        <w:pStyle w:val="Code"/>
      </w:pPr>
      <w:r>
        <w:t xml:space="preserve">    saturday(6),</w:t>
      </w:r>
    </w:p>
    <w:p w14:paraId="4599B9F8" w14:textId="77777777" w:rsidR="00F059D4" w:rsidRDefault="00F059D4">
      <w:pPr>
        <w:pStyle w:val="Code"/>
      </w:pPr>
      <w:r>
        <w:t xml:space="preserve">    sunday(7)</w:t>
      </w:r>
    </w:p>
    <w:p w14:paraId="35802B5F" w14:textId="77777777" w:rsidR="00F059D4" w:rsidRDefault="00F059D4">
      <w:pPr>
        <w:pStyle w:val="Code"/>
      </w:pPr>
      <w:r>
        <w:t>}</w:t>
      </w:r>
    </w:p>
    <w:p w14:paraId="110CB1E8" w14:textId="77777777" w:rsidR="00F059D4" w:rsidRDefault="00F059D4">
      <w:pPr>
        <w:pStyle w:val="Code"/>
      </w:pPr>
    </w:p>
    <w:p w14:paraId="2F11D551" w14:textId="77777777" w:rsidR="00F059D4" w:rsidRDefault="00F059D4">
      <w:pPr>
        <w:pStyle w:val="Code"/>
      </w:pPr>
      <w:r>
        <w:t>TrafficProfile ::= ENUMERATED</w:t>
      </w:r>
    </w:p>
    <w:p w14:paraId="5A315B91" w14:textId="77777777" w:rsidR="00F059D4" w:rsidRDefault="00F059D4">
      <w:pPr>
        <w:pStyle w:val="Code"/>
      </w:pPr>
      <w:r>
        <w:t>{</w:t>
      </w:r>
    </w:p>
    <w:p w14:paraId="3292AD08" w14:textId="77777777" w:rsidR="00F059D4" w:rsidRDefault="00F059D4">
      <w:pPr>
        <w:pStyle w:val="Code"/>
      </w:pPr>
      <w:r>
        <w:t xml:space="preserve">    singleTransUL(1),</w:t>
      </w:r>
    </w:p>
    <w:p w14:paraId="4004E033" w14:textId="77777777" w:rsidR="00F059D4" w:rsidRDefault="00F059D4">
      <w:pPr>
        <w:pStyle w:val="Code"/>
      </w:pPr>
      <w:r>
        <w:t xml:space="preserve">    singleTransDL(2),</w:t>
      </w:r>
    </w:p>
    <w:p w14:paraId="1619EBA2" w14:textId="77777777" w:rsidR="00F059D4" w:rsidRDefault="00F059D4">
      <w:pPr>
        <w:pStyle w:val="Code"/>
      </w:pPr>
      <w:r>
        <w:t xml:space="preserve">    dualTransULFirst(3),</w:t>
      </w:r>
    </w:p>
    <w:p w14:paraId="7B7156ED" w14:textId="77777777" w:rsidR="00F059D4" w:rsidRDefault="00F059D4">
      <w:pPr>
        <w:pStyle w:val="Code"/>
      </w:pPr>
      <w:r>
        <w:t xml:space="preserve">    dualTransDLFirst(4),</w:t>
      </w:r>
    </w:p>
    <w:p w14:paraId="4620C153" w14:textId="77777777" w:rsidR="00F059D4" w:rsidRDefault="00F059D4">
      <w:pPr>
        <w:pStyle w:val="Code"/>
      </w:pPr>
      <w:r>
        <w:t xml:space="preserve">    multiTrans(5)</w:t>
      </w:r>
    </w:p>
    <w:p w14:paraId="71A57779" w14:textId="77777777" w:rsidR="00F059D4" w:rsidRDefault="00F059D4">
      <w:pPr>
        <w:pStyle w:val="Code"/>
      </w:pPr>
      <w:r>
        <w:t>}</w:t>
      </w:r>
    </w:p>
    <w:p w14:paraId="73E5537E" w14:textId="77777777" w:rsidR="00F059D4" w:rsidRDefault="00F059D4">
      <w:pPr>
        <w:pStyle w:val="Code"/>
      </w:pPr>
    </w:p>
    <w:p w14:paraId="3FC0F066" w14:textId="77777777" w:rsidR="00F059D4" w:rsidRDefault="00F059D4">
      <w:pPr>
        <w:pStyle w:val="Code"/>
      </w:pPr>
      <w:r>
        <w:t>ScheduledCommunicationType ::= ENUMERATED</w:t>
      </w:r>
    </w:p>
    <w:p w14:paraId="67D35AFC" w14:textId="77777777" w:rsidR="00F059D4" w:rsidRDefault="00F059D4">
      <w:pPr>
        <w:pStyle w:val="Code"/>
      </w:pPr>
      <w:r>
        <w:t>{</w:t>
      </w:r>
    </w:p>
    <w:p w14:paraId="32565EE6" w14:textId="77777777" w:rsidR="00F059D4" w:rsidRDefault="00F059D4">
      <w:pPr>
        <w:pStyle w:val="Code"/>
      </w:pPr>
      <w:r>
        <w:t xml:space="preserve">    downlinkOnly(1),</w:t>
      </w:r>
    </w:p>
    <w:p w14:paraId="36835FDE" w14:textId="77777777" w:rsidR="00F059D4" w:rsidRDefault="00F059D4">
      <w:pPr>
        <w:pStyle w:val="Code"/>
      </w:pPr>
      <w:r>
        <w:t xml:space="preserve">    uplinkOnly(2),</w:t>
      </w:r>
    </w:p>
    <w:p w14:paraId="690197F8" w14:textId="77777777" w:rsidR="00F059D4" w:rsidRDefault="00F059D4">
      <w:pPr>
        <w:pStyle w:val="Code"/>
      </w:pPr>
      <w:r>
        <w:t xml:space="preserve">    bidirectional(3)</w:t>
      </w:r>
    </w:p>
    <w:p w14:paraId="7D2FFA81" w14:textId="77777777" w:rsidR="00F059D4" w:rsidRDefault="00F059D4">
      <w:pPr>
        <w:pStyle w:val="Code"/>
      </w:pPr>
      <w:r>
        <w:t>}</w:t>
      </w:r>
    </w:p>
    <w:p w14:paraId="34AA18E8" w14:textId="77777777" w:rsidR="00F059D4" w:rsidRDefault="00F059D4">
      <w:pPr>
        <w:pStyle w:val="Code"/>
      </w:pPr>
    </w:p>
    <w:p w14:paraId="7C8A4170" w14:textId="77777777" w:rsidR="00F059D4" w:rsidRDefault="00F059D4">
      <w:pPr>
        <w:pStyle w:val="CodeHeader"/>
      </w:pPr>
      <w:r>
        <w:t>-- =================</w:t>
      </w:r>
    </w:p>
    <w:p w14:paraId="5EFD58A0" w14:textId="77777777" w:rsidR="00F059D4" w:rsidRDefault="00F059D4">
      <w:pPr>
        <w:pStyle w:val="CodeHeader"/>
      </w:pPr>
      <w:r>
        <w:t>-- 5G NEF parameters</w:t>
      </w:r>
    </w:p>
    <w:p w14:paraId="383DE48B" w14:textId="77777777" w:rsidR="00F059D4" w:rsidRDefault="00F059D4">
      <w:pPr>
        <w:pStyle w:val="Code"/>
      </w:pPr>
      <w:r>
        <w:t>-- =================</w:t>
      </w:r>
    </w:p>
    <w:p w14:paraId="397569FC" w14:textId="77777777" w:rsidR="00F059D4" w:rsidRDefault="00F059D4">
      <w:pPr>
        <w:pStyle w:val="Code"/>
      </w:pPr>
    </w:p>
    <w:p w14:paraId="686FB8F1" w14:textId="77777777" w:rsidR="00F059D4" w:rsidRDefault="00F059D4">
      <w:pPr>
        <w:pStyle w:val="Code"/>
      </w:pPr>
      <w:r>
        <w:t>NEFFailureCause ::= ENUMERATED</w:t>
      </w:r>
    </w:p>
    <w:p w14:paraId="2116F1EF" w14:textId="77777777" w:rsidR="00F059D4" w:rsidRDefault="00F059D4">
      <w:pPr>
        <w:pStyle w:val="Code"/>
      </w:pPr>
      <w:r>
        <w:t>{</w:t>
      </w:r>
    </w:p>
    <w:p w14:paraId="084C2562" w14:textId="77777777" w:rsidR="00F059D4" w:rsidRDefault="00F059D4">
      <w:pPr>
        <w:pStyle w:val="Code"/>
      </w:pPr>
      <w:r>
        <w:t xml:space="preserve">    userUnknown(1),</w:t>
      </w:r>
    </w:p>
    <w:p w14:paraId="6C42E5FC" w14:textId="77777777" w:rsidR="00F059D4" w:rsidRDefault="00F059D4">
      <w:pPr>
        <w:pStyle w:val="Code"/>
      </w:pPr>
      <w:r>
        <w:t xml:space="preserve">    niddConfigurationNotAvailable(2),</w:t>
      </w:r>
    </w:p>
    <w:p w14:paraId="5D7DD607" w14:textId="77777777" w:rsidR="00F059D4" w:rsidRDefault="00F059D4">
      <w:pPr>
        <w:pStyle w:val="Code"/>
      </w:pPr>
      <w:r>
        <w:t xml:space="preserve">    contextNotFound(3),</w:t>
      </w:r>
    </w:p>
    <w:p w14:paraId="3F88B085" w14:textId="77777777" w:rsidR="00F059D4" w:rsidRDefault="00F059D4">
      <w:pPr>
        <w:pStyle w:val="Code"/>
      </w:pPr>
      <w:r>
        <w:t xml:space="preserve">    portNotFree(4),</w:t>
      </w:r>
    </w:p>
    <w:p w14:paraId="79E8C052" w14:textId="77777777" w:rsidR="00F059D4" w:rsidRDefault="00F059D4">
      <w:pPr>
        <w:pStyle w:val="Code"/>
      </w:pPr>
      <w:r>
        <w:t xml:space="preserve">    portNotAssociatedWithSpecifiedApplication(5)</w:t>
      </w:r>
    </w:p>
    <w:p w14:paraId="7126FA1B" w14:textId="77777777" w:rsidR="00F059D4" w:rsidRDefault="00F059D4">
      <w:pPr>
        <w:pStyle w:val="Code"/>
      </w:pPr>
      <w:r>
        <w:t>}</w:t>
      </w:r>
    </w:p>
    <w:p w14:paraId="7F55C26F" w14:textId="77777777" w:rsidR="00F059D4" w:rsidRDefault="00F059D4">
      <w:pPr>
        <w:pStyle w:val="Code"/>
      </w:pPr>
    </w:p>
    <w:p w14:paraId="18111A6E" w14:textId="77777777" w:rsidR="00F059D4" w:rsidRDefault="00F059D4">
      <w:pPr>
        <w:pStyle w:val="Code"/>
      </w:pPr>
      <w:r>
        <w:t>NEFReleaseCause ::= ENUMERATED</w:t>
      </w:r>
    </w:p>
    <w:p w14:paraId="632FBC69" w14:textId="77777777" w:rsidR="00F059D4" w:rsidRDefault="00F059D4">
      <w:pPr>
        <w:pStyle w:val="Code"/>
      </w:pPr>
      <w:r>
        <w:t>{</w:t>
      </w:r>
    </w:p>
    <w:p w14:paraId="395BE8CE" w14:textId="77777777" w:rsidR="00F059D4" w:rsidRDefault="00F059D4">
      <w:pPr>
        <w:pStyle w:val="Code"/>
      </w:pPr>
      <w:r>
        <w:t xml:space="preserve">    sMFRelease(1),</w:t>
      </w:r>
    </w:p>
    <w:p w14:paraId="15FEE674" w14:textId="77777777" w:rsidR="00F059D4" w:rsidRDefault="00F059D4">
      <w:pPr>
        <w:pStyle w:val="Code"/>
      </w:pPr>
      <w:r>
        <w:t xml:space="preserve">    dNRelease(2),</w:t>
      </w:r>
    </w:p>
    <w:p w14:paraId="6EDBABC8" w14:textId="77777777" w:rsidR="00F059D4" w:rsidRDefault="00F059D4">
      <w:pPr>
        <w:pStyle w:val="Code"/>
      </w:pPr>
      <w:r>
        <w:t xml:space="preserve">    uDMRelease(3),</w:t>
      </w:r>
    </w:p>
    <w:p w14:paraId="7C5A07F8" w14:textId="77777777" w:rsidR="00F059D4" w:rsidRDefault="00F059D4">
      <w:pPr>
        <w:pStyle w:val="Code"/>
      </w:pPr>
      <w:r>
        <w:t xml:space="preserve">    cHFRelease(4),</w:t>
      </w:r>
    </w:p>
    <w:p w14:paraId="24F0C016" w14:textId="77777777" w:rsidR="00F059D4" w:rsidRDefault="00F059D4">
      <w:pPr>
        <w:pStyle w:val="Code"/>
      </w:pPr>
      <w:r>
        <w:t xml:space="preserve">    localConfigurationPolicy(5),</w:t>
      </w:r>
    </w:p>
    <w:p w14:paraId="4305E3BC" w14:textId="77777777" w:rsidR="00F059D4" w:rsidRDefault="00F059D4">
      <w:pPr>
        <w:pStyle w:val="Code"/>
      </w:pPr>
      <w:r>
        <w:t xml:space="preserve">    unknownCause(6)</w:t>
      </w:r>
    </w:p>
    <w:p w14:paraId="53FE71AC" w14:textId="77777777" w:rsidR="00F059D4" w:rsidRDefault="00F059D4">
      <w:pPr>
        <w:pStyle w:val="Code"/>
      </w:pPr>
      <w:r>
        <w:t>}</w:t>
      </w:r>
    </w:p>
    <w:p w14:paraId="635BAD2C" w14:textId="77777777" w:rsidR="00F059D4" w:rsidRDefault="00F059D4">
      <w:pPr>
        <w:pStyle w:val="Code"/>
      </w:pPr>
    </w:p>
    <w:p w14:paraId="4F0F5B15" w14:textId="77777777" w:rsidR="00F059D4" w:rsidRDefault="00F059D4">
      <w:pPr>
        <w:pStyle w:val="Code"/>
      </w:pPr>
      <w:r>
        <w:t>AFID ::= UTF8String</w:t>
      </w:r>
    </w:p>
    <w:p w14:paraId="1B261643" w14:textId="77777777" w:rsidR="00F059D4" w:rsidRDefault="00F059D4">
      <w:pPr>
        <w:pStyle w:val="Code"/>
      </w:pPr>
    </w:p>
    <w:p w14:paraId="1F30D5D1" w14:textId="77777777" w:rsidR="00F059D4" w:rsidRDefault="00F059D4">
      <w:pPr>
        <w:pStyle w:val="Code"/>
      </w:pPr>
      <w:r>
        <w:t>NEFID ::= UTF8String</w:t>
      </w:r>
    </w:p>
    <w:p w14:paraId="2F8785B9" w14:textId="77777777" w:rsidR="00F059D4" w:rsidRDefault="00F059D4">
      <w:pPr>
        <w:pStyle w:val="Code"/>
      </w:pPr>
    </w:p>
    <w:p w14:paraId="7D21D907" w14:textId="77777777" w:rsidR="00F059D4" w:rsidRDefault="00F059D4">
      <w:pPr>
        <w:pStyle w:val="CodeHeader"/>
      </w:pPr>
      <w:r>
        <w:t>-- ==================</w:t>
      </w:r>
    </w:p>
    <w:p w14:paraId="168FE50C" w14:textId="77777777" w:rsidR="00F059D4" w:rsidRDefault="00F059D4">
      <w:pPr>
        <w:pStyle w:val="CodeHeader"/>
      </w:pPr>
      <w:r>
        <w:t>-- SCEF definitions</w:t>
      </w:r>
    </w:p>
    <w:p w14:paraId="2952A872" w14:textId="77777777" w:rsidR="00F059D4" w:rsidRDefault="00F059D4">
      <w:pPr>
        <w:pStyle w:val="Code"/>
      </w:pPr>
      <w:r>
        <w:t>-- ==================</w:t>
      </w:r>
    </w:p>
    <w:p w14:paraId="6314E1E6" w14:textId="77777777" w:rsidR="00F059D4" w:rsidRDefault="00F059D4">
      <w:pPr>
        <w:pStyle w:val="Code"/>
      </w:pPr>
    </w:p>
    <w:p w14:paraId="332B0F25" w14:textId="77777777" w:rsidR="00F059D4" w:rsidRDefault="00F059D4">
      <w:pPr>
        <w:pStyle w:val="Code"/>
      </w:pPr>
      <w:r>
        <w:t>-- See clause 7.8.2.1.2 for details of this structure</w:t>
      </w:r>
    </w:p>
    <w:p w14:paraId="15F0C913" w14:textId="77777777" w:rsidR="00F059D4" w:rsidRDefault="00F059D4">
      <w:pPr>
        <w:pStyle w:val="Code"/>
      </w:pPr>
      <w:r>
        <w:t>SCEFPDNConnectionEstablishment ::= SEQUENCE</w:t>
      </w:r>
    </w:p>
    <w:p w14:paraId="515E8E15" w14:textId="77777777" w:rsidR="00F059D4" w:rsidRDefault="00F059D4">
      <w:pPr>
        <w:pStyle w:val="Code"/>
      </w:pPr>
      <w:r>
        <w:t>{</w:t>
      </w:r>
    </w:p>
    <w:p w14:paraId="337D8D9A" w14:textId="77777777" w:rsidR="00F059D4" w:rsidRDefault="00F059D4">
      <w:pPr>
        <w:pStyle w:val="Code"/>
      </w:pPr>
      <w:r>
        <w:t xml:space="preserve">    iMSI                  [1] IMSI OPTIONAL,</w:t>
      </w:r>
    </w:p>
    <w:p w14:paraId="72AE1BD8" w14:textId="77777777" w:rsidR="00F059D4" w:rsidRDefault="00F059D4">
      <w:pPr>
        <w:pStyle w:val="Code"/>
      </w:pPr>
      <w:r>
        <w:t xml:space="preserve">    mSISDN                [2] MSISDN OPTIONAL,</w:t>
      </w:r>
    </w:p>
    <w:p w14:paraId="1C6F1193" w14:textId="77777777" w:rsidR="00F059D4" w:rsidRDefault="00F059D4">
      <w:pPr>
        <w:pStyle w:val="Code"/>
      </w:pPr>
      <w:r>
        <w:t xml:space="preserve">    externalIdentifier    [3] NAI OPTIONAL,</w:t>
      </w:r>
    </w:p>
    <w:p w14:paraId="6C0201A7" w14:textId="77777777" w:rsidR="00F059D4" w:rsidRDefault="00F059D4">
      <w:pPr>
        <w:pStyle w:val="Code"/>
      </w:pPr>
      <w:r>
        <w:t xml:space="preserve">    iMEI                  [4] IMEI OPTIONAL,</w:t>
      </w:r>
    </w:p>
    <w:p w14:paraId="240647ED" w14:textId="77777777" w:rsidR="00F059D4" w:rsidRDefault="00F059D4">
      <w:pPr>
        <w:pStyle w:val="Code"/>
      </w:pPr>
      <w:r>
        <w:t xml:space="preserve">    ePSBearerID           [5] EPSBearerID,</w:t>
      </w:r>
    </w:p>
    <w:p w14:paraId="20020413" w14:textId="77777777" w:rsidR="00F059D4" w:rsidRDefault="00F059D4">
      <w:pPr>
        <w:pStyle w:val="Code"/>
      </w:pPr>
      <w:r>
        <w:t xml:space="preserve">    sCEFID                [6] SCEFID,</w:t>
      </w:r>
    </w:p>
    <w:p w14:paraId="0863107E" w14:textId="77777777" w:rsidR="00F059D4" w:rsidRDefault="00F059D4">
      <w:pPr>
        <w:pStyle w:val="Code"/>
      </w:pPr>
      <w:r>
        <w:t xml:space="preserve">    aPN                   [7] APN,</w:t>
      </w:r>
    </w:p>
    <w:p w14:paraId="5B7C5F1B" w14:textId="77777777" w:rsidR="00F059D4" w:rsidRDefault="00F059D4">
      <w:pPr>
        <w:pStyle w:val="Code"/>
      </w:pPr>
      <w:r>
        <w:t xml:space="preserve">    rDSSupport            [8] RDSSupport,</w:t>
      </w:r>
    </w:p>
    <w:p w14:paraId="4D596487" w14:textId="77777777" w:rsidR="00F059D4" w:rsidRDefault="00F059D4">
      <w:pPr>
        <w:pStyle w:val="Code"/>
      </w:pPr>
      <w:r>
        <w:t xml:space="preserve">    sCSASID               [9] SCSASID</w:t>
      </w:r>
    </w:p>
    <w:p w14:paraId="79726116" w14:textId="77777777" w:rsidR="00F059D4" w:rsidRDefault="00F059D4">
      <w:pPr>
        <w:pStyle w:val="Code"/>
      </w:pPr>
      <w:r>
        <w:t>}</w:t>
      </w:r>
    </w:p>
    <w:p w14:paraId="34038539" w14:textId="77777777" w:rsidR="00F059D4" w:rsidRDefault="00F059D4">
      <w:pPr>
        <w:pStyle w:val="Code"/>
      </w:pPr>
    </w:p>
    <w:p w14:paraId="061ABBD8" w14:textId="77777777" w:rsidR="00F059D4" w:rsidRDefault="00F059D4">
      <w:pPr>
        <w:pStyle w:val="Code"/>
      </w:pPr>
      <w:r>
        <w:t>-- See clause 7.8.2.1.3 for details of this structure</w:t>
      </w:r>
    </w:p>
    <w:p w14:paraId="4AA502AB" w14:textId="77777777" w:rsidR="00F059D4" w:rsidRDefault="00F059D4">
      <w:pPr>
        <w:pStyle w:val="Code"/>
      </w:pPr>
      <w:r>
        <w:t>SCEFPDNConnectionUpdate ::= SEQUENCE</w:t>
      </w:r>
    </w:p>
    <w:p w14:paraId="3764329D" w14:textId="77777777" w:rsidR="00F059D4" w:rsidRDefault="00F059D4">
      <w:pPr>
        <w:pStyle w:val="Code"/>
      </w:pPr>
      <w:r>
        <w:t>{</w:t>
      </w:r>
    </w:p>
    <w:p w14:paraId="19F6785F" w14:textId="77777777" w:rsidR="00F059D4" w:rsidRDefault="00F059D4">
      <w:pPr>
        <w:pStyle w:val="Code"/>
      </w:pPr>
      <w:r>
        <w:t xml:space="preserve">    iMSI                         [1] IMSI OPTIONAL,</w:t>
      </w:r>
    </w:p>
    <w:p w14:paraId="1F7484FE" w14:textId="77777777" w:rsidR="00F059D4" w:rsidRDefault="00F059D4">
      <w:pPr>
        <w:pStyle w:val="Code"/>
      </w:pPr>
      <w:r>
        <w:t xml:space="preserve">    mSISDN                       [2] MSISDN OPTIONAL,</w:t>
      </w:r>
    </w:p>
    <w:p w14:paraId="541ECBC1" w14:textId="77777777" w:rsidR="00F059D4" w:rsidRDefault="00F059D4">
      <w:pPr>
        <w:pStyle w:val="Code"/>
      </w:pPr>
      <w:r>
        <w:t xml:space="preserve">    externalIdentifier           [3] NAI OPTIONAL,</w:t>
      </w:r>
    </w:p>
    <w:p w14:paraId="3C7B8FE4" w14:textId="77777777" w:rsidR="00F059D4" w:rsidRDefault="00F059D4">
      <w:pPr>
        <w:pStyle w:val="Code"/>
      </w:pPr>
      <w:r>
        <w:t xml:space="preserve">    initiator                    [4] Initiator,</w:t>
      </w:r>
    </w:p>
    <w:p w14:paraId="6B4C036E" w14:textId="77777777" w:rsidR="00F059D4" w:rsidRDefault="00F059D4">
      <w:pPr>
        <w:pStyle w:val="Code"/>
      </w:pPr>
      <w:r>
        <w:t xml:space="preserve">    rDSSourcePortNumber          [5] RDSPortNumber OPTIONAL,</w:t>
      </w:r>
    </w:p>
    <w:p w14:paraId="5E2C787D" w14:textId="77777777" w:rsidR="00F059D4" w:rsidRDefault="00F059D4">
      <w:pPr>
        <w:pStyle w:val="Code"/>
      </w:pPr>
      <w:r>
        <w:t xml:space="preserve">    rDSDestinationPortNumber     [6] RDSPortNumber OPTIONAL,</w:t>
      </w:r>
    </w:p>
    <w:p w14:paraId="6B17320B" w14:textId="77777777" w:rsidR="00F059D4" w:rsidRDefault="00F059D4">
      <w:pPr>
        <w:pStyle w:val="Code"/>
      </w:pPr>
      <w:r>
        <w:t xml:space="preserve">    applicationID                [7] ApplicationID OPTIONAL,</w:t>
      </w:r>
    </w:p>
    <w:p w14:paraId="73E7B9A4" w14:textId="77777777" w:rsidR="00F059D4" w:rsidRDefault="00F059D4">
      <w:pPr>
        <w:pStyle w:val="Code"/>
      </w:pPr>
      <w:r>
        <w:t xml:space="preserve">    sCSASID                      [8] SCSASID OPTIONAL,</w:t>
      </w:r>
    </w:p>
    <w:p w14:paraId="1BC9CD47" w14:textId="77777777" w:rsidR="00F059D4" w:rsidRDefault="00F059D4">
      <w:pPr>
        <w:pStyle w:val="Code"/>
      </w:pPr>
      <w:r>
        <w:t xml:space="preserve">    rDSAction                    [9] RDSAction OPTIONAL,</w:t>
      </w:r>
    </w:p>
    <w:p w14:paraId="27D4EAA5" w14:textId="77777777" w:rsidR="00F059D4" w:rsidRDefault="00F059D4">
      <w:pPr>
        <w:pStyle w:val="Code"/>
      </w:pPr>
      <w:r>
        <w:t xml:space="preserve">    serializationFormat          [10] SerializationFormat OPTIONAL</w:t>
      </w:r>
    </w:p>
    <w:p w14:paraId="2E3A8B38" w14:textId="77777777" w:rsidR="00F059D4" w:rsidRDefault="00F059D4">
      <w:pPr>
        <w:pStyle w:val="Code"/>
      </w:pPr>
      <w:r>
        <w:t>}</w:t>
      </w:r>
    </w:p>
    <w:p w14:paraId="16FB9D91" w14:textId="77777777" w:rsidR="00F059D4" w:rsidRDefault="00F059D4">
      <w:pPr>
        <w:pStyle w:val="Code"/>
      </w:pPr>
    </w:p>
    <w:p w14:paraId="4DD87C52" w14:textId="77777777" w:rsidR="00F059D4" w:rsidRDefault="00F059D4">
      <w:pPr>
        <w:pStyle w:val="Code"/>
      </w:pPr>
      <w:r>
        <w:t>-- See clause 7.8.2.1.4 for details of this structure</w:t>
      </w:r>
    </w:p>
    <w:p w14:paraId="05263BEC" w14:textId="77777777" w:rsidR="00F059D4" w:rsidRDefault="00F059D4">
      <w:pPr>
        <w:pStyle w:val="Code"/>
      </w:pPr>
      <w:r>
        <w:t>SCEFPDNConnectionRelease ::= SEQUENCE</w:t>
      </w:r>
    </w:p>
    <w:p w14:paraId="26D56FF4" w14:textId="77777777" w:rsidR="00F059D4" w:rsidRDefault="00F059D4">
      <w:pPr>
        <w:pStyle w:val="Code"/>
      </w:pPr>
      <w:r>
        <w:t>{</w:t>
      </w:r>
    </w:p>
    <w:p w14:paraId="6534A55A" w14:textId="77777777" w:rsidR="00F059D4" w:rsidRDefault="00F059D4">
      <w:pPr>
        <w:pStyle w:val="Code"/>
      </w:pPr>
      <w:r>
        <w:t xml:space="preserve">    iMSI                   [1] IMSI OPTIONAL,</w:t>
      </w:r>
    </w:p>
    <w:p w14:paraId="2FB85300" w14:textId="77777777" w:rsidR="00F059D4" w:rsidRDefault="00F059D4">
      <w:pPr>
        <w:pStyle w:val="Code"/>
      </w:pPr>
      <w:r>
        <w:t xml:space="preserve">    mSISDN                 [2] MSISDN OPTIONAL,</w:t>
      </w:r>
    </w:p>
    <w:p w14:paraId="4D54F0A7" w14:textId="77777777" w:rsidR="00F059D4" w:rsidRDefault="00F059D4">
      <w:pPr>
        <w:pStyle w:val="Code"/>
      </w:pPr>
      <w:r>
        <w:t xml:space="preserve">    externalIdentifier     [3] NAI OPTIONAL,</w:t>
      </w:r>
    </w:p>
    <w:p w14:paraId="4EA125B6" w14:textId="77777777" w:rsidR="00F059D4" w:rsidRDefault="00F059D4">
      <w:pPr>
        <w:pStyle w:val="Code"/>
      </w:pPr>
      <w:r>
        <w:t xml:space="preserve">    ePSBearerID            [4] EPSBearerID,</w:t>
      </w:r>
    </w:p>
    <w:p w14:paraId="1730984D" w14:textId="77777777" w:rsidR="00F059D4" w:rsidRDefault="00F059D4">
      <w:pPr>
        <w:pStyle w:val="Code"/>
      </w:pPr>
      <w:r>
        <w:t xml:space="preserve">    timeOfFirstPacket      [5] Timestamp OPTIONAL,</w:t>
      </w:r>
    </w:p>
    <w:p w14:paraId="3E4F8C01" w14:textId="77777777" w:rsidR="00F059D4" w:rsidRDefault="00F059D4">
      <w:pPr>
        <w:pStyle w:val="Code"/>
      </w:pPr>
      <w:r>
        <w:t xml:space="preserve">    timeOfLastPacket       [6] Timestamp OPTIONAL,</w:t>
      </w:r>
    </w:p>
    <w:p w14:paraId="0CBAC787" w14:textId="77777777" w:rsidR="00F059D4" w:rsidRDefault="00F059D4">
      <w:pPr>
        <w:pStyle w:val="Code"/>
      </w:pPr>
      <w:r>
        <w:t xml:space="preserve">    uplinkVolume           [7] INTEGER OPTIONAL,</w:t>
      </w:r>
    </w:p>
    <w:p w14:paraId="74852C41" w14:textId="77777777" w:rsidR="00F059D4" w:rsidRDefault="00F059D4">
      <w:pPr>
        <w:pStyle w:val="Code"/>
      </w:pPr>
      <w:r>
        <w:t xml:space="preserve">    downlinkVolume         [8] INTEGER OPTIONAL,</w:t>
      </w:r>
    </w:p>
    <w:p w14:paraId="33FFABE1" w14:textId="77777777" w:rsidR="00F059D4" w:rsidRDefault="00F059D4">
      <w:pPr>
        <w:pStyle w:val="Code"/>
      </w:pPr>
      <w:r>
        <w:t xml:space="preserve">    releaseCause           [9] SCEFReleaseCause</w:t>
      </w:r>
    </w:p>
    <w:p w14:paraId="7271B0B9" w14:textId="77777777" w:rsidR="00F059D4" w:rsidRDefault="00F059D4">
      <w:pPr>
        <w:pStyle w:val="Code"/>
      </w:pPr>
      <w:r>
        <w:t>}</w:t>
      </w:r>
    </w:p>
    <w:p w14:paraId="0E95AF2F" w14:textId="77777777" w:rsidR="00F059D4" w:rsidRDefault="00F059D4">
      <w:pPr>
        <w:pStyle w:val="Code"/>
      </w:pPr>
    </w:p>
    <w:p w14:paraId="1F6E48DC" w14:textId="77777777" w:rsidR="00F059D4" w:rsidRDefault="00F059D4">
      <w:pPr>
        <w:pStyle w:val="Code"/>
      </w:pPr>
      <w:r>
        <w:t>-- See clause 7.8.2.1.5 for details of this structure</w:t>
      </w:r>
    </w:p>
    <w:p w14:paraId="64EDEEE5" w14:textId="77777777" w:rsidR="00F059D4" w:rsidRDefault="00F059D4">
      <w:pPr>
        <w:pStyle w:val="Code"/>
      </w:pPr>
      <w:r>
        <w:t>SCEFUnsuccessfulProcedure ::= SEQUENCE</w:t>
      </w:r>
    </w:p>
    <w:p w14:paraId="16F2B244" w14:textId="77777777" w:rsidR="00F059D4" w:rsidRDefault="00F059D4">
      <w:pPr>
        <w:pStyle w:val="Code"/>
      </w:pPr>
      <w:r>
        <w:t>{</w:t>
      </w:r>
    </w:p>
    <w:p w14:paraId="77ADA3D4" w14:textId="77777777" w:rsidR="00F059D4" w:rsidRDefault="00F059D4">
      <w:pPr>
        <w:pStyle w:val="Code"/>
      </w:pPr>
      <w:r>
        <w:t xml:space="preserve">    failureCause                 [1] SCEFFailureCause,</w:t>
      </w:r>
    </w:p>
    <w:p w14:paraId="5B730702" w14:textId="77777777" w:rsidR="00F059D4" w:rsidRDefault="00F059D4">
      <w:pPr>
        <w:pStyle w:val="Code"/>
      </w:pPr>
      <w:r>
        <w:t xml:space="preserve">    iMSI                         [2] IMSI OPTIONAL,</w:t>
      </w:r>
    </w:p>
    <w:p w14:paraId="66E0AF77" w14:textId="77777777" w:rsidR="00F059D4" w:rsidRDefault="00F059D4">
      <w:pPr>
        <w:pStyle w:val="Code"/>
      </w:pPr>
      <w:r>
        <w:t xml:space="preserve">    mSISDN                       [3] MSISDN OPTIONAL,</w:t>
      </w:r>
    </w:p>
    <w:p w14:paraId="54B85CF8" w14:textId="77777777" w:rsidR="00F059D4" w:rsidRDefault="00F059D4">
      <w:pPr>
        <w:pStyle w:val="Code"/>
      </w:pPr>
      <w:r>
        <w:t xml:space="preserve">    externalIdentifier           [4] NAI OPTIONAL,</w:t>
      </w:r>
    </w:p>
    <w:p w14:paraId="3FD36FC9" w14:textId="77777777" w:rsidR="00F059D4" w:rsidRDefault="00F059D4">
      <w:pPr>
        <w:pStyle w:val="Code"/>
      </w:pPr>
      <w:r>
        <w:lastRenderedPageBreak/>
        <w:t xml:space="preserve">    ePSBearerID                  [5] EPSBearerID,</w:t>
      </w:r>
    </w:p>
    <w:p w14:paraId="2D7435C2" w14:textId="77777777" w:rsidR="00F059D4" w:rsidRDefault="00F059D4">
      <w:pPr>
        <w:pStyle w:val="Code"/>
      </w:pPr>
      <w:r>
        <w:t xml:space="preserve">    aPN                          [6] APN,</w:t>
      </w:r>
    </w:p>
    <w:p w14:paraId="5E3F0EBE" w14:textId="77777777" w:rsidR="00F059D4" w:rsidRDefault="00F059D4">
      <w:pPr>
        <w:pStyle w:val="Code"/>
      </w:pPr>
      <w:r>
        <w:t xml:space="preserve">    rDSDestinationPortNumber     [7] RDSPortNumber OPTIONAL,</w:t>
      </w:r>
    </w:p>
    <w:p w14:paraId="342582DD" w14:textId="77777777" w:rsidR="00F059D4" w:rsidRDefault="00F059D4">
      <w:pPr>
        <w:pStyle w:val="Code"/>
      </w:pPr>
      <w:r>
        <w:t xml:space="preserve">    applicationID                [8] ApplicationID OPTIONAL,</w:t>
      </w:r>
    </w:p>
    <w:p w14:paraId="1E1A2B15" w14:textId="77777777" w:rsidR="00F059D4" w:rsidRDefault="00F059D4">
      <w:pPr>
        <w:pStyle w:val="Code"/>
      </w:pPr>
      <w:r>
        <w:t xml:space="preserve">    sCSASID                      [9] SCSASID</w:t>
      </w:r>
    </w:p>
    <w:p w14:paraId="6CF39373" w14:textId="77777777" w:rsidR="00F059D4" w:rsidRDefault="00F059D4">
      <w:pPr>
        <w:pStyle w:val="Code"/>
      </w:pPr>
      <w:r>
        <w:t>}</w:t>
      </w:r>
    </w:p>
    <w:p w14:paraId="576CA647" w14:textId="77777777" w:rsidR="00F059D4" w:rsidRDefault="00F059D4">
      <w:pPr>
        <w:pStyle w:val="Code"/>
      </w:pPr>
    </w:p>
    <w:p w14:paraId="7E33C33D" w14:textId="77777777" w:rsidR="00F059D4" w:rsidRDefault="00F059D4">
      <w:pPr>
        <w:pStyle w:val="Code"/>
      </w:pPr>
      <w:r>
        <w:t>-- See clause 7.8.2.1.6 for details of this structure</w:t>
      </w:r>
    </w:p>
    <w:p w14:paraId="22D5E603" w14:textId="77777777" w:rsidR="00F059D4" w:rsidRDefault="00F059D4">
      <w:pPr>
        <w:pStyle w:val="Code"/>
      </w:pPr>
      <w:r>
        <w:t>SCEFStartOfInterceptionWithEstablishedPDNConnection ::= SEQUENCE</w:t>
      </w:r>
    </w:p>
    <w:p w14:paraId="02E5B578" w14:textId="77777777" w:rsidR="00F059D4" w:rsidRDefault="00F059D4">
      <w:pPr>
        <w:pStyle w:val="Code"/>
      </w:pPr>
      <w:r>
        <w:t>{</w:t>
      </w:r>
    </w:p>
    <w:p w14:paraId="416F6ECC" w14:textId="77777777" w:rsidR="00F059D4" w:rsidRDefault="00F059D4">
      <w:pPr>
        <w:pStyle w:val="Code"/>
      </w:pPr>
      <w:r>
        <w:t xml:space="preserve">    iMSI                  [1] IMSI OPTIONAL,</w:t>
      </w:r>
    </w:p>
    <w:p w14:paraId="6AFA5669" w14:textId="77777777" w:rsidR="00F059D4" w:rsidRDefault="00F059D4">
      <w:pPr>
        <w:pStyle w:val="Code"/>
      </w:pPr>
      <w:r>
        <w:t xml:space="preserve">    mSISDN                [2] MSISDN OPTIONAL,</w:t>
      </w:r>
    </w:p>
    <w:p w14:paraId="20D1E3DF" w14:textId="77777777" w:rsidR="00F059D4" w:rsidRDefault="00F059D4">
      <w:pPr>
        <w:pStyle w:val="Code"/>
      </w:pPr>
      <w:r>
        <w:t xml:space="preserve">    externalIdentifier    [3] NAI OPTIONAL,</w:t>
      </w:r>
    </w:p>
    <w:p w14:paraId="2F1FA0E1" w14:textId="77777777" w:rsidR="00F059D4" w:rsidRDefault="00F059D4">
      <w:pPr>
        <w:pStyle w:val="Code"/>
      </w:pPr>
      <w:r>
        <w:t xml:space="preserve">    iMEI                  [4] IMEI OPTIONAL,</w:t>
      </w:r>
    </w:p>
    <w:p w14:paraId="6B6B9A6C" w14:textId="77777777" w:rsidR="00F059D4" w:rsidRDefault="00F059D4">
      <w:pPr>
        <w:pStyle w:val="Code"/>
      </w:pPr>
      <w:r>
        <w:t xml:space="preserve">    ePSBearerID           [5] EPSBearerID,</w:t>
      </w:r>
    </w:p>
    <w:p w14:paraId="1A101467" w14:textId="77777777" w:rsidR="00F059D4" w:rsidRDefault="00F059D4">
      <w:pPr>
        <w:pStyle w:val="Code"/>
      </w:pPr>
      <w:r>
        <w:t xml:space="preserve">    sCEFID                [6] SCEFID,</w:t>
      </w:r>
    </w:p>
    <w:p w14:paraId="75EB6DEF" w14:textId="77777777" w:rsidR="00F059D4" w:rsidRDefault="00F059D4">
      <w:pPr>
        <w:pStyle w:val="Code"/>
      </w:pPr>
      <w:r>
        <w:t xml:space="preserve">    aPN                   [7] APN,</w:t>
      </w:r>
    </w:p>
    <w:p w14:paraId="63E564B4" w14:textId="77777777" w:rsidR="00F059D4" w:rsidRDefault="00F059D4">
      <w:pPr>
        <w:pStyle w:val="Code"/>
      </w:pPr>
      <w:r>
        <w:t xml:space="preserve">    rDSSupport            [8] RDSSupport,</w:t>
      </w:r>
    </w:p>
    <w:p w14:paraId="72554965" w14:textId="77777777" w:rsidR="00F059D4" w:rsidRDefault="00F059D4">
      <w:pPr>
        <w:pStyle w:val="Code"/>
      </w:pPr>
      <w:r>
        <w:t xml:space="preserve">    sCSASID               [9] SCSASID</w:t>
      </w:r>
    </w:p>
    <w:p w14:paraId="4CED9922" w14:textId="77777777" w:rsidR="00F059D4" w:rsidRDefault="00F059D4">
      <w:pPr>
        <w:pStyle w:val="Code"/>
      </w:pPr>
      <w:r>
        <w:t>}</w:t>
      </w:r>
    </w:p>
    <w:p w14:paraId="5218877D" w14:textId="77777777" w:rsidR="00F059D4" w:rsidRDefault="00F059D4">
      <w:pPr>
        <w:pStyle w:val="Code"/>
      </w:pPr>
    </w:p>
    <w:p w14:paraId="1212B3F5" w14:textId="77777777" w:rsidR="00F059D4" w:rsidRDefault="00F059D4">
      <w:pPr>
        <w:pStyle w:val="Code"/>
      </w:pPr>
      <w:r>
        <w:t>-- See clause 7.8.3.1.1 for details of this structure</w:t>
      </w:r>
    </w:p>
    <w:p w14:paraId="728E86E8" w14:textId="77777777" w:rsidR="00F059D4" w:rsidRDefault="00F059D4">
      <w:pPr>
        <w:pStyle w:val="Code"/>
      </w:pPr>
      <w:r>
        <w:t>SCEFDeviceTrigger ::= SEQUENCE</w:t>
      </w:r>
    </w:p>
    <w:p w14:paraId="60DA685E" w14:textId="77777777" w:rsidR="00F059D4" w:rsidRDefault="00F059D4">
      <w:pPr>
        <w:pStyle w:val="Code"/>
      </w:pPr>
      <w:r>
        <w:t>{</w:t>
      </w:r>
    </w:p>
    <w:p w14:paraId="35E2C22E" w14:textId="77777777" w:rsidR="00F059D4" w:rsidRDefault="00F059D4">
      <w:pPr>
        <w:pStyle w:val="Code"/>
      </w:pPr>
      <w:r>
        <w:t xml:space="preserve">    iMSI                  [1] IMSI,</w:t>
      </w:r>
    </w:p>
    <w:p w14:paraId="574024FE" w14:textId="77777777" w:rsidR="00F059D4" w:rsidRDefault="00F059D4">
      <w:pPr>
        <w:pStyle w:val="Code"/>
      </w:pPr>
      <w:r>
        <w:t xml:space="preserve">    mSISDN                [2] MSISDN,</w:t>
      </w:r>
    </w:p>
    <w:p w14:paraId="52D80CA6" w14:textId="77777777" w:rsidR="00F059D4" w:rsidRDefault="00F059D4">
      <w:pPr>
        <w:pStyle w:val="Code"/>
      </w:pPr>
      <w:r>
        <w:t xml:space="preserve">    externalIdentifier    [3] NAI,</w:t>
      </w:r>
    </w:p>
    <w:p w14:paraId="456A171E" w14:textId="77777777" w:rsidR="00F059D4" w:rsidRDefault="00F059D4">
      <w:pPr>
        <w:pStyle w:val="Code"/>
      </w:pPr>
      <w:r>
        <w:t xml:space="preserve">    triggerId             [4] TriggerID,</w:t>
      </w:r>
    </w:p>
    <w:p w14:paraId="1205B96F" w14:textId="77777777" w:rsidR="00F059D4" w:rsidRDefault="00F059D4">
      <w:pPr>
        <w:pStyle w:val="Code"/>
      </w:pPr>
      <w:r>
        <w:t xml:space="preserve">    sCSASID               [5] SCSASID OPTIONAL,</w:t>
      </w:r>
    </w:p>
    <w:p w14:paraId="00A7A182" w14:textId="77777777" w:rsidR="00F059D4" w:rsidRDefault="00F059D4">
      <w:pPr>
        <w:pStyle w:val="Code"/>
      </w:pPr>
      <w:r>
        <w:t xml:space="preserve">    triggerPayload        [6] TriggerPayload OPTIONAL,</w:t>
      </w:r>
    </w:p>
    <w:p w14:paraId="39EBA4F6" w14:textId="77777777" w:rsidR="00F059D4" w:rsidRDefault="00F059D4">
      <w:pPr>
        <w:pStyle w:val="Code"/>
      </w:pPr>
      <w:r>
        <w:t xml:space="preserve">    validityPeriod        [7] INTEGER OPTIONAL,</w:t>
      </w:r>
    </w:p>
    <w:p w14:paraId="202435B5" w14:textId="77777777" w:rsidR="00F059D4" w:rsidRDefault="00F059D4">
      <w:pPr>
        <w:pStyle w:val="Code"/>
      </w:pPr>
      <w:r>
        <w:t xml:space="preserve">    priorityDT            [8] PriorityDT OPTIONAL,</w:t>
      </w:r>
    </w:p>
    <w:p w14:paraId="282D1282" w14:textId="77777777" w:rsidR="00F059D4" w:rsidRDefault="00F059D4">
      <w:pPr>
        <w:pStyle w:val="Code"/>
      </w:pPr>
      <w:r>
        <w:t xml:space="preserve">    sourcePortId          [9] PortNumber OPTIONAL,</w:t>
      </w:r>
    </w:p>
    <w:p w14:paraId="642BD014" w14:textId="77777777" w:rsidR="00F059D4" w:rsidRDefault="00F059D4">
      <w:pPr>
        <w:pStyle w:val="Code"/>
      </w:pPr>
      <w:r>
        <w:t xml:space="preserve">    destinationPortId     [10] PortNumber OPTIONAL</w:t>
      </w:r>
    </w:p>
    <w:p w14:paraId="7FDA7AB6" w14:textId="77777777" w:rsidR="00F059D4" w:rsidRDefault="00F059D4">
      <w:pPr>
        <w:pStyle w:val="Code"/>
      </w:pPr>
      <w:r>
        <w:t>}</w:t>
      </w:r>
    </w:p>
    <w:p w14:paraId="7BA28416" w14:textId="77777777" w:rsidR="00F059D4" w:rsidRDefault="00F059D4">
      <w:pPr>
        <w:pStyle w:val="Code"/>
      </w:pPr>
    </w:p>
    <w:p w14:paraId="24B23675" w14:textId="77777777" w:rsidR="00F059D4" w:rsidRDefault="00F059D4">
      <w:pPr>
        <w:pStyle w:val="Code"/>
      </w:pPr>
      <w:r>
        <w:t>-- See clause 7.8.3.1.2 for details of this structure</w:t>
      </w:r>
    </w:p>
    <w:p w14:paraId="63DFE0B9" w14:textId="77777777" w:rsidR="00F059D4" w:rsidRDefault="00F059D4">
      <w:pPr>
        <w:pStyle w:val="Code"/>
      </w:pPr>
      <w:r>
        <w:t>SCEFDeviceTriggerReplace ::= SEQUENCE</w:t>
      </w:r>
    </w:p>
    <w:p w14:paraId="1EBCF838" w14:textId="77777777" w:rsidR="00F059D4" w:rsidRDefault="00F059D4">
      <w:pPr>
        <w:pStyle w:val="Code"/>
      </w:pPr>
      <w:r>
        <w:t>{</w:t>
      </w:r>
    </w:p>
    <w:p w14:paraId="528B3C1B" w14:textId="77777777" w:rsidR="00F059D4" w:rsidRDefault="00F059D4">
      <w:pPr>
        <w:pStyle w:val="Code"/>
      </w:pPr>
      <w:r>
        <w:t xml:space="preserve">    iMSI                     [1] IMSI OPTIONAL,</w:t>
      </w:r>
    </w:p>
    <w:p w14:paraId="428DC7C0" w14:textId="77777777" w:rsidR="00F059D4" w:rsidRDefault="00F059D4">
      <w:pPr>
        <w:pStyle w:val="Code"/>
      </w:pPr>
      <w:r>
        <w:t xml:space="preserve">    mSISDN                   [2] MSISDN OPTIONAL,</w:t>
      </w:r>
    </w:p>
    <w:p w14:paraId="5434F8D3" w14:textId="77777777" w:rsidR="00F059D4" w:rsidRDefault="00F059D4">
      <w:pPr>
        <w:pStyle w:val="Code"/>
      </w:pPr>
      <w:r>
        <w:t xml:space="preserve">    externalIdentifier       [3] NAI OPTIONAL,</w:t>
      </w:r>
    </w:p>
    <w:p w14:paraId="0F3A9BF5" w14:textId="77777777" w:rsidR="00F059D4" w:rsidRDefault="00F059D4">
      <w:pPr>
        <w:pStyle w:val="Code"/>
      </w:pPr>
      <w:r>
        <w:t xml:space="preserve">    triggerId                [4] TriggerID,</w:t>
      </w:r>
    </w:p>
    <w:p w14:paraId="567DCFA8" w14:textId="77777777" w:rsidR="00F059D4" w:rsidRDefault="00F059D4">
      <w:pPr>
        <w:pStyle w:val="Code"/>
      </w:pPr>
      <w:r>
        <w:t xml:space="preserve">    sCSASID                  [5] SCSASID OPTIONAL,</w:t>
      </w:r>
    </w:p>
    <w:p w14:paraId="33944F13" w14:textId="77777777" w:rsidR="00F059D4" w:rsidRDefault="00F059D4">
      <w:pPr>
        <w:pStyle w:val="Code"/>
      </w:pPr>
      <w:r>
        <w:t xml:space="preserve">    triggerPayload           [6] TriggerPayload OPTIONAL,</w:t>
      </w:r>
    </w:p>
    <w:p w14:paraId="5BAA6D15" w14:textId="77777777" w:rsidR="00F059D4" w:rsidRDefault="00F059D4">
      <w:pPr>
        <w:pStyle w:val="Code"/>
      </w:pPr>
      <w:r>
        <w:t xml:space="preserve">    validityPeriod           [7] INTEGER OPTIONAL,</w:t>
      </w:r>
    </w:p>
    <w:p w14:paraId="3427AF06" w14:textId="77777777" w:rsidR="00F059D4" w:rsidRDefault="00F059D4">
      <w:pPr>
        <w:pStyle w:val="Code"/>
      </w:pPr>
      <w:r>
        <w:t xml:space="preserve">    priorityDT               [8] PriorityDT OPTIONAL,</w:t>
      </w:r>
    </w:p>
    <w:p w14:paraId="71723E56" w14:textId="77777777" w:rsidR="00F059D4" w:rsidRDefault="00F059D4">
      <w:pPr>
        <w:pStyle w:val="Code"/>
      </w:pPr>
      <w:r>
        <w:t xml:space="preserve">    sourcePortId             [9] PortNumber OPTIONAL,</w:t>
      </w:r>
    </w:p>
    <w:p w14:paraId="46CE5C2F" w14:textId="77777777" w:rsidR="00F059D4" w:rsidRDefault="00F059D4">
      <w:pPr>
        <w:pStyle w:val="Code"/>
      </w:pPr>
      <w:r>
        <w:t xml:space="preserve">    destinationPortId        [10] PortNumber OPTIONAL</w:t>
      </w:r>
    </w:p>
    <w:p w14:paraId="75B34320" w14:textId="77777777" w:rsidR="00F059D4" w:rsidRDefault="00F059D4">
      <w:pPr>
        <w:pStyle w:val="Code"/>
      </w:pPr>
      <w:r>
        <w:t>}</w:t>
      </w:r>
    </w:p>
    <w:p w14:paraId="79230A79" w14:textId="77777777" w:rsidR="00F059D4" w:rsidRDefault="00F059D4">
      <w:pPr>
        <w:pStyle w:val="Code"/>
      </w:pPr>
    </w:p>
    <w:p w14:paraId="5055BADE" w14:textId="77777777" w:rsidR="00F059D4" w:rsidRDefault="00F059D4">
      <w:pPr>
        <w:pStyle w:val="Code"/>
      </w:pPr>
      <w:r>
        <w:t>-- See clause 7.8.3.1.3 for details of this structure</w:t>
      </w:r>
    </w:p>
    <w:p w14:paraId="03EEBAAF" w14:textId="77777777" w:rsidR="00F059D4" w:rsidRDefault="00F059D4">
      <w:pPr>
        <w:pStyle w:val="Code"/>
      </w:pPr>
      <w:r>
        <w:t>SCEFDeviceTriggerCancellation ::= SEQUENCE</w:t>
      </w:r>
    </w:p>
    <w:p w14:paraId="787C6B7E" w14:textId="77777777" w:rsidR="00F059D4" w:rsidRDefault="00F059D4">
      <w:pPr>
        <w:pStyle w:val="Code"/>
      </w:pPr>
      <w:r>
        <w:t>{</w:t>
      </w:r>
    </w:p>
    <w:p w14:paraId="5834A926" w14:textId="77777777" w:rsidR="00F059D4" w:rsidRDefault="00F059D4">
      <w:pPr>
        <w:pStyle w:val="Code"/>
      </w:pPr>
      <w:r>
        <w:t xml:space="preserve">    iMSI                     [1] IMSI OPTIONAL,</w:t>
      </w:r>
    </w:p>
    <w:p w14:paraId="7749F1B1" w14:textId="77777777" w:rsidR="00F059D4" w:rsidRDefault="00F059D4">
      <w:pPr>
        <w:pStyle w:val="Code"/>
      </w:pPr>
      <w:r>
        <w:t xml:space="preserve">    mSISDN                   [2] MSISDN OPTIONAL,</w:t>
      </w:r>
    </w:p>
    <w:p w14:paraId="6AC9F9CD" w14:textId="77777777" w:rsidR="00F059D4" w:rsidRDefault="00F059D4">
      <w:pPr>
        <w:pStyle w:val="Code"/>
      </w:pPr>
      <w:r>
        <w:t xml:space="preserve">    externalIdentifier       [3] NAI OPTIONAL,</w:t>
      </w:r>
    </w:p>
    <w:p w14:paraId="618119E4" w14:textId="77777777" w:rsidR="00F059D4" w:rsidRDefault="00F059D4">
      <w:pPr>
        <w:pStyle w:val="Code"/>
      </w:pPr>
      <w:r>
        <w:t xml:space="preserve">    triggerId                [4] TriggerID</w:t>
      </w:r>
    </w:p>
    <w:p w14:paraId="30CB39BD" w14:textId="77777777" w:rsidR="00F059D4" w:rsidRDefault="00F059D4">
      <w:pPr>
        <w:pStyle w:val="Code"/>
      </w:pPr>
      <w:r>
        <w:t>}</w:t>
      </w:r>
    </w:p>
    <w:p w14:paraId="7F72CF70" w14:textId="77777777" w:rsidR="00F059D4" w:rsidRDefault="00F059D4">
      <w:pPr>
        <w:pStyle w:val="Code"/>
      </w:pPr>
    </w:p>
    <w:p w14:paraId="728CFC56" w14:textId="77777777" w:rsidR="00F059D4" w:rsidRDefault="00F059D4">
      <w:pPr>
        <w:pStyle w:val="Code"/>
      </w:pPr>
      <w:r>
        <w:t>-- See clause 7.8.3.1.4 for details of this structure</w:t>
      </w:r>
    </w:p>
    <w:p w14:paraId="25B96ACD" w14:textId="77777777" w:rsidR="00F059D4" w:rsidRDefault="00F059D4">
      <w:pPr>
        <w:pStyle w:val="Code"/>
      </w:pPr>
      <w:r>
        <w:t>SCEFDeviceTriggerReportNotify ::= SEQUENCE</w:t>
      </w:r>
    </w:p>
    <w:p w14:paraId="5543022E" w14:textId="77777777" w:rsidR="00F059D4" w:rsidRDefault="00F059D4">
      <w:pPr>
        <w:pStyle w:val="Code"/>
      </w:pPr>
      <w:r>
        <w:t>{</w:t>
      </w:r>
    </w:p>
    <w:p w14:paraId="06B77209" w14:textId="77777777" w:rsidR="00F059D4" w:rsidRDefault="00F059D4">
      <w:pPr>
        <w:pStyle w:val="Code"/>
      </w:pPr>
      <w:r>
        <w:t xml:space="preserve">    iMSI                             [1] IMSI OPTIONAL,</w:t>
      </w:r>
    </w:p>
    <w:p w14:paraId="469E7625" w14:textId="77777777" w:rsidR="00F059D4" w:rsidRDefault="00F059D4">
      <w:pPr>
        <w:pStyle w:val="Code"/>
      </w:pPr>
      <w:r>
        <w:t xml:space="preserve">    mSISDN                           [2] MSISDN OPTIONAL,</w:t>
      </w:r>
    </w:p>
    <w:p w14:paraId="48275018" w14:textId="77777777" w:rsidR="00F059D4" w:rsidRDefault="00F059D4">
      <w:pPr>
        <w:pStyle w:val="Code"/>
      </w:pPr>
      <w:r>
        <w:t xml:space="preserve">    externalIdentifier               [3] NAI OPTIONAL,</w:t>
      </w:r>
    </w:p>
    <w:p w14:paraId="27387CB7" w14:textId="77777777" w:rsidR="00F059D4" w:rsidRDefault="00F059D4">
      <w:pPr>
        <w:pStyle w:val="Code"/>
      </w:pPr>
      <w:r>
        <w:t xml:space="preserve">    triggerId                        [4] TriggerID,</w:t>
      </w:r>
    </w:p>
    <w:p w14:paraId="3D1543B5" w14:textId="77777777" w:rsidR="00F059D4" w:rsidRDefault="00F059D4">
      <w:pPr>
        <w:pStyle w:val="Code"/>
      </w:pPr>
      <w:r>
        <w:t xml:space="preserve">    deviceTriggerDeliveryResult      [5] DeviceTriggerDeliveryResult</w:t>
      </w:r>
    </w:p>
    <w:p w14:paraId="73D35EAD" w14:textId="77777777" w:rsidR="00F059D4" w:rsidRDefault="00F059D4">
      <w:pPr>
        <w:pStyle w:val="Code"/>
      </w:pPr>
      <w:r>
        <w:t>}</w:t>
      </w:r>
    </w:p>
    <w:p w14:paraId="0EE41095" w14:textId="77777777" w:rsidR="00F059D4" w:rsidRDefault="00F059D4">
      <w:pPr>
        <w:pStyle w:val="Code"/>
      </w:pPr>
    </w:p>
    <w:p w14:paraId="5E5CCFD0" w14:textId="77777777" w:rsidR="00F059D4" w:rsidRDefault="00F059D4">
      <w:pPr>
        <w:pStyle w:val="Code"/>
      </w:pPr>
      <w:r>
        <w:t>-- See clause 7.8.4.1.1 for details of this structure</w:t>
      </w:r>
    </w:p>
    <w:p w14:paraId="299D346F" w14:textId="77777777" w:rsidR="00F059D4" w:rsidRDefault="00F059D4">
      <w:pPr>
        <w:pStyle w:val="Code"/>
      </w:pPr>
      <w:r>
        <w:t>SCEFMSISDNLessMOSMS ::= SEQUENCE</w:t>
      </w:r>
    </w:p>
    <w:p w14:paraId="0EF13FF3" w14:textId="77777777" w:rsidR="00F059D4" w:rsidRDefault="00F059D4">
      <w:pPr>
        <w:pStyle w:val="Code"/>
      </w:pPr>
      <w:r>
        <w:t>{</w:t>
      </w:r>
    </w:p>
    <w:p w14:paraId="582EF48A" w14:textId="77777777" w:rsidR="00F059D4" w:rsidRDefault="00F059D4">
      <w:pPr>
        <w:pStyle w:val="Code"/>
      </w:pPr>
      <w:r>
        <w:t xml:space="preserve">    iMSI                      [1] IMSI OPTIONAL,</w:t>
      </w:r>
    </w:p>
    <w:p w14:paraId="1C6832DE" w14:textId="77777777" w:rsidR="00F059D4" w:rsidRDefault="00F059D4">
      <w:pPr>
        <w:pStyle w:val="Code"/>
      </w:pPr>
      <w:r>
        <w:t xml:space="preserve">    mSISDN                    [2] MSISDN OPTIONAL,</w:t>
      </w:r>
    </w:p>
    <w:p w14:paraId="6474353B" w14:textId="77777777" w:rsidR="00F059D4" w:rsidRDefault="00F059D4">
      <w:pPr>
        <w:pStyle w:val="Code"/>
      </w:pPr>
      <w:r>
        <w:t xml:space="preserve">    externalIdentifie         [3] NAI OPTIONAL,</w:t>
      </w:r>
    </w:p>
    <w:p w14:paraId="592AF651" w14:textId="77777777" w:rsidR="00F059D4" w:rsidRDefault="00F059D4">
      <w:pPr>
        <w:pStyle w:val="Code"/>
      </w:pPr>
      <w:r>
        <w:t xml:space="preserve">    terminatingSMSParty       [4] SCSASID,</w:t>
      </w:r>
    </w:p>
    <w:p w14:paraId="6038721E" w14:textId="77777777" w:rsidR="00F059D4" w:rsidRDefault="00F059D4">
      <w:pPr>
        <w:pStyle w:val="Code"/>
      </w:pPr>
      <w:r>
        <w:t xml:space="preserve">    sMS                       [5] SMSTPDUData OPTIONAL,</w:t>
      </w:r>
    </w:p>
    <w:p w14:paraId="707EC9EE" w14:textId="77777777" w:rsidR="00F059D4" w:rsidRDefault="00F059D4">
      <w:pPr>
        <w:pStyle w:val="Code"/>
      </w:pPr>
      <w:r>
        <w:lastRenderedPageBreak/>
        <w:t xml:space="preserve">    sourcePort                [6] PortNumber OPTIONAL,</w:t>
      </w:r>
    </w:p>
    <w:p w14:paraId="4B1591EB" w14:textId="77777777" w:rsidR="00F059D4" w:rsidRDefault="00F059D4">
      <w:pPr>
        <w:pStyle w:val="Code"/>
      </w:pPr>
      <w:r>
        <w:t xml:space="preserve">    destinationPort           [7] PortNumber OPTIONAL</w:t>
      </w:r>
    </w:p>
    <w:p w14:paraId="158BB1ED" w14:textId="77777777" w:rsidR="00F059D4" w:rsidRDefault="00F059D4">
      <w:pPr>
        <w:pStyle w:val="Code"/>
      </w:pPr>
      <w:r>
        <w:t>}</w:t>
      </w:r>
    </w:p>
    <w:p w14:paraId="2B358480" w14:textId="77777777" w:rsidR="00F059D4" w:rsidRDefault="00F059D4">
      <w:pPr>
        <w:pStyle w:val="Code"/>
      </w:pPr>
    </w:p>
    <w:p w14:paraId="3F28ED34" w14:textId="77777777" w:rsidR="00F059D4" w:rsidRDefault="00F059D4">
      <w:pPr>
        <w:pStyle w:val="Code"/>
      </w:pPr>
      <w:r>
        <w:t>-- See clause 7.8.5.1.1 for details of this structure</w:t>
      </w:r>
    </w:p>
    <w:p w14:paraId="2020C167" w14:textId="77777777" w:rsidR="00F059D4" w:rsidRDefault="00F059D4">
      <w:pPr>
        <w:pStyle w:val="Code"/>
      </w:pPr>
      <w:r>
        <w:t>SCEFCommunicationPatternUpdate ::= SEQUENCE</w:t>
      </w:r>
    </w:p>
    <w:p w14:paraId="23A85A45" w14:textId="77777777" w:rsidR="00F059D4" w:rsidRDefault="00F059D4">
      <w:pPr>
        <w:pStyle w:val="Code"/>
      </w:pPr>
      <w:r>
        <w:t>{</w:t>
      </w:r>
    </w:p>
    <w:p w14:paraId="0C9BD858" w14:textId="77777777" w:rsidR="00F059D4" w:rsidRDefault="00F059D4">
      <w:pPr>
        <w:pStyle w:val="Code"/>
      </w:pPr>
      <w:r>
        <w:t xml:space="preserve">    mSISDN                                [1] MSISDN OPTIONAL,</w:t>
      </w:r>
    </w:p>
    <w:p w14:paraId="51C76230" w14:textId="77777777" w:rsidR="00F059D4" w:rsidRDefault="00F059D4">
      <w:pPr>
        <w:pStyle w:val="Code"/>
      </w:pPr>
      <w:r>
        <w:t xml:space="preserve">    externalIdentifier                    [2] NAI OPTIONAL,</w:t>
      </w:r>
    </w:p>
    <w:p w14:paraId="690EAA72" w14:textId="77777777" w:rsidR="00F059D4" w:rsidRDefault="00F059D4">
      <w:pPr>
        <w:pStyle w:val="Code"/>
      </w:pPr>
      <w:r>
        <w:t xml:space="preserve">    periodicCommunicationIndicator        [3] PeriodicCommunicationIndicator OPTIONAL,</w:t>
      </w:r>
    </w:p>
    <w:p w14:paraId="72ADBD8A" w14:textId="77777777" w:rsidR="00F059D4" w:rsidRDefault="00F059D4">
      <w:pPr>
        <w:pStyle w:val="Code"/>
      </w:pPr>
      <w:r>
        <w:t xml:space="preserve">    communicationDurationTime             [4] INTEGER OPTIONAL,</w:t>
      </w:r>
    </w:p>
    <w:p w14:paraId="0E4D4714" w14:textId="77777777" w:rsidR="00F059D4" w:rsidRDefault="00F059D4">
      <w:pPr>
        <w:pStyle w:val="Code"/>
      </w:pPr>
      <w:r>
        <w:t xml:space="preserve">    periodicTime                          [5] INTEGER OPTIONAL,</w:t>
      </w:r>
    </w:p>
    <w:p w14:paraId="45AC8C21" w14:textId="77777777" w:rsidR="00F059D4" w:rsidRDefault="00F059D4">
      <w:pPr>
        <w:pStyle w:val="Code"/>
      </w:pPr>
      <w:r>
        <w:t xml:space="preserve">    scheduledCommunicationTime            [6] ScheduledCommunicationTime OPTIONAL,</w:t>
      </w:r>
    </w:p>
    <w:p w14:paraId="07889ADE" w14:textId="77777777" w:rsidR="00F059D4" w:rsidRDefault="00F059D4">
      <w:pPr>
        <w:pStyle w:val="Code"/>
      </w:pPr>
      <w:r>
        <w:t xml:space="preserve">    scheduledCommunicationType            [7] ScheduledCommunicationType OPTIONAL,</w:t>
      </w:r>
    </w:p>
    <w:p w14:paraId="1EA9F810" w14:textId="77777777" w:rsidR="00F059D4" w:rsidRDefault="00F059D4">
      <w:pPr>
        <w:pStyle w:val="Code"/>
      </w:pPr>
      <w:r>
        <w:t xml:space="preserve">    stationaryIndication                  [8] StationaryIndication OPTIONAL,</w:t>
      </w:r>
    </w:p>
    <w:p w14:paraId="799E473D" w14:textId="77777777" w:rsidR="00F059D4" w:rsidRDefault="00F059D4">
      <w:pPr>
        <w:pStyle w:val="Code"/>
      </w:pPr>
      <w:r>
        <w:t xml:space="preserve">    batteryIndication                     [9] BatteryIndication OPTIONAL,</w:t>
      </w:r>
    </w:p>
    <w:p w14:paraId="481FEFA9" w14:textId="77777777" w:rsidR="00F059D4" w:rsidRDefault="00F059D4">
      <w:pPr>
        <w:pStyle w:val="Code"/>
      </w:pPr>
      <w:r>
        <w:t xml:space="preserve">    trafficProfile                        [10] TrafficProfile OPTIONAL,</w:t>
      </w:r>
    </w:p>
    <w:p w14:paraId="0C3A1405" w14:textId="77777777" w:rsidR="00F059D4" w:rsidRDefault="00F059D4">
      <w:pPr>
        <w:pStyle w:val="Code"/>
      </w:pPr>
      <w:r>
        <w:t xml:space="preserve">    expectedUEMovingTrajectory            [11] SEQUENCE OF UMTLocationArea5G OPTIONAL,</w:t>
      </w:r>
    </w:p>
    <w:p w14:paraId="2B1EAD54" w14:textId="77777777" w:rsidR="00F059D4" w:rsidRDefault="00F059D4">
      <w:pPr>
        <w:pStyle w:val="Code"/>
      </w:pPr>
      <w:r>
        <w:t xml:space="preserve">    sCSASID                               [13] SCSASID,</w:t>
      </w:r>
    </w:p>
    <w:p w14:paraId="52EC3B1E" w14:textId="77777777" w:rsidR="00F059D4" w:rsidRDefault="00F059D4">
      <w:pPr>
        <w:pStyle w:val="Code"/>
      </w:pPr>
      <w:r>
        <w:t xml:space="preserve">    validityTime                          [14] Timestamp OPTIONAL</w:t>
      </w:r>
    </w:p>
    <w:p w14:paraId="4BA4D24D" w14:textId="77777777" w:rsidR="00F059D4" w:rsidRDefault="00F059D4">
      <w:pPr>
        <w:pStyle w:val="Code"/>
      </w:pPr>
      <w:r>
        <w:t>}</w:t>
      </w:r>
    </w:p>
    <w:p w14:paraId="0D24BD1A" w14:textId="77777777" w:rsidR="00F059D4" w:rsidRDefault="00F059D4">
      <w:pPr>
        <w:pStyle w:val="Code"/>
      </w:pPr>
    </w:p>
    <w:p w14:paraId="55773BDA" w14:textId="77777777" w:rsidR="00F059D4" w:rsidRDefault="00F059D4">
      <w:pPr>
        <w:pStyle w:val="CodeHeader"/>
      </w:pPr>
      <w:r>
        <w:t>-- =================</w:t>
      </w:r>
    </w:p>
    <w:p w14:paraId="5A3FF6E1" w14:textId="77777777" w:rsidR="00F059D4" w:rsidRDefault="00F059D4">
      <w:pPr>
        <w:pStyle w:val="CodeHeader"/>
      </w:pPr>
      <w:r>
        <w:t>-- SCEF parameters</w:t>
      </w:r>
    </w:p>
    <w:p w14:paraId="62EF0A06" w14:textId="77777777" w:rsidR="00F059D4" w:rsidRDefault="00F059D4">
      <w:pPr>
        <w:pStyle w:val="Code"/>
      </w:pPr>
      <w:r>
        <w:t>-- =================</w:t>
      </w:r>
    </w:p>
    <w:p w14:paraId="076084CA" w14:textId="77777777" w:rsidR="00F059D4" w:rsidRDefault="00F059D4">
      <w:pPr>
        <w:pStyle w:val="Code"/>
      </w:pPr>
    </w:p>
    <w:p w14:paraId="1CD2EF7C" w14:textId="77777777" w:rsidR="00F059D4" w:rsidRDefault="00F059D4">
      <w:pPr>
        <w:pStyle w:val="Code"/>
      </w:pPr>
      <w:r>
        <w:t>SCEFFailureCause ::= ENUMERATED</w:t>
      </w:r>
    </w:p>
    <w:p w14:paraId="633A2111" w14:textId="77777777" w:rsidR="00F059D4" w:rsidRDefault="00F059D4">
      <w:pPr>
        <w:pStyle w:val="Code"/>
      </w:pPr>
      <w:r>
        <w:t>{</w:t>
      </w:r>
    </w:p>
    <w:p w14:paraId="48136BC8" w14:textId="77777777" w:rsidR="00F059D4" w:rsidRDefault="00F059D4">
      <w:pPr>
        <w:pStyle w:val="Code"/>
      </w:pPr>
      <w:r>
        <w:t xml:space="preserve">    userUnknown(1),</w:t>
      </w:r>
    </w:p>
    <w:p w14:paraId="2C1AB2FF" w14:textId="77777777" w:rsidR="00F059D4" w:rsidRDefault="00F059D4">
      <w:pPr>
        <w:pStyle w:val="Code"/>
      </w:pPr>
      <w:r>
        <w:t xml:space="preserve">    niddConfigurationNotAvailable(2),</w:t>
      </w:r>
    </w:p>
    <w:p w14:paraId="1751A43A" w14:textId="77777777" w:rsidR="00F059D4" w:rsidRDefault="00F059D4">
      <w:pPr>
        <w:pStyle w:val="Code"/>
      </w:pPr>
      <w:r>
        <w:t xml:space="preserve">    invalidEPSBearer(3),</w:t>
      </w:r>
    </w:p>
    <w:p w14:paraId="3215F267" w14:textId="77777777" w:rsidR="00F059D4" w:rsidRDefault="00F059D4">
      <w:pPr>
        <w:pStyle w:val="Code"/>
      </w:pPr>
      <w:r>
        <w:t xml:space="preserve">    operationNotAllowed(4),</w:t>
      </w:r>
    </w:p>
    <w:p w14:paraId="0F012F24" w14:textId="77777777" w:rsidR="00F059D4" w:rsidRDefault="00F059D4">
      <w:pPr>
        <w:pStyle w:val="Code"/>
      </w:pPr>
      <w:r>
        <w:t xml:space="preserve">    portNotFree(5),</w:t>
      </w:r>
    </w:p>
    <w:p w14:paraId="3B7A23C3" w14:textId="77777777" w:rsidR="00F059D4" w:rsidRDefault="00F059D4">
      <w:pPr>
        <w:pStyle w:val="Code"/>
      </w:pPr>
      <w:r>
        <w:t xml:space="preserve">    portNotAssociatedWithSpecifiedApplication(6)</w:t>
      </w:r>
    </w:p>
    <w:p w14:paraId="57BAC5B5" w14:textId="77777777" w:rsidR="00F059D4" w:rsidRDefault="00F059D4">
      <w:pPr>
        <w:pStyle w:val="Code"/>
      </w:pPr>
      <w:r>
        <w:t>}</w:t>
      </w:r>
    </w:p>
    <w:p w14:paraId="333F90BD" w14:textId="77777777" w:rsidR="00F059D4" w:rsidRDefault="00F059D4">
      <w:pPr>
        <w:pStyle w:val="Code"/>
      </w:pPr>
    </w:p>
    <w:p w14:paraId="28A0704A" w14:textId="77777777" w:rsidR="00F059D4" w:rsidRDefault="00F059D4">
      <w:pPr>
        <w:pStyle w:val="Code"/>
      </w:pPr>
      <w:r>
        <w:t>SCEFReleaseCause ::= ENUMERATED</w:t>
      </w:r>
    </w:p>
    <w:p w14:paraId="2E008141" w14:textId="77777777" w:rsidR="00F059D4" w:rsidRDefault="00F059D4">
      <w:pPr>
        <w:pStyle w:val="Code"/>
      </w:pPr>
      <w:r>
        <w:t>{</w:t>
      </w:r>
    </w:p>
    <w:p w14:paraId="646B6132" w14:textId="77777777" w:rsidR="00F059D4" w:rsidRDefault="00F059D4">
      <w:pPr>
        <w:pStyle w:val="Code"/>
      </w:pPr>
      <w:r>
        <w:t xml:space="preserve">    mMERelease(1),</w:t>
      </w:r>
    </w:p>
    <w:p w14:paraId="067C990E" w14:textId="77777777" w:rsidR="00F059D4" w:rsidRDefault="00F059D4">
      <w:pPr>
        <w:pStyle w:val="Code"/>
      </w:pPr>
      <w:r>
        <w:t xml:space="preserve">    dNRelease(2),</w:t>
      </w:r>
    </w:p>
    <w:p w14:paraId="7508520C" w14:textId="77777777" w:rsidR="00F059D4" w:rsidRDefault="00F059D4">
      <w:pPr>
        <w:pStyle w:val="Code"/>
      </w:pPr>
      <w:r>
        <w:t xml:space="preserve">    hSSRelease(3),</w:t>
      </w:r>
    </w:p>
    <w:p w14:paraId="5B409DC1" w14:textId="77777777" w:rsidR="00F059D4" w:rsidRDefault="00F059D4">
      <w:pPr>
        <w:pStyle w:val="Code"/>
      </w:pPr>
      <w:r>
        <w:t xml:space="preserve">    localConfigurationPolicy(4),</w:t>
      </w:r>
    </w:p>
    <w:p w14:paraId="58F0D7A5" w14:textId="77777777" w:rsidR="00F059D4" w:rsidRDefault="00F059D4">
      <w:pPr>
        <w:pStyle w:val="Code"/>
      </w:pPr>
      <w:r>
        <w:t xml:space="preserve">    unknownCause(5)</w:t>
      </w:r>
    </w:p>
    <w:p w14:paraId="2A8DA950" w14:textId="77777777" w:rsidR="00F059D4" w:rsidRDefault="00F059D4">
      <w:pPr>
        <w:pStyle w:val="Code"/>
      </w:pPr>
      <w:r>
        <w:t>}</w:t>
      </w:r>
    </w:p>
    <w:p w14:paraId="17A529C6" w14:textId="77777777" w:rsidR="00F059D4" w:rsidRDefault="00F059D4">
      <w:pPr>
        <w:pStyle w:val="Code"/>
      </w:pPr>
    </w:p>
    <w:p w14:paraId="36403DE3" w14:textId="77777777" w:rsidR="00F059D4" w:rsidRDefault="00F059D4">
      <w:pPr>
        <w:pStyle w:val="Code"/>
      </w:pPr>
      <w:r>
        <w:t>SCSASID ::= UTF8String</w:t>
      </w:r>
    </w:p>
    <w:p w14:paraId="599306B4" w14:textId="77777777" w:rsidR="00F059D4" w:rsidRDefault="00F059D4">
      <w:pPr>
        <w:pStyle w:val="Code"/>
      </w:pPr>
    </w:p>
    <w:p w14:paraId="78750E0A" w14:textId="77777777" w:rsidR="00F059D4" w:rsidRDefault="00F059D4">
      <w:pPr>
        <w:pStyle w:val="Code"/>
      </w:pPr>
      <w:r>
        <w:t>SCEFID ::= UTF8String</w:t>
      </w:r>
    </w:p>
    <w:p w14:paraId="3DA88FFE" w14:textId="77777777" w:rsidR="00F059D4" w:rsidRDefault="00F059D4">
      <w:pPr>
        <w:pStyle w:val="Code"/>
      </w:pPr>
    </w:p>
    <w:p w14:paraId="06A8CE95" w14:textId="77777777" w:rsidR="00F059D4" w:rsidRDefault="00F059D4">
      <w:pPr>
        <w:pStyle w:val="Code"/>
      </w:pPr>
      <w:r>
        <w:t>PeriodicCommunicationIndicator ::= ENUMERATED</w:t>
      </w:r>
    </w:p>
    <w:p w14:paraId="1509CC4D" w14:textId="77777777" w:rsidR="00F059D4" w:rsidRDefault="00F059D4">
      <w:pPr>
        <w:pStyle w:val="Code"/>
      </w:pPr>
      <w:r>
        <w:t>{</w:t>
      </w:r>
    </w:p>
    <w:p w14:paraId="33EF52DB" w14:textId="77777777" w:rsidR="00F059D4" w:rsidRDefault="00F059D4">
      <w:pPr>
        <w:pStyle w:val="Code"/>
      </w:pPr>
      <w:r>
        <w:t xml:space="preserve">    periodic(1),</w:t>
      </w:r>
    </w:p>
    <w:p w14:paraId="7F4A6DD4" w14:textId="77777777" w:rsidR="00F059D4" w:rsidRDefault="00F059D4">
      <w:pPr>
        <w:pStyle w:val="Code"/>
      </w:pPr>
      <w:r>
        <w:t xml:space="preserve">    nonPeriodic(2)</w:t>
      </w:r>
    </w:p>
    <w:p w14:paraId="656448C9" w14:textId="77777777" w:rsidR="00F059D4" w:rsidRDefault="00F059D4">
      <w:pPr>
        <w:pStyle w:val="Code"/>
      </w:pPr>
      <w:r>
        <w:t>}</w:t>
      </w:r>
    </w:p>
    <w:p w14:paraId="53494114" w14:textId="77777777" w:rsidR="00F059D4" w:rsidRDefault="00F059D4">
      <w:pPr>
        <w:pStyle w:val="Code"/>
      </w:pPr>
    </w:p>
    <w:p w14:paraId="3C5271FC" w14:textId="77777777" w:rsidR="00F059D4" w:rsidRDefault="00F059D4">
      <w:pPr>
        <w:pStyle w:val="Code"/>
      </w:pPr>
      <w:r>
        <w:t>EPSBearerID ::= INTEGER (0..255)</w:t>
      </w:r>
    </w:p>
    <w:p w14:paraId="41EBA298" w14:textId="77777777" w:rsidR="00F059D4" w:rsidRDefault="00F059D4">
      <w:pPr>
        <w:pStyle w:val="Code"/>
      </w:pPr>
    </w:p>
    <w:p w14:paraId="07C97717" w14:textId="77777777" w:rsidR="00F059D4" w:rsidRDefault="00F059D4">
      <w:pPr>
        <w:pStyle w:val="Code"/>
      </w:pPr>
      <w:r>
        <w:t>APN ::= UTF8String</w:t>
      </w:r>
    </w:p>
    <w:p w14:paraId="56EA66F9" w14:textId="77777777" w:rsidR="00F059D4" w:rsidRDefault="00F059D4">
      <w:pPr>
        <w:pStyle w:val="Code"/>
      </w:pPr>
    </w:p>
    <w:p w14:paraId="797D5271" w14:textId="77777777" w:rsidR="00F059D4" w:rsidRDefault="00F059D4">
      <w:pPr>
        <w:pStyle w:val="CodeHeader"/>
      </w:pPr>
      <w:r>
        <w:t>-- =======================</w:t>
      </w:r>
    </w:p>
    <w:p w14:paraId="57D0C025" w14:textId="77777777" w:rsidR="00F059D4" w:rsidRDefault="00F059D4">
      <w:pPr>
        <w:pStyle w:val="CodeHeader"/>
      </w:pPr>
      <w:r>
        <w:t>-- AKMA AAnF definitions</w:t>
      </w:r>
    </w:p>
    <w:p w14:paraId="7E683875" w14:textId="77777777" w:rsidR="00F059D4" w:rsidRDefault="00F059D4">
      <w:pPr>
        <w:pStyle w:val="Code"/>
      </w:pPr>
      <w:r>
        <w:t>-- =======================</w:t>
      </w:r>
    </w:p>
    <w:p w14:paraId="7F4AEBB8" w14:textId="77777777" w:rsidR="00F059D4" w:rsidRDefault="00F059D4">
      <w:pPr>
        <w:pStyle w:val="Code"/>
      </w:pPr>
    </w:p>
    <w:p w14:paraId="7841DE90" w14:textId="77777777" w:rsidR="00F059D4" w:rsidRDefault="00F059D4">
      <w:pPr>
        <w:pStyle w:val="Code"/>
      </w:pPr>
      <w:r>
        <w:t>AAnFAnchorKeyRegister ::= SEQUENCE</w:t>
      </w:r>
    </w:p>
    <w:p w14:paraId="120429BC" w14:textId="77777777" w:rsidR="00F059D4" w:rsidRDefault="00F059D4">
      <w:pPr>
        <w:pStyle w:val="Code"/>
      </w:pPr>
      <w:r>
        <w:t>{</w:t>
      </w:r>
    </w:p>
    <w:p w14:paraId="44C1C8AB" w14:textId="77777777" w:rsidR="00F059D4" w:rsidRDefault="00F059D4">
      <w:pPr>
        <w:pStyle w:val="Code"/>
      </w:pPr>
      <w:r>
        <w:t xml:space="preserve">    aKID                  [1] NAI,</w:t>
      </w:r>
    </w:p>
    <w:p w14:paraId="593C2AE0" w14:textId="77777777" w:rsidR="00F059D4" w:rsidRDefault="00F059D4">
      <w:pPr>
        <w:pStyle w:val="Code"/>
      </w:pPr>
      <w:r>
        <w:t xml:space="preserve">    sUPI                  [2] SUPI,</w:t>
      </w:r>
    </w:p>
    <w:p w14:paraId="7445BCA5" w14:textId="77777777" w:rsidR="00F059D4" w:rsidRDefault="00F059D4">
      <w:pPr>
        <w:pStyle w:val="Code"/>
      </w:pPr>
      <w:r>
        <w:t xml:space="preserve">    kAKMA                 [3] KAKMA OPTIONAL</w:t>
      </w:r>
    </w:p>
    <w:p w14:paraId="32630E03" w14:textId="77777777" w:rsidR="00F059D4" w:rsidRDefault="00F059D4">
      <w:pPr>
        <w:pStyle w:val="Code"/>
      </w:pPr>
      <w:r>
        <w:t>}</w:t>
      </w:r>
    </w:p>
    <w:p w14:paraId="1D1D5D89" w14:textId="77777777" w:rsidR="00F059D4" w:rsidRDefault="00F059D4">
      <w:pPr>
        <w:pStyle w:val="Code"/>
      </w:pPr>
    </w:p>
    <w:p w14:paraId="0A9A1F73" w14:textId="77777777" w:rsidR="00F059D4" w:rsidRDefault="00F059D4">
      <w:pPr>
        <w:pStyle w:val="Code"/>
      </w:pPr>
      <w:r>
        <w:t>AAnFKAKMAApplicationKeyGet ::= SEQUENCE</w:t>
      </w:r>
    </w:p>
    <w:p w14:paraId="55B5279D" w14:textId="77777777" w:rsidR="00F059D4" w:rsidRDefault="00F059D4">
      <w:pPr>
        <w:pStyle w:val="Code"/>
      </w:pPr>
      <w:r>
        <w:t>{</w:t>
      </w:r>
    </w:p>
    <w:p w14:paraId="21BD8BA7" w14:textId="77777777" w:rsidR="00F059D4" w:rsidRDefault="00F059D4">
      <w:pPr>
        <w:pStyle w:val="Code"/>
      </w:pPr>
      <w:r>
        <w:t xml:space="preserve">    type                  [1] KeyGetType,</w:t>
      </w:r>
    </w:p>
    <w:p w14:paraId="7FA3426E" w14:textId="77777777" w:rsidR="00F059D4" w:rsidRDefault="00F059D4">
      <w:pPr>
        <w:pStyle w:val="Code"/>
      </w:pPr>
      <w:r>
        <w:t xml:space="preserve">    aKID                  [2] NAI,</w:t>
      </w:r>
    </w:p>
    <w:p w14:paraId="35388214" w14:textId="77777777" w:rsidR="00F059D4" w:rsidRDefault="00F059D4">
      <w:pPr>
        <w:pStyle w:val="Code"/>
      </w:pPr>
      <w:r>
        <w:t xml:space="preserve">    keyInfo               [3] AFKeyInfo</w:t>
      </w:r>
    </w:p>
    <w:p w14:paraId="53E30684" w14:textId="77777777" w:rsidR="00F059D4" w:rsidRDefault="00F059D4">
      <w:pPr>
        <w:pStyle w:val="Code"/>
      </w:pPr>
      <w:r>
        <w:t>}</w:t>
      </w:r>
    </w:p>
    <w:p w14:paraId="477DDA35" w14:textId="77777777" w:rsidR="00F059D4" w:rsidRDefault="00F059D4">
      <w:pPr>
        <w:pStyle w:val="Code"/>
      </w:pPr>
    </w:p>
    <w:p w14:paraId="4228FE71" w14:textId="77777777" w:rsidR="00F059D4" w:rsidRDefault="00F059D4">
      <w:pPr>
        <w:pStyle w:val="Code"/>
      </w:pPr>
      <w:r>
        <w:t>AAnFStartOfInterceptWithEstablishedAKMAKeyMaterial ::= SEQUENCE</w:t>
      </w:r>
    </w:p>
    <w:p w14:paraId="39B61110" w14:textId="77777777" w:rsidR="00F059D4" w:rsidRDefault="00F059D4">
      <w:pPr>
        <w:pStyle w:val="Code"/>
      </w:pPr>
      <w:r>
        <w:lastRenderedPageBreak/>
        <w:t>{</w:t>
      </w:r>
    </w:p>
    <w:p w14:paraId="18B96EC1" w14:textId="77777777" w:rsidR="00F059D4" w:rsidRDefault="00F059D4">
      <w:pPr>
        <w:pStyle w:val="Code"/>
      </w:pPr>
      <w:r>
        <w:t xml:space="preserve">    aKID                  [1] NAI,</w:t>
      </w:r>
    </w:p>
    <w:p w14:paraId="1CDA90B9" w14:textId="77777777" w:rsidR="00F059D4" w:rsidRDefault="00F059D4">
      <w:pPr>
        <w:pStyle w:val="Code"/>
      </w:pPr>
      <w:r>
        <w:t xml:space="preserve">    kAKMA                 [2] KAKMA OPTIONAL,</w:t>
      </w:r>
    </w:p>
    <w:p w14:paraId="07EEBBF0" w14:textId="77777777" w:rsidR="00F059D4" w:rsidRDefault="00F059D4">
      <w:pPr>
        <w:pStyle w:val="Code"/>
      </w:pPr>
      <w:r>
        <w:t xml:space="preserve">    aFKeyList             [3] SEQUENCE OF AFKeyInfo OPTIONAL</w:t>
      </w:r>
    </w:p>
    <w:p w14:paraId="6CAC9889" w14:textId="77777777" w:rsidR="00F059D4" w:rsidRDefault="00F059D4">
      <w:pPr>
        <w:pStyle w:val="Code"/>
      </w:pPr>
      <w:r>
        <w:t>}</w:t>
      </w:r>
    </w:p>
    <w:p w14:paraId="3464C25F" w14:textId="77777777" w:rsidR="00F059D4" w:rsidRDefault="00F059D4">
      <w:pPr>
        <w:pStyle w:val="Code"/>
      </w:pPr>
    </w:p>
    <w:p w14:paraId="18818111" w14:textId="77777777" w:rsidR="00F059D4" w:rsidRDefault="00F059D4">
      <w:pPr>
        <w:pStyle w:val="Code"/>
      </w:pPr>
      <w:r>
        <w:t>AAnFAKMAContextRemovalRecord ::= SEQUENCE</w:t>
      </w:r>
    </w:p>
    <w:p w14:paraId="3B4138C0" w14:textId="77777777" w:rsidR="00F059D4" w:rsidRDefault="00F059D4">
      <w:pPr>
        <w:pStyle w:val="Code"/>
      </w:pPr>
      <w:r>
        <w:t>{</w:t>
      </w:r>
    </w:p>
    <w:p w14:paraId="502AF3D8" w14:textId="77777777" w:rsidR="00F059D4" w:rsidRDefault="00F059D4">
      <w:pPr>
        <w:pStyle w:val="Code"/>
      </w:pPr>
      <w:r>
        <w:t xml:space="preserve">    aKID                  [1] NAI,</w:t>
      </w:r>
    </w:p>
    <w:p w14:paraId="1AD973FF" w14:textId="77777777" w:rsidR="00F059D4" w:rsidRDefault="00F059D4">
      <w:pPr>
        <w:pStyle w:val="Code"/>
      </w:pPr>
      <w:r>
        <w:t xml:space="preserve">    nFID                  [2] NFID</w:t>
      </w:r>
    </w:p>
    <w:p w14:paraId="2343BEE7" w14:textId="77777777" w:rsidR="00F059D4" w:rsidRDefault="00F059D4">
      <w:pPr>
        <w:pStyle w:val="Code"/>
      </w:pPr>
      <w:r>
        <w:t>}</w:t>
      </w:r>
    </w:p>
    <w:p w14:paraId="78FF5F68" w14:textId="77777777" w:rsidR="00F059D4" w:rsidRDefault="00F059D4">
      <w:pPr>
        <w:pStyle w:val="Code"/>
      </w:pPr>
    </w:p>
    <w:p w14:paraId="77FC2186" w14:textId="77777777" w:rsidR="00F059D4" w:rsidRDefault="00F059D4">
      <w:pPr>
        <w:pStyle w:val="CodeHeader"/>
      </w:pPr>
      <w:r>
        <w:t>-- ======================</w:t>
      </w:r>
    </w:p>
    <w:p w14:paraId="1E9EFE8E" w14:textId="77777777" w:rsidR="00F059D4" w:rsidRDefault="00F059D4">
      <w:pPr>
        <w:pStyle w:val="CodeHeader"/>
      </w:pPr>
      <w:r>
        <w:t>-- AKMA common parameters</w:t>
      </w:r>
    </w:p>
    <w:p w14:paraId="54983E37" w14:textId="77777777" w:rsidR="00F059D4" w:rsidRDefault="00F059D4">
      <w:pPr>
        <w:pStyle w:val="Code"/>
      </w:pPr>
      <w:r>
        <w:t>-- ======================</w:t>
      </w:r>
    </w:p>
    <w:p w14:paraId="6F979965" w14:textId="77777777" w:rsidR="00F059D4" w:rsidRDefault="00F059D4">
      <w:pPr>
        <w:pStyle w:val="Code"/>
      </w:pPr>
    </w:p>
    <w:p w14:paraId="25E4BA98" w14:textId="77777777" w:rsidR="00F059D4" w:rsidRDefault="00F059D4">
      <w:pPr>
        <w:pStyle w:val="Code"/>
      </w:pPr>
      <w:r>
        <w:t>FQDN ::= UTF8String</w:t>
      </w:r>
    </w:p>
    <w:p w14:paraId="52D71948" w14:textId="77777777" w:rsidR="00F059D4" w:rsidRDefault="00F059D4">
      <w:pPr>
        <w:pStyle w:val="Code"/>
      </w:pPr>
    </w:p>
    <w:p w14:paraId="20F1C49D" w14:textId="77777777" w:rsidR="00F059D4" w:rsidRDefault="00F059D4">
      <w:pPr>
        <w:pStyle w:val="Code"/>
      </w:pPr>
      <w:r>
        <w:t>NFID ::= UTF8String</w:t>
      </w:r>
    </w:p>
    <w:p w14:paraId="76106C43" w14:textId="77777777" w:rsidR="00F059D4" w:rsidRDefault="00F059D4">
      <w:pPr>
        <w:pStyle w:val="Code"/>
      </w:pPr>
    </w:p>
    <w:p w14:paraId="6F162D24" w14:textId="77777777" w:rsidR="00F059D4" w:rsidRDefault="00F059D4">
      <w:pPr>
        <w:pStyle w:val="Code"/>
      </w:pPr>
      <w:r>
        <w:t>UAProtocolID ::= OCTET STRING (SIZE(5))</w:t>
      </w:r>
    </w:p>
    <w:p w14:paraId="40CEA002" w14:textId="77777777" w:rsidR="00F059D4" w:rsidRDefault="00F059D4">
      <w:pPr>
        <w:pStyle w:val="Code"/>
      </w:pPr>
    </w:p>
    <w:p w14:paraId="51DD5626" w14:textId="77777777" w:rsidR="00F059D4" w:rsidRDefault="00F059D4">
      <w:pPr>
        <w:pStyle w:val="Code"/>
      </w:pPr>
      <w:r>
        <w:t>AKMAAFID ::= SEQUENCE</w:t>
      </w:r>
    </w:p>
    <w:p w14:paraId="333EDF73" w14:textId="77777777" w:rsidR="00F059D4" w:rsidRDefault="00F059D4">
      <w:pPr>
        <w:pStyle w:val="Code"/>
      </w:pPr>
      <w:r>
        <w:t>{</w:t>
      </w:r>
    </w:p>
    <w:p w14:paraId="0E0F0AFC" w14:textId="77777777" w:rsidR="00F059D4" w:rsidRDefault="00F059D4">
      <w:pPr>
        <w:pStyle w:val="Code"/>
      </w:pPr>
      <w:r>
        <w:t xml:space="preserve">   aFFQDN                [1] FQDN,</w:t>
      </w:r>
    </w:p>
    <w:p w14:paraId="72250E9B" w14:textId="77777777" w:rsidR="00F059D4" w:rsidRDefault="00F059D4">
      <w:pPr>
        <w:pStyle w:val="Code"/>
      </w:pPr>
      <w:r>
        <w:t xml:space="preserve">   uaProtocolID          [2] UAProtocolID</w:t>
      </w:r>
    </w:p>
    <w:p w14:paraId="12AE3ED5" w14:textId="77777777" w:rsidR="00F059D4" w:rsidRDefault="00F059D4">
      <w:pPr>
        <w:pStyle w:val="Code"/>
      </w:pPr>
      <w:r>
        <w:t>}</w:t>
      </w:r>
    </w:p>
    <w:p w14:paraId="41AD21DC" w14:textId="77777777" w:rsidR="00F059D4" w:rsidRDefault="00F059D4">
      <w:pPr>
        <w:pStyle w:val="Code"/>
      </w:pPr>
    </w:p>
    <w:p w14:paraId="29F8BC68" w14:textId="77777777" w:rsidR="00F059D4" w:rsidRDefault="00F059D4">
      <w:pPr>
        <w:pStyle w:val="Code"/>
      </w:pPr>
      <w:r>
        <w:t>UAStarParams ::= CHOICE</w:t>
      </w:r>
    </w:p>
    <w:p w14:paraId="4660A032" w14:textId="77777777" w:rsidR="00F059D4" w:rsidRDefault="00F059D4">
      <w:pPr>
        <w:pStyle w:val="Code"/>
      </w:pPr>
      <w:r>
        <w:t>{</w:t>
      </w:r>
    </w:p>
    <w:p w14:paraId="03EE83C5" w14:textId="77777777" w:rsidR="00F059D4" w:rsidRDefault="00F059D4">
      <w:pPr>
        <w:pStyle w:val="Code"/>
      </w:pPr>
      <w:r>
        <w:t xml:space="preserve">   tls12                 [1] TLS12UAStarParams,</w:t>
      </w:r>
    </w:p>
    <w:p w14:paraId="7041DBBA" w14:textId="77777777" w:rsidR="00F059D4" w:rsidRDefault="00F059D4">
      <w:pPr>
        <w:pStyle w:val="Code"/>
      </w:pPr>
      <w:r>
        <w:t xml:space="preserve">   generic               [2] GenericUAStarParams</w:t>
      </w:r>
    </w:p>
    <w:p w14:paraId="2997737F" w14:textId="77777777" w:rsidR="00F059D4" w:rsidRDefault="00F059D4">
      <w:pPr>
        <w:pStyle w:val="Code"/>
      </w:pPr>
      <w:r>
        <w:t>}</w:t>
      </w:r>
    </w:p>
    <w:p w14:paraId="32368B9B" w14:textId="77777777" w:rsidR="00F059D4" w:rsidRDefault="00F059D4">
      <w:pPr>
        <w:pStyle w:val="Code"/>
      </w:pPr>
    </w:p>
    <w:p w14:paraId="7196832F" w14:textId="77777777" w:rsidR="00F059D4" w:rsidRDefault="00F059D4">
      <w:pPr>
        <w:pStyle w:val="Code"/>
      </w:pPr>
      <w:r>
        <w:t>GenericUAStarParams ::= SEQUENCE</w:t>
      </w:r>
    </w:p>
    <w:p w14:paraId="3633A606" w14:textId="77777777" w:rsidR="00F059D4" w:rsidRDefault="00F059D4">
      <w:pPr>
        <w:pStyle w:val="Code"/>
      </w:pPr>
      <w:r>
        <w:t>{</w:t>
      </w:r>
    </w:p>
    <w:p w14:paraId="76750912" w14:textId="77777777" w:rsidR="00F059D4" w:rsidRDefault="00F059D4">
      <w:pPr>
        <w:pStyle w:val="Code"/>
      </w:pPr>
      <w:r>
        <w:t xml:space="preserve">    genericClientParams [1] OCTET STRING,</w:t>
      </w:r>
    </w:p>
    <w:p w14:paraId="02E9F007" w14:textId="77777777" w:rsidR="00F059D4" w:rsidRDefault="00F059D4">
      <w:pPr>
        <w:pStyle w:val="Code"/>
      </w:pPr>
      <w:r>
        <w:t xml:space="preserve">    genericServerParams [2] OCTET STRING</w:t>
      </w:r>
    </w:p>
    <w:p w14:paraId="63A9F304" w14:textId="77777777" w:rsidR="00F059D4" w:rsidRDefault="00F059D4">
      <w:pPr>
        <w:pStyle w:val="Code"/>
      </w:pPr>
      <w:r>
        <w:t>}</w:t>
      </w:r>
    </w:p>
    <w:p w14:paraId="09DCBC52" w14:textId="77777777" w:rsidR="00F059D4" w:rsidRDefault="00F059D4">
      <w:pPr>
        <w:pStyle w:val="Code"/>
      </w:pPr>
    </w:p>
    <w:p w14:paraId="7431546D" w14:textId="77777777" w:rsidR="00F059D4" w:rsidRDefault="00F059D4">
      <w:pPr>
        <w:pStyle w:val="CodeHeader"/>
      </w:pPr>
      <w:r>
        <w:t>-- ===========================================</w:t>
      </w:r>
    </w:p>
    <w:p w14:paraId="2380D41C" w14:textId="77777777" w:rsidR="00F059D4" w:rsidRDefault="00F059D4">
      <w:pPr>
        <w:pStyle w:val="CodeHeader"/>
      </w:pPr>
      <w:r>
        <w:t>-- Specific UaStarParmas for TLS 1.2 (RFC5246)</w:t>
      </w:r>
    </w:p>
    <w:p w14:paraId="2055E90D" w14:textId="77777777" w:rsidR="00F059D4" w:rsidRDefault="00F059D4">
      <w:pPr>
        <w:pStyle w:val="Code"/>
      </w:pPr>
      <w:r>
        <w:t>-- ===========================================</w:t>
      </w:r>
    </w:p>
    <w:p w14:paraId="1ADA5804" w14:textId="77777777" w:rsidR="00F059D4" w:rsidRDefault="00F059D4">
      <w:pPr>
        <w:pStyle w:val="Code"/>
      </w:pPr>
    </w:p>
    <w:p w14:paraId="456F3F16" w14:textId="77777777" w:rsidR="00F059D4" w:rsidRDefault="00F059D4">
      <w:pPr>
        <w:pStyle w:val="Code"/>
      </w:pPr>
      <w:r>
        <w:t>TLSCipherType ::= ENUMERATED</w:t>
      </w:r>
    </w:p>
    <w:p w14:paraId="57D3FA38" w14:textId="77777777" w:rsidR="00F059D4" w:rsidRDefault="00F059D4">
      <w:pPr>
        <w:pStyle w:val="Code"/>
      </w:pPr>
      <w:r>
        <w:t>{</w:t>
      </w:r>
    </w:p>
    <w:p w14:paraId="7A331E44" w14:textId="77777777" w:rsidR="00F059D4" w:rsidRDefault="00F059D4">
      <w:pPr>
        <w:pStyle w:val="Code"/>
      </w:pPr>
      <w:r>
        <w:t xml:space="preserve">    stream(1),</w:t>
      </w:r>
    </w:p>
    <w:p w14:paraId="161D1470" w14:textId="77777777" w:rsidR="00F059D4" w:rsidRDefault="00F059D4">
      <w:pPr>
        <w:pStyle w:val="Code"/>
      </w:pPr>
      <w:r>
        <w:t xml:space="preserve">    block(2),</w:t>
      </w:r>
    </w:p>
    <w:p w14:paraId="74A5B85E" w14:textId="77777777" w:rsidR="00F059D4" w:rsidRDefault="00F059D4">
      <w:pPr>
        <w:pStyle w:val="Code"/>
      </w:pPr>
      <w:r>
        <w:t xml:space="preserve">    aead(3)</w:t>
      </w:r>
    </w:p>
    <w:p w14:paraId="149EEA62" w14:textId="77777777" w:rsidR="00F059D4" w:rsidRDefault="00F059D4">
      <w:pPr>
        <w:pStyle w:val="Code"/>
      </w:pPr>
      <w:r>
        <w:t>}</w:t>
      </w:r>
    </w:p>
    <w:p w14:paraId="2F926B5F" w14:textId="77777777" w:rsidR="00F059D4" w:rsidRDefault="00F059D4">
      <w:pPr>
        <w:pStyle w:val="Code"/>
      </w:pPr>
    </w:p>
    <w:p w14:paraId="1F2DF714" w14:textId="77777777" w:rsidR="00F059D4" w:rsidRDefault="00F059D4">
      <w:pPr>
        <w:pStyle w:val="Code"/>
      </w:pPr>
      <w:r>
        <w:t>TLSCompressionAlgorithm ::= ENUMERATED</w:t>
      </w:r>
    </w:p>
    <w:p w14:paraId="416C6C65" w14:textId="77777777" w:rsidR="00F059D4" w:rsidRDefault="00F059D4">
      <w:pPr>
        <w:pStyle w:val="Code"/>
      </w:pPr>
      <w:r>
        <w:t>{</w:t>
      </w:r>
    </w:p>
    <w:p w14:paraId="77872605" w14:textId="77777777" w:rsidR="00F059D4" w:rsidRDefault="00F059D4">
      <w:pPr>
        <w:pStyle w:val="Code"/>
      </w:pPr>
      <w:r>
        <w:t xml:space="preserve">   null(1),</w:t>
      </w:r>
    </w:p>
    <w:p w14:paraId="16CA8B06" w14:textId="77777777" w:rsidR="00F059D4" w:rsidRDefault="00F059D4">
      <w:pPr>
        <w:pStyle w:val="Code"/>
      </w:pPr>
      <w:r>
        <w:t xml:space="preserve">   deflate(2)</w:t>
      </w:r>
    </w:p>
    <w:p w14:paraId="73442CBC" w14:textId="77777777" w:rsidR="00F059D4" w:rsidRDefault="00F059D4">
      <w:pPr>
        <w:pStyle w:val="Code"/>
      </w:pPr>
      <w:r>
        <w:t>}</w:t>
      </w:r>
    </w:p>
    <w:p w14:paraId="1975140C" w14:textId="77777777" w:rsidR="00F059D4" w:rsidRDefault="00F059D4">
      <w:pPr>
        <w:pStyle w:val="Code"/>
      </w:pPr>
    </w:p>
    <w:p w14:paraId="3B8ECBA1" w14:textId="77777777" w:rsidR="00F059D4" w:rsidRDefault="00F059D4">
      <w:pPr>
        <w:pStyle w:val="Code"/>
      </w:pPr>
      <w:r>
        <w:t>TLSPRFAlgorithm ::= ENUMERATED</w:t>
      </w:r>
    </w:p>
    <w:p w14:paraId="7026ACF6" w14:textId="77777777" w:rsidR="00F059D4" w:rsidRDefault="00F059D4">
      <w:pPr>
        <w:pStyle w:val="Code"/>
      </w:pPr>
      <w:r>
        <w:t>{</w:t>
      </w:r>
    </w:p>
    <w:p w14:paraId="16C65287" w14:textId="77777777" w:rsidR="00F059D4" w:rsidRDefault="00F059D4">
      <w:pPr>
        <w:pStyle w:val="Code"/>
      </w:pPr>
      <w:r>
        <w:t xml:space="preserve">   rfc5246(1)</w:t>
      </w:r>
    </w:p>
    <w:p w14:paraId="5158D3F1" w14:textId="77777777" w:rsidR="00F059D4" w:rsidRDefault="00F059D4">
      <w:pPr>
        <w:pStyle w:val="Code"/>
      </w:pPr>
      <w:r>
        <w:t>}</w:t>
      </w:r>
    </w:p>
    <w:p w14:paraId="57C7A8A7" w14:textId="77777777" w:rsidR="00F059D4" w:rsidRDefault="00F059D4">
      <w:pPr>
        <w:pStyle w:val="Code"/>
      </w:pPr>
    </w:p>
    <w:p w14:paraId="219E0249" w14:textId="77777777" w:rsidR="00F059D4" w:rsidRDefault="00F059D4">
      <w:pPr>
        <w:pStyle w:val="Code"/>
      </w:pPr>
      <w:r>
        <w:t>TLSCipherSuite ::= SEQUENCE (SIZE(2)) OF INTEGER (0..255)</w:t>
      </w:r>
    </w:p>
    <w:p w14:paraId="45CA6869" w14:textId="77777777" w:rsidR="00F059D4" w:rsidRDefault="00F059D4">
      <w:pPr>
        <w:pStyle w:val="Code"/>
      </w:pPr>
    </w:p>
    <w:p w14:paraId="01145F56" w14:textId="77777777" w:rsidR="00F059D4" w:rsidRDefault="00F059D4">
      <w:pPr>
        <w:pStyle w:val="Code"/>
      </w:pPr>
      <w:r>
        <w:t>TLS12UAStarParams ::= SEQUENCE</w:t>
      </w:r>
    </w:p>
    <w:p w14:paraId="059A1BE5" w14:textId="77777777" w:rsidR="00F059D4" w:rsidRDefault="00F059D4">
      <w:pPr>
        <w:pStyle w:val="Code"/>
      </w:pPr>
      <w:r>
        <w:t>{</w:t>
      </w:r>
    </w:p>
    <w:p w14:paraId="042CD5C5" w14:textId="77777777" w:rsidR="00F059D4" w:rsidRDefault="00F059D4">
      <w:pPr>
        <w:pStyle w:val="Code"/>
      </w:pPr>
      <w:r>
        <w:t xml:space="preserve">   preMasterSecret       [1] OCTET STRING (SIZE(6)) OPTIONAL,</w:t>
      </w:r>
    </w:p>
    <w:p w14:paraId="4711A0AB" w14:textId="77777777" w:rsidR="00F059D4" w:rsidRDefault="00F059D4">
      <w:pPr>
        <w:pStyle w:val="Code"/>
      </w:pPr>
      <w:r>
        <w:t xml:space="preserve">   masterSecret          [2] OCTET STRING (SIZE(6)),</w:t>
      </w:r>
    </w:p>
    <w:p w14:paraId="0A4DA03C" w14:textId="77777777" w:rsidR="00F059D4" w:rsidRDefault="00F059D4">
      <w:pPr>
        <w:pStyle w:val="Code"/>
      </w:pPr>
      <w:r>
        <w:t xml:space="preserve">   pRFAlgorithm          [3] TLSPRFAlgorithm,</w:t>
      </w:r>
    </w:p>
    <w:p w14:paraId="5F08D338" w14:textId="77777777" w:rsidR="00F059D4" w:rsidRDefault="00F059D4">
      <w:pPr>
        <w:pStyle w:val="Code"/>
      </w:pPr>
      <w:r>
        <w:t xml:space="preserve">   cipherSuite           [4] TLSCipherSuite,</w:t>
      </w:r>
    </w:p>
    <w:p w14:paraId="709BF8BD" w14:textId="77777777" w:rsidR="00F059D4" w:rsidRDefault="00F059D4">
      <w:pPr>
        <w:pStyle w:val="Code"/>
      </w:pPr>
      <w:r>
        <w:t xml:space="preserve">   cipherType            [5] TLSCipherType,</w:t>
      </w:r>
    </w:p>
    <w:p w14:paraId="2AA24BFE" w14:textId="77777777" w:rsidR="00F059D4" w:rsidRDefault="00F059D4">
      <w:pPr>
        <w:pStyle w:val="Code"/>
      </w:pPr>
      <w:r>
        <w:t xml:space="preserve">   encKeyLength          [6] INTEGER (0..255),</w:t>
      </w:r>
    </w:p>
    <w:p w14:paraId="2F4A2751" w14:textId="77777777" w:rsidR="00F059D4" w:rsidRDefault="00F059D4">
      <w:pPr>
        <w:pStyle w:val="Code"/>
      </w:pPr>
      <w:r>
        <w:t xml:space="preserve">   blockLength           [7] INTEGER (0..255),</w:t>
      </w:r>
    </w:p>
    <w:p w14:paraId="4AD3124F" w14:textId="77777777" w:rsidR="00F059D4" w:rsidRDefault="00F059D4">
      <w:pPr>
        <w:pStyle w:val="Code"/>
      </w:pPr>
      <w:r>
        <w:t xml:space="preserve">   fixedIVLength         [8] INTEGER (0..255),</w:t>
      </w:r>
    </w:p>
    <w:p w14:paraId="1E725045" w14:textId="77777777" w:rsidR="00F059D4" w:rsidRDefault="00F059D4">
      <w:pPr>
        <w:pStyle w:val="Code"/>
      </w:pPr>
      <w:r>
        <w:t xml:space="preserve">   recordIVLength        [9] INTEGER (0..255),</w:t>
      </w:r>
    </w:p>
    <w:p w14:paraId="227E2C4D" w14:textId="77777777" w:rsidR="00F059D4" w:rsidRDefault="00F059D4">
      <w:pPr>
        <w:pStyle w:val="Code"/>
      </w:pPr>
      <w:r>
        <w:t xml:space="preserve">   macLength             [10] INTEGER (0..255),</w:t>
      </w:r>
    </w:p>
    <w:p w14:paraId="5D765984" w14:textId="77777777" w:rsidR="00F059D4" w:rsidRDefault="00F059D4">
      <w:pPr>
        <w:pStyle w:val="Code"/>
      </w:pPr>
      <w:r>
        <w:t xml:space="preserve">   macKeyLength          [11] INTEGER (0..255),</w:t>
      </w:r>
    </w:p>
    <w:p w14:paraId="20550B1A" w14:textId="77777777" w:rsidR="00F059D4" w:rsidRDefault="00F059D4">
      <w:pPr>
        <w:pStyle w:val="Code"/>
      </w:pPr>
      <w:r>
        <w:t xml:space="preserve">   compressionAlgorithm  [12] TLSCompressionAlgorithm,</w:t>
      </w:r>
    </w:p>
    <w:p w14:paraId="7997985E" w14:textId="77777777" w:rsidR="00F059D4" w:rsidRDefault="00F059D4">
      <w:pPr>
        <w:pStyle w:val="Code"/>
      </w:pPr>
      <w:r>
        <w:lastRenderedPageBreak/>
        <w:t xml:space="preserve">   clientRandom          [13] OCTET STRING (SIZE(4)),</w:t>
      </w:r>
    </w:p>
    <w:p w14:paraId="47BD49A1" w14:textId="77777777" w:rsidR="00F059D4" w:rsidRDefault="00F059D4">
      <w:pPr>
        <w:pStyle w:val="Code"/>
      </w:pPr>
      <w:r>
        <w:t xml:space="preserve">   serverRandom          [14] OCTET STRING (SIZE(4)),</w:t>
      </w:r>
    </w:p>
    <w:p w14:paraId="43BE8C84" w14:textId="77777777" w:rsidR="00F059D4" w:rsidRDefault="00F059D4">
      <w:pPr>
        <w:pStyle w:val="Code"/>
      </w:pPr>
      <w:r>
        <w:t xml:space="preserve">   clientSequenceNumber  [15] INTEGER,</w:t>
      </w:r>
    </w:p>
    <w:p w14:paraId="0021746E" w14:textId="77777777" w:rsidR="00F059D4" w:rsidRDefault="00F059D4">
      <w:pPr>
        <w:pStyle w:val="Code"/>
      </w:pPr>
      <w:r>
        <w:t xml:space="preserve">   serverSequenceNumber  [16] INTEGER,</w:t>
      </w:r>
    </w:p>
    <w:p w14:paraId="1E7C5696" w14:textId="77777777" w:rsidR="00F059D4" w:rsidRDefault="00F059D4">
      <w:pPr>
        <w:pStyle w:val="Code"/>
      </w:pPr>
      <w:r>
        <w:t xml:space="preserve">   sessionID             [17] OCTET STRING (SIZE(0..32)),</w:t>
      </w:r>
    </w:p>
    <w:p w14:paraId="23127BEE" w14:textId="77777777" w:rsidR="00F059D4" w:rsidRDefault="00F059D4">
      <w:pPr>
        <w:pStyle w:val="Code"/>
      </w:pPr>
      <w:r>
        <w:t xml:space="preserve">   tLSExtensions         [18] OCTET STRING (SIZE(0..65535))</w:t>
      </w:r>
    </w:p>
    <w:p w14:paraId="17292D9C" w14:textId="77777777" w:rsidR="00F059D4" w:rsidRDefault="00F059D4">
      <w:pPr>
        <w:pStyle w:val="Code"/>
      </w:pPr>
      <w:r>
        <w:t>}</w:t>
      </w:r>
    </w:p>
    <w:p w14:paraId="21C76C7A" w14:textId="77777777" w:rsidR="00F059D4" w:rsidRDefault="00F059D4">
      <w:pPr>
        <w:pStyle w:val="Code"/>
      </w:pPr>
    </w:p>
    <w:p w14:paraId="7A993DA3" w14:textId="77777777" w:rsidR="00F059D4" w:rsidRDefault="00F059D4">
      <w:pPr>
        <w:pStyle w:val="Code"/>
      </w:pPr>
      <w:r>
        <w:t>KAF ::= OCTET STRING</w:t>
      </w:r>
    </w:p>
    <w:p w14:paraId="63DE94B1" w14:textId="77777777" w:rsidR="00F059D4" w:rsidRDefault="00F059D4">
      <w:pPr>
        <w:pStyle w:val="Code"/>
      </w:pPr>
    </w:p>
    <w:p w14:paraId="6CFB3B84" w14:textId="77777777" w:rsidR="00F059D4" w:rsidRDefault="00F059D4">
      <w:pPr>
        <w:pStyle w:val="Code"/>
      </w:pPr>
      <w:r>
        <w:t>KAKMA ::= OCTET STRING</w:t>
      </w:r>
    </w:p>
    <w:p w14:paraId="7D272266" w14:textId="77777777" w:rsidR="00F059D4" w:rsidRDefault="00F059D4">
      <w:pPr>
        <w:pStyle w:val="Code"/>
      </w:pPr>
    </w:p>
    <w:p w14:paraId="615F8F2D" w14:textId="77777777" w:rsidR="00F059D4" w:rsidRDefault="00F059D4">
      <w:pPr>
        <w:pStyle w:val="CodeHeader"/>
      </w:pPr>
      <w:r>
        <w:t>-- ====================</w:t>
      </w:r>
    </w:p>
    <w:p w14:paraId="2A048F62" w14:textId="77777777" w:rsidR="00F059D4" w:rsidRDefault="00F059D4">
      <w:pPr>
        <w:pStyle w:val="CodeHeader"/>
      </w:pPr>
      <w:r>
        <w:t>-- AKMA AAnF parameters</w:t>
      </w:r>
    </w:p>
    <w:p w14:paraId="0BFD7ADF" w14:textId="77777777" w:rsidR="00F059D4" w:rsidRDefault="00F059D4">
      <w:pPr>
        <w:pStyle w:val="Code"/>
      </w:pPr>
      <w:r>
        <w:t>-- ====================</w:t>
      </w:r>
    </w:p>
    <w:p w14:paraId="165F6F71" w14:textId="77777777" w:rsidR="00F059D4" w:rsidRDefault="00F059D4">
      <w:pPr>
        <w:pStyle w:val="Code"/>
      </w:pPr>
    </w:p>
    <w:p w14:paraId="6642FEE4" w14:textId="77777777" w:rsidR="00F059D4" w:rsidRDefault="00F059D4">
      <w:pPr>
        <w:pStyle w:val="Code"/>
      </w:pPr>
      <w:r>
        <w:t>KeyGetType ::= ENUMERATED</w:t>
      </w:r>
    </w:p>
    <w:p w14:paraId="33395D8D" w14:textId="77777777" w:rsidR="00F059D4" w:rsidRDefault="00F059D4">
      <w:pPr>
        <w:pStyle w:val="Code"/>
      </w:pPr>
      <w:r>
        <w:t>{</w:t>
      </w:r>
    </w:p>
    <w:p w14:paraId="3AC6B334" w14:textId="77777777" w:rsidR="00F059D4" w:rsidRDefault="00F059D4">
      <w:pPr>
        <w:pStyle w:val="Code"/>
      </w:pPr>
      <w:r>
        <w:t xml:space="preserve">    internal(1),</w:t>
      </w:r>
    </w:p>
    <w:p w14:paraId="73D5A894" w14:textId="77777777" w:rsidR="00F059D4" w:rsidRDefault="00F059D4">
      <w:pPr>
        <w:pStyle w:val="Code"/>
      </w:pPr>
      <w:r>
        <w:t xml:space="preserve">    external(2)</w:t>
      </w:r>
    </w:p>
    <w:p w14:paraId="66B13C09" w14:textId="77777777" w:rsidR="00F059D4" w:rsidRDefault="00F059D4">
      <w:pPr>
        <w:pStyle w:val="Code"/>
      </w:pPr>
      <w:r>
        <w:t>}</w:t>
      </w:r>
    </w:p>
    <w:p w14:paraId="3859124A" w14:textId="77777777" w:rsidR="00F059D4" w:rsidRDefault="00F059D4">
      <w:pPr>
        <w:pStyle w:val="Code"/>
      </w:pPr>
    </w:p>
    <w:p w14:paraId="4C1F85BC" w14:textId="77777777" w:rsidR="00F059D4" w:rsidRDefault="00F059D4">
      <w:pPr>
        <w:pStyle w:val="Code"/>
      </w:pPr>
      <w:r>
        <w:t>AFKeyInfo ::= SEQUENCE</w:t>
      </w:r>
    </w:p>
    <w:p w14:paraId="705A69DE" w14:textId="77777777" w:rsidR="00F059D4" w:rsidRDefault="00F059D4">
      <w:pPr>
        <w:pStyle w:val="Code"/>
      </w:pPr>
      <w:r>
        <w:t>{</w:t>
      </w:r>
    </w:p>
    <w:p w14:paraId="579C4B0E" w14:textId="77777777" w:rsidR="00F059D4" w:rsidRDefault="00F059D4">
      <w:pPr>
        <w:pStyle w:val="Code"/>
      </w:pPr>
      <w:r>
        <w:t xml:space="preserve">    aFID                 [1] AKMAAFID,</w:t>
      </w:r>
    </w:p>
    <w:p w14:paraId="21F83706" w14:textId="77777777" w:rsidR="00F059D4" w:rsidRDefault="00F059D4">
      <w:pPr>
        <w:pStyle w:val="Code"/>
      </w:pPr>
      <w:r>
        <w:t xml:space="preserve">    kAF                  [2] KAF,</w:t>
      </w:r>
    </w:p>
    <w:p w14:paraId="4A6399FA" w14:textId="77777777" w:rsidR="00F059D4" w:rsidRDefault="00F059D4">
      <w:pPr>
        <w:pStyle w:val="Code"/>
      </w:pPr>
      <w:r>
        <w:t xml:space="preserve">    kAFExpTime           [3] KAFExpiryTime</w:t>
      </w:r>
    </w:p>
    <w:p w14:paraId="6A16D985" w14:textId="77777777" w:rsidR="00F059D4" w:rsidRDefault="00F059D4">
      <w:pPr>
        <w:pStyle w:val="Code"/>
      </w:pPr>
      <w:r>
        <w:t>}</w:t>
      </w:r>
    </w:p>
    <w:p w14:paraId="09A3AB05" w14:textId="77777777" w:rsidR="00F059D4" w:rsidRDefault="00F059D4">
      <w:pPr>
        <w:pStyle w:val="Code"/>
      </w:pPr>
    </w:p>
    <w:p w14:paraId="66E4A147" w14:textId="77777777" w:rsidR="00F059D4" w:rsidRDefault="00F059D4">
      <w:pPr>
        <w:pStyle w:val="CodeHeader"/>
      </w:pPr>
      <w:r>
        <w:t>-- =======================</w:t>
      </w:r>
    </w:p>
    <w:p w14:paraId="6C0BFF0D" w14:textId="77777777" w:rsidR="00F059D4" w:rsidRDefault="00F059D4">
      <w:pPr>
        <w:pStyle w:val="CodeHeader"/>
      </w:pPr>
      <w:r>
        <w:t>-- AKMA AF definitions</w:t>
      </w:r>
    </w:p>
    <w:p w14:paraId="234482E5" w14:textId="77777777" w:rsidR="00F059D4" w:rsidRDefault="00F059D4">
      <w:pPr>
        <w:pStyle w:val="Code"/>
      </w:pPr>
      <w:r>
        <w:t>-- =======================</w:t>
      </w:r>
    </w:p>
    <w:p w14:paraId="165E57B2" w14:textId="77777777" w:rsidR="00F059D4" w:rsidRDefault="00F059D4">
      <w:pPr>
        <w:pStyle w:val="Code"/>
      </w:pPr>
    </w:p>
    <w:p w14:paraId="3C570C99" w14:textId="77777777" w:rsidR="00F059D4" w:rsidRDefault="00F059D4">
      <w:pPr>
        <w:pStyle w:val="Code"/>
      </w:pPr>
      <w:r>
        <w:t>AFAKMAApplicationKeyRefresh ::= SEQUENCE</w:t>
      </w:r>
    </w:p>
    <w:p w14:paraId="728B279D" w14:textId="77777777" w:rsidR="00F059D4" w:rsidRDefault="00F059D4">
      <w:pPr>
        <w:pStyle w:val="Code"/>
      </w:pPr>
      <w:r>
        <w:t>{</w:t>
      </w:r>
    </w:p>
    <w:p w14:paraId="5F7BB0AA" w14:textId="77777777" w:rsidR="00F059D4" w:rsidRDefault="00F059D4">
      <w:pPr>
        <w:pStyle w:val="Code"/>
      </w:pPr>
      <w:r>
        <w:t xml:space="preserve">    aFID                  [1] AFID,</w:t>
      </w:r>
    </w:p>
    <w:p w14:paraId="273542B3" w14:textId="77777777" w:rsidR="00F059D4" w:rsidRDefault="00F059D4">
      <w:pPr>
        <w:pStyle w:val="Code"/>
      </w:pPr>
      <w:r>
        <w:t xml:space="preserve">    aKID                  [2] NAI,</w:t>
      </w:r>
    </w:p>
    <w:p w14:paraId="414C97CE" w14:textId="77777777" w:rsidR="00F059D4" w:rsidRDefault="00F059D4">
      <w:pPr>
        <w:pStyle w:val="Code"/>
      </w:pPr>
      <w:r>
        <w:t xml:space="preserve">    kAF                   [3] KAF,</w:t>
      </w:r>
    </w:p>
    <w:p w14:paraId="32689E51" w14:textId="77777777" w:rsidR="00F059D4" w:rsidRDefault="00F059D4">
      <w:pPr>
        <w:pStyle w:val="Code"/>
      </w:pPr>
      <w:r>
        <w:t xml:space="preserve">    uaStarParams          [4] UAStarParams OPTIONAL</w:t>
      </w:r>
    </w:p>
    <w:p w14:paraId="728E5327" w14:textId="77777777" w:rsidR="00F059D4" w:rsidRDefault="00F059D4">
      <w:pPr>
        <w:pStyle w:val="Code"/>
      </w:pPr>
      <w:r>
        <w:t>}</w:t>
      </w:r>
    </w:p>
    <w:p w14:paraId="5918F52E" w14:textId="77777777" w:rsidR="00F059D4" w:rsidRDefault="00F059D4">
      <w:pPr>
        <w:pStyle w:val="Code"/>
      </w:pPr>
    </w:p>
    <w:p w14:paraId="2D82C2D9" w14:textId="77777777" w:rsidR="00F059D4" w:rsidRDefault="00F059D4">
      <w:pPr>
        <w:pStyle w:val="Code"/>
      </w:pPr>
      <w:r>
        <w:t>AFStartOfInterceptWithEstablishedAKMAApplicationKey ::= SEQUENCE</w:t>
      </w:r>
    </w:p>
    <w:p w14:paraId="0C79D035" w14:textId="77777777" w:rsidR="00F059D4" w:rsidRDefault="00F059D4">
      <w:pPr>
        <w:pStyle w:val="Code"/>
      </w:pPr>
      <w:r>
        <w:t>{</w:t>
      </w:r>
    </w:p>
    <w:p w14:paraId="38353EC5" w14:textId="77777777" w:rsidR="00F059D4" w:rsidRDefault="00F059D4">
      <w:pPr>
        <w:pStyle w:val="Code"/>
      </w:pPr>
      <w:r>
        <w:t xml:space="preserve">    aFID                  [1] FQDN,</w:t>
      </w:r>
    </w:p>
    <w:p w14:paraId="6DB5EA46" w14:textId="77777777" w:rsidR="00F059D4" w:rsidRDefault="00F059D4">
      <w:pPr>
        <w:pStyle w:val="Code"/>
      </w:pPr>
      <w:r>
        <w:t xml:space="preserve">    aKID                  [2] NAI,</w:t>
      </w:r>
    </w:p>
    <w:p w14:paraId="76E9700B" w14:textId="77777777" w:rsidR="00F059D4" w:rsidRDefault="00F059D4">
      <w:pPr>
        <w:pStyle w:val="Code"/>
      </w:pPr>
      <w:r>
        <w:t xml:space="preserve">    kAFParamList          [3] SEQUENCE OF AFSecurityParams</w:t>
      </w:r>
    </w:p>
    <w:p w14:paraId="747C567F" w14:textId="77777777" w:rsidR="00F059D4" w:rsidRDefault="00F059D4">
      <w:pPr>
        <w:pStyle w:val="Code"/>
      </w:pPr>
      <w:r>
        <w:t>}</w:t>
      </w:r>
    </w:p>
    <w:p w14:paraId="610F33C1" w14:textId="77777777" w:rsidR="00F059D4" w:rsidRDefault="00F059D4">
      <w:pPr>
        <w:pStyle w:val="Code"/>
      </w:pPr>
    </w:p>
    <w:p w14:paraId="1F41696D" w14:textId="77777777" w:rsidR="00F059D4" w:rsidRDefault="00F059D4">
      <w:pPr>
        <w:pStyle w:val="Code"/>
      </w:pPr>
      <w:r>
        <w:t>AFAuxiliarySecurityParameterEstablishment ::= SEQUENCE</w:t>
      </w:r>
    </w:p>
    <w:p w14:paraId="2B764D2C" w14:textId="77777777" w:rsidR="00F059D4" w:rsidRDefault="00F059D4">
      <w:pPr>
        <w:pStyle w:val="Code"/>
      </w:pPr>
      <w:r>
        <w:t>{</w:t>
      </w:r>
    </w:p>
    <w:p w14:paraId="747B4AE7" w14:textId="77777777" w:rsidR="00F059D4" w:rsidRDefault="00F059D4">
      <w:pPr>
        <w:pStyle w:val="Code"/>
      </w:pPr>
      <w:r>
        <w:t xml:space="preserve">    aFSecurityParams      [1] AFSecurityParams</w:t>
      </w:r>
    </w:p>
    <w:p w14:paraId="38F5696B" w14:textId="77777777" w:rsidR="00F059D4" w:rsidRDefault="00F059D4">
      <w:pPr>
        <w:pStyle w:val="Code"/>
      </w:pPr>
      <w:r>
        <w:t>}</w:t>
      </w:r>
    </w:p>
    <w:p w14:paraId="39D9FE1F" w14:textId="77777777" w:rsidR="00F059D4" w:rsidRDefault="00F059D4">
      <w:pPr>
        <w:pStyle w:val="Code"/>
      </w:pPr>
    </w:p>
    <w:p w14:paraId="7AF6B357" w14:textId="77777777" w:rsidR="00F059D4" w:rsidRDefault="00F059D4">
      <w:pPr>
        <w:pStyle w:val="Code"/>
      </w:pPr>
      <w:r>
        <w:t>AFSecurityParams ::= SEQUENCE</w:t>
      </w:r>
    </w:p>
    <w:p w14:paraId="654B06C4" w14:textId="77777777" w:rsidR="00F059D4" w:rsidRDefault="00F059D4">
      <w:pPr>
        <w:pStyle w:val="Code"/>
      </w:pPr>
      <w:r>
        <w:t>{</w:t>
      </w:r>
    </w:p>
    <w:p w14:paraId="0A4F7847" w14:textId="77777777" w:rsidR="00F059D4" w:rsidRDefault="00F059D4">
      <w:pPr>
        <w:pStyle w:val="Code"/>
      </w:pPr>
      <w:r>
        <w:t xml:space="preserve">    aFID                  [1] AFID,</w:t>
      </w:r>
    </w:p>
    <w:p w14:paraId="25C604ED" w14:textId="77777777" w:rsidR="00F059D4" w:rsidRDefault="00F059D4">
      <w:pPr>
        <w:pStyle w:val="Code"/>
      </w:pPr>
      <w:r>
        <w:t xml:space="preserve">    aKID                  [2] NAI,</w:t>
      </w:r>
    </w:p>
    <w:p w14:paraId="38B7B65D" w14:textId="77777777" w:rsidR="00F059D4" w:rsidRDefault="00F059D4">
      <w:pPr>
        <w:pStyle w:val="Code"/>
      </w:pPr>
      <w:r>
        <w:t xml:space="preserve">    kAF                   [3] KAF,</w:t>
      </w:r>
    </w:p>
    <w:p w14:paraId="7ADBE573" w14:textId="77777777" w:rsidR="00F059D4" w:rsidRDefault="00F059D4">
      <w:pPr>
        <w:pStyle w:val="Code"/>
      </w:pPr>
      <w:r>
        <w:t xml:space="preserve">    uaStarParams          [4] UAStarParams</w:t>
      </w:r>
    </w:p>
    <w:p w14:paraId="60FE5A8C" w14:textId="77777777" w:rsidR="00F059D4" w:rsidRDefault="00F059D4">
      <w:pPr>
        <w:pStyle w:val="Code"/>
      </w:pPr>
      <w:r>
        <w:t>}</w:t>
      </w:r>
    </w:p>
    <w:p w14:paraId="18E48ABF" w14:textId="77777777" w:rsidR="00F059D4" w:rsidRDefault="00F059D4">
      <w:pPr>
        <w:pStyle w:val="Code"/>
      </w:pPr>
    </w:p>
    <w:p w14:paraId="12AB8BB8" w14:textId="77777777" w:rsidR="00F059D4" w:rsidRDefault="00F059D4">
      <w:pPr>
        <w:pStyle w:val="Code"/>
      </w:pPr>
      <w:r>
        <w:t>AFApplicationKeyRemoval ::= SEQUENCE</w:t>
      </w:r>
    </w:p>
    <w:p w14:paraId="5A1BCC83" w14:textId="77777777" w:rsidR="00F059D4" w:rsidRDefault="00F059D4">
      <w:pPr>
        <w:pStyle w:val="Code"/>
      </w:pPr>
      <w:r>
        <w:t>{</w:t>
      </w:r>
    </w:p>
    <w:p w14:paraId="7781A00B" w14:textId="77777777" w:rsidR="00F059D4" w:rsidRDefault="00F059D4">
      <w:pPr>
        <w:pStyle w:val="Code"/>
      </w:pPr>
      <w:r>
        <w:t xml:space="preserve">    aFID                  [1] AFID,</w:t>
      </w:r>
    </w:p>
    <w:p w14:paraId="42E5B9C3" w14:textId="77777777" w:rsidR="00F059D4" w:rsidRDefault="00F059D4">
      <w:pPr>
        <w:pStyle w:val="Code"/>
      </w:pPr>
      <w:r>
        <w:t xml:space="preserve">    aKID                  [2] NAI,</w:t>
      </w:r>
    </w:p>
    <w:p w14:paraId="021439BF" w14:textId="77777777" w:rsidR="00F059D4" w:rsidRDefault="00F059D4">
      <w:pPr>
        <w:pStyle w:val="Code"/>
      </w:pPr>
      <w:r>
        <w:t xml:space="preserve">    removalCause          [3] AFKeyRemovalCause</w:t>
      </w:r>
    </w:p>
    <w:p w14:paraId="5CF807F0" w14:textId="77777777" w:rsidR="00F059D4" w:rsidRDefault="00F059D4">
      <w:pPr>
        <w:pStyle w:val="Code"/>
      </w:pPr>
      <w:r>
        <w:t>}</w:t>
      </w:r>
    </w:p>
    <w:p w14:paraId="32555AD5" w14:textId="77777777" w:rsidR="00F059D4" w:rsidRDefault="00F059D4">
      <w:pPr>
        <w:pStyle w:val="Code"/>
      </w:pPr>
    </w:p>
    <w:p w14:paraId="0F8A634A" w14:textId="77777777" w:rsidR="00F059D4" w:rsidRDefault="00F059D4">
      <w:pPr>
        <w:pStyle w:val="CodeHeader"/>
      </w:pPr>
      <w:r>
        <w:t>-- ===================</w:t>
      </w:r>
    </w:p>
    <w:p w14:paraId="4B0FD36A" w14:textId="77777777" w:rsidR="00F059D4" w:rsidRDefault="00F059D4">
      <w:pPr>
        <w:pStyle w:val="CodeHeader"/>
      </w:pPr>
      <w:r>
        <w:t>-- AKMA AF parameters</w:t>
      </w:r>
    </w:p>
    <w:p w14:paraId="392E78ED" w14:textId="77777777" w:rsidR="00F059D4" w:rsidRDefault="00F059D4">
      <w:pPr>
        <w:pStyle w:val="Code"/>
      </w:pPr>
      <w:r>
        <w:t>-- ===================</w:t>
      </w:r>
    </w:p>
    <w:p w14:paraId="46E1F9C2" w14:textId="77777777" w:rsidR="00F059D4" w:rsidRDefault="00F059D4">
      <w:pPr>
        <w:pStyle w:val="Code"/>
      </w:pPr>
    </w:p>
    <w:p w14:paraId="66376343" w14:textId="77777777" w:rsidR="00F059D4" w:rsidRDefault="00F059D4">
      <w:pPr>
        <w:pStyle w:val="Code"/>
      </w:pPr>
      <w:r>
        <w:t>KAFParams ::= SEQUENCE</w:t>
      </w:r>
    </w:p>
    <w:p w14:paraId="75E7EEBB" w14:textId="77777777" w:rsidR="00F059D4" w:rsidRDefault="00F059D4">
      <w:pPr>
        <w:pStyle w:val="Code"/>
      </w:pPr>
      <w:r>
        <w:t>{</w:t>
      </w:r>
    </w:p>
    <w:p w14:paraId="5DBE83A1" w14:textId="77777777" w:rsidR="00F059D4" w:rsidRDefault="00F059D4">
      <w:pPr>
        <w:pStyle w:val="Code"/>
      </w:pPr>
      <w:r>
        <w:t xml:space="preserve">    aKID                 [1] NAI,</w:t>
      </w:r>
    </w:p>
    <w:p w14:paraId="70CC8F87" w14:textId="77777777" w:rsidR="00F059D4" w:rsidRDefault="00F059D4">
      <w:pPr>
        <w:pStyle w:val="Code"/>
      </w:pPr>
      <w:r>
        <w:t xml:space="preserve">    kAF                  [2] KAF,</w:t>
      </w:r>
    </w:p>
    <w:p w14:paraId="72AB184A" w14:textId="77777777" w:rsidR="00F059D4" w:rsidRDefault="00F059D4">
      <w:pPr>
        <w:pStyle w:val="Code"/>
      </w:pPr>
      <w:r>
        <w:t xml:space="preserve">    kAFExpTime           [3] KAFExpiryTime,</w:t>
      </w:r>
    </w:p>
    <w:p w14:paraId="28CFBE9A" w14:textId="77777777" w:rsidR="00F059D4" w:rsidRDefault="00F059D4">
      <w:pPr>
        <w:pStyle w:val="Code"/>
      </w:pPr>
      <w:r>
        <w:t xml:space="preserve">    uaStarParams         [4] UAStarParams</w:t>
      </w:r>
    </w:p>
    <w:p w14:paraId="44CFED31" w14:textId="77777777" w:rsidR="00F059D4" w:rsidRDefault="00F059D4">
      <w:pPr>
        <w:pStyle w:val="Code"/>
      </w:pPr>
      <w:r>
        <w:lastRenderedPageBreak/>
        <w:t>}</w:t>
      </w:r>
    </w:p>
    <w:p w14:paraId="77CB4312" w14:textId="77777777" w:rsidR="00F059D4" w:rsidRDefault="00F059D4">
      <w:pPr>
        <w:pStyle w:val="Code"/>
      </w:pPr>
    </w:p>
    <w:p w14:paraId="4BD8F450" w14:textId="77777777" w:rsidR="00F059D4" w:rsidRDefault="00F059D4">
      <w:pPr>
        <w:pStyle w:val="Code"/>
      </w:pPr>
      <w:r>
        <w:t>KAFExpiryTime ::= GeneralizedTime</w:t>
      </w:r>
    </w:p>
    <w:p w14:paraId="5D2174C2" w14:textId="77777777" w:rsidR="00F059D4" w:rsidRDefault="00F059D4">
      <w:pPr>
        <w:pStyle w:val="Code"/>
      </w:pPr>
    </w:p>
    <w:p w14:paraId="67890C31" w14:textId="77777777" w:rsidR="00F059D4" w:rsidRDefault="00F059D4">
      <w:pPr>
        <w:pStyle w:val="Code"/>
      </w:pPr>
      <w:r>
        <w:t>AFKeyRemovalCause ::= ENUMERATED</w:t>
      </w:r>
    </w:p>
    <w:p w14:paraId="0FA5AC37" w14:textId="77777777" w:rsidR="00F059D4" w:rsidRDefault="00F059D4">
      <w:pPr>
        <w:pStyle w:val="Code"/>
      </w:pPr>
      <w:r>
        <w:t>{</w:t>
      </w:r>
    </w:p>
    <w:p w14:paraId="61CC697C" w14:textId="77777777" w:rsidR="00F059D4" w:rsidRDefault="00F059D4">
      <w:pPr>
        <w:pStyle w:val="Code"/>
      </w:pPr>
      <w:r>
        <w:t xml:space="preserve">    unknown(1),</w:t>
      </w:r>
    </w:p>
    <w:p w14:paraId="79F79A07" w14:textId="77777777" w:rsidR="00F059D4" w:rsidRDefault="00F059D4">
      <w:pPr>
        <w:pStyle w:val="Code"/>
      </w:pPr>
      <w:r>
        <w:t xml:space="preserve">    keyExpiry(2),</w:t>
      </w:r>
    </w:p>
    <w:p w14:paraId="2ADCF289" w14:textId="77777777" w:rsidR="00F059D4" w:rsidRDefault="00F059D4">
      <w:pPr>
        <w:pStyle w:val="Code"/>
      </w:pPr>
      <w:r>
        <w:t xml:space="preserve">    applicationSpecific(3)</w:t>
      </w:r>
    </w:p>
    <w:p w14:paraId="79512C23" w14:textId="77777777" w:rsidR="00F059D4" w:rsidRDefault="00F059D4">
      <w:pPr>
        <w:pStyle w:val="Code"/>
      </w:pPr>
      <w:r>
        <w:t>}</w:t>
      </w:r>
    </w:p>
    <w:p w14:paraId="3A1727A9" w14:textId="77777777" w:rsidR="00F059D4" w:rsidRDefault="00F059D4">
      <w:pPr>
        <w:pStyle w:val="Code"/>
      </w:pPr>
    </w:p>
    <w:p w14:paraId="25595C6E" w14:textId="77777777" w:rsidR="00F059D4" w:rsidRDefault="00F059D4">
      <w:pPr>
        <w:pStyle w:val="CodeHeader"/>
      </w:pPr>
      <w:r>
        <w:t>-- ==================</w:t>
      </w:r>
    </w:p>
    <w:p w14:paraId="703BC039" w14:textId="77777777" w:rsidR="00F059D4" w:rsidRDefault="00F059D4">
      <w:pPr>
        <w:pStyle w:val="CodeHeader"/>
      </w:pPr>
      <w:r>
        <w:t>-- 5G AMF definitions</w:t>
      </w:r>
    </w:p>
    <w:p w14:paraId="3F4A49DC" w14:textId="77777777" w:rsidR="00F059D4" w:rsidRDefault="00F059D4">
      <w:pPr>
        <w:pStyle w:val="Code"/>
      </w:pPr>
      <w:r>
        <w:t>-- ==================</w:t>
      </w:r>
    </w:p>
    <w:p w14:paraId="20006034" w14:textId="77777777" w:rsidR="00F059D4" w:rsidRDefault="00F059D4">
      <w:pPr>
        <w:pStyle w:val="Code"/>
      </w:pPr>
    </w:p>
    <w:p w14:paraId="49777837" w14:textId="77777777" w:rsidR="00F059D4" w:rsidRDefault="00F059D4">
      <w:pPr>
        <w:pStyle w:val="Code"/>
      </w:pPr>
      <w:r>
        <w:t>-- See clause 6.2.2.2.2 for details of this structure</w:t>
      </w:r>
    </w:p>
    <w:p w14:paraId="074BC135" w14:textId="77777777" w:rsidR="00F059D4" w:rsidRDefault="00F059D4">
      <w:pPr>
        <w:pStyle w:val="Code"/>
      </w:pPr>
      <w:r>
        <w:t>AMFRegistration ::= SEQUENCE</w:t>
      </w:r>
    </w:p>
    <w:p w14:paraId="003FBEF6" w14:textId="77777777" w:rsidR="00F059D4" w:rsidRDefault="00F059D4">
      <w:pPr>
        <w:pStyle w:val="Code"/>
      </w:pPr>
      <w:r>
        <w:t>{</w:t>
      </w:r>
    </w:p>
    <w:p w14:paraId="288D9964" w14:textId="77777777" w:rsidR="00F059D4" w:rsidRDefault="00F059D4">
      <w:pPr>
        <w:pStyle w:val="Code"/>
      </w:pPr>
      <w:r>
        <w:t xml:space="preserve">    registrationType            [1] AMFRegistrationType,</w:t>
      </w:r>
    </w:p>
    <w:p w14:paraId="5B4269BE" w14:textId="77777777" w:rsidR="00F059D4" w:rsidRDefault="00F059D4">
      <w:pPr>
        <w:pStyle w:val="Code"/>
      </w:pPr>
      <w:r>
        <w:t xml:space="preserve">    registrationResult          [2] AMFRegistrationResult,</w:t>
      </w:r>
    </w:p>
    <w:p w14:paraId="1DDF9324" w14:textId="77777777" w:rsidR="00F059D4" w:rsidRDefault="00F059D4">
      <w:pPr>
        <w:pStyle w:val="Code"/>
      </w:pPr>
      <w:r>
        <w:t xml:space="preserve">    slice                       [3] Slice OPTIONAL,</w:t>
      </w:r>
    </w:p>
    <w:p w14:paraId="251C7BE2" w14:textId="77777777" w:rsidR="00F059D4" w:rsidRDefault="00F059D4">
      <w:pPr>
        <w:pStyle w:val="Code"/>
      </w:pPr>
      <w:r>
        <w:t xml:space="preserve">    sUPI                        [4] SUPI,</w:t>
      </w:r>
    </w:p>
    <w:p w14:paraId="50C96298" w14:textId="77777777" w:rsidR="00F059D4" w:rsidRDefault="00F059D4">
      <w:pPr>
        <w:pStyle w:val="Code"/>
      </w:pPr>
      <w:r>
        <w:t xml:space="preserve">    sUCI                        [5] SUCI OPTIONAL,</w:t>
      </w:r>
    </w:p>
    <w:p w14:paraId="58D844B9" w14:textId="77777777" w:rsidR="00F059D4" w:rsidRDefault="00F059D4">
      <w:pPr>
        <w:pStyle w:val="Code"/>
      </w:pPr>
      <w:r>
        <w:t xml:space="preserve">    pEI                         [6] PEI OPTIONAL,</w:t>
      </w:r>
    </w:p>
    <w:p w14:paraId="7BD14F6F" w14:textId="77777777" w:rsidR="00F059D4" w:rsidRDefault="00F059D4">
      <w:pPr>
        <w:pStyle w:val="Code"/>
      </w:pPr>
      <w:r>
        <w:t xml:space="preserve">    gPSI                        [7] GPSI OPTIONAL,</w:t>
      </w:r>
    </w:p>
    <w:p w14:paraId="27E15A8C" w14:textId="77777777" w:rsidR="00F059D4" w:rsidRDefault="00F059D4">
      <w:pPr>
        <w:pStyle w:val="Code"/>
      </w:pPr>
      <w:r>
        <w:t xml:space="preserve">    gUTI                        [8] FiveGGUTI,</w:t>
      </w:r>
    </w:p>
    <w:p w14:paraId="0B5B8534" w14:textId="77777777" w:rsidR="00F059D4" w:rsidRDefault="00F059D4">
      <w:pPr>
        <w:pStyle w:val="Code"/>
      </w:pPr>
      <w:r>
        <w:t xml:space="preserve">    location                    [9] Location OPTIONAL,</w:t>
      </w:r>
    </w:p>
    <w:p w14:paraId="5111D549" w14:textId="77777777" w:rsidR="00F059D4" w:rsidRDefault="00F059D4">
      <w:pPr>
        <w:pStyle w:val="Code"/>
      </w:pPr>
      <w:r>
        <w:t xml:space="preserve">    non3GPPAccessEndpoint       [10] UEEndpointAddress OPTIONAL,</w:t>
      </w:r>
    </w:p>
    <w:p w14:paraId="3430309B" w14:textId="77777777" w:rsidR="00F059D4" w:rsidRDefault="00F059D4">
      <w:pPr>
        <w:pStyle w:val="Code"/>
      </w:pPr>
      <w:r>
        <w:t xml:space="preserve">    fiveGSTAIList               [11] TAIList OPTIONAL,</w:t>
      </w:r>
    </w:p>
    <w:p w14:paraId="37C5710B" w14:textId="77777777" w:rsidR="00F059D4" w:rsidRDefault="00F059D4">
      <w:pPr>
        <w:pStyle w:val="Code"/>
      </w:pPr>
      <w:r>
        <w:t xml:space="preserve">    sMSOverNasIndicator         [12] SMSOverNASIndicator OPTIONAL,</w:t>
      </w:r>
    </w:p>
    <w:p w14:paraId="2C8E7875" w14:textId="77777777" w:rsidR="00F059D4" w:rsidRDefault="00F059D4">
      <w:pPr>
        <w:pStyle w:val="Code"/>
      </w:pPr>
      <w:r>
        <w:t xml:space="preserve">    oldGUTI                     [13] EPS5GGUTI OPTIONAL,</w:t>
      </w:r>
    </w:p>
    <w:p w14:paraId="70AFE297" w14:textId="77777777" w:rsidR="00F059D4" w:rsidRDefault="00F059D4">
      <w:pPr>
        <w:pStyle w:val="Code"/>
      </w:pPr>
      <w:r>
        <w:t xml:space="preserve">    eMM5GRegStatus              [14] EMM5GMMStatus OPTIONAL,</w:t>
      </w:r>
    </w:p>
    <w:p w14:paraId="26949CA4" w14:textId="77777777" w:rsidR="00F059D4" w:rsidRDefault="00F059D4">
      <w:pPr>
        <w:pStyle w:val="Code"/>
      </w:pPr>
      <w:r>
        <w:t xml:space="preserve">    nonIMEISVPEI                [15] NonIMEISVPEI OPTIONAL,</w:t>
      </w:r>
    </w:p>
    <w:p w14:paraId="2E49F4B4" w14:textId="77777777" w:rsidR="00F059D4" w:rsidRDefault="00F059D4">
      <w:pPr>
        <w:pStyle w:val="Code"/>
      </w:pPr>
      <w:r>
        <w:t xml:space="preserve">    mACRestIndicator            [16] MACRestrictionIndicator OPTIONAL,</w:t>
      </w:r>
    </w:p>
    <w:p w14:paraId="663D6EE9" w14:textId="77777777" w:rsidR="00F059D4" w:rsidRDefault="00F059D4">
      <w:pPr>
        <w:pStyle w:val="Code"/>
        <w:rPr>
          <w:ins w:id="15" w:author="doddst"/>
        </w:rPr>
      </w:pPr>
      <w:ins w:id="16" w:author="doddst">
        <w:r>
          <w:t xml:space="preserve">    pagingRestrictionIndicator  [17] PagingRestrictionIndicator OPTIONAL,</w:t>
        </w:r>
      </w:ins>
    </w:p>
    <w:p w14:paraId="5DD4D276" w14:textId="77777777" w:rsidR="00F059D4" w:rsidRDefault="00F059D4">
      <w:pPr>
        <w:pStyle w:val="Code"/>
        <w:rPr>
          <w:ins w:id="17" w:author="doddst"/>
        </w:rPr>
      </w:pPr>
      <w:ins w:id="18" w:author="doddst">
        <w:r>
          <w:t xml:space="preserve">    rATType                     [18] RATType OPTIONAL</w:t>
        </w:r>
      </w:ins>
    </w:p>
    <w:p w14:paraId="489ACF56" w14:textId="77777777" w:rsidR="00F059D4" w:rsidRDefault="00F059D4">
      <w:pPr>
        <w:pStyle w:val="Code"/>
        <w:rPr>
          <w:del w:id="19" w:author="doddst"/>
        </w:rPr>
      </w:pPr>
      <w:del w:id="20" w:author="doddst">
        <w:r>
          <w:delText xml:space="preserve">    pagingRestrictionIndicator  [17] PagingRestrictionIndicator OPTIONAL</w:delText>
        </w:r>
      </w:del>
    </w:p>
    <w:p w14:paraId="7610E13E" w14:textId="77777777" w:rsidR="00F059D4" w:rsidRDefault="00F059D4">
      <w:pPr>
        <w:pStyle w:val="Code"/>
      </w:pPr>
      <w:r>
        <w:t>}</w:t>
      </w:r>
    </w:p>
    <w:p w14:paraId="009E00E9" w14:textId="77777777" w:rsidR="00F059D4" w:rsidRDefault="00F059D4">
      <w:pPr>
        <w:pStyle w:val="Code"/>
      </w:pPr>
    </w:p>
    <w:p w14:paraId="4895A803" w14:textId="77777777" w:rsidR="00F059D4" w:rsidRDefault="00F059D4">
      <w:pPr>
        <w:pStyle w:val="Code"/>
      </w:pPr>
      <w:r>
        <w:t>-- See clause 6.2.2.2.3 for details of this structure</w:t>
      </w:r>
    </w:p>
    <w:p w14:paraId="305B4BDD" w14:textId="77777777" w:rsidR="00F059D4" w:rsidRDefault="00F059D4">
      <w:pPr>
        <w:pStyle w:val="Code"/>
      </w:pPr>
      <w:r>
        <w:t>AMFDeregistration ::= SEQUENCE</w:t>
      </w:r>
    </w:p>
    <w:p w14:paraId="397A3B3F" w14:textId="77777777" w:rsidR="00F059D4" w:rsidRDefault="00F059D4">
      <w:pPr>
        <w:pStyle w:val="Code"/>
      </w:pPr>
      <w:r>
        <w:t>{</w:t>
      </w:r>
    </w:p>
    <w:p w14:paraId="213FB130" w14:textId="77777777" w:rsidR="00F059D4" w:rsidRDefault="00F059D4">
      <w:pPr>
        <w:pStyle w:val="Code"/>
      </w:pPr>
      <w:r>
        <w:t xml:space="preserve">    deregistrationDirection     [1] AMFDirection,</w:t>
      </w:r>
    </w:p>
    <w:p w14:paraId="237D34FD" w14:textId="77777777" w:rsidR="00F059D4" w:rsidRDefault="00F059D4">
      <w:pPr>
        <w:pStyle w:val="Code"/>
      </w:pPr>
      <w:r>
        <w:t xml:space="preserve">    accessType                  [2] AccessType,</w:t>
      </w:r>
    </w:p>
    <w:p w14:paraId="15668A61" w14:textId="77777777" w:rsidR="00F059D4" w:rsidRDefault="00F059D4">
      <w:pPr>
        <w:pStyle w:val="Code"/>
      </w:pPr>
      <w:r>
        <w:t xml:space="preserve">    sUPI                        [3] SUPI OPTIONAL,</w:t>
      </w:r>
    </w:p>
    <w:p w14:paraId="19D7751F" w14:textId="77777777" w:rsidR="00F059D4" w:rsidRDefault="00F059D4">
      <w:pPr>
        <w:pStyle w:val="Code"/>
      </w:pPr>
      <w:r>
        <w:t xml:space="preserve">    sUCI                        [4] SUCI OPTIONAL,</w:t>
      </w:r>
    </w:p>
    <w:p w14:paraId="79B4DD7B" w14:textId="77777777" w:rsidR="00F059D4" w:rsidRDefault="00F059D4">
      <w:pPr>
        <w:pStyle w:val="Code"/>
      </w:pPr>
      <w:r>
        <w:t xml:space="preserve">    pEI                         [5] PEI OPTIONAL,</w:t>
      </w:r>
    </w:p>
    <w:p w14:paraId="2AA1B2DE" w14:textId="77777777" w:rsidR="00F059D4" w:rsidRDefault="00F059D4">
      <w:pPr>
        <w:pStyle w:val="Code"/>
      </w:pPr>
      <w:r>
        <w:t xml:space="preserve">    gPSI                        [6] GPSI OPTIONAL,</w:t>
      </w:r>
    </w:p>
    <w:p w14:paraId="1857B9CE" w14:textId="77777777" w:rsidR="00F059D4" w:rsidRDefault="00F059D4">
      <w:pPr>
        <w:pStyle w:val="Code"/>
      </w:pPr>
      <w:r>
        <w:t xml:space="preserve">    gUTI                        [7] FiveGGUTI OPTIONAL,</w:t>
      </w:r>
    </w:p>
    <w:p w14:paraId="787FCE6D" w14:textId="77777777" w:rsidR="00F059D4" w:rsidRDefault="00F059D4">
      <w:pPr>
        <w:pStyle w:val="Code"/>
      </w:pPr>
      <w:r>
        <w:t xml:space="preserve">    cause                       [8] FiveGMMCause OPTIONAL,</w:t>
      </w:r>
    </w:p>
    <w:p w14:paraId="5A1F2D72" w14:textId="77777777" w:rsidR="00F059D4" w:rsidRDefault="00F059D4">
      <w:pPr>
        <w:pStyle w:val="Code"/>
      </w:pPr>
      <w:r>
        <w:t xml:space="preserve">    location                    [9] Location OPTIONAL,</w:t>
      </w:r>
    </w:p>
    <w:p w14:paraId="791F665F" w14:textId="77777777" w:rsidR="00F059D4" w:rsidRDefault="00F059D4">
      <w:pPr>
        <w:pStyle w:val="Code"/>
      </w:pPr>
      <w:r>
        <w:t xml:space="preserve">    switchOffIndicator          [10] SwitchOffIndicator OPTIONAL,</w:t>
      </w:r>
    </w:p>
    <w:p w14:paraId="44A7434C" w14:textId="77777777" w:rsidR="00F059D4" w:rsidRDefault="00F059D4">
      <w:pPr>
        <w:pStyle w:val="Code"/>
      </w:pPr>
      <w:r>
        <w:t xml:space="preserve">    reRegRequiredIndicator      [11] ReRegRequiredIndicator OPTIONAL</w:t>
      </w:r>
    </w:p>
    <w:p w14:paraId="5FCD8CF4" w14:textId="77777777" w:rsidR="00F059D4" w:rsidRDefault="00F059D4">
      <w:pPr>
        <w:pStyle w:val="Code"/>
      </w:pPr>
      <w:r>
        <w:t>}</w:t>
      </w:r>
    </w:p>
    <w:p w14:paraId="6BA55E61" w14:textId="77777777" w:rsidR="00F059D4" w:rsidRDefault="00F059D4">
      <w:pPr>
        <w:pStyle w:val="Code"/>
      </w:pPr>
    </w:p>
    <w:p w14:paraId="4222A51A" w14:textId="77777777" w:rsidR="00F059D4" w:rsidRDefault="00F059D4">
      <w:pPr>
        <w:pStyle w:val="Code"/>
      </w:pPr>
      <w:r>
        <w:t>-- See clause 6.2.2.2.4 for details of this structure</w:t>
      </w:r>
    </w:p>
    <w:p w14:paraId="4624A5A5" w14:textId="77777777" w:rsidR="00F059D4" w:rsidRDefault="00F059D4">
      <w:pPr>
        <w:pStyle w:val="Code"/>
      </w:pPr>
      <w:r>
        <w:t>AMFLocationUpdate ::= SEQUENCE</w:t>
      </w:r>
    </w:p>
    <w:p w14:paraId="06F3848F" w14:textId="77777777" w:rsidR="00F059D4" w:rsidRDefault="00F059D4">
      <w:pPr>
        <w:pStyle w:val="Code"/>
      </w:pPr>
      <w:r>
        <w:t>{</w:t>
      </w:r>
    </w:p>
    <w:p w14:paraId="47311EB7" w14:textId="77777777" w:rsidR="00F059D4" w:rsidRDefault="00F059D4">
      <w:pPr>
        <w:pStyle w:val="Code"/>
      </w:pPr>
      <w:r>
        <w:t xml:space="preserve">    sUPI                        [1] SUPI,</w:t>
      </w:r>
    </w:p>
    <w:p w14:paraId="4274383C" w14:textId="77777777" w:rsidR="00F059D4" w:rsidRDefault="00F059D4">
      <w:pPr>
        <w:pStyle w:val="Code"/>
      </w:pPr>
      <w:r>
        <w:t xml:space="preserve">    sUCI                        [2] SUCI OPTIONAL,</w:t>
      </w:r>
    </w:p>
    <w:p w14:paraId="7F9E22E5" w14:textId="77777777" w:rsidR="00F059D4" w:rsidRDefault="00F059D4">
      <w:pPr>
        <w:pStyle w:val="Code"/>
      </w:pPr>
      <w:r>
        <w:t xml:space="preserve">    pEI                         [3] PEI OPTIONAL,</w:t>
      </w:r>
    </w:p>
    <w:p w14:paraId="70ADA7DF" w14:textId="77777777" w:rsidR="00F059D4" w:rsidRDefault="00F059D4">
      <w:pPr>
        <w:pStyle w:val="Code"/>
      </w:pPr>
      <w:r>
        <w:t xml:space="preserve">    gPSI                        [4] GPSI OPTIONAL,</w:t>
      </w:r>
    </w:p>
    <w:p w14:paraId="510DF971" w14:textId="77777777" w:rsidR="00F059D4" w:rsidRDefault="00F059D4">
      <w:pPr>
        <w:pStyle w:val="Code"/>
      </w:pPr>
      <w:r>
        <w:t xml:space="preserve">    gUTI                        [5] FiveGGUTI OPTIONAL,</w:t>
      </w:r>
    </w:p>
    <w:p w14:paraId="20273F64" w14:textId="77777777" w:rsidR="00F059D4" w:rsidRDefault="00F059D4">
      <w:pPr>
        <w:pStyle w:val="Code"/>
      </w:pPr>
      <w:r>
        <w:t xml:space="preserve">    location                    [6] Location,</w:t>
      </w:r>
    </w:p>
    <w:p w14:paraId="1CB7A2EA" w14:textId="77777777" w:rsidR="00F059D4" w:rsidRDefault="00F059D4">
      <w:pPr>
        <w:pStyle w:val="Code"/>
      </w:pPr>
      <w:r>
        <w:t xml:space="preserve">    sMSOverNASIndicator         [7] SMSOverNASIndicator OPTIONAL,</w:t>
      </w:r>
    </w:p>
    <w:p w14:paraId="4BF1BEB4" w14:textId="77777777" w:rsidR="00F059D4" w:rsidRDefault="00F059D4">
      <w:pPr>
        <w:pStyle w:val="Code"/>
      </w:pPr>
      <w:r>
        <w:t xml:space="preserve">    oldGUTI                     [8] EPS5GGUTI OPTIONAL</w:t>
      </w:r>
    </w:p>
    <w:p w14:paraId="142DD51D" w14:textId="77777777" w:rsidR="00F059D4" w:rsidRDefault="00F059D4">
      <w:pPr>
        <w:pStyle w:val="Code"/>
      </w:pPr>
      <w:r>
        <w:t>}</w:t>
      </w:r>
    </w:p>
    <w:p w14:paraId="3D556538" w14:textId="77777777" w:rsidR="00F059D4" w:rsidRDefault="00F059D4">
      <w:pPr>
        <w:pStyle w:val="Code"/>
      </w:pPr>
    </w:p>
    <w:p w14:paraId="1018EB37" w14:textId="77777777" w:rsidR="00F059D4" w:rsidRDefault="00F059D4">
      <w:pPr>
        <w:pStyle w:val="Code"/>
      </w:pPr>
      <w:r>
        <w:t>-- See clause 6.2.2.2.5 for details of this structure</w:t>
      </w:r>
    </w:p>
    <w:p w14:paraId="2704569A" w14:textId="77777777" w:rsidR="00F059D4" w:rsidRDefault="00F059D4">
      <w:pPr>
        <w:pStyle w:val="Code"/>
      </w:pPr>
      <w:r>
        <w:t>AMFStartOfInterceptionWithRegisteredUE ::= SEQUENCE</w:t>
      </w:r>
    </w:p>
    <w:p w14:paraId="6C7B1F92" w14:textId="77777777" w:rsidR="00F059D4" w:rsidRDefault="00F059D4">
      <w:pPr>
        <w:pStyle w:val="Code"/>
      </w:pPr>
      <w:r>
        <w:t>{</w:t>
      </w:r>
    </w:p>
    <w:p w14:paraId="4A7704C5" w14:textId="77777777" w:rsidR="00F059D4" w:rsidRDefault="00F059D4">
      <w:pPr>
        <w:pStyle w:val="Code"/>
      </w:pPr>
      <w:r>
        <w:t xml:space="preserve">    registrationResult          [1] AMFRegistrationResult,</w:t>
      </w:r>
    </w:p>
    <w:p w14:paraId="52FEE696" w14:textId="77777777" w:rsidR="00F059D4" w:rsidRDefault="00F059D4">
      <w:pPr>
        <w:pStyle w:val="Code"/>
      </w:pPr>
      <w:r>
        <w:t xml:space="preserve">    registrationType            [2] AMFRegistrationType OPTIONAL,</w:t>
      </w:r>
    </w:p>
    <w:p w14:paraId="17E0ED59" w14:textId="77777777" w:rsidR="00F059D4" w:rsidRDefault="00F059D4">
      <w:pPr>
        <w:pStyle w:val="Code"/>
      </w:pPr>
      <w:r>
        <w:t xml:space="preserve">    slice                       [3] Slice OPTIONAL,</w:t>
      </w:r>
    </w:p>
    <w:p w14:paraId="2AFE358B" w14:textId="77777777" w:rsidR="00F059D4" w:rsidRDefault="00F059D4">
      <w:pPr>
        <w:pStyle w:val="Code"/>
      </w:pPr>
      <w:r>
        <w:t xml:space="preserve">    sUPI                        [4] SUPI,</w:t>
      </w:r>
    </w:p>
    <w:p w14:paraId="7558D089" w14:textId="77777777" w:rsidR="00F059D4" w:rsidRDefault="00F059D4">
      <w:pPr>
        <w:pStyle w:val="Code"/>
      </w:pPr>
      <w:r>
        <w:t xml:space="preserve">    sUCI                        [5] SUCI OPTIONAL,</w:t>
      </w:r>
    </w:p>
    <w:p w14:paraId="6B451D11" w14:textId="77777777" w:rsidR="00F059D4" w:rsidRDefault="00F059D4">
      <w:pPr>
        <w:pStyle w:val="Code"/>
      </w:pPr>
      <w:r>
        <w:t xml:space="preserve">    pEI                         [6] PEI OPTIONAL,</w:t>
      </w:r>
    </w:p>
    <w:p w14:paraId="5578F469" w14:textId="77777777" w:rsidR="00F059D4" w:rsidRDefault="00F059D4">
      <w:pPr>
        <w:pStyle w:val="Code"/>
      </w:pPr>
      <w:r>
        <w:t xml:space="preserve">    gPSI                        [7] GPSI OPTIONAL,</w:t>
      </w:r>
    </w:p>
    <w:p w14:paraId="1C4534E4" w14:textId="77777777" w:rsidR="00F059D4" w:rsidRDefault="00F059D4">
      <w:pPr>
        <w:pStyle w:val="Code"/>
      </w:pPr>
      <w:r>
        <w:lastRenderedPageBreak/>
        <w:t xml:space="preserve">    gUTI                        [8] FiveGGUTI,</w:t>
      </w:r>
    </w:p>
    <w:p w14:paraId="260AD304" w14:textId="77777777" w:rsidR="00F059D4" w:rsidRDefault="00F059D4">
      <w:pPr>
        <w:pStyle w:val="Code"/>
      </w:pPr>
      <w:r>
        <w:t xml:space="preserve">    location                    [9] Location OPTIONAL,</w:t>
      </w:r>
    </w:p>
    <w:p w14:paraId="084DFF2C" w14:textId="77777777" w:rsidR="00F059D4" w:rsidRDefault="00F059D4">
      <w:pPr>
        <w:pStyle w:val="Code"/>
      </w:pPr>
      <w:r>
        <w:t xml:space="preserve">    non3GPPAccessEndpoint       [10] UEEndpointAddress OPTIONAL,</w:t>
      </w:r>
    </w:p>
    <w:p w14:paraId="3342EFBC" w14:textId="77777777" w:rsidR="00F059D4" w:rsidRDefault="00F059D4">
      <w:pPr>
        <w:pStyle w:val="Code"/>
      </w:pPr>
      <w:r>
        <w:t xml:space="preserve">    timeOfRegistration          [11] Timestamp OPTIONAL,</w:t>
      </w:r>
    </w:p>
    <w:p w14:paraId="29F3D458" w14:textId="77777777" w:rsidR="00F059D4" w:rsidRDefault="00F059D4">
      <w:pPr>
        <w:pStyle w:val="Code"/>
      </w:pPr>
      <w:r>
        <w:t xml:space="preserve">    fiveGSTAIList               [12] TAIList OPTIONAL,</w:t>
      </w:r>
    </w:p>
    <w:p w14:paraId="0A25EDAB" w14:textId="77777777" w:rsidR="00F059D4" w:rsidRDefault="00F059D4">
      <w:pPr>
        <w:pStyle w:val="Code"/>
      </w:pPr>
      <w:r>
        <w:t xml:space="preserve">    sMSOverNASIndicator         [13] SMSOverNASIndicator OPTIONAL,</w:t>
      </w:r>
    </w:p>
    <w:p w14:paraId="6C1B6759" w14:textId="77777777" w:rsidR="00F059D4" w:rsidRDefault="00F059D4">
      <w:pPr>
        <w:pStyle w:val="Code"/>
      </w:pPr>
      <w:r>
        <w:t xml:space="preserve">    oldGUTI                     [14] EPS5GGUTI OPTIONAL,</w:t>
      </w:r>
    </w:p>
    <w:p w14:paraId="7258C44E" w14:textId="77777777" w:rsidR="00F059D4" w:rsidRDefault="00F059D4">
      <w:pPr>
        <w:pStyle w:val="Code"/>
      </w:pPr>
      <w:r>
        <w:t xml:space="preserve">    eMM5GRegStatus              [15] EMM5GMMStatus OPTIONAL</w:t>
      </w:r>
    </w:p>
    <w:p w14:paraId="526FD1A8" w14:textId="77777777" w:rsidR="00F059D4" w:rsidRDefault="00F059D4">
      <w:pPr>
        <w:pStyle w:val="Code"/>
      </w:pPr>
      <w:r>
        <w:t>}</w:t>
      </w:r>
    </w:p>
    <w:p w14:paraId="26CAF479" w14:textId="77777777" w:rsidR="00F059D4" w:rsidRDefault="00F059D4">
      <w:pPr>
        <w:pStyle w:val="Code"/>
      </w:pPr>
    </w:p>
    <w:p w14:paraId="531182A6" w14:textId="77777777" w:rsidR="00F059D4" w:rsidRDefault="00F059D4">
      <w:pPr>
        <w:pStyle w:val="Code"/>
      </w:pPr>
      <w:r>
        <w:t>-- See clause 6.2.2.2.6 for details of this structure</w:t>
      </w:r>
    </w:p>
    <w:p w14:paraId="61CDF916" w14:textId="77777777" w:rsidR="00F059D4" w:rsidRDefault="00F059D4">
      <w:pPr>
        <w:pStyle w:val="Code"/>
      </w:pPr>
      <w:r>
        <w:t>AMFUnsuccessfulProcedure ::= SEQUENCE</w:t>
      </w:r>
    </w:p>
    <w:p w14:paraId="35D9B894" w14:textId="77777777" w:rsidR="00F059D4" w:rsidRDefault="00F059D4">
      <w:pPr>
        <w:pStyle w:val="Code"/>
      </w:pPr>
      <w:r>
        <w:t>{</w:t>
      </w:r>
    </w:p>
    <w:p w14:paraId="7C8ADBB4" w14:textId="77777777" w:rsidR="00F059D4" w:rsidRDefault="00F059D4">
      <w:pPr>
        <w:pStyle w:val="Code"/>
      </w:pPr>
      <w:r>
        <w:t xml:space="preserve">    failedProcedureType         [1] AMFFailedProcedureType,</w:t>
      </w:r>
    </w:p>
    <w:p w14:paraId="761B95B4" w14:textId="77777777" w:rsidR="00F059D4" w:rsidRDefault="00F059D4">
      <w:pPr>
        <w:pStyle w:val="Code"/>
      </w:pPr>
      <w:r>
        <w:t xml:space="preserve">    failureCause                [2] AMFFailureCause,</w:t>
      </w:r>
    </w:p>
    <w:p w14:paraId="1B4B0A69" w14:textId="77777777" w:rsidR="00F059D4" w:rsidRDefault="00F059D4">
      <w:pPr>
        <w:pStyle w:val="Code"/>
      </w:pPr>
      <w:r>
        <w:t xml:space="preserve">    requestedSlice              [3] NSSAI OPTIONAL,</w:t>
      </w:r>
    </w:p>
    <w:p w14:paraId="28DB26E7" w14:textId="77777777" w:rsidR="00F059D4" w:rsidRDefault="00F059D4">
      <w:pPr>
        <w:pStyle w:val="Code"/>
      </w:pPr>
      <w:r>
        <w:t xml:space="preserve">    sUPI                        [4] SUPI OPTIONAL,</w:t>
      </w:r>
    </w:p>
    <w:p w14:paraId="7A702DB4" w14:textId="77777777" w:rsidR="00F059D4" w:rsidRDefault="00F059D4">
      <w:pPr>
        <w:pStyle w:val="Code"/>
      </w:pPr>
      <w:r>
        <w:t xml:space="preserve">    sUCI                        [5] SUCI OPTIONAL,</w:t>
      </w:r>
    </w:p>
    <w:p w14:paraId="3C963EAA" w14:textId="77777777" w:rsidR="00F059D4" w:rsidRDefault="00F059D4">
      <w:pPr>
        <w:pStyle w:val="Code"/>
      </w:pPr>
      <w:r>
        <w:t xml:space="preserve">    pEI                         [6] PEI OPTIONAL,</w:t>
      </w:r>
    </w:p>
    <w:p w14:paraId="6AEEC55D" w14:textId="77777777" w:rsidR="00F059D4" w:rsidRDefault="00F059D4">
      <w:pPr>
        <w:pStyle w:val="Code"/>
      </w:pPr>
      <w:r>
        <w:t xml:space="preserve">    gPSI                        [7] GPSI OPTIONAL,</w:t>
      </w:r>
    </w:p>
    <w:p w14:paraId="6516772B" w14:textId="77777777" w:rsidR="00F059D4" w:rsidRDefault="00F059D4">
      <w:pPr>
        <w:pStyle w:val="Code"/>
      </w:pPr>
      <w:r>
        <w:t xml:space="preserve">    gUTI                        [8] FiveGGUTI OPTIONAL,</w:t>
      </w:r>
    </w:p>
    <w:p w14:paraId="29E6AC86" w14:textId="77777777" w:rsidR="00F059D4" w:rsidRDefault="00F059D4">
      <w:pPr>
        <w:pStyle w:val="Code"/>
      </w:pPr>
      <w:r>
        <w:t xml:space="preserve">    location                    [9] Location OPTIONAL</w:t>
      </w:r>
    </w:p>
    <w:p w14:paraId="11756CD8" w14:textId="77777777" w:rsidR="00F059D4" w:rsidRDefault="00F059D4">
      <w:pPr>
        <w:pStyle w:val="Code"/>
      </w:pPr>
      <w:r>
        <w:t>}</w:t>
      </w:r>
    </w:p>
    <w:p w14:paraId="60DD5DFA" w14:textId="77777777" w:rsidR="00F059D4" w:rsidRDefault="00F059D4">
      <w:pPr>
        <w:pStyle w:val="Code"/>
      </w:pPr>
    </w:p>
    <w:p w14:paraId="276B32E9" w14:textId="77777777" w:rsidR="00F059D4" w:rsidRDefault="00F059D4">
      <w:pPr>
        <w:pStyle w:val="Code"/>
      </w:pPr>
      <w:r>
        <w:t>-- See clause 6.2.2.2.8 on for details of this structure</w:t>
      </w:r>
    </w:p>
    <w:p w14:paraId="568CEE7C" w14:textId="77777777" w:rsidR="00F059D4" w:rsidRDefault="00F059D4">
      <w:pPr>
        <w:pStyle w:val="Code"/>
      </w:pPr>
      <w:r>
        <w:t>AMFPositioningInfoTransfer ::= SEQUENCE</w:t>
      </w:r>
    </w:p>
    <w:p w14:paraId="77A5DCB7" w14:textId="77777777" w:rsidR="00F059D4" w:rsidRDefault="00F059D4">
      <w:pPr>
        <w:pStyle w:val="Code"/>
      </w:pPr>
      <w:r>
        <w:t>{</w:t>
      </w:r>
    </w:p>
    <w:p w14:paraId="3111583C" w14:textId="77777777" w:rsidR="00F059D4" w:rsidRDefault="00F059D4">
      <w:pPr>
        <w:pStyle w:val="Code"/>
      </w:pPr>
      <w:r>
        <w:t xml:space="preserve">    sUPI                        [1] SUPI,</w:t>
      </w:r>
    </w:p>
    <w:p w14:paraId="0172C41A" w14:textId="77777777" w:rsidR="00F059D4" w:rsidRDefault="00F059D4">
      <w:pPr>
        <w:pStyle w:val="Code"/>
      </w:pPr>
      <w:r>
        <w:t xml:space="preserve">    sUCI                        [2] SUCI OPTIONAL,</w:t>
      </w:r>
    </w:p>
    <w:p w14:paraId="2AD9C5CE" w14:textId="77777777" w:rsidR="00F059D4" w:rsidRDefault="00F059D4">
      <w:pPr>
        <w:pStyle w:val="Code"/>
      </w:pPr>
      <w:r>
        <w:t xml:space="preserve">    pEI                         [3] PEI OPTIONAL,</w:t>
      </w:r>
    </w:p>
    <w:p w14:paraId="7F8637B1" w14:textId="77777777" w:rsidR="00F059D4" w:rsidRDefault="00F059D4">
      <w:pPr>
        <w:pStyle w:val="Code"/>
      </w:pPr>
      <w:r>
        <w:t xml:space="preserve">    gPSI                        [4] GPSI OPTIONAL,</w:t>
      </w:r>
    </w:p>
    <w:p w14:paraId="5B136E0F" w14:textId="77777777" w:rsidR="00F059D4" w:rsidRDefault="00F059D4">
      <w:pPr>
        <w:pStyle w:val="Code"/>
      </w:pPr>
      <w:r>
        <w:t xml:space="preserve">    gUTI                        [5] FiveGGUTI OPTIONAL,</w:t>
      </w:r>
    </w:p>
    <w:p w14:paraId="13721523" w14:textId="77777777" w:rsidR="00F059D4" w:rsidRDefault="00F059D4">
      <w:pPr>
        <w:pStyle w:val="Code"/>
      </w:pPr>
      <w:r>
        <w:t xml:space="preserve">    nRPPaMessage                [6] OCTET STRING OPTIONAL,</w:t>
      </w:r>
    </w:p>
    <w:p w14:paraId="1AA19178" w14:textId="77777777" w:rsidR="00F059D4" w:rsidRDefault="00F059D4">
      <w:pPr>
        <w:pStyle w:val="Code"/>
      </w:pPr>
      <w:r>
        <w:t xml:space="preserve">    lPPMessage                  [7] OCTET STRING OPTIONAL,</w:t>
      </w:r>
    </w:p>
    <w:p w14:paraId="43567372" w14:textId="77777777" w:rsidR="00F059D4" w:rsidRDefault="00F059D4">
      <w:pPr>
        <w:pStyle w:val="Code"/>
      </w:pPr>
      <w:r>
        <w:t xml:space="preserve">    lcsCorrelationId            [8] UTF8String (SIZE(1..255))</w:t>
      </w:r>
    </w:p>
    <w:p w14:paraId="6697C7DC" w14:textId="77777777" w:rsidR="00F059D4" w:rsidRDefault="00F059D4">
      <w:pPr>
        <w:pStyle w:val="Code"/>
      </w:pPr>
      <w:r>
        <w:t>}</w:t>
      </w:r>
    </w:p>
    <w:p w14:paraId="67DB2EE4" w14:textId="77777777" w:rsidR="00F059D4" w:rsidRDefault="00F059D4">
      <w:pPr>
        <w:pStyle w:val="Code"/>
      </w:pPr>
    </w:p>
    <w:p w14:paraId="5EA2D737" w14:textId="77777777" w:rsidR="00F059D4" w:rsidRDefault="00F059D4">
      <w:pPr>
        <w:pStyle w:val="Code"/>
      </w:pPr>
      <w:r>
        <w:t>--See clause 6.2.2.2.9 on for details of this structure</w:t>
      </w:r>
    </w:p>
    <w:p w14:paraId="28273286" w14:textId="77777777" w:rsidR="00F059D4" w:rsidRDefault="00F059D4">
      <w:pPr>
        <w:pStyle w:val="Code"/>
      </w:pPr>
      <w:r>
        <w:t>AMFUEConfigurationUpdate ::= SEQUENCE</w:t>
      </w:r>
    </w:p>
    <w:p w14:paraId="02C9F47B" w14:textId="77777777" w:rsidR="00F059D4" w:rsidRDefault="00F059D4">
      <w:pPr>
        <w:pStyle w:val="Code"/>
      </w:pPr>
      <w:r>
        <w:t>{</w:t>
      </w:r>
    </w:p>
    <w:p w14:paraId="18B4D632" w14:textId="77777777" w:rsidR="00F059D4" w:rsidRDefault="00F059D4">
      <w:pPr>
        <w:pStyle w:val="Code"/>
      </w:pPr>
      <w:r>
        <w:t xml:space="preserve">    userIdentifiers     [1] UserIdentifiers,</w:t>
      </w:r>
    </w:p>
    <w:p w14:paraId="6C8A08E4" w14:textId="77777777" w:rsidR="00F059D4" w:rsidRDefault="00F059D4">
      <w:pPr>
        <w:pStyle w:val="Code"/>
      </w:pPr>
      <w:r>
        <w:t xml:space="preserve">    gUTI                [2] GUTI,</w:t>
      </w:r>
    </w:p>
    <w:p w14:paraId="068403AD" w14:textId="77777777" w:rsidR="00F059D4" w:rsidRDefault="00F059D4">
      <w:pPr>
        <w:pStyle w:val="Code"/>
      </w:pPr>
      <w:r>
        <w:t xml:space="preserve">    oldGUTI             [3] EPS5GGUTI OPTIONAL,</w:t>
      </w:r>
    </w:p>
    <w:p w14:paraId="118DA63E" w14:textId="77777777" w:rsidR="00F059D4" w:rsidRDefault="00F059D4">
      <w:pPr>
        <w:pStyle w:val="Code"/>
      </w:pPr>
      <w:r>
        <w:t xml:space="preserve">    fiveGSTAIList       [4] TAIList OPTIONAL,</w:t>
      </w:r>
    </w:p>
    <w:p w14:paraId="022F5A51" w14:textId="77777777" w:rsidR="00F059D4" w:rsidRDefault="00F059D4">
      <w:pPr>
        <w:pStyle w:val="Code"/>
      </w:pPr>
      <w:r>
        <w:t xml:space="preserve">    slice               [5] Slice OPTIONAL,</w:t>
      </w:r>
    </w:p>
    <w:p w14:paraId="6DA874F8" w14:textId="77777777" w:rsidR="00F059D4" w:rsidRDefault="00F059D4">
      <w:pPr>
        <w:pStyle w:val="Code"/>
      </w:pPr>
      <w:r>
        <w:t xml:space="preserve">    serviceAreaList     [6] ServiceAreaList OPTIONAL,</w:t>
      </w:r>
    </w:p>
    <w:p w14:paraId="729C39FD" w14:textId="77777777" w:rsidR="00F059D4" w:rsidRDefault="00F059D4">
      <w:pPr>
        <w:pStyle w:val="Code"/>
      </w:pPr>
      <w:r>
        <w:t xml:space="preserve">    registrationResult  [7] AMFRegistrationResult OPTIONAL,</w:t>
      </w:r>
    </w:p>
    <w:p w14:paraId="6E69A567" w14:textId="77777777" w:rsidR="00F059D4" w:rsidRDefault="00F059D4">
      <w:pPr>
        <w:pStyle w:val="Code"/>
      </w:pPr>
      <w:r>
        <w:t xml:space="preserve">    sMSOverNASIndicator [8] SMSOverNASIndicator OPTIONAL</w:t>
      </w:r>
    </w:p>
    <w:p w14:paraId="65FB626B" w14:textId="77777777" w:rsidR="00F059D4" w:rsidRDefault="00F059D4">
      <w:pPr>
        <w:pStyle w:val="Code"/>
      </w:pPr>
      <w:r>
        <w:t>}</w:t>
      </w:r>
    </w:p>
    <w:p w14:paraId="77FB8267" w14:textId="77777777" w:rsidR="00F059D4" w:rsidRDefault="00F059D4">
      <w:pPr>
        <w:pStyle w:val="Code"/>
      </w:pPr>
    </w:p>
    <w:p w14:paraId="06C699F7" w14:textId="77777777" w:rsidR="00F059D4" w:rsidRDefault="00F059D4">
      <w:pPr>
        <w:pStyle w:val="CodeHeader"/>
      </w:pPr>
      <w:r>
        <w:t>-- =================</w:t>
      </w:r>
    </w:p>
    <w:p w14:paraId="0C0D459E" w14:textId="77777777" w:rsidR="00F059D4" w:rsidRDefault="00F059D4">
      <w:pPr>
        <w:pStyle w:val="CodeHeader"/>
      </w:pPr>
      <w:r>
        <w:t>-- 5G AMF parameters</w:t>
      </w:r>
    </w:p>
    <w:p w14:paraId="74346A4E" w14:textId="77777777" w:rsidR="00F059D4" w:rsidRDefault="00F059D4">
      <w:pPr>
        <w:pStyle w:val="Code"/>
      </w:pPr>
      <w:r>
        <w:t>-- =================</w:t>
      </w:r>
    </w:p>
    <w:p w14:paraId="19DF1D1D" w14:textId="77777777" w:rsidR="00F059D4" w:rsidRDefault="00F059D4">
      <w:pPr>
        <w:pStyle w:val="Code"/>
      </w:pPr>
    </w:p>
    <w:p w14:paraId="1F6C8EDE" w14:textId="77777777" w:rsidR="00F059D4" w:rsidRDefault="00F059D4">
      <w:pPr>
        <w:pStyle w:val="Code"/>
      </w:pPr>
      <w:r>
        <w:t>AMFID ::= SEQUENCE</w:t>
      </w:r>
    </w:p>
    <w:p w14:paraId="22B1B05E" w14:textId="77777777" w:rsidR="00F059D4" w:rsidRDefault="00F059D4">
      <w:pPr>
        <w:pStyle w:val="Code"/>
      </w:pPr>
      <w:r>
        <w:t>{</w:t>
      </w:r>
    </w:p>
    <w:p w14:paraId="15C7D833" w14:textId="77777777" w:rsidR="00F059D4" w:rsidRDefault="00F059D4">
      <w:pPr>
        <w:pStyle w:val="Code"/>
      </w:pPr>
      <w:r>
        <w:t xml:space="preserve">    aMFRegionID [1] AMFRegionID,</w:t>
      </w:r>
    </w:p>
    <w:p w14:paraId="2EBDCC09" w14:textId="77777777" w:rsidR="00F059D4" w:rsidRDefault="00F059D4">
      <w:pPr>
        <w:pStyle w:val="Code"/>
      </w:pPr>
      <w:r>
        <w:t xml:space="preserve">    aMFSetID    [2] AMFSetID,</w:t>
      </w:r>
    </w:p>
    <w:p w14:paraId="42492EE4" w14:textId="77777777" w:rsidR="00F059D4" w:rsidRDefault="00F059D4">
      <w:pPr>
        <w:pStyle w:val="Code"/>
      </w:pPr>
      <w:r>
        <w:t xml:space="preserve">    aMFPointer  [3] AMFPointer</w:t>
      </w:r>
    </w:p>
    <w:p w14:paraId="0C98AE75" w14:textId="77777777" w:rsidR="00F059D4" w:rsidRDefault="00F059D4">
      <w:pPr>
        <w:pStyle w:val="Code"/>
      </w:pPr>
      <w:r>
        <w:t>}</w:t>
      </w:r>
    </w:p>
    <w:p w14:paraId="586978DF" w14:textId="77777777" w:rsidR="00F059D4" w:rsidRDefault="00F059D4">
      <w:pPr>
        <w:pStyle w:val="Code"/>
      </w:pPr>
    </w:p>
    <w:p w14:paraId="614EEFF5" w14:textId="77777777" w:rsidR="00F059D4" w:rsidRDefault="00F059D4">
      <w:pPr>
        <w:pStyle w:val="Code"/>
      </w:pPr>
      <w:r>
        <w:t>AMFDirection ::= ENUMERATED</w:t>
      </w:r>
    </w:p>
    <w:p w14:paraId="2C5867E4" w14:textId="77777777" w:rsidR="00F059D4" w:rsidRDefault="00F059D4">
      <w:pPr>
        <w:pStyle w:val="Code"/>
      </w:pPr>
      <w:r>
        <w:t>{</w:t>
      </w:r>
    </w:p>
    <w:p w14:paraId="56966028" w14:textId="77777777" w:rsidR="00F059D4" w:rsidRDefault="00F059D4">
      <w:pPr>
        <w:pStyle w:val="Code"/>
      </w:pPr>
      <w:r>
        <w:t xml:space="preserve">    networkInitiated(1),</w:t>
      </w:r>
    </w:p>
    <w:p w14:paraId="61F3BF90" w14:textId="77777777" w:rsidR="00F059D4" w:rsidRDefault="00F059D4">
      <w:pPr>
        <w:pStyle w:val="Code"/>
      </w:pPr>
      <w:r>
        <w:t xml:space="preserve">    uEInitiated(2)</w:t>
      </w:r>
    </w:p>
    <w:p w14:paraId="5F08D9C4" w14:textId="77777777" w:rsidR="00F059D4" w:rsidRDefault="00F059D4">
      <w:pPr>
        <w:pStyle w:val="Code"/>
      </w:pPr>
      <w:r>
        <w:t>}</w:t>
      </w:r>
    </w:p>
    <w:p w14:paraId="719727F7" w14:textId="77777777" w:rsidR="00F059D4" w:rsidRDefault="00F059D4">
      <w:pPr>
        <w:pStyle w:val="Code"/>
      </w:pPr>
    </w:p>
    <w:p w14:paraId="4EE520EC" w14:textId="77777777" w:rsidR="00F059D4" w:rsidRDefault="00F059D4">
      <w:pPr>
        <w:pStyle w:val="Code"/>
      </w:pPr>
      <w:r>
        <w:t>AMFFailedProcedureType ::= ENUMERATED</w:t>
      </w:r>
    </w:p>
    <w:p w14:paraId="472CD0AE" w14:textId="77777777" w:rsidR="00F059D4" w:rsidRDefault="00F059D4">
      <w:pPr>
        <w:pStyle w:val="Code"/>
      </w:pPr>
      <w:r>
        <w:t>{</w:t>
      </w:r>
    </w:p>
    <w:p w14:paraId="1D4E7FF9" w14:textId="77777777" w:rsidR="00F059D4" w:rsidRDefault="00F059D4">
      <w:pPr>
        <w:pStyle w:val="Code"/>
      </w:pPr>
      <w:r>
        <w:t xml:space="preserve">    registration(1),</w:t>
      </w:r>
    </w:p>
    <w:p w14:paraId="67904859" w14:textId="77777777" w:rsidR="00F059D4" w:rsidRDefault="00F059D4">
      <w:pPr>
        <w:pStyle w:val="Code"/>
      </w:pPr>
      <w:r>
        <w:t xml:space="preserve">    sMS(2),</w:t>
      </w:r>
    </w:p>
    <w:p w14:paraId="253476D2" w14:textId="77777777" w:rsidR="00F059D4" w:rsidRDefault="00F059D4">
      <w:pPr>
        <w:pStyle w:val="Code"/>
      </w:pPr>
      <w:r>
        <w:t xml:space="preserve">    pDUSessionEstablishment(3)</w:t>
      </w:r>
    </w:p>
    <w:p w14:paraId="68BF0CC3" w14:textId="77777777" w:rsidR="00F059D4" w:rsidRDefault="00F059D4">
      <w:pPr>
        <w:pStyle w:val="Code"/>
      </w:pPr>
      <w:r>
        <w:t>}</w:t>
      </w:r>
    </w:p>
    <w:p w14:paraId="045970B5" w14:textId="77777777" w:rsidR="00F059D4" w:rsidRDefault="00F059D4">
      <w:pPr>
        <w:pStyle w:val="Code"/>
      </w:pPr>
    </w:p>
    <w:p w14:paraId="76457763" w14:textId="77777777" w:rsidR="00F059D4" w:rsidRDefault="00F059D4">
      <w:pPr>
        <w:pStyle w:val="Code"/>
      </w:pPr>
      <w:r>
        <w:t>AMFFailureCause ::= CHOICE</w:t>
      </w:r>
    </w:p>
    <w:p w14:paraId="6202148A" w14:textId="77777777" w:rsidR="00F059D4" w:rsidRDefault="00F059D4">
      <w:pPr>
        <w:pStyle w:val="Code"/>
      </w:pPr>
      <w:r>
        <w:t>{</w:t>
      </w:r>
    </w:p>
    <w:p w14:paraId="04DACA7A" w14:textId="77777777" w:rsidR="00F059D4" w:rsidRDefault="00F059D4">
      <w:pPr>
        <w:pStyle w:val="Code"/>
      </w:pPr>
      <w:r>
        <w:t xml:space="preserve">    fiveGMMCause        [1] FiveGMMCause,</w:t>
      </w:r>
    </w:p>
    <w:p w14:paraId="589663B7" w14:textId="77777777" w:rsidR="00F059D4" w:rsidRDefault="00F059D4">
      <w:pPr>
        <w:pStyle w:val="Code"/>
      </w:pPr>
      <w:r>
        <w:t xml:space="preserve">    fiveGSMCause        [2] FiveGSMCause</w:t>
      </w:r>
    </w:p>
    <w:p w14:paraId="1C7C4291" w14:textId="77777777" w:rsidR="00F059D4" w:rsidRDefault="00F059D4">
      <w:pPr>
        <w:pStyle w:val="Code"/>
      </w:pPr>
      <w:r>
        <w:lastRenderedPageBreak/>
        <w:t>}</w:t>
      </w:r>
    </w:p>
    <w:p w14:paraId="66127B68" w14:textId="77777777" w:rsidR="00F059D4" w:rsidRDefault="00F059D4">
      <w:pPr>
        <w:pStyle w:val="Code"/>
      </w:pPr>
    </w:p>
    <w:p w14:paraId="6E15309A" w14:textId="77777777" w:rsidR="00F059D4" w:rsidRDefault="00F059D4">
      <w:pPr>
        <w:pStyle w:val="Code"/>
      </w:pPr>
      <w:r>
        <w:t>AMFPointer ::= INTEGER (0..63)</w:t>
      </w:r>
    </w:p>
    <w:p w14:paraId="3DF66C65" w14:textId="77777777" w:rsidR="00F059D4" w:rsidRDefault="00F059D4">
      <w:pPr>
        <w:pStyle w:val="Code"/>
      </w:pPr>
    </w:p>
    <w:p w14:paraId="31A940A0" w14:textId="77777777" w:rsidR="00F059D4" w:rsidRDefault="00F059D4">
      <w:pPr>
        <w:pStyle w:val="Code"/>
      </w:pPr>
      <w:r>
        <w:t>AMFRegistrationResult ::= ENUMERATED</w:t>
      </w:r>
    </w:p>
    <w:p w14:paraId="4520FD1C" w14:textId="77777777" w:rsidR="00F059D4" w:rsidRDefault="00F059D4">
      <w:pPr>
        <w:pStyle w:val="Code"/>
      </w:pPr>
      <w:r>
        <w:t>{</w:t>
      </w:r>
    </w:p>
    <w:p w14:paraId="1D9B03D9" w14:textId="77777777" w:rsidR="00F059D4" w:rsidRDefault="00F059D4">
      <w:pPr>
        <w:pStyle w:val="Code"/>
      </w:pPr>
      <w:r>
        <w:t xml:space="preserve">    threeGPPAccess(1),</w:t>
      </w:r>
    </w:p>
    <w:p w14:paraId="5EEF6C27" w14:textId="77777777" w:rsidR="00F059D4" w:rsidRDefault="00F059D4">
      <w:pPr>
        <w:pStyle w:val="Code"/>
      </w:pPr>
      <w:r>
        <w:t xml:space="preserve">    nonThreeGPPAccess(2),</w:t>
      </w:r>
    </w:p>
    <w:p w14:paraId="22150995" w14:textId="77777777" w:rsidR="00F059D4" w:rsidRDefault="00F059D4">
      <w:pPr>
        <w:pStyle w:val="Code"/>
      </w:pPr>
      <w:r>
        <w:t xml:space="preserve">    threeGPPAndNonThreeGPPAccess(3)</w:t>
      </w:r>
    </w:p>
    <w:p w14:paraId="1C1D64CF" w14:textId="77777777" w:rsidR="00F059D4" w:rsidRDefault="00F059D4">
      <w:pPr>
        <w:pStyle w:val="Code"/>
      </w:pPr>
      <w:r>
        <w:t>}</w:t>
      </w:r>
    </w:p>
    <w:p w14:paraId="2EB11E36" w14:textId="77777777" w:rsidR="00F059D4" w:rsidRDefault="00F059D4">
      <w:pPr>
        <w:pStyle w:val="Code"/>
      </w:pPr>
    </w:p>
    <w:p w14:paraId="5BE0BC42" w14:textId="77777777" w:rsidR="00F059D4" w:rsidRDefault="00F059D4">
      <w:pPr>
        <w:pStyle w:val="Code"/>
      </w:pPr>
      <w:r>
        <w:t>AMFRegionID ::= INTEGER (0..255)</w:t>
      </w:r>
    </w:p>
    <w:p w14:paraId="57A3041F" w14:textId="77777777" w:rsidR="00F059D4" w:rsidRDefault="00F059D4">
      <w:pPr>
        <w:pStyle w:val="Code"/>
      </w:pPr>
    </w:p>
    <w:p w14:paraId="23E1F26E" w14:textId="77777777" w:rsidR="00F059D4" w:rsidRDefault="00F059D4">
      <w:pPr>
        <w:pStyle w:val="Code"/>
      </w:pPr>
      <w:r>
        <w:t>AMFRegistrationType ::= ENUMERATED</w:t>
      </w:r>
    </w:p>
    <w:p w14:paraId="2E1E1F48" w14:textId="77777777" w:rsidR="00F059D4" w:rsidRDefault="00F059D4">
      <w:pPr>
        <w:pStyle w:val="Code"/>
      </w:pPr>
      <w:r>
        <w:t>{</w:t>
      </w:r>
    </w:p>
    <w:p w14:paraId="54A2E545" w14:textId="77777777" w:rsidR="00F059D4" w:rsidRDefault="00F059D4">
      <w:pPr>
        <w:pStyle w:val="Code"/>
      </w:pPr>
      <w:r>
        <w:t xml:space="preserve">    initial(1),</w:t>
      </w:r>
    </w:p>
    <w:p w14:paraId="08427949" w14:textId="77777777" w:rsidR="00F059D4" w:rsidRDefault="00F059D4">
      <w:pPr>
        <w:pStyle w:val="Code"/>
      </w:pPr>
      <w:r>
        <w:t xml:space="preserve">    mobility(2),</w:t>
      </w:r>
    </w:p>
    <w:p w14:paraId="7933AA9A" w14:textId="77777777" w:rsidR="00F059D4" w:rsidRDefault="00F059D4">
      <w:pPr>
        <w:pStyle w:val="Code"/>
      </w:pPr>
      <w:r>
        <w:t xml:space="preserve">    periodic(3),</w:t>
      </w:r>
    </w:p>
    <w:p w14:paraId="4E24C1EB" w14:textId="77777777" w:rsidR="00F059D4" w:rsidRDefault="00F059D4">
      <w:pPr>
        <w:pStyle w:val="Code"/>
      </w:pPr>
      <w:r>
        <w:t xml:space="preserve">    emergency(4),</w:t>
      </w:r>
    </w:p>
    <w:p w14:paraId="73302477" w14:textId="77777777" w:rsidR="00F059D4" w:rsidRDefault="00F059D4">
      <w:pPr>
        <w:pStyle w:val="Code"/>
      </w:pPr>
      <w:r>
        <w:t xml:space="preserve">    sNPNOnboarding(5),</w:t>
      </w:r>
    </w:p>
    <w:p w14:paraId="18F3F01B" w14:textId="77777777" w:rsidR="00F059D4" w:rsidRDefault="00F059D4">
      <w:pPr>
        <w:pStyle w:val="Code"/>
      </w:pPr>
      <w:r>
        <w:t xml:space="preserve">    disasterMobility(6),</w:t>
      </w:r>
    </w:p>
    <w:p w14:paraId="614EED7C" w14:textId="77777777" w:rsidR="00F059D4" w:rsidRDefault="00F059D4">
      <w:pPr>
        <w:pStyle w:val="Code"/>
      </w:pPr>
      <w:r>
        <w:t xml:space="preserve">    disasterInitial(7)</w:t>
      </w:r>
    </w:p>
    <w:p w14:paraId="2BF9984C" w14:textId="77777777" w:rsidR="00F059D4" w:rsidRDefault="00F059D4">
      <w:pPr>
        <w:pStyle w:val="Code"/>
      </w:pPr>
      <w:r>
        <w:t>}</w:t>
      </w:r>
    </w:p>
    <w:p w14:paraId="215464D1" w14:textId="77777777" w:rsidR="00F059D4" w:rsidRDefault="00F059D4">
      <w:pPr>
        <w:pStyle w:val="Code"/>
      </w:pPr>
    </w:p>
    <w:p w14:paraId="3DAC6B29" w14:textId="77777777" w:rsidR="00F059D4" w:rsidRDefault="00F059D4">
      <w:pPr>
        <w:pStyle w:val="Code"/>
      </w:pPr>
      <w:r>
        <w:t>AMFSetID ::= INTEGER (0..1023)</w:t>
      </w:r>
    </w:p>
    <w:p w14:paraId="1A97D771" w14:textId="77777777" w:rsidR="00F059D4" w:rsidRDefault="00F059D4">
      <w:pPr>
        <w:pStyle w:val="Code"/>
      </w:pPr>
    </w:p>
    <w:p w14:paraId="4E30D1D5" w14:textId="77777777" w:rsidR="00F059D4" w:rsidRDefault="00F059D4">
      <w:pPr>
        <w:pStyle w:val="Code"/>
      </w:pPr>
      <w:r>
        <w:t>-- TS 24.501 [13], clause 9.11.3.49</w:t>
      </w:r>
    </w:p>
    <w:p w14:paraId="41EEB2AB" w14:textId="77777777" w:rsidR="00F059D4" w:rsidRDefault="00F059D4">
      <w:pPr>
        <w:pStyle w:val="Code"/>
      </w:pPr>
      <w:r>
        <w:t>ServiceAreaList ::= OCTET STRING (SIZE(4..112))</w:t>
      </w:r>
    </w:p>
    <w:p w14:paraId="7D491F3C" w14:textId="77777777" w:rsidR="00F059D4" w:rsidRDefault="00F059D4">
      <w:pPr>
        <w:pStyle w:val="Code"/>
      </w:pPr>
    </w:p>
    <w:p w14:paraId="79404E2F" w14:textId="77777777" w:rsidR="00F059D4" w:rsidRDefault="00F059D4">
      <w:pPr>
        <w:pStyle w:val="CodeHeader"/>
      </w:pPr>
      <w:r>
        <w:t>-- ==================</w:t>
      </w:r>
    </w:p>
    <w:p w14:paraId="330457FD" w14:textId="77777777" w:rsidR="00F059D4" w:rsidRDefault="00F059D4">
      <w:pPr>
        <w:pStyle w:val="CodeHeader"/>
      </w:pPr>
      <w:r>
        <w:t>-- 5G SMF definitions</w:t>
      </w:r>
    </w:p>
    <w:p w14:paraId="48B04293" w14:textId="77777777" w:rsidR="00F059D4" w:rsidRDefault="00F059D4">
      <w:pPr>
        <w:pStyle w:val="Code"/>
      </w:pPr>
      <w:r>
        <w:t>-- ==================</w:t>
      </w:r>
    </w:p>
    <w:p w14:paraId="2CF6EE0D" w14:textId="77777777" w:rsidR="00F059D4" w:rsidRDefault="00F059D4">
      <w:pPr>
        <w:pStyle w:val="Code"/>
      </w:pPr>
    </w:p>
    <w:p w14:paraId="18172ABD" w14:textId="77777777" w:rsidR="00F059D4" w:rsidRDefault="00F059D4">
      <w:pPr>
        <w:pStyle w:val="Code"/>
      </w:pPr>
      <w:r>
        <w:t>-- See clause 6.2.3.2.2 for details of this structure</w:t>
      </w:r>
    </w:p>
    <w:p w14:paraId="4BCF491C" w14:textId="77777777" w:rsidR="00F059D4" w:rsidRDefault="00F059D4">
      <w:pPr>
        <w:pStyle w:val="Code"/>
      </w:pPr>
      <w:r>
        <w:t>SMFPDUSessionEstablishment ::= SEQUENCE</w:t>
      </w:r>
    </w:p>
    <w:p w14:paraId="6A3496B4" w14:textId="77777777" w:rsidR="00F059D4" w:rsidRDefault="00F059D4">
      <w:pPr>
        <w:pStyle w:val="Code"/>
      </w:pPr>
      <w:r>
        <w:t>{</w:t>
      </w:r>
    </w:p>
    <w:p w14:paraId="7E8667EE" w14:textId="77777777" w:rsidR="00F059D4" w:rsidRDefault="00F059D4">
      <w:pPr>
        <w:pStyle w:val="Code"/>
      </w:pPr>
      <w:r>
        <w:t xml:space="preserve">    sUPI                          [1] SUPI OPTIONAL,</w:t>
      </w:r>
    </w:p>
    <w:p w14:paraId="054E0EEC" w14:textId="77777777" w:rsidR="00F059D4" w:rsidRDefault="00F059D4">
      <w:pPr>
        <w:pStyle w:val="Code"/>
      </w:pPr>
      <w:r>
        <w:t xml:space="preserve">    sUPIUnauthenticated           [2] SUPIUnauthenticatedIndication OPTIONAL,</w:t>
      </w:r>
    </w:p>
    <w:p w14:paraId="1E9F3825" w14:textId="77777777" w:rsidR="00F059D4" w:rsidRDefault="00F059D4">
      <w:pPr>
        <w:pStyle w:val="Code"/>
      </w:pPr>
      <w:r>
        <w:t xml:space="preserve">    pEI                           [3] PEI OPTIONAL,</w:t>
      </w:r>
    </w:p>
    <w:p w14:paraId="5D39B70F" w14:textId="77777777" w:rsidR="00F059D4" w:rsidRDefault="00F059D4">
      <w:pPr>
        <w:pStyle w:val="Code"/>
      </w:pPr>
      <w:r>
        <w:t xml:space="preserve">    gPSI                          [4] GPSI OPTIONAL,</w:t>
      </w:r>
    </w:p>
    <w:p w14:paraId="0A30AF91" w14:textId="77777777" w:rsidR="00F059D4" w:rsidRDefault="00F059D4">
      <w:pPr>
        <w:pStyle w:val="Code"/>
      </w:pPr>
      <w:r>
        <w:t xml:space="preserve">    pDUSessionID                  [5] PDUSessionID,</w:t>
      </w:r>
    </w:p>
    <w:p w14:paraId="08CBFD7C" w14:textId="77777777" w:rsidR="00F059D4" w:rsidRDefault="00F059D4">
      <w:pPr>
        <w:pStyle w:val="Code"/>
      </w:pPr>
      <w:r>
        <w:t xml:space="preserve">    gTPTunnelID                   [6] FTEID,</w:t>
      </w:r>
    </w:p>
    <w:p w14:paraId="14C82D2E" w14:textId="77777777" w:rsidR="00F059D4" w:rsidRDefault="00F059D4">
      <w:pPr>
        <w:pStyle w:val="Code"/>
      </w:pPr>
      <w:r>
        <w:t xml:space="preserve">    pDUSessionType                [7] PDUSessionType,</w:t>
      </w:r>
    </w:p>
    <w:p w14:paraId="5E79FADA" w14:textId="77777777" w:rsidR="00F059D4" w:rsidRDefault="00F059D4">
      <w:pPr>
        <w:pStyle w:val="Code"/>
      </w:pPr>
      <w:r>
        <w:t xml:space="preserve">    sNSSAI                        [8] SNSSAI OPTIONAL,</w:t>
      </w:r>
    </w:p>
    <w:p w14:paraId="08995F6E" w14:textId="77777777" w:rsidR="00F059D4" w:rsidRDefault="00F059D4">
      <w:pPr>
        <w:pStyle w:val="Code"/>
      </w:pPr>
      <w:r>
        <w:t xml:space="preserve">    uEEndpoint                    [9] SEQUENCE OF UEEndpointAddress OPTIONAL,</w:t>
      </w:r>
    </w:p>
    <w:p w14:paraId="7EEEB774" w14:textId="77777777" w:rsidR="00F059D4" w:rsidRDefault="00F059D4">
      <w:pPr>
        <w:pStyle w:val="Code"/>
      </w:pPr>
      <w:r>
        <w:t xml:space="preserve">    non3GPPAccessEndpoint         [10] UEEndpointAddress OPTIONAL,</w:t>
      </w:r>
    </w:p>
    <w:p w14:paraId="2700DBB2" w14:textId="77777777" w:rsidR="00F059D4" w:rsidRDefault="00F059D4">
      <w:pPr>
        <w:pStyle w:val="Code"/>
      </w:pPr>
      <w:r>
        <w:t xml:space="preserve">    location                      [11] Location OPTIONAL,</w:t>
      </w:r>
    </w:p>
    <w:p w14:paraId="66F90D8F" w14:textId="77777777" w:rsidR="00F059D4" w:rsidRDefault="00F059D4">
      <w:pPr>
        <w:pStyle w:val="Code"/>
      </w:pPr>
      <w:r>
        <w:t xml:space="preserve">    dNN                           [12] DNN,</w:t>
      </w:r>
    </w:p>
    <w:p w14:paraId="7B8A153E" w14:textId="77777777" w:rsidR="00F059D4" w:rsidRDefault="00F059D4">
      <w:pPr>
        <w:pStyle w:val="Code"/>
      </w:pPr>
      <w:r>
        <w:t xml:space="preserve">    aMFID                         [13] AMFID OPTIONAL,</w:t>
      </w:r>
    </w:p>
    <w:p w14:paraId="7B5DD3BF" w14:textId="77777777" w:rsidR="00F059D4" w:rsidRDefault="00F059D4">
      <w:pPr>
        <w:pStyle w:val="Code"/>
      </w:pPr>
      <w:r>
        <w:t xml:space="preserve">    hSMFURI                       [14] HSMFURI OPTIONAL,</w:t>
      </w:r>
    </w:p>
    <w:p w14:paraId="599139B3" w14:textId="77777777" w:rsidR="00F059D4" w:rsidRDefault="00F059D4">
      <w:pPr>
        <w:pStyle w:val="Code"/>
      </w:pPr>
      <w:r>
        <w:t xml:space="preserve">    requestType                   [15] FiveGSMRequestType,</w:t>
      </w:r>
    </w:p>
    <w:p w14:paraId="335F76D9" w14:textId="77777777" w:rsidR="00F059D4" w:rsidRDefault="00F059D4">
      <w:pPr>
        <w:pStyle w:val="Code"/>
      </w:pPr>
      <w:r>
        <w:t xml:space="preserve">    accessType                    [16] AccessType OPTIONAL,</w:t>
      </w:r>
    </w:p>
    <w:p w14:paraId="705F2F1B" w14:textId="77777777" w:rsidR="00F059D4" w:rsidRDefault="00F059D4">
      <w:pPr>
        <w:pStyle w:val="Code"/>
      </w:pPr>
      <w:r>
        <w:t xml:space="preserve">    rATType                       [17] RATType OPTIONAL,</w:t>
      </w:r>
    </w:p>
    <w:p w14:paraId="0E9F1B91" w14:textId="77777777" w:rsidR="00F059D4" w:rsidRDefault="00F059D4">
      <w:pPr>
        <w:pStyle w:val="Code"/>
      </w:pPr>
      <w:r>
        <w:t xml:space="preserve">    sMPDUDNRequest                [18] SMPDUDNRequest OPTIONAL,</w:t>
      </w:r>
    </w:p>
    <w:p w14:paraId="08F14DCA" w14:textId="77777777" w:rsidR="00F059D4" w:rsidRDefault="00F059D4">
      <w:pPr>
        <w:pStyle w:val="Code"/>
      </w:pPr>
      <w:r>
        <w:t xml:space="preserve">    uEEPSPDNConnection            [19] UEEPSPDNConnection OPTIONAL,</w:t>
      </w:r>
    </w:p>
    <w:p w14:paraId="2C41F622" w14:textId="77777777" w:rsidR="00F059D4" w:rsidRDefault="00F059D4">
      <w:pPr>
        <w:pStyle w:val="Code"/>
      </w:pPr>
      <w:r>
        <w:t xml:space="preserve">    ePS5GSComboInfo               [20] EPS5GSComboInfo OPTIONAL,</w:t>
      </w:r>
    </w:p>
    <w:p w14:paraId="798C2F38" w14:textId="77777777" w:rsidR="00F059D4" w:rsidRDefault="00F059D4">
      <w:pPr>
        <w:pStyle w:val="Code"/>
      </w:pPr>
      <w:r>
        <w:t xml:space="preserve">    selectedDNN                   [21] DNN OPTIONAL,</w:t>
      </w:r>
    </w:p>
    <w:p w14:paraId="11FC7261" w14:textId="77777777" w:rsidR="00F059D4" w:rsidRDefault="00F059D4">
      <w:pPr>
        <w:pStyle w:val="Code"/>
      </w:pPr>
      <w:r>
        <w:t xml:space="preserve">    servingNetwork                [22] SMFServingNetwork OPTIONAL,</w:t>
      </w:r>
    </w:p>
    <w:p w14:paraId="1CBCB09B" w14:textId="77777777" w:rsidR="00F059D4" w:rsidRDefault="00F059D4">
      <w:pPr>
        <w:pStyle w:val="Code"/>
      </w:pPr>
      <w:r>
        <w:t xml:space="preserve">    oldPDUSessionID               [23] PDUSessionID OPTIONAL,</w:t>
      </w:r>
    </w:p>
    <w:p w14:paraId="0DCFFB16" w14:textId="77777777" w:rsidR="00F059D4" w:rsidRDefault="00F059D4">
      <w:pPr>
        <w:pStyle w:val="Code"/>
      </w:pPr>
      <w:r>
        <w:t xml:space="preserve">    handoverState                 [24] HandoverState OPTIONAL,</w:t>
      </w:r>
    </w:p>
    <w:p w14:paraId="7EE0271F" w14:textId="77777777" w:rsidR="00F059D4" w:rsidRDefault="00F059D4">
      <w:pPr>
        <w:pStyle w:val="Code"/>
      </w:pPr>
      <w:r>
        <w:t xml:space="preserve">    gTPTunnelInfo                 [25] GTPTunnelInfo OPTIONAL,</w:t>
      </w:r>
    </w:p>
    <w:p w14:paraId="7849CFF0" w14:textId="77777777" w:rsidR="00F059D4" w:rsidRDefault="00F059D4">
      <w:pPr>
        <w:pStyle w:val="Code"/>
      </w:pPr>
      <w:r>
        <w:t xml:space="preserve">    pCCRules                      [26] PCCRuleSet OPTIONAL,</w:t>
      </w:r>
    </w:p>
    <w:p w14:paraId="42BB17CF" w14:textId="77777777" w:rsidR="00F059D4" w:rsidRDefault="00F059D4">
      <w:pPr>
        <w:pStyle w:val="Code"/>
      </w:pPr>
      <w:r>
        <w:t xml:space="preserve">    ePSPDNConnectionEstablishment [27] EPSPDNConnectionEstablishment OPTIONAL</w:t>
      </w:r>
    </w:p>
    <w:p w14:paraId="1E8D3026" w14:textId="77777777" w:rsidR="00F059D4" w:rsidRDefault="00F059D4">
      <w:pPr>
        <w:pStyle w:val="Code"/>
      </w:pPr>
      <w:r>
        <w:t>}</w:t>
      </w:r>
    </w:p>
    <w:p w14:paraId="297CF461" w14:textId="77777777" w:rsidR="00F059D4" w:rsidRDefault="00F059D4">
      <w:pPr>
        <w:pStyle w:val="Code"/>
      </w:pPr>
    </w:p>
    <w:p w14:paraId="39B7E729" w14:textId="77777777" w:rsidR="00F059D4" w:rsidRDefault="00F059D4">
      <w:pPr>
        <w:pStyle w:val="Code"/>
      </w:pPr>
      <w:r>
        <w:t>-- See clause 6.2.3.2.3 for details of this structure</w:t>
      </w:r>
    </w:p>
    <w:p w14:paraId="5F2BD307" w14:textId="77777777" w:rsidR="00F059D4" w:rsidRDefault="00F059D4">
      <w:pPr>
        <w:pStyle w:val="Code"/>
      </w:pPr>
      <w:r>
        <w:t>SMFPDUSessionModification ::= SEQUENCE</w:t>
      </w:r>
    </w:p>
    <w:p w14:paraId="2F4BAA28" w14:textId="77777777" w:rsidR="00F059D4" w:rsidRDefault="00F059D4">
      <w:pPr>
        <w:pStyle w:val="Code"/>
      </w:pPr>
      <w:r>
        <w:t>{</w:t>
      </w:r>
    </w:p>
    <w:p w14:paraId="04CB889E" w14:textId="77777777" w:rsidR="00F059D4" w:rsidRDefault="00F059D4">
      <w:pPr>
        <w:pStyle w:val="Code"/>
      </w:pPr>
      <w:r>
        <w:t xml:space="preserve">    sUPI                        [1] SUPI OPTIONAL,</w:t>
      </w:r>
    </w:p>
    <w:p w14:paraId="0F44BED6" w14:textId="77777777" w:rsidR="00F059D4" w:rsidRDefault="00F059D4">
      <w:pPr>
        <w:pStyle w:val="Code"/>
      </w:pPr>
      <w:r>
        <w:t xml:space="preserve">    sUPIUnauthenticated         [2] SUPIUnauthenticatedIndication OPTIONAL,</w:t>
      </w:r>
    </w:p>
    <w:p w14:paraId="5B59DC60" w14:textId="77777777" w:rsidR="00F059D4" w:rsidRDefault="00F059D4">
      <w:pPr>
        <w:pStyle w:val="Code"/>
      </w:pPr>
      <w:r>
        <w:t xml:space="preserve">    pEI                         [3] PEI OPTIONAL,</w:t>
      </w:r>
    </w:p>
    <w:p w14:paraId="21683767" w14:textId="77777777" w:rsidR="00F059D4" w:rsidRDefault="00F059D4">
      <w:pPr>
        <w:pStyle w:val="Code"/>
      </w:pPr>
      <w:r>
        <w:t xml:space="preserve">    gPSI                        [4] GPSI OPTIONAL,</w:t>
      </w:r>
    </w:p>
    <w:p w14:paraId="36222CCE" w14:textId="77777777" w:rsidR="00F059D4" w:rsidRDefault="00F059D4">
      <w:pPr>
        <w:pStyle w:val="Code"/>
      </w:pPr>
      <w:r>
        <w:t xml:space="preserve">    sNSSAI                      [5] SNSSAI OPTIONAL,</w:t>
      </w:r>
    </w:p>
    <w:p w14:paraId="581DB220" w14:textId="77777777" w:rsidR="00F059D4" w:rsidRDefault="00F059D4">
      <w:pPr>
        <w:pStyle w:val="Code"/>
      </w:pPr>
      <w:r>
        <w:t xml:space="preserve">    non3GPPAccessEndpoint       [6] UEEndpointAddress OPTIONAL,</w:t>
      </w:r>
    </w:p>
    <w:p w14:paraId="064766EC" w14:textId="77777777" w:rsidR="00F059D4" w:rsidRDefault="00F059D4">
      <w:pPr>
        <w:pStyle w:val="Code"/>
      </w:pPr>
      <w:r>
        <w:t xml:space="preserve">    location                    [7] Location OPTIONAL,</w:t>
      </w:r>
    </w:p>
    <w:p w14:paraId="7C44116C" w14:textId="77777777" w:rsidR="00F059D4" w:rsidRDefault="00F059D4">
      <w:pPr>
        <w:pStyle w:val="Code"/>
      </w:pPr>
      <w:r>
        <w:t xml:space="preserve">    requestType                 [8] FiveGSMRequestType,</w:t>
      </w:r>
    </w:p>
    <w:p w14:paraId="5A5D4415" w14:textId="77777777" w:rsidR="00F059D4" w:rsidRDefault="00F059D4">
      <w:pPr>
        <w:pStyle w:val="Code"/>
      </w:pPr>
      <w:r>
        <w:t xml:space="preserve">    accessType                  [9] AccessType OPTIONAL,</w:t>
      </w:r>
    </w:p>
    <w:p w14:paraId="4709D08A" w14:textId="77777777" w:rsidR="00F059D4" w:rsidRDefault="00F059D4">
      <w:pPr>
        <w:pStyle w:val="Code"/>
      </w:pPr>
      <w:r>
        <w:t xml:space="preserve">    rATType                     [10] RATType OPTIONAL,</w:t>
      </w:r>
    </w:p>
    <w:p w14:paraId="5E922216" w14:textId="77777777" w:rsidR="00F059D4" w:rsidRDefault="00F059D4">
      <w:pPr>
        <w:pStyle w:val="Code"/>
      </w:pPr>
      <w:r>
        <w:lastRenderedPageBreak/>
        <w:t xml:space="preserve">    pDUSessionID                [11] PDUSessionID OPTIONAL,</w:t>
      </w:r>
    </w:p>
    <w:p w14:paraId="27328BAC" w14:textId="77777777" w:rsidR="00F059D4" w:rsidRDefault="00F059D4">
      <w:pPr>
        <w:pStyle w:val="Code"/>
      </w:pPr>
      <w:r>
        <w:t xml:space="preserve">    ePS5GSComboInfo             [12] EPS5GSComboInfo OPTIONAL,</w:t>
      </w:r>
    </w:p>
    <w:p w14:paraId="59250B9E" w14:textId="77777777" w:rsidR="00F059D4" w:rsidRDefault="00F059D4">
      <w:pPr>
        <w:pStyle w:val="Code"/>
      </w:pPr>
      <w:r>
        <w:t xml:space="preserve">    uEEndpoint                  [13] UEEndpointAddress OPTIONAL,</w:t>
      </w:r>
    </w:p>
    <w:p w14:paraId="7D3B86D5" w14:textId="77777777" w:rsidR="00F059D4" w:rsidRDefault="00F059D4">
      <w:pPr>
        <w:pStyle w:val="Code"/>
      </w:pPr>
      <w:r>
        <w:t xml:space="preserve">    servingNetwork              [14] SMFServingNetwork OPTIONAL,</w:t>
      </w:r>
    </w:p>
    <w:p w14:paraId="6FB0A2CB" w14:textId="77777777" w:rsidR="00F059D4" w:rsidRDefault="00F059D4">
      <w:pPr>
        <w:pStyle w:val="Code"/>
      </w:pPr>
      <w:r>
        <w:t xml:space="preserve">    handoverState               [15] HandoverState OPTIONAL,</w:t>
      </w:r>
    </w:p>
    <w:p w14:paraId="66624B0B" w14:textId="77777777" w:rsidR="00F059D4" w:rsidRDefault="00F059D4">
      <w:pPr>
        <w:pStyle w:val="Code"/>
      </w:pPr>
      <w:r>
        <w:t xml:space="preserve">    gTPTunnelInfo               [16] GTPTunnelInfo OPTIONAL,</w:t>
      </w:r>
    </w:p>
    <w:p w14:paraId="63E5C43A" w14:textId="77777777" w:rsidR="00F059D4" w:rsidRDefault="00F059D4">
      <w:pPr>
        <w:pStyle w:val="Code"/>
      </w:pPr>
      <w:r>
        <w:t xml:space="preserve">    pCCRules                    [17] PCCRuleSet OPTIONAL,</w:t>
      </w:r>
    </w:p>
    <w:p w14:paraId="00A5E01B" w14:textId="77777777" w:rsidR="00F059D4" w:rsidRDefault="00F059D4">
      <w:pPr>
        <w:pStyle w:val="Code"/>
      </w:pPr>
      <w:r>
        <w:t xml:space="preserve">    ePSPDNConnectionModification[18] EPSPDNConnectionModification OPTIONAL,</w:t>
      </w:r>
    </w:p>
    <w:p w14:paraId="76932906" w14:textId="77777777" w:rsidR="00F059D4" w:rsidRDefault="00F059D4">
      <w:pPr>
        <w:pStyle w:val="Code"/>
      </w:pPr>
      <w:r>
        <w:t xml:space="preserve">    uPPathChange                [19] UPPathChange OPTIONAL,</w:t>
      </w:r>
    </w:p>
    <w:p w14:paraId="0699B462" w14:textId="77777777" w:rsidR="00F059D4" w:rsidRDefault="00F059D4">
      <w:pPr>
        <w:pStyle w:val="Code"/>
      </w:pPr>
      <w:r>
        <w:t xml:space="preserve">    pFDDataForApp               [20] PFDDataForApp OPTIONAL</w:t>
      </w:r>
    </w:p>
    <w:p w14:paraId="51A9D384" w14:textId="77777777" w:rsidR="00F059D4" w:rsidRDefault="00F059D4">
      <w:pPr>
        <w:pStyle w:val="Code"/>
      </w:pPr>
      <w:r>
        <w:t>}</w:t>
      </w:r>
    </w:p>
    <w:p w14:paraId="7B244677" w14:textId="77777777" w:rsidR="00F059D4" w:rsidRDefault="00F059D4">
      <w:pPr>
        <w:pStyle w:val="Code"/>
      </w:pPr>
    </w:p>
    <w:p w14:paraId="39B0496E" w14:textId="77777777" w:rsidR="00F059D4" w:rsidRDefault="00F059D4">
      <w:pPr>
        <w:pStyle w:val="Code"/>
      </w:pPr>
      <w:r>
        <w:t>-- See clause 6.2.3.2.4 for details of this structure</w:t>
      </w:r>
    </w:p>
    <w:p w14:paraId="3AFDC0BA" w14:textId="77777777" w:rsidR="00F059D4" w:rsidRDefault="00F059D4">
      <w:pPr>
        <w:pStyle w:val="Code"/>
      </w:pPr>
      <w:r>
        <w:t>SMFPDUSessionRelease ::= SEQUENCE</w:t>
      </w:r>
    </w:p>
    <w:p w14:paraId="33D76927" w14:textId="77777777" w:rsidR="00F059D4" w:rsidRDefault="00F059D4">
      <w:pPr>
        <w:pStyle w:val="Code"/>
      </w:pPr>
      <w:r>
        <w:t>{</w:t>
      </w:r>
    </w:p>
    <w:p w14:paraId="69E9BEE1" w14:textId="77777777" w:rsidR="00F059D4" w:rsidRDefault="00F059D4">
      <w:pPr>
        <w:pStyle w:val="Code"/>
      </w:pPr>
      <w:r>
        <w:t xml:space="preserve">    sUPI                        [1] SUPI,</w:t>
      </w:r>
    </w:p>
    <w:p w14:paraId="474CA30B" w14:textId="77777777" w:rsidR="00F059D4" w:rsidRDefault="00F059D4">
      <w:pPr>
        <w:pStyle w:val="Code"/>
      </w:pPr>
      <w:r>
        <w:t xml:space="preserve">    pEI                         [2] PEI OPTIONAL,</w:t>
      </w:r>
    </w:p>
    <w:p w14:paraId="6217A6A6" w14:textId="77777777" w:rsidR="00F059D4" w:rsidRDefault="00F059D4">
      <w:pPr>
        <w:pStyle w:val="Code"/>
      </w:pPr>
      <w:r>
        <w:t xml:space="preserve">    gPSI                        [3] GPSI OPTIONAL,</w:t>
      </w:r>
    </w:p>
    <w:p w14:paraId="40611D59" w14:textId="77777777" w:rsidR="00F059D4" w:rsidRDefault="00F059D4">
      <w:pPr>
        <w:pStyle w:val="Code"/>
      </w:pPr>
      <w:r>
        <w:t xml:space="preserve">    pDUSessionID                [4] PDUSessionID,</w:t>
      </w:r>
    </w:p>
    <w:p w14:paraId="68AFC083" w14:textId="77777777" w:rsidR="00F059D4" w:rsidRDefault="00F059D4">
      <w:pPr>
        <w:pStyle w:val="Code"/>
      </w:pPr>
      <w:r>
        <w:t xml:space="preserve">    timeOfFirstPacket           [5] Timestamp OPTIONAL,</w:t>
      </w:r>
    </w:p>
    <w:p w14:paraId="397951FC" w14:textId="77777777" w:rsidR="00F059D4" w:rsidRDefault="00F059D4">
      <w:pPr>
        <w:pStyle w:val="Code"/>
      </w:pPr>
      <w:r>
        <w:t xml:space="preserve">    timeOfLastPacket            [6] Timestamp OPTIONAL,</w:t>
      </w:r>
    </w:p>
    <w:p w14:paraId="7E4AF5B4" w14:textId="77777777" w:rsidR="00F059D4" w:rsidRDefault="00F059D4">
      <w:pPr>
        <w:pStyle w:val="Code"/>
      </w:pPr>
      <w:r>
        <w:t xml:space="preserve">    uplinkVolume                [7] INTEGER OPTIONAL,</w:t>
      </w:r>
    </w:p>
    <w:p w14:paraId="1CC0ED55" w14:textId="77777777" w:rsidR="00F059D4" w:rsidRDefault="00F059D4">
      <w:pPr>
        <w:pStyle w:val="Code"/>
      </w:pPr>
      <w:r>
        <w:t xml:space="preserve">    downlinkVolume              [8] INTEGER OPTIONAL,</w:t>
      </w:r>
    </w:p>
    <w:p w14:paraId="305DA1EF" w14:textId="77777777" w:rsidR="00F059D4" w:rsidRDefault="00F059D4">
      <w:pPr>
        <w:pStyle w:val="Code"/>
      </w:pPr>
      <w:r>
        <w:t xml:space="preserve">    location                    [9] Location OPTIONAL,</w:t>
      </w:r>
    </w:p>
    <w:p w14:paraId="131A0F51" w14:textId="77777777" w:rsidR="00F059D4" w:rsidRDefault="00F059D4">
      <w:pPr>
        <w:pStyle w:val="Code"/>
      </w:pPr>
      <w:r>
        <w:t xml:space="preserve">    cause                       [10] SMFErrorCodes OPTIONAL,</w:t>
      </w:r>
    </w:p>
    <w:p w14:paraId="69CA4075" w14:textId="77777777" w:rsidR="00F059D4" w:rsidRDefault="00F059D4">
      <w:pPr>
        <w:pStyle w:val="Code"/>
      </w:pPr>
      <w:r>
        <w:t xml:space="preserve">    ePS5GSComboInfo             [11] EPS5GSComboInfo OPTIONAL,</w:t>
      </w:r>
    </w:p>
    <w:p w14:paraId="0F17C4E3" w14:textId="77777777" w:rsidR="00F059D4" w:rsidRDefault="00F059D4">
      <w:pPr>
        <w:pStyle w:val="Code"/>
      </w:pPr>
      <w:r>
        <w:t xml:space="preserve">    nGAPCause                   [12] NGAPCauseInt OPTIONAL,</w:t>
      </w:r>
    </w:p>
    <w:p w14:paraId="1DE90006" w14:textId="77777777" w:rsidR="00F059D4" w:rsidRDefault="00F059D4">
      <w:pPr>
        <w:pStyle w:val="Code"/>
      </w:pPr>
      <w:r>
        <w:t xml:space="preserve">    fiveGMMCause                [13] FiveGMMCause OPTIONAL,</w:t>
      </w:r>
    </w:p>
    <w:p w14:paraId="0EB2AB91" w14:textId="77777777" w:rsidR="00F059D4" w:rsidRDefault="00F059D4">
      <w:pPr>
        <w:pStyle w:val="Code"/>
      </w:pPr>
      <w:r>
        <w:t xml:space="preserve">    pCCRuleIDs                  [14] PCCRuleIDSet OPTIONAL,</w:t>
      </w:r>
    </w:p>
    <w:p w14:paraId="776C94CB" w14:textId="77777777" w:rsidR="00F059D4" w:rsidRDefault="00F059D4">
      <w:pPr>
        <w:pStyle w:val="Code"/>
      </w:pPr>
      <w:r>
        <w:t xml:space="preserve">    ePSPDNConnectionRelease     [15] EPSPDNConnectionRelease OPTIONAL</w:t>
      </w:r>
    </w:p>
    <w:p w14:paraId="1B9515A7" w14:textId="77777777" w:rsidR="00F059D4" w:rsidRDefault="00F059D4">
      <w:pPr>
        <w:pStyle w:val="Code"/>
      </w:pPr>
      <w:r>
        <w:t>}</w:t>
      </w:r>
    </w:p>
    <w:p w14:paraId="416C5C58" w14:textId="77777777" w:rsidR="00F059D4" w:rsidRDefault="00F059D4">
      <w:pPr>
        <w:pStyle w:val="Code"/>
      </w:pPr>
    </w:p>
    <w:p w14:paraId="751F6A0B" w14:textId="77777777" w:rsidR="00F059D4" w:rsidRDefault="00F059D4">
      <w:pPr>
        <w:pStyle w:val="Code"/>
      </w:pPr>
      <w:r>
        <w:t>-- See clause 6.2.3.2.5 for details of this structure</w:t>
      </w:r>
    </w:p>
    <w:p w14:paraId="51340C2D" w14:textId="77777777" w:rsidR="00F059D4" w:rsidRDefault="00F059D4">
      <w:pPr>
        <w:pStyle w:val="Code"/>
      </w:pPr>
      <w:r>
        <w:t>SMFStartOfInterceptionWithEstablishedPDUSession ::= SEQUENCE</w:t>
      </w:r>
    </w:p>
    <w:p w14:paraId="54C3EEA4" w14:textId="77777777" w:rsidR="00F059D4" w:rsidRDefault="00F059D4">
      <w:pPr>
        <w:pStyle w:val="Code"/>
      </w:pPr>
      <w:r>
        <w:t>{</w:t>
      </w:r>
    </w:p>
    <w:p w14:paraId="7BA6F0AD" w14:textId="77777777" w:rsidR="00F059D4" w:rsidRDefault="00F059D4">
      <w:pPr>
        <w:pStyle w:val="Code"/>
      </w:pPr>
      <w:r>
        <w:t xml:space="preserve">    sUPI                                               [1] SUPI OPTIONAL,</w:t>
      </w:r>
    </w:p>
    <w:p w14:paraId="4E6C1AA7" w14:textId="77777777" w:rsidR="00F059D4" w:rsidRDefault="00F059D4">
      <w:pPr>
        <w:pStyle w:val="Code"/>
      </w:pPr>
      <w:r>
        <w:t xml:space="preserve">    sUPIUnauthenticated                                [2] SUPIUnauthenticatedIndication OPTIONAL,</w:t>
      </w:r>
    </w:p>
    <w:p w14:paraId="2447519C" w14:textId="77777777" w:rsidR="00F059D4" w:rsidRDefault="00F059D4">
      <w:pPr>
        <w:pStyle w:val="Code"/>
      </w:pPr>
      <w:r>
        <w:t xml:space="preserve">    pEI                                                [3] PEI OPTIONAL,</w:t>
      </w:r>
    </w:p>
    <w:p w14:paraId="5F129873" w14:textId="77777777" w:rsidR="00F059D4" w:rsidRDefault="00F059D4">
      <w:pPr>
        <w:pStyle w:val="Code"/>
      </w:pPr>
      <w:r>
        <w:t xml:space="preserve">    gPSI                                               [4] GPSI OPTIONAL,</w:t>
      </w:r>
    </w:p>
    <w:p w14:paraId="676F5841" w14:textId="77777777" w:rsidR="00F059D4" w:rsidRDefault="00F059D4">
      <w:pPr>
        <w:pStyle w:val="Code"/>
      </w:pPr>
      <w:r>
        <w:t xml:space="preserve">    pDUSessionID                                       [5] PDUSessionID,</w:t>
      </w:r>
    </w:p>
    <w:p w14:paraId="3599A5B5" w14:textId="77777777" w:rsidR="00F059D4" w:rsidRDefault="00F059D4">
      <w:pPr>
        <w:pStyle w:val="Code"/>
      </w:pPr>
      <w:r>
        <w:t xml:space="preserve">    gTPTunnelID                                        [6] FTEID,</w:t>
      </w:r>
    </w:p>
    <w:p w14:paraId="6276E067" w14:textId="77777777" w:rsidR="00F059D4" w:rsidRDefault="00F059D4">
      <w:pPr>
        <w:pStyle w:val="Code"/>
      </w:pPr>
      <w:r>
        <w:t xml:space="preserve">    pDUSessionType                                     [7] PDUSessionType,</w:t>
      </w:r>
    </w:p>
    <w:p w14:paraId="058BAC7C" w14:textId="77777777" w:rsidR="00F059D4" w:rsidRDefault="00F059D4">
      <w:pPr>
        <w:pStyle w:val="Code"/>
      </w:pPr>
      <w:r>
        <w:t xml:space="preserve">    sNSSAI                                             [8] SNSSAI OPTIONAL,</w:t>
      </w:r>
    </w:p>
    <w:p w14:paraId="5A64B516" w14:textId="77777777" w:rsidR="00F059D4" w:rsidRDefault="00F059D4">
      <w:pPr>
        <w:pStyle w:val="Code"/>
      </w:pPr>
      <w:r>
        <w:t xml:space="preserve">    uEEndpoint                                         [9] SEQUENCE OF UEEndpointAddress,</w:t>
      </w:r>
    </w:p>
    <w:p w14:paraId="6483F4FE" w14:textId="77777777" w:rsidR="00F059D4" w:rsidRDefault="00F059D4">
      <w:pPr>
        <w:pStyle w:val="Code"/>
      </w:pPr>
      <w:r>
        <w:t xml:space="preserve">    non3GPPAccessEndpoint                              [10] UEEndpointAddress OPTIONAL,</w:t>
      </w:r>
    </w:p>
    <w:p w14:paraId="355A929C" w14:textId="77777777" w:rsidR="00F059D4" w:rsidRDefault="00F059D4">
      <w:pPr>
        <w:pStyle w:val="Code"/>
      </w:pPr>
      <w:r>
        <w:t xml:space="preserve">    location                                           [11] Location OPTIONAL,</w:t>
      </w:r>
    </w:p>
    <w:p w14:paraId="6EB73872" w14:textId="77777777" w:rsidR="00F059D4" w:rsidRDefault="00F059D4">
      <w:pPr>
        <w:pStyle w:val="Code"/>
      </w:pPr>
      <w:r>
        <w:t xml:space="preserve">    dNN                                                [12] DNN,</w:t>
      </w:r>
    </w:p>
    <w:p w14:paraId="05FD5C16" w14:textId="77777777" w:rsidR="00F059D4" w:rsidRDefault="00F059D4">
      <w:pPr>
        <w:pStyle w:val="Code"/>
      </w:pPr>
      <w:r>
        <w:t xml:space="preserve">    aMFID                                              [13] AMFID OPTIONAL,</w:t>
      </w:r>
    </w:p>
    <w:p w14:paraId="63C27668" w14:textId="77777777" w:rsidR="00F059D4" w:rsidRDefault="00F059D4">
      <w:pPr>
        <w:pStyle w:val="Code"/>
      </w:pPr>
      <w:r>
        <w:t xml:space="preserve">    hSMFURI                                            [14] HSMFURI OPTIONAL,</w:t>
      </w:r>
    </w:p>
    <w:p w14:paraId="36455963" w14:textId="77777777" w:rsidR="00F059D4" w:rsidRDefault="00F059D4">
      <w:pPr>
        <w:pStyle w:val="Code"/>
      </w:pPr>
      <w:r>
        <w:t xml:space="preserve">    requestType                                        [15] FiveGSMRequestType,</w:t>
      </w:r>
    </w:p>
    <w:p w14:paraId="1D82EA22" w14:textId="77777777" w:rsidR="00F059D4" w:rsidRDefault="00F059D4">
      <w:pPr>
        <w:pStyle w:val="Code"/>
      </w:pPr>
      <w:r>
        <w:t xml:space="preserve">    accessType                                         [16] AccessType OPTIONAL,</w:t>
      </w:r>
    </w:p>
    <w:p w14:paraId="425CD28C" w14:textId="77777777" w:rsidR="00F059D4" w:rsidRDefault="00F059D4">
      <w:pPr>
        <w:pStyle w:val="Code"/>
      </w:pPr>
      <w:r>
        <w:t xml:space="preserve">    rATType                                            [17] RATType OPTIONAL,</w:t>
      </w:r>
    </w:p>
    <w:p w14:paraId="7E062789" w14:textId="77777777" w:rsidR="00F059D4" w:rsidRDefault="00F059D4">
      <w:pPr>
        <w:pStyle w:val="Code"/>
      </w:pPr>
      <w:r>
        <w:t xml:space="preserve">    sMPDUDNRequest                                     [18] SMPDUDNRequest OPTIONAL,</w:t>
      </w:r>
    </w:p>
    <w:p w14:paraId="4D27BB70" w14:textId="77777777" w:rsidR="00F059D4" w:rsidRDefault="00F059D4">
      <w:pPr>
        <w:pStyle w:val="Code"/>
      </w:pPr>
      <w:r>
        <w:t xml:space="preserve">    timeOfSessionEstablishment                         [19] Timestamp OPTIONAL,</w:t>
      </w:r>
    </w:p>
    <w:p w14:paraId="084E9D85" w14:textId="77777777" w:rsidR="00F059D4" w:rsidRDefault="00F059D4">
      <w:pPr>
        <w:pStyle w:val="Code"/>
      </w:pPr>
      <w:r>
        <w:t xml:space="preserve">    ePS5GSComboInfo                                    [20] EPS5GSComboInfo OPTIONAL,</w:t>
      </w:r>
    </w:p>
    <w:p w14:paraId="4AFDA506" w14:textId="77777777" w:rsidR="00F059D4" w:rsidRDefault="00F059D4">
      <w:pPr>
        <w:pStyle w:val="Code"/>
      </w:pPr>
      <w:r>
        <w:t xml:space="preserve">    uEEPSPDNConnection                                 [21] UEEPSPDNConnection OPTIONAL,</w:t>
      </w:r>
    </w:p>
    <w:p w14:paraId="7FB0A95F" w14:textId="77777777" w:rsidR="00F059D4" w:rsidRDefault="00F059D4">
      <w:pPr>
        <w:pStyle w:val="Code"/>
      </w:pPr>
      <w:r>
        <w:t xml:space="preserve">    servingNetwork                                     [22] SMFServingNetwork OPTIONAL,</w:t>
      </w:r>
    </w:p>
    <w:p w14:paraId="375EABAE" w14:textId="77777777" w:rsidR="00F059D4" w:rsidRDefault="00F059D4">
      <w:pPr>
        <w:pStyle w:val="Code"/>
      </w:pPr>
      <w:r>
        <w:t xml:space="preserve">    gTPTunnelInfo                                      [23] GTPTunnelInfo OPTIONAL,</w:t>
      </w:r>
    </w:p>
    <w:p w14:paraId="45ED09F4" w14:textId="77777777" w:rsidR="00F059D4" w:rsidRDefault="00F059D4">
      <w:pPr>
        <w:pStyle w:val="Code"/>
      </w:pPr>
      <w:r>
        <w:t xml:space="preserve">    pCCRules                                           [24] PCCRuleSet OPTIONAL,</w:t>
      </w:r>
    </w:p>
    <w:p w14:paraId="31A3A404" w14:textId="77777777" w:rsidR="00F059D4" w:rsidRDefault="00F059D4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6DD80724" w14:textId="77777777" w:rsidR="00F059D4" w:rsidRDefault="00F059D4">
      <w:pPr>
        <w:pStyle w:val="Code"/>
      </w:pPr>
      <w:r>
        <w:t xml:space="preserve">    pFDDataForApps                                     [26] PFDDataForApps OPTIONAL</w:t>
      </w:r>
    </w:p>
    <w:p w14:paraId="1396DA2E" w14:textId="77777777" w:rsidR="00F059D4" w:rsidRDefault="00F059D4">
      <w:pPr>
        <w:pStyle w:val="Code"/>
      </w:pPr>
      <w:r>
        <w:t>}</w:t>
      </w:r>
    </w:p>
    <w:p w14:paraId="1D3CD1FB" w14:textId="77777777" w:rsidR="00F059D4" w:rsidRDefault="00F059D4">
      <w:pPr>
        <w:pStyle w:val="Code"/>
      </w:pPr>
    </w:p>
    <w:p w14:paraId="415057A9" w14:textId="77777777" w:rsidR="00F059D4" w:rsidRDefault="00F059D4">
      <w:pPr>
        <w:pStyle w:val="Code"/>
      </w:pPr>
      <w:r>
        <w:t>-- See clause 6.2.3.2.6 for details of this structure</w:t>
      </w:r>
    </w:p>
    <w:p w14:paraId="423FC131" w14:textId="77777777" w:rsidR="00F059D4" w:rsidRDefault="00F059D4">
      <w:pPr>
        <w:pStyle w:val="Code"/>
      </w:pPr>
      <w:r>
        <w:t>SMFUnsuccessfulProcedure ::= SEQUENCE</w:t>
      </w:r>
    </w:p>
    <w:p w14:paraId="22E343A1" w14:textId="77777777" w:rsidR="00F059D4" w:rsidRDefault="00F059D4">
      <w:pPr>
        <w:pStyle w:val="Code"/>
      </w:pPr>
      <w:r>
        <w:t>{</w:t>
      </w:r>
    </w:p>
    <w:p w14:paraId="03A62E44" w14:textId="77777777" w:rsidR="00F059D4" w:rsidRDefault="00F059D4">
      <w:pPr>
        <w:pStyle w:val="Code"/>
      </w:pPr>
      <w:r>
        <w:t xml:space="preserve">    failedProcedureType         [1] SMFFailedProcedureType,</w:t>
      </w:r>
    </w:p>
    <w:p w14:paraId="194991B7" w14:textId="77777777" w:rsidR="00F059D4" w:rsidRDefault="00F059D4">
      <w:pPr>
        <w:pStyle w:val="Code"/>
      </w:pPr>
      <w:r>
        <w:t xml:space="preserve">    failureCause                [2] FiveGSMCause,</w:t>
      </w:r>
    </w:p>
    <w:p w14:paraId="3667D6FF" w14:textId="77777777" w:rsidR="00F059D4" w:rsidRDefault="00F059D4">
      <w:pPr>
        <w:pStyle w:val="Code"/>
      </w:pPr>
      <w:r>
        <w:t xml:space="preserve">    initiator                   [3] Initiator,</w:t>
      </w:r>
    </w:p>
    <w:p w14:paraId="48AFD359" w14:textId="77777777" w:rsidR="00F059D4" w:rsidRDefault="00F059D4">
      <w:pPr>
        <w:pStyle w:val="Code"/>
      </w:pPr>
      <w:r>
        <w:t xml:space="preserve">    requestedSlice              [4] NSSAI OPTIONAL,</w:t>
      </w:r>
    </w:p>
    <w:p w14:paraId="1C4BC797" w14:textId="77777777" w:rsidR="00F059D4" w:rsidRDefault="00F059D4">
      <w:pPr>
        <w:pStyle w:val="Code"/>
      </w:pPr>
      <w:r>
        <w:t xml:space="preserve">    sUPI                        [5] SUPI OPTIONAL,</w:t>
      </w:r>
    </w:p>
    <w:p w14:paraId="22349F8F" w14:textId="77777777" w:rsidR="00F059D4" w:rsidRDefault="00F059D4">
      <w:pPr>
        <w:pStyle w:val="Code"/>
      </w:pPr>
      <w:r>
        <w:t xml:space="preserve">    sUPIUnauthenticated         [6] SUPIUnauthenticatedIndication OPTIONAL,</w:t>
      </w:r>
    </w:p>
    <w:p w14:paraId="57D9F129" w14:textId="77777777" w:rsidR="00F059D4" w:rsidRDefault="00F059D4">
      <w:pPr>
        <w:pStyle w:val="Code"/>
      </w:pPr>
      <w:r>
        <w:t xml:space="preserve">    pEI                         [7] PEI OPTIONAL,</w:t>
      </w:r>
    </w:p>
    <w:p w14:paraId="5F05A548" w14:textId="77777777" w:rsidR="00F059D4" w:rsidRDefault="00F059D4">
      <w:pPr>
        <w:pStyle w:val="Code"/>
      </w:pPr>
      <w:r>
        <w:t xml:space="preserve">    gPSI                        [8] GPSI OPTIONAL,</w:t>
      </w:r>
    </w:p>
    <w:p w14:paraId="76A2B0DE" w14:textId="77777777" w:rsidR="00F059D4" w:rsidRDefault="00F059D4">
      <w:pPr>
        <w:pStyle w:val="Code"/>
      </w:pPr>
      <w:r>
        <w:t xml:space="preserve">    pDUSessionID                [9] PDUSessionID OPTIONAL,</w:t>
      </w:r>
    </w:p>
    <w:p w14:paraId="5A681C33" w14:textId="77777777" w:rsidR="00F059D4" w:rsidRDefault="00F059D4">
      <w:pPr>
        <w:pStyle w:val="Code"/>
      </w:pPr>
      <w:r>
        <w:t xml:space="preserve">    uEEndpoint                  [10] SEQUENCE OF UEEndpointAddress OPTIONAL,</w:t>
      </w:r>
    </w:p>
    <w:p w14:paraId="670EAB90" w14:textId="77777777" w:rsidR="00F059D4" w:rsidRDefault="00F059D4">
      <w:pPr>
        <w:pStyle w:val="Code"/>
      </w:pPr>
      <w:r>
        <w:t xml:space="preserve">    non3GPPAccessEndpoint       [11] UEEndpointAddress OPTIONAL,</w:t>
      </w:r>
    </w:p>
    <w:p w14:paraId="38D8A7C0" w14:textId="77777777" w:rsidR="00F059D4" w:rsidRDefault="00F059D4">
      <w:pPr>
        <w:pStyle w:val="Code"/>
      </w:pPr>
      <w:r>
        <w:lastRenderedPageBreak/>
        <w:t xml:space="preserve">    dNN                         [12] DNN OPTIONAL,</w:t>
      </w:r>
    </w:p>
    <w:p w14:paraId="6AA854ED" w14:textId="77777777" w:rsidR="00F059D4" w:rsidRDefault="00F059D4">
      <w:pPr>
        <w:pStyle w:val="Code"/>
      </w:pPr>
      <w:r>
        <w:t xml:space="preserve">    aMFID                       [13] AMFID OPTIONAL,</w:t>
      </w:r>
    </w:p>
    <w:p w14:paraId="56CF02AE" w14:textId="77777777" w:rsidR="00F059D4" w:rsidRDefault="00F059D4">
      <w:pPr>
        <w:pStyle w:val="Code"/>
      </w:pPr>
      <w:r>
        <w:t xml:space="preserve">    hSMFURI                     [14] HSMFURI OPTIONAL,</w:t>
      </w:r>
    </w:p>
    <w:p w14:paraId="5EA6AD58" w14:textId="77777777" w:rsidR="00F059D4" w:rsidRDefault="00F059D4">
      <w:pPr>
        <w:pStyle w:val="Code"/>
      </w:pPr>
      <w:r>
        <w:t xml:space="preserve">    requestType                 [15] FiveGSMRequestType OPTIONAL,</w:t>
      </w:r>
    </w:p>
    <w:p w14:paraId="3B54E488" w14:textId="77777777" w:rsidR="00F059D4" w:rsidRDefault="00F059D4">
      <w:pPr>
        <w:pStyle w:val="Code"/>
      </w:pPr>
      <w:r>
        <w:t xml:space="preserve">    accessType                  [16] AccessType OPTIONAL,</w:t>
      </w:r>
    </w:p>
    <w:p w14:paraId="42D00DE6" w14:textId="77777777" w:rsidR="00F059D4" w:rsidRDefault="00F059D4">
      <w:pPr>
        <w:pStyle w:val="Code"/>
      </w:pPr>
      <w:r>
        <w:t xml:space="preserve">    rATType                     [17] RATType OPTIONAL,</w:t>
      </w:r>
    </w:p>
    <w:p w14:paraId="42B1F7E3" w14:textId="77777777" w:rsidR="00F059D4" w:rsidRDefault="00F059D4">
      <w:pPr>
        <w:pStyle w:val="Code"/>
      </w:pPr>
      <w:r>
        <w:t xml:space="preserve">    sMPDUDNRequest              [18] SMPDUDNRequest OPTIONAL,</w:t>
      </w:r>
    </w:p>
    <w:p w14:paraId="407F964F" w14:textId="77777777" w:rsidR="00F059D4" w:rsidRDefault="00F059D4">
      <w:pPr>
        <w:pStyle w:val="Code"/>
      </w:pPr>
      <w:r>
        <w:t xml:space="preserve">    location                    [19] Location OPTIONAL</w:t>
      </w:r>
    </w:p>
    <w:p w14:paraId="79B61C2D" w14:textId="77777777" w:rsidR="00F059D4" w:rsidRDefault="00F059D4">
      <w:pPr>
        <w:pStyle w:val="Code"/>
      </w:pPr>
      <w:r>
        <w:t>}</w:t>
      </w:r>
    </w:p>
    <w:p w14:paraId="5A63F57D" w14:textId="77777777" w:rsidR="00F059D4" w:rsidRDefault="00F059D4">
      <w:pPr>
        <w:pStyle w:val="Code"/>
      </w:pPr>
    </w:p>
    <w:p w14:paraId="47CDA216" w14:textId="77777777" w:rsidR="00F059D4" w:rsidRDefault="00F059D4">
      <w:pPr>
        <w:pStyle w:val="Code"/>
      </w:pPr>
      <w:r>
        <w:t>-- See clause 6.2.3.2.8 for details of this structure</w:t>
      </w:r>
    </w:p>
    <w:p w14:paraId="36D0127D" w14:textId="77777777" w:rsidR="00F059D4" w:rsidRDefault="00F059D4">
      <w:pPr>
        <w:pStyle w:val="Code"/>
      </w:pPr>
      <w:r>
        <w:t>SMFPDUtoMAPDUSessionModification ::= SEQUENCE</w:t>
      </w:r>
    </w:p>
    <w:p w14:paraId="67621FD9" w14:textId="77777777" w:rsidR="00F059D4" w:rsidRDefault="00F059D4">
      <w:pPr>
        <w:pStyle w:val="Code"/>
      </w:pPr>
      <w:r>
        <w:t>{</w:t>
      </w:r>
    </w:p>
    <w:p w14:paraId="3A6CAAE3" w14:textId="77777777" w:rsidR="00F059D4" w:rsidRDefault="00F059D4">
      <w:pPr>
        <w:pStyle w:val="Code"/>
      </w:pPr>
      <w:r>
        <w:t xml:space="preserve">    sUPI                         [1] SUPI OPTIONAL,</w:t>
      </w:r>
    </w:p>
    <w:p w14:paraId="75E4A53F" w14:textId="77777777" w:rsidR="00F059D4" w:rsidRDefault="00F059D4">
      <w:pPr>
        <w:pStyle w:val="Code"/>
      </w:pPr>
      <w:r>
        <w:t xml:space="preserve">    sUPIUnauthenticated          [2] SUPIUnauthenticatedIndication OPTIONAL,</w:t>
      </w:r>
    </w:p>
    <w:p w14:paraId="5FA45978" w14:textId="77777777" w:rsidR="00F059D4" w:rsidRDefault="00F059D4">
      <w:pPr>
        <w:pStyle w:val="Code"/>
      </w:pPr>
      <w:r>
        <w:t xml:space="preserve">    pEI                          [3] PEI OPTIONAL,</w:t>
      </w:r>
    </w:p>
    <w:p w14:paraId="3F094CE6" w14:textId="77777777" w:rsidR="00F059D4" w:rsidRDefault="00F059D4">
      <w:pPr>
        <w:pStyle w:val="Code"/>
      </w:pPr>
      <w:r>
        <w:t xml:space="preserve">    gPSI                         [4] GPSI OPTIONAL,</w:t>
      </w:r>
    </w:p>
    <w:p w14:paraId="62D7FA81" w14:textId="77777777" w:rsidR="00F059D4" w:rsidRDefault="00F059D4">
      <w:pPr>
        <w:pStyle w:val="Code"/>
      </w:pPr>
      <w:r>
        <w:t xml:space="preserve">    sNSSAI                       [5] SNSSAI OPTIONAL,</w:t>
      </w:r>
    </w:p>
    <w:p w14:paraId="12B216BC" w14:textId="77777777" w:rsidR="00F059D4" w:rsidRDefault="00F059D4">
      <w:pPr>
        <w:pStyle w:val="Code"/>
      </w:pPr>
      <w:r>
        <w:t xml:space="preserve">    non3GPPAccessEndpoint        [6] UEEndpointAddress OPTIONAL,</w:t>
      </w:r>
    </w:p>
    <w:p w14:paraId="551EE50A" w14:textId="77777777" w:rsidR="00F059D4" w:rsidRDefault="00F059D4">
      <w:pPr>
        <w:pStyle w:val="Code"/>
      </w:pPr>
      <w:r>
        <w:t xml:space="preserve">    location                     [7] Location OPTIONAL,</w:t>
      </w:r>
    </w:p>
    <w:p w14:paraId="1D459A0F" w14:textId="77777777" w:rsidR="00F059D4" w:rsidRDefault="00F059D4">
      <w:pPr>
        <w:pStyle w:val="Code"/>
      </w:pPr>
      <w:r>
        <w:t xml:space="preserve">    requestType                  [8] FiveGSMRequestType,</w:t>
      </w:r>
    </w:p>
    <w:p w14:paraId="1233FABB" w14:textId="77777777" w:rsidR="00F059D4" w:rsidRDefault="00F059D4">
      <w:pPr>
        <w:pStyle w:val="Code"/>
      </w:pPr>
      <w:r>
        <w:t xml:space="preserve">    accessType                   [9] AccessType OPTIONAL,</w:t>
      </w:r>
    </w:p>
    <w:p w14:paraId="6F26A422" w14:textId="77777777" w:rsidR="00F059D4" w:rsidRDefault="00F059D4">
      <w:pPr>
        <w:pStyle w:val="Code"/>
      </w:pPr>
      <w:r>
        <w:t xml:space="preserve">    rATType                      [10] RATType OPTIONAL,</w:t>
      </w:r>
    </w:p>
    <w:p w14:paraId="3873A224" w14:textId="77777777" w:rsidR="00F059D4" w:rsidRDefault="00F059D4">
      <w:pPr>
        <w:pStyle w:val="Code"/>
      </w:pPr>
      <w:r>
        <w:t xml:space="preserve">    pDUSessionID                 [11] PDUSessionID,</w:t>
      </w:r>
    </w:p>
    <w:p w14:paraId="4720073C" w14:textId="77777777" w:rsidR="00F059D4" w:rsidRDefault="00F059D4">
      <w:pPr>
        <w:pStyle w:val="Code"/>
      </w:pPr>
      <w:r>
        <w:t xml:space="preserve">    requestIndication            [12] RequestIndication,</w:t>
      </w:r>
    </w:p>
    <w:p w14:paraId="32C25F91" w14:textId="77777777" w:rsidR="00F059D4" w:rsidRDefault="00F059D4">
      <w:pPr>
        <w:pStyle w:val="Code"/>
      </w:pPr>
      <w:r>
        <w:t xml:space="preserve">    aTSSSContainer               [13] ATSSSContainer,</w:t>
      </w:r>
    </w:p>
    <w:p w14:paraId="65D8FE30" w14:textId="77777777" w:rsidR="00F059D4" w:rsidRDefault="00F059D4">
      <w:pPr>
        <w:pStyle w:val="Code"/>
      </w:pPr>
      <w:r>
        <w:t xml:space="preserve">    uEEndpoint                   [14] UEEndpointAddress OPTIONAL,</w:t>
      </w:r>
    </w:p>
    <w:p w14:paraId="509C6056" w14:textId="77777777" w:rsidR="00F059D4" w:rsidRDefault="00F059D4">
      <w:pPr>
        <w:pStyle w:val="Code"/>
      </w:pPr>
      <w:r>
        <w:t xml:space="preserve">    servingNetwork               [15] SMFServingNetwork OPTIONAL,</w:t>
      </w:r>
    </w:p>
    <w:p w14:paraId="1A28A879" w14:textId="77777777" w:rsidR="00F059D4" w:rsidRDefault="00F059D4">
      <w:pPr>
        <w:pStyle w:val="Code"/>
      </w:pPr>
      <w:r>
        <w:t xml:space="preserve">    handoverState                [16] HandoverState OPTIONAL,</w:t>
      </w:r>
    </w:p>
    <w:p w14:paraId="24D3ECA5" w14:textId="77777777" w:rsidR="00F059D4" w:rsidRDefault="00F059D4">
      <w:pPr>
        <w:pStyle w:val="Code"/>
      </w:pPr>
      <w:r>
        <w:t xml:space="preserve">    gTPTunnelInfo                [17] GTPTunnelInfo OPTIONAL,</w:t>
      </w:r>
    </w:p>
    <w:p w14:paraId="712A42BD" w14:textId="77777777" w:rsidR="00F059D4" w:rsidRDefault="00F059D4">
      <w:pPr>
        <w:pStyle w:val="Code"/>
      </w:pPr>
      <w:r>
        <w:t xml:space="preserve">    ePSPDNConnectionModification [18] EPSPDNConnectionModification OPTIONAL</w:t>
      </w:r>
    </w:p>
    <w:p w14:paraId="7D4F53D4" w14:textId="77777777" w:rsidR="00F059D4" w:rsidRDefault="00F059D4">
      <w:pPr>
        <w:pStyle w:val="Code"/>
      </w:pPr>
      <w:r>
        <w:t>}</w:t>
      </w:r>
    </w:p>
    <w:p w14:paraId="674FDFED" w14:textId="77777777" w:rsidR="00F059D4" w:rsidRDefault="00F059D4">
      <w:pPr>
        <w:pStyle w:val="Code"/>
      </w:pPr>
    </w:p>
    <w:p w14:paraId="7E4E874C" w14:textId="77777777" w:rsidR="00F059D4" w:rsidRDefault="00F059D4">
      <w:pPr>
        <w:pStyle w:val="Code"/>
      </w:pPr>
      <w:r>
        <w:t>-- See clause 6.2.3.2.7.1 for details of this structure</w:t>
      </w:r>
    </w:p>
    <w:p w14:paraId="25A966A5" w14:textId="77777777" w:rsidR="00F059D4" w:rsidRDefault="00F059D4">
      <w:pPr>
        <w:pStyle w:val="Code"/>
      </w:pPr>
      <w:r>
        <w:t>SMFMAPDUSessionEstablishment ::= SEQUENCE</w:t>
      </w:r>
    </w:p>
    <w:p w14:paraId="6ED3A17A" w14:textId="77777777" w:rsidR="00F059D4" w:rsidRDefault="00F059D4">
      <w:pPr>
        <w:pStyle w:val="Code"/>
      </w:pPr>
      <w:r>
        <w:t>{</w:t>
      </w:r>
    </w:p>
    <w:p w14:paraId="47E6C7D8" w14:textId="77777777" w:rsidR="00F059D4" w:rsidRDefault="00F059D4">
      <w:pPr>
        <w:pStyle w:val="Code"/>
      </w:pPr>
      <w:r>
        <w:t xml:space="preserve">    sUPI                          [1] SUPI OPTIONAL,</w:t>
      </w:r>
    </w:p>
    <w:p w14:paraId="7B8D937D" w14:textId="77777777" w:rsidR="00F059D4" w:rsidRDefault="00F059D4">
      <w:pPr>
        <w:pStyle w:val="Code"/>
      </w:pPr>
      <w:r>
        <w:t xml:space="preserve">    sUPIUnauthenticated           [2] SUPIUnauthenticatedIndication OPTIONAL,</w:t>
      </w:r>
    </w:p>
    <w:p w14:paraId="01602371" w14:textId="77777777" w:rsidR="00F059D4" w:rsidRDefault="00F059D4">
      <w:pPr>
        <w:pStyle w:val="Code"/>
      </w:pPr>
      <w:r>
        <w:t xml:space="preserve">    pEI                           [3] PEI OPTIONAL,</w:t>
      </w:r>
    </w:p>
    <w:p w14:paraId="603C516F" w14:textId="77777777" w:rsidR="00F059D4" w:rsidRDefault="00F059D4">
      <w:pPr>
        <w:pStyle w:val="Code"/>
      </w:pPr>
      <w:r>
        <w:t xml:space="preserve">    gPSI                          [4] GPSI OPTIONAL,</w:t>
      </w:r>
    </w:p>
    <w:p w14:paraId="050CEFB0" w14:textId="77777777" w:rsidR="00F059D4" w:rsidRDefault="00F059D4">
      <w:pPr>
        <w:pStyle w:val="Code"/>
      </w:pPr>
      <w:r>
        <w:t xml:space="preserve">    pDUSessionID                  [5] PDUSessionID,</w:t>
      </w:r>
    </w:p>
    <w:p w14:paraId="5C53E224" w14:textId="77777777" w:rsidR="00F059D4" w:rsidRDefault="00F059D4">
      <w:pPr>
        <w:pStyle w:val="Code"/>
      </w:pPr>
      <w:r>
        <w:t xml:space="preserve">    pDUSessionType                [6] PDUSessionType,</w:t>
      </w:r>
    </w:p>
    <w:p w14:paraId="1917698E" w14:textId="77777777" w:rsidR="00F059D4" w:rsidRDefault="00F059D4">
      <w:pPr>
        <w:pStyle w:val="Code"/>
      </w:pPr>
      <w:r>
        <w:t xml:space="preserve">    accessInfo                    [7] SEQUENCE OF AccessInfo,</w:t>
      </w:r>
    </w:p>
    <w:p w14:paraId="32392455" w14:textId="77777777" w:rsidR="00F059D4" w:rsidRDefault="00F059D4">
      <w:pPr>
        <w:pStyle w:val="Code"/>
      </w:pPr>
      <w:r>
        <w:t xml:space="preserve">    sNSSAI                        [8] SNSSAI OPTIONAL,</w:t>
      </w:r>
    </w:p>
    <w:p w14:paraId="5533B01D" w14:textId="77777777" w:rsidR="00F059D4" w:rsidRDefault="00F059D4">
      <w:pPr>
        <w:pStyle w:val="Code"/>
      </w:pPr>
      <w:r>
        <w:t xml:space="preserve">    uEEndpoint                    [9] SEQUENCE OF UEEndpointAddress OPTIONAL,</w:t>
      </w:r>
    </w:p>
    <w:p w14:paraId="3AF81D34" w14:textId="77777777" w:rsidR="00F059D4" w:rsidRDefault="00F059D4">
      <w:pPr>
        <w:pStyle w:val="Code"/>
      </w:pPr>
      <w:r>
        <w:t xml:space="preserve">    location                      [10] Location OPTIONAL,</w:t>
      </w:r>
    </w:p>
    <w:p w14:paraId="5B853778" w14:textId="77777777" w:rsidR="00F059D4" w:rsidRDefault="00F059D4">
      <w:pPr>
        <w:pStyle w:val="Code"/>
      </w:pPr>
      <w:r>
        <w:t xml:space="preserve">    dNN                           [11] DNN,</w:t>
      </w:r>
    </w:p>
    <w:p w14:paraId="20ADDFCC" w14:textId="77777777" w:rsidR="00F059D4" w:rsidRDefault="00F059D4">
      <w:pPr>
        <w:pStyle w:val="Code"/>
      </w:pPr>
      <w:r>
        <w:t xml:space="preserve">    aMFID                         [12] AMFID OPTIONAL,</w:t>
      </w:r>
    </w:p>
    <w:p w14:paraId="496F497C" w14:textId="77777777" w:rsidR="00F059D4" w:rsidRDefault="00F059D4">
      <w:pPr>
        <w:pStyle w:val="Code"/>
      </w:pPr>
      <w:r>
        <w:t xml:space="preserve">    hSMFURI                       [13] HSMFURI OPTIONAL,</w:t>
      </w:r>
    </w:p>
    <w:p w14:paraId="4D62F29D" w14:textId="77777777" w:rsidR="00F059D4" w:rsidRDefault="00F059D4">
      <w:pPr>
        <w:pStyle w:val="Code"/>
      </w:pPr>
      <w:r>
        <w:t xml:space="preserve">    requestType                   [14] FiveGSMRequestType,</w:t>
      </w:r>
    </w:p>
    <w:p w14:paraId="68023F55" w14:textId="77777777" w:rsidR="00F059D4" w:rsidRDefault="00F059D4">
      <w:pPr>
        <w:pStyle w:val="Code"/>
      </w:pPr>
      <w:r>
        <w:t xml:space="preserve">    sMPDUDNRequest                [15] SMPDUDNRequest OPTIONAL,</w:t>
      </w:r>
    </w:p>
    <w:p w14:paraId="394498F7" w14:textId="77777777" w:rsidR="00F059D4" w:rsidRDefault="00F059D4">
      <w:pPr>
        <w:pStyle w:val="Code"/>
      </w:pPr>
      <w:r>
        <w:t xml:space="preserve">    servingNetwork                [16] SMFServingNetwork,</w:t>
      </w:r>
    </w:p>
    <w:p w14:paraId="17AD0397" w14:textId="77777777" w:rsidR="00F059D4" w:rsidRDefault="00F059D4">
      <w:pPr>
        <w:pStyle w:val="Code"/>
      </w:pPr>
      <w:r>
        <w:t xml:space="preserve">    oldPDUSessionID               [17] PDUSessionID OPTIONAL,</w:t>
      </w:r>
    </w:p>
    <w:p w14:paraId="636F72BF" w14:textId="77777777" w:rsidR="00F059D4" w:rsidRDefault="00F059D4">
      <w:pPr>
        <w:pStyle w:val="Code"/>
      </w:pPr>
      <w:r>
        <w:t xml:space="preserve">    mAUpgradeIndication           [18] SMFMAUpgradeIndication OPTIONAL,</w:t>
      </w:r>
    </w:p>
    <w:p w14:paraId="459200BF" w14:textId="77777777" w:rsidR="00F059D4" w:rsidRDefault="00F059D4">
      <w:pPr>
        <w:pStyle w:val="Code"/>
      </w:pPr>
      <w:r>
        <w:t xml:space="preserve">    ePSPDNCnxInfo                 [19] SMFEPSPDNCnxInfo OPTIONAL,</w:t>
      </w:r>
    </w:p>
    <w:p w14:paraId="0D3386CB" w14:textId="77777777" w:rsidR="00F059D4" w:rsidRDefault="00F059D4">
      <w:pPr>
        <w:pStyle w:val="Code"/>
      </w:pPr>
      <w:r>
        <w:t xml:space="preserve">    mAAcceptedIndication          [20] SMFMAAcceptedIndication,</w:t>
      </w:r>
    </w:p>
    <w:p w14:paraId="0CC6C056" w14:textId="77777777" w:rsidR="00F059D4" w:rsidRDefault="00F059D4">
      <w:pPr>
        <w:pStyle w:val="Code"/>
      </w:pPr>
      <w:r>
        <w:t xml:space="preserve">    aTSSSContainer                [21] ATSSSContainer OPTIONAL,</w:t>
      </w:r>
    </w:p>
    <w:p w14:paraId="3FCD6BA0" w14:textId="77777777" w:rsidR="00F059D4" w:rsidRDefault="00F059D4">
      <w:pPr>
        <w:pStyle w:val="Code"/>
      </w:pPr>
      <w:r>
        <w:t xml:space="preserve">    uEEPSPDNConnection            [22] UEEPSPDNConnection OPTIONAL,</w:t>
      </w:r>
    </w:p>
    <w:p w14:paraId="46A69E6F" w14:textId="77777777" w:rsidR="00F059D4" w:rsidRDefault="00F059D4">
      <w:pPr>
        <w:pStyle w:val="Code"/>
      </w:pPr>
      <w:r>
        <w:t xml:space="preserve">    ePS5GSComboInfo               [23] EPS5GSComboInfo OPTIONAL,</w:t>
      </w:r>
    </w:p>
    <w:p w14:paraId="0118E2D7" w14:textId="77777777" w:rsidR="00F059D4" w:rsidRDefault="00F059D4">
      <w:pPr>
        <w:pStyle w:val="Code"/>
      </w:pPr>
      <w:r>
        <w:t xml:space="preserve">    selectedDNN                   [24] DNN OPTIONAL,</w:t>
      </w:r>
    </w:p>
    <w:p w14:paraId="32C315C4" w14:textId="77777777" w:rsidR="00F059D4" w:rsidRDefault="00F059D4">
      <w:pPr>
        <w:pStyle w:val="Code"/>
      </w:pPr>
      <w:r>
        <w:t xml:space="preserve">    handoverState                 [25] HandoverState OPTIONAL,</w:t>
      </w:r>
    </w:p>
    <w:p w14:paraId="0126DADF" w14:textId="77777777" w:rsidR="00F059D4" w:rsidRDefault="00F059D4">
      <w:pPr>
        <w:pStyle w:val="Code"/>
      </w:pPr>
      <w:r>
        <w:t xml:space="preserve">    pCCRules                      [26] PCCRuleSet OPTIONAL,</w:t>
      </w:r>
    </w:p>
    <w:p w14:paraId="4AA753BF" w14:textId="77777777" w:rsidR="00F059D4" w:rsidRDefault="00F059D4">
      <w:pPr>
        <w:pStyle w:val="Code"/>
      </w:pPr>
      <w:r>
        <w:t xml:space="preserve">    ePSPDNConnectionEstablishment [27] EPSPDNConnectionEstablishment OPTIONAL</w:t>
      </w:r>
    </w:p>
    <w:p w14:paraId="1044A776" w14:textId="77777777" w:rsidR="00F059D4" w:rsidRDefault="00F059D4">
      <w:pPr>
        <w:pStyle w:val="Code"/>
      </w:pPr>
      <w:r>
        <w:t>}</w:t>
      </w:r>
    </w:p>
    <w:p w14:paraId="34D911C4" w14:textId="77777777" w:rsidR="00F059D4" w:rsidRDefault="00F059D4">
      <w:pPr>
        <w:pStyle w:val="Code"/>
      </w:pPr>
    </w:p>
    <w:p w14:paraId="068B5304" w14:textId="77777777" w:rsidR="00F059D4" w:rsidRDefault="00F059D4">
      <w:pPr>
        <w:pStyle w:val="Code"/>
      </w:pPr>
      <w:r>
        <w:t>-- See clause 6.2.3.2.7.2 for details of this structure</w:t>
      </w:r>
    </w:p>
    <w:p w14:paraId="29FC6685" w14:textId="77777777" w:rsidR="00F059D4" w:rsidRDefault="00F059D4">
      <w:pPr>
        <w:pStyle w:val="Code"/>
      </w:pPr>
      <w:r>
        <w:t>SMFMAPDUSessionModification ::= SEQUENCE</w:t>
      </w:r>
    </w:p>
    <w:p w14:paraId="52F5BA48" w14:textId="77777777" w:rsidR="00F059D4" w:rsidRDefault="00F059D4">
      <w:pPr>
        <w:pStyle w:val="Code"/>
      </w:pPr>
      <w:r>
        <w:t>{</w:t>
      </w:r>
    </w:p>
    <w:p w14:paraId="37F83E50" w14:textId="77777777" w:rsidR="00F059D4" w:rsidRDefault="00F059D4">
      <w:pPr>
        <w:pStyle w:val="Code"/>
      </w:pPr>
      <w:r>
        <w:t xml:space="preserve">    sUPI                         [1] SUPI OPTIONAL,</w:t>
      </w:r>
    </w:p>
    <w:p w14:paraId="497B5AF4" w14:textId="77777777" w:rsidR="00F059D4" w:rsidRDefault="00F059D4">
      <w:pPr>
        <w:pStyle w:val="Code"/>
      </w:pPr>
      <w:r>
        <w:t xml:space="preserve">    sUPIUnauthenticated          [2] SUPIUnauthenticatedIndication OPTIONAL,</w:t>
      </w:r>
    </w:p>
    <w:p w14:paraId="1C5D1EF4" w14:textId="77777777" w:rsidR="00F059D4" w:rsidRDefault="00F059D4">
      <w:pPr>
        <w:pStyle w:val="Code"/>
      </w:pPr>
      <w:r>
        <w:t xml:space="preserve">    pEI                          [3] PEI OPTIONAL,</w:t>
      </w:r>
    </w:p>
    <w:p w14:paraId="3B794817" w14:textId="77777777" w:rsidR="00F059D4" w:rsidRDefault="00F059D4">
      <w:pPr>
        <w:pStyle w:val="Code"/>
      </w:pPr>
      <w:r>
        <w:t xml:space="preserve">    gPSI                         [4] GPSI OPTIONAL,</w:t>
      </w:r>
    </w:p>
    <w:p w14:paraId="36CF5ED7" w14:textId="77777777" w:rsidR="00F059D4" w:rsidRDefault="00F059D4">
      <w:pPr>
        <w:pStyle w:val="Code"/>
      </w:pPr>
      <w:r>
        <w:t xml:space="preserve">    pDUSessionID                 [5] PDUSessionID,</w:t>
      </w:r>
    </w:p>
    <w:p w14:paraId="4C7638B1" w14:textId="77777777" w:rsidR="00F059D4" w:rsidRDefault="00F059D4">
      <w:pPr>
        <w:pStyle w:val="Code"/>
      </w:pPr>
      <w:r>
        <w:t xml:space="preserve">    accessInfo                   [6] SEQUENCE OF AccessInfo OPTIONAL,</w:t>
      </w:r>
    </w:p>
    <w:p w14:paraId="6E69CF4A" w14:textId="77777777" w:rsidR="00F059D4" w:rsidRDefault="00F059D4">
      <w:pPr>
        <w:pStyle w:val="Code"/>
      </w:pPr>
      <w:r>
        <w:t xml:space="preserve">    sNSSAI                       [7] SNSSAI OPTIONAL,</w:t>
      </w:r>
    </w:p>
    <w:p w14:paraId="6C4246C9" w14:textId="77777777" w:rsidR="00F059D4" w:rsidRDefault="00F059D4">
      <w:pPr>
        <w:pStyle w:val="Code"/>
      </w:pPr>
      <w:r>
        <w:t xml:space="preserve">    location                     [8] Location OPTIONAL,</w:t>
      </w:r>
    </w:p>
    <w:p w14:paraId="45A2856E" w14:textId="77777777" w:rsidR="00F059D4" w:rsidRDefault="00F059D4">
      <w:pPr>
        <w:pStyle w:val="Code"/>
      </w:pPr>
      <w:r>
        <w:t xml:space="preserve">    requestType                  [9] FiveGSMRequestType OPTIONAL,</w:t>
      </w:r>
    </w:p>
    <w:p w14:paraId="06E5A2E8" w14:textId="77777777" w:rsidR="00F059D4" w:rsidRDefault="00F059D4">
      <w:pPr>
        <w:pStyle w:val="Code"/>
      </w:pPr>
      <w:r>
        <w:t xml:space="preserve">    servingNetwork               [10] SMFServingNetwork,</w:t>
      </w:r>
    </w:p>
    <w:p w14:paraId="32A75EDF" w14:textId="77777777" w:rsidR="00F059D4" w:rsidRDefault="00F059D4">
      <w:pPr>
        <w:pStyle w:val="Code"/>
      </w:pPr>
      <w:r>
        <w:lastRenderedPageBreak/>
        <w:t xml:space="preserve">    oldPDUSessionID              [11] PDUSessionID OPTIONAL,</w:t>
      </w:r>
    </w:p>
    <w:p w14:paraId="59EF5A84" w14:textId="77777777" w:rsidR="00F059D4" w:rsidRDefault="00F059D4">
      <w:pPr>
        <w:pStyle w:val="Code"/>
      </w:pPr>
      <w:r>
        <w:t xml:space="preserve">    mAUpgradeIndication          [12] SMFMAUpgradeIndication OPTIONAL,</w:t>
      </w:r>
    </w:p>
    <w:p w14:paraId="4E705B0F" w14:textId="77777777" w:rsidR="00F059D4" w:rsidRDefault="00F059D4">
      <w:pPr>
        <w:pStyle w:val="Code"/>
      </w:pPr>
      <w:r>
        <w:t xml:space="preserve">    ePSPDNCnxInfo                [13] SMFEPSPDNCnxInfo OPTIONAL,</w:t>
      </w:r>
    </w:p>
    <w:p w14:paraId="476237E0" w14:textId="77777777" w:rsidR="00F059D4" w:rsidRDefault="00F059D4">
      <w:pPr>
        <w:pStyle w:val="Code"/>
      </w:pPr>
      <w:r>
        <w:t xml:space="preserve">    mAAcceptedIndication         [14] SMFMAAcceptedIndication,</w:t>
      </w:r>
    </w:p>
    <w:p w14:paraId="1E0655A8" w14:textId="77777777" w:rsidR="00F059D4" w:rsidRDefault="00F059D4">
      <w:pPr>
        <w:pStyle w:val="Code"/>
      </w:pPr>
      <w:r>
        <w:t xml:space="preserve">    aTSSSContainer               [15] ATSSSContainer OPTIONAL,</w:t>
      </w:r>
    </w:p>
    <w:p w14:paraId="7410DA3B" w14:textId="77777777" w:rsidR="00F059D4" w:rsidRDefault="00F059D4">
      <w:pPr>
        <w:pStyle w:val="Code"/>
      </w:pPr>
      <w:r>
        <w:t xml:space="preserve">    uEEPSPDNConnection           [16] UEEPSPDNConnection OPTIONAL,</w:t>
      </w:r>
    </w:p>
    <w:p w14:paraId="4590FF39" w14:textId="77777777" w:rsidR="00F059D4" w:rsidRDefault="00F059D4">
      <w:pPr>
        <w:pStyle w:val="Code"/>
      </w:pPr>
      <w:r>
        <w:t xml:space="preserve">    ePS5GSComboInfo              [17] EPS5GSComboInfo OPTIONAL,</w:t>
      </w:r>
    </w:p>
    <w:p w14:paraId="669BF5DC" w14:textId="77777777" w:rsidR="00F059D4" w:rsidRDefault="00F059D4">
      <w:pPr>
        <w:pStyle w:val="Code"/>
      </w:pPr>
      <w:r>
        <w:t xml:space="preserve">    handoverState                [18] HandoverState OPTIONAL,</w:t>
      </w:r>
    </w:p>
    <w:p w14:paraId="0833F60E" w14:textId="77777777" w:rsidR="00F059D4" w:rsidRDefault="00F059D4">
      <w:pPr>
        <w:pStyle w:val="Code"/>
      </w:pPr>
      <w:r>
        <w:t xml:space="preserve">    pCCRules                     [19] PCCRuleSet OPTIONAL,</w:t>
      </w:r>
    </w:p>
    <w:p w14:paraId="4C733799" w14:textId="77777777" w:rsidR="00F059D4" w:rsidRDefault="00F059D4">
      <w:pPr>
        <w:pStyle w:val="Code"/>
      </w:pPr>
      <w:r>
        <w:t xml:space="preserve">    uPPathChange                 [20] UPPathChange OPTIONAL,</w:t>
      </w:r>
    </w:p>
    <w:p w14:paraId="7B28D17A" w14:textId="77777777" w:rsidR="00F059D4" w:rsidRDefault="00F059D4">
      <w:pPr>
        <w:pStyle w:val="Code"/>
      </w:pPr>
      <w:r>
        <w:t xml:space="preserve">    pFDDataForApp                [21] PFDDataForApp OPTIONAL,</w:t>
      </w:r>
    </w:p>
    <w:p w14:paraId="67F940E9" w14:textId="77777777" w:rsidR="00F059D4" w:rsidRDefault="00F059D4">
      <w:pPr>
        <w:pStyle w:val="Code"/>
      </w:pPr>
      <w:r>
        <w:t xml:space="preserve">    ePSPDNConnectionModification [22] EPSPDNConnectionModification OPTIONAL</w:t>
      </w:r>
    </w:p>
    <w:p w14:paraId="603C13C4" w14:textId="77777777" w:rsidR="00F059D4" w:rsidRDefault="00F059D4">
      <w:pPr>
        <w:pStyle w:val="Code"/>
      </w:pPr>
      <w:r>
        <w:t>}</w:t>
      </w:r>
    </w:p>
    <w:p w14:paraId="7BCF4055" w14:textId="77777777" w:rsidR="00F059D4" w:rsidRDefault="00F059D4">
      <w:pPr>
        <w:pStyle w:val="Code"/>
      </w:pPr>
    </w:p>
    <w:p w14:paraId="58E3FFED" w14:textId="77777777" w:rsidR="00F059D4" w:rsidRDefault="00F059D4">
      <w:pPr>
        <w:pStyle w:val="Code"/>
      </w:pPr>
      <w:r>
        <w:t>-- See clause 6.2.3.2.7.3 for details of this structure</w:t>
      </w:r>
    </w:p>
    <w:p w14:paraId="3DDE1B76" w14:textId="77777777" w:rsidR="00F059D4" w:rsidRDefault="00F059D4">
      <w:pPr>
        <w:pStyle w:val="Code"/>
      </w:pPr>
      <w:r>
        <w:t>SMFMAPDUSessionRelease ::= SEQUENCE</w:t>
      </w:r>
    </w:p>
    <w:p w14:paraId="0CD05B15" w14:textId="77777777" w:rsidR="00F059D4" w:rsidRDefault="00F059D4">
      <w:pPr>
        <w:pStyle w:val="Code"/>
      </w:pPr>
      <w:r>
        <w:t>{</w:t>
      </w:r>
    </w:p>
    <w:p w14:paraId="3042E69B" w14:textId="77777777" w:rsidR="00F059D4" w:rsidRDefault="00F059D4">
      <w:pPr>
        <w:pStyle w:val="Code"/>
      </w:pPr>
      <w:r>
        <w:t xml:space="preserve">    sUPI                        [1] SUPI,</w:t>
      </w:r>
    </w:p>
    <w:p w14:paraId="1195A812" w14:textId="77777777" w:rsidR="00F059D4" w:rsidRDefault="00F059D4">
      <w:pPr>
        <w:pStyle w:val="Code"/>
      </w:pPr>
      <w:r>
        <w:t xml:space="preserve">    pEI                         [2] PEI OPTIONAL,</w:t>
      </w:r>
    </w:p>
    <w:p w14:paraId="355D7343" w14:textId="77777777" w:rsidR="00F059D4" w:rsidRDefault="00F059D4">
      <w:pPr>
        <w:pStyle w:val="Code"/>
      </w:pPr>
      <w:r>
        <w:t xml:space="preserve">    gPSI                        [3] GPSI OPTIONAL,</w:t>
      </w:r>
    </w:p>
    <w:p w14:paraId="5D1B9812" w14:textId="77777777" w:rsidR="00F059D4" w:rsidRDefault="00F059D4">
      <w:pPr>
        <w:pStyle w:val="Code"/>
      </w:pPr>
      <w:r>
        <w:t xml:space="preserve">    pDUSessionID                [4] PDUSessionID,</w:t>
      </w:r>
    </w:p>
    <w:p w14:paraId="06A5D65D" w14:textId="77777777" w:rsidR="00F059D4" w:rsidRDefault="00F059D4">
      <w:pPr>
        <w:pStyle w:val="Code"/>
      </w:pPr>
      <w:r>
        <w:t xml:space="preserve">    timeOfFirstPacket           [5] Timestamp OPTIONAL,</w:t>
      </w:r>
    </w:p>
    <w:p w14:paraId="231D6FE0" w14:textId="77777777" w:rsidR="00F059D4" w:rsidRDefault="00F059D4">
      <w:pPr>
        <w:pStyle w:val="Code"/>
      </w:pPr>
      <w:r>
        <w:t xml:space="preserve">    timeOfLastPacket            [6] Timestamp OPTIONAL,</w:t>
      </w:r>
    </w:p>
    <w:p w14:paraId="3B599FCB" w14:textId="77777777" w:rsidR="00F059D4" w:rsidRDefault="00F059D4">
      <w:pPr>
        <w:pStyle w:val="Code"/>
      </w:pPr>
      <w:r>
        <w:t xml:space="preserve">    uplinkVolume                [7] INTEGER OPTIONAL,</w:t>
      </w:r>
    </w:p>
    <w:p w14:paraId="78540A28" w14:textId="77777777" w:rsidR="00F059D4" w:rsidRDefault="00F059D4">
      <w:pPr>
        <w:pStyle w:val="Code"/>
      </w:pPr>
      <w:r>
        <w:t xml:space="preserve">    downlinkVolume              [8] INTEGER OPTIONAL,</w:t>
      </w:r>
    </w:p>
    <w:p w14:paraId="4B169173" w14:textId="77777777" w:rsidR="00F059D4" w:rsidRDefault="00F059D4">
      <w:pPr>
        <w:pStyle w:val="Code"/>
      </w:pPr>
      <w:r>
        <w:t xml:space="preserve">    location                    [9] Location OPTIONAL,</w:t>
      </w:r>
    </w:p>
    <w:p w14:paraId="3BD6B86D" w14:textId="77777777" w:rsidR="00F059D4" w:rsidRDefault="00F059D4">
      <w:pPr>
        <w:pStyle w:val="Code"/>
      </w:pPr>
      <w:r>
        <w:t xml:space="preserve">    cause                       [10] SMFErrorCodes OPTIONAL,</w:t>
      </w:r>
    </w:p>
    <w:p w14:paraId="376E0AA9" w14:textId="77777777" w:rsidR="00F059D4" w:rsidRDefault="00F059D4">
      <w:pPr>
        <w:pStyle w:val="Code"/>
      </w:pPr>
      <w:r>
        <w:t xml:space="preserve">    nGAPCause                   [11] NGAPCauseInt OPTIONAL,</w:t>
      </w:r>
    </w:p>
    <w:p w14:paraId="139BBFCD" w14:textId="77777777" w:rsidR="00F059D4" w:rsidRDefault="00F059D4">
      <w:pPr>
        <w:pStyle w:val="Code"/>
      </w:pPr>
      <w:r>
        <w:t xml:space="preserve">    fiveGMMCause                [12] FiveGMMCause OPTIONAL,</w:t>
      </w:r>
    </w:p>
    <w:p w14:paraId="5919DD1C" w14:textId="77777777" w:rsidR="00F059D4" w:rsidRDefault="00F059D4">
      <w:pPr>
        <w:pStyle w:val="Code"/>
      </w:pPr>
      <w:r>
        <w:t xml:space="preserve">    pCCRuleIDs                  [13] PCCRuleIDSet OPTIONAL,</w:t>
      </w:r>
    </w:p>
    <w:p w14:paraId="50445982" w14:textId="77777777" w:rsidR="00F059D4" w:rsidRDefault="00F059D4">
      <w:pPr>
        <w:pStyle w:val="Code"/>
      </w:pPr>
      <w:r>
        <w:t xml:space="preserve">    ePSPDNConnectionRelease     [14] EPSPDNConnectionRelease OPTIONAL</w:t>
      </w:r>
    </w:p>
    <w:p w14:paraId="692A9E00" w14:textId="77777777" w:rsidR="00F059D4" w:rsidRDefault="00F059D4">
      <w:pPr>
        <w:pStyle w:val="Code"/>
      </w:pPr>
      <w:r>
        <w:t>}</w:t>
      </w:r>
    </w:p>
    <w:p w14:paraId="22FC54AC" w14:textId="77777777" w:rsidR="00F059D4" w:rsidRDefault="00F059D4">
      <w:pPr>
        <w:pStyle w:val="Code"/>
      </w:pPr>
    </w:p>
    <w:p w14:paraId="454908D3" w14:textId="77777777" w:rsidR="00F059D4" w:rsidRDefault="00F059D4">
      <w:pPr>
        <w:pStyle w:val="Code"/>
      </w:pPr>
      <w:r>
        <w:t>-- See clause 6.2.3.2.7.4 for details of this structure</w:t>
      </w:r>
    </w:p>
    <w:p w14:paraId="1DE4654A" w14:textId="77777777" w:rsidR="00F059D4" w:rsidRDefault="00F059D4">
      <w:pPr>
        <w:pStyle w:val="Code"/>
      </w:pPr>
      <w:r>
        <w:t>SMFStartOfInterceptionWithEstablishedMAPDUSession ::= SEQUENCE</w:t>
      </w:r>
    </w:p>
    <w:p w14:paraId="5E0E8B2B" w14:textId="77777777" w:rsidR="00F059D4" w:rsidRDefault="00F059D4">
      <w:pPr>
        <w:pStyle w:val="Code"/>
      </w:pPr>
      <w:r>
        <w:t>{</w:t>
      </w:r>
    </w:p>
    <w:p w14:paraId="6EFDCECE" w14:textId="77777777" w:rsidR="00F059D4" w:rsidRDefault="00F059D4">
      <w:pPr>
        <w:pStyle w:val="Code"/>
      </w:pPr>
      <w:r>
        <w:t xml:space="preserve">    sUPI                                               [1] SUPI OPTIONAL,</w:t>
      </w:r>
    </w:p>
    <w:p w14:paraId="19F39B0A" w14:textId="77777777" w:rsidR="00F059D4" w:rsidRDefault="00F059D4">
      <w:pPr>
        <w:pStyle w:val="Code"/>
      </w:pPr>
      <w:r>
        <w:t xml:space="preserve">    sUPIUnauthenticated                                [2] SUPIUnauthenticatedIndication OPTIONAL,</w:t>
      </w:r>
    </w:p>
    <w:p w14:paraId="318F9F2F" w14:textId="77777777" w:rsidR="00F059D4" w:rsidRDefault="00F059D4">
      <w:pPr>
        <w:pStyle w:val="Code"/>
      </w:pPr>
      <w:r>
        <w:t xml:space="preserve">    pEI                                                [3] PEI OPTIONAL,</w:t>
      </w:r>
    </w:p>
    <w:p w14:paraId="6DDA8BAA" w14:textId="77777777" w:rsidR="00F059D4" w:rsidRDefault="00F059D4">
      <w:pPr>
        <w:pStyle w:val="Code"/>
      </w:pPr>
      <w:r>
        <w:t xml:space="preserve">    gPSI                                               [4] GPSI OPTIONAL,</w:t>
      </w:r>
    </w:p>
    <w:p w14:paraId="742CDE6F" w14:textId="77777777" w:rsidR="00F059D4" w:rsidRDefault="00F059D4">
      <w:pPr>
        <w:pStyle w:val="Code"/>
      </w:pPr>
      <w:r>
        <w:t xml:space="preserve">    pDUSessionID                                       [5] PDUSessionID,</w:t>
      </w:r>
    </w:p>
    <w:p w14:paraId="785E34E4" w14:textId="77777777" w:rsidR="00F059D4" w:rsidRDefault="00F059D4">
      <w:pPr>
        <w:pStyle w:val="Code"/>
      </w:pPr>
      <w:r>
        <w:t xml:space="preserve">    pDUSessionType                                     [6] PDUSessionType,</w:t>
      </w:r>
    </w:p>
    <w:p w14:paraId="512016AC" w14:textId="77777777" w:rsidR="00F059D4" w:rsidRDefault="00F059D4">
      <w:pPr>
        <w:pStyle w:val="Code"/>
      </w:pPr>
      <w:r>
        <w:t xml:space="preserve">    accessInfo                                         [7] SEQUENCE OF AccessInfo,</w:t>
      </w:r>
    </w:p>
    <w:p w14:paraId="5712AA76" w14:textId="77777777" w:rsidR="00F059D4" w:rsidRDefault="00F059D4">
      <w:pPr>
        <w:pStyle w:val="Code"/>
      </w:pPr>
      <w:r>
        <w:t xml:space="preserve">    sNSSAI                                             [8] SNSSAI OPTIONAL,</w:t>
      </w:r>
    </w:p>
    <w:p w14:paraId="022252E1" w14:textId="77777777" w:rsidR="00F059D4" w:rsidRDefault="00F059D4">
      <w:pPr>
        <w:pStyle w:val="Code"/>
      </w:pPr>
      <w:r>
        <w:t xml:space="preserve">    uEEndpoint                                         [9] SEQUENCE OF UEEndpointAddress OPTIONAL,</w:t>
      </w:r>
    </w:p>
    <w:p w14:paraId="79D22553" w14:textId="77777777" w:rsidR="00F059D4" w:rsidRDefault="00F059D4">
      <w:pPr>
        <w:pStyle w:val="Code"/>
      </w:pPr>
      <w:r>
        <w:t xml:space="preserve">    location                                           [10] Location OPTIONAL,</w:t>
      </w:r>
    </w:p>
    <w:p w14:paraId="0DEEEC13" w14:textId="77777777" w:rsidR="00F059D4" w:rsidRDefault="00F059D4">
      <w:pPr>
        <w:pStyle w:val="Code"/>
      </w:pPr>
      <w:r>
        <w:t xml:space="preserve">    dNN                                                [11] DNN,</w:t>
      </w:r>
    </w:p>
    <w:p w14:paraId="21E35651" w14:textId="77777777" w:rsidR="00F059D4" w:rsidRDefault="00F059D4">
      <w:pPr>
        <w:pStyle w:val="Code"/>
      </w:pPr>
      <w:r>
        <w:t xml:space="preserve">    aMFID                                              [12] AMFID OPTIONAL,</w:t>
      </w:r>
    </w:p>
    <w:p w14:paraId="29732ADB" w14:textId="77777777" w:rsidR="00F059D4" w:rsidRDefault="00F059D4">
      <w:pPr>
        <w:pStyle w:val="Code"/>
      </w:pPr>
      <w:r>
        <w:t xml:space="preserve">    hSMFURI                                            [13] HSMFURI OPTIONAL,</w:t>
      </w:r>
    </w:p>
    <w:p w14:paraId="423FEDB3" w14:textId="77777777" w:rsidR="00F059D4" w:rsidRDefault="00F059D4">
      <w:pPr>
        <w:pStyle w:val="Code"/>
      </w:pPr>
      <w:r>
        <w:t xml:space="preserve">    requestType                                        [14] FiveGSMRequestType OPTIONAL,</w:t>
      </w:r>
    </w:p>
    <w:p w14:paraId="298EB336" w14:textId="77777777" w:rsidR="00F059D4" w:rsidRDefault="00F059D4">
      <w:pPr>
        <w:pStyle w:val="Code"/>
      </w:pPr>
      <w:r>
        <w:t xml:space="preserve">    sMPDUDNRequest                                     [15] SMPDUDNRequest OPTIONAL,</w:t>
      </w:r>
    </w:p>
    <w:p w14:paraId="627DE785" w14:textId="77777777" w:rsidR="00F059D4" w:rsidRDefault="00F059D4">
      <w:pPr>
        <w:pStyle w:val="Code"/>
      </w:pPr>
      <w:r>
        <w:t xml:space="preserve">    servingNetwork                                     [16] SMFServingNetwork,</w:t>
      </w:r>
    </w:p>
    <w:p w14:paraId="1327CF68" w14:textId="77777777" w:rsidR="00F059D4" w:rsidRDefault="00F059D4">
      <w:pPr>
        <w:pStyle w:val="Code"/>
      </w:pPr>
      <w:r>
        <w:t xml:space="preserve">    oldPDUSessionID                                    [17] PDUSessionID OPTIONAL,</w:t>
      </w:r>
    </w:p>
    <w:p w14:paraId="794C8672" w14:textId="77777777" w:rsidR="00F059D4" w:rsidRDefault="00F059D4">
      <w:pPr>
        <w:pStyle w:val="Code"/>
      </w:pPr>
      <w:r>
        <w:t xml:space="preserve">    mAUpgradeIndication                                [18] SMFMAUpgradeIndication OPTIONAL,</w:t>
      </w:r>
    </w:p>
    <w:p w14:paraId="07CEB010" w14:textId="77777777" w:rsidR="00F059D4" w:rsidRDefault="00F059D4">
      <w:pPr>
        <w:pStyle w:val="Code"/>
      </w:pPr>
      <w:r>
        <w:t xml:space="preserve">    ePSPDNCnxInfo                                      [19] SMFEPSPDNCnxInfo OPTIONAL,</w:t>
      </w:r>
    </w:p>
    <w:p w14:paraId="1F4517FA" w14:textId="77777777" w:rsidR="00F059D4" w:rsidRDefault="00F059D4">
      <w:pPr>
        <w:pStyle w:val="Code"/>
      </w:pPr>
      <w:r>
        <w:t xml:space="preserve">    mAAcceptedIndication                               [20] SMFMAAcceptedIndication,</w:t>
      </w:r>
    </w:p>
    <w:p w14:paraId="38B59435" w14:textId="77777777" w:rsidR="00F059D4" w:rsidRDefault="00F059D4">
      <w:pPr>
        <w:pStyle w:val="Code"/>
      </w:pPr>
      <w:r>
        <w:t xml:space="preserve">    aTSSSContainer                                     [21] ATSSSContainer OPTIONAL,</w:t>
      </w:r>
    </w:p>
    <w:p w14:paraId="29038C8C" w14:textId="77777777" w:rsidR="00F059D4" w:rsidRDefault="00F059D4">
      <w:pPr>
        <w:pStyle w:val="Code"/>
      </w:pPr>
      <w:r>
        <w:t xml:space="preserve">    ePS5GSComboInfo                                    [22] EPS5GSComboInfo OPTIONAL,</w:t>
      </w:r>
    </w:p>
    <w:p w14:paraId="0833A1CB" w14:textId="77777777" w:rsidR="00F059D4" w:rsidRDefault="00F059D4">
      <w:pPr>
        <w:pStyle w:val="Code"/>
      </w:pPr>
      <w:r>
        <w:t xml:space="preserve">    uEEPSPDNConnection                                 [23] UEEPSPDNConnection OPTIONAL,</w:t>
      </w:r>
    </w:p>
    <w:p w14:paraId="3FD28E6F" w14:textId="77777777" w:rsidR="00F059D4" w:rsidRDefault="00F059D4">
      <w:pPr>
        <w:pStyle w:val="Code"/>
      </w:pPr>
      <w:r>
        <w:t xml:space="preserve">    pCCRules                                           [24] PCCRuleSet OPTIONAL,</w:t>
      </w:r>
    </w:p>
    <w:p w14:paraId="0BAF202E" w14:textId="77777777" w:rsidR="00F059D4" w:rsidRDefault="00F059D4">
      <w:pPr>
        <w:pStyle w:val="Code"/>
      </w:pPr>
      <w:r>
        <w:t xml:space="preserve">    pFDDataForApps                                     [25] PFDDataForApps OPTIONAL,</w:t>
      </w:r>
    </w:p>
    <w:p w14:paraId="58722EBF" w14:textId="77777777" w:rsidR="00F059D4" w:rsidRDefault="00F059D4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2F782B68" w14:textId="77777777" w:rsidR="00F059D4" w:rsidRDefault="00F059D4">
      <w:pPr>
        <w:pStyle w:val="Code"/>
      </w:pPr>
      <w:r>
        <w:t>}</w:t>
      </w:r>
    </w:p>
    <w:p w14:paraId="3025FC57" w14:textId="77777777" w:rsidR="00F059D4" w:rsidRDefault="00F059D4">
      <w:pPr>
        <w:pStyle w:val="Code"/>
      </w:pPr>
    </w:p>
    <w:p w14:paraId="3C4E5AFD" w14:textId="77777777" w:rsidR="00F059D4" w:rsidRDefault="00F059D4">
      <w:pPr>
        <w:pStyle w:val="Code"/>
      </w:pPr>
      <w:r>
        <w:t>-- See clause 6.2.3.2.7.5 for details of this structure</w:t>
      </w:r>
    </w:p>
    <w:p w14:paraId="25057D65" w14:textId="77777777" w:rsidR="00F059D4" w:rsidRDefault="00F059D4">
      <w:pPr>
        <w:pStyle w:val="Code"/>
      </w:pPr>
      <w:r>
        <w:t>SMFMAUnsuccessfulProcedure ::= SEQUENCE</w:t>
      </w:r>
    </w:p>
    <w:p w14:paraId="5EA84B3B" w14:textId="77777777" w:rsidR="00F059D4" w:rsidRDefault="00F059D4">
      <w:pPr>
        <w:pStyle w:val="Code"/>
      </w:pPr>
      <w:r>
        <w:t>{</w:t>
      </w:r>
    </w:p>
    <w:p w14:paraId="795AF178" w14:textId="77777777" w:rsidR="00F059D4" w:rsidRDefault="00F059D4">
      <w:pPr>
        <w:pStyle w:val="Code"/>
      </w:pPr>
      <w:r>
        <w:t xml:space="preserve">    failedProcedureType         [1] SMFFailedProcedureType,</w:t>
      </w:r>
    </w:p>
    <w:p w14:paraId="30EE7D09" w14:textId="77777777" w:rsidR="00F059D4" w:rsidRDefault="00F059D4">
      <w:pPr>
        <w:pStyle w:val="Code"/>
      </w:pPr>
      <w:r>
        <w:t xml:space="preserve">    failureCause                [2] FiveGSMCause,</w:t>
      </w:r>
    </w:p>
    <w:p w14:paraId="483F803C" w14:textId="77777777" w:rsidR="00F059D4" w:rsidRDefault="00F059D4">
      <w:pPr>
        <w:pStyle w:val="Code"/>
      </w:pPr>
      <w:r>
        <w:t xml:space="preserve">    requestedSlice              [3] NSSAI OPTIONAL,</w:t>
      </w:r>
    </w:p>
    <w:p w14:paraId="47275FF4" w14:textId="77777777" w:rsidR="00F059D4" w:rsidRDefault="00F059D4">
      <w:pPr>
        <w:pStyle w:val="Code"/>
      </w:pPr>
      <w:r>
        <w:t xml:space="preserve">    initiator                   [4] Initiator,</w:t>
      </w:r>
    </w:p>
    <w:p w14:paraId="4C98EB88" w14:textId="77777777" w:rsidR="00F059D4" w:rsidRDefault="00F059D4">
      <w:pPr>
        <w:pStyle w:val="Code"/>
      </w:pPr>
      <w:r>
        <w:t xml:space="preserve">    sUPI                        [5] SUPI OPTIONAL,</w:t>
      </w:r>
    </w:p>
    <w:p w14:paraId="21909CB8" w14:textId="77777777" w:rsidR="00F059D4" w:rsidRDefault="00F059D4">
      <w:pPr>
        <w:pStyle w:val="Code"/>
      </w:pPr>
      <w:r>
        <w:t xml:space="preserve">    sUPIUnauthenticated         [6] SUPIUnauthenticatedIndication OPTIONAL,</w:t>
      </w:r>
    </w:p>
    <w:p w14:paraId="43D9104A" w14:textId="77777777" w:rsidR="00F059D4" w:rsidRDefault="00F059D4">
      <w:pPr>
        <w:pStyle w:val="Code"/>
      </w:pPr>
      <w:r>
        <w:t xml:space="preserve">    pEI                         [7] PEI OPTIONAL,</w:t>
      </w:r>
    </w:p>
    <w:p w14:paraId="7952D1BA" w14:textId="77777777" w:rsidR="00F059D4" w:rsidRDefault="00F059D4">
      <w:pPr>
        <w:pStyle w:val="Code"/>
      </w:pPr>
      <w:r>
        <w:t xml:space="preserve">    gPSI                        [8] GPSI OPTIONAL,</w:t>
      </w:r>
    </w:p>
    <w:p w14:paraId="7944CD85" w14:textId="77777777" w:rsidR="00F059D4" w:rsidRDefault="00F059D4">
      <w:pPr>
        <w:pStyle w:val="Code"/>
      </w:pPr>
      <w:r>
        <w:t xml:space="preserve">    pDUSessionID                [9] PDUSessionID OPTIONAL,</w:t>
      </w:r>
    </w:p>
    <w:p w14:paraId="5F8D5862" w14:textId="77777777" w:rsidR="00F059D4" w:rsidRDefault="00F059D4">
      <w:pPr>
        <w:pStyle w:val="Code"/>
      </w:pPr>
      <w:r>
        <w:t xml:space="preserve">    accessInfo                  [10] SEQUENCE OF AccessInfo,</w:t>
      </w:r>
    </w:p>
    <w:p w14:paraId="4C848530" w14:textId="77777777" w:rsidR="00F059D4" w:rsidRDefault="00F059D4">
      <w:pPr>
        <w:pStyle w:val="Code"/>
      </w:pPr>
      <w:r>
        <w:lastRenderedPageBreak/>
        <w:t xml:space="preserve">    uEEndpoint                  [11] SEQUENCE OF UEEndpointAddress OPTIONAL,</w:t>
      </w:r>
    </w:p>
    <w:p w14:paraId="12F65742" w14:textId="77777777" w:rsidR="00F059D4" w:rsidRDefault="00F059D4">
      <w:pPr>
        <w:pStyle w:val="Code"/>
      </w:pPr>
      <w:r>
        <w:t xml:space="preserve">    location                    [12] Location OPTIONAL,</w:t>
      </w:r>
    </w:p>
    <w:p w14:paraId="0F7E4A22" w14:textId="77777777" w:rsidR="00F059D4" w:rsidRDefault="00F059D4">
      <w:pPr>
        <w:pStyle w:val="Code"/>
      </w:pPr>
      <w:r>
        <w:t xml:space="preserve">    dNN                         [13] DNN OPTIONAL,</w:t>
      </w:r>
    </w:p>
    <w:p w14:paraId="7AEEB4F1" w14:textId="77777777" w:rsidR="00F059D4" w:rsidRDefault="00F059D4">
      <w:pPr>
        <w:pStyle w:val="Code"/>
      </w:pPr>
      <w:r>
        <w:t xml:space="preserve">    aMFID                       [14] AMFID OPTIONAL,</w:t>
      </w:r>
    </w:p>
    <w:p w14:paraId="32A08367" w14:textId="77777777" w:rsidR="00F059D4" w:rsidRDefault="00F059D4">
      <w:pPr>
        <w:pStyle w:val="Code"/>
      </w:pPr>
      <w:r>
        <w:t xml:space="preserve">    hSMFURI                     [15] HSMFURI OPTIONAL,</w:t>
      </w:r>
    </w:p>
    <w:p w14:paraId="52DDD804" w14:textId="77777777" w:rsidR="00F059D4" w:rsidRDefault="00F059D4">
      <w:pPr>
        <w:pStyle w:val="Code"/>
      </w:pPr>
      <w:r>
        <w:t xml:space="preserve">    requestType                 [16] FiveGSMRequestType OPTIONAL,</w:t>
      </w:r>
    </w:p>
    <w:p w14:paraId="23B4E3E0" w14:textId="77777777" w:rsidR="00F059D4" w:rsidRDefault="00F059D4">
      <w:pPr>
        <w:pStyle w:val="Code"/>
      </w:pPr>
      <w:r>
        <w:t xml:space="preserve">    sMPDUDNRequest              [17] SMPDUDNRequest OPTIONAL</w:t>
      </w:r>
    </w:p>
    <w:p w14:paraId="6D96DAB8" w14:textId="77777777" w:rsidR="00F059D4" w:rsidRDefault="00F059D4">
      <w:pPr>
        <w:pStyle w:val="Code"/>
      </w:pPr>
      <w:r>
        <w:t>}</w:t>
      </w:r>
    </w:p>
    <w:p w14:paraId="4F51B696" w14:textId="77777777" w:rsidR="00F059D4" w:rsidRDefault="00F059D4">
      <w:pPr>
        <w:pStyle w:val="Code"/>
      </w:pPr>
    </w:p>
    <w:p w14:paraId="0CD66825" w14:textId="77777777" w:rsidR="00F059D4" w:rsidRDefault="00F059D4">
      <w:pPr>
        <w:pStyle w:val="Code"/>
      </w:pPr>
    </w:p>
    <w:p w14:paraId="18660A24" w14:textId="77777777" w:rsidR="00F059D4" w:rsidRDefault="00F059D4">
      <w:pPr>
        <w:pStyle w:val="CodeHeader"/>
      </w:pPr>
      <w:r>
        <w:t>-- =================</w:t>
      </w:r>
    </w:p>
    <w:p w14:paraId="1D9FD17C" w14:textId="77777777" w:rsidR="00F059D4" w:rsidRDefault="00F059D4">
      <w:pPr>
        <w:pStyle w:val="CodeHeader"/>
      </w:pPr>
      <w:r>
        <w:t>-- 5G SMF parameters</w:t>
      </w:r>
    </w:p>
    <w:p w14:paraId="173443B0" w14:textId="77777777" w:rsidR="00F059D4" w:rsidRDefault="00F059D4">
      <w:pPr>
        <w:pStyle w:val="Code"/>
      </w:pPr>
      <w:r>
        <w:t>-- =================</w:t>
      </w:r>
    </w:p>
    <w:p w14:paraId="4B156EE9" w14:textId="77777777" w:rsidR="00F059D4" w:rsidRDefault="00F059D4">
      <w:pPr>
        <w:pStyle w:val="Code"/>
      </w:pPr>
    </w:p>
    <w:p w14:paraId="104CAE6C" w14:textId="77777777" w:rsidR="00F059D4" w:rsidRDefault="00F059D4">
      <w:pPr>
        <w:pStyle w:val="Code"/>
      </w:pPr>
      <w:r>
        <w:t>SMFID ::= UTF8String</w:t>
      </w:r>
    </w:p>
    <w:p w14:paraId="68CC2D8A" w14:textId="77777777" w:rsidR="00F059D4" w:rsidRDefault="00F059D4">
      <w:pPr>
        <w:pStyle w:val="Code"/>
      </w:pPr>
    </w:p>
    <w:p w14:paraId="7BFBEBD5" w14:textId="77777777" w:rsidR="00F059D4" w:rsidRDefault="00F059D4">
      <w:pPr>
        <w:pStyle w:val="Code"/>
      </w:pPr>
      <w:r>
        <w:t>SMFFailedProcedureType ::= ENUMERATED</w:t>
      </w:r>
    </w:p>
    <w:p w14:paraId="0A934F61" w14:textId="77777777" w:rsidR="00F059D4" w:rsidRDefault="00F059D4">
      <w:pPr>
        <w:pStyle w:val="Code"/>
      </w:pPr>
      <w:r>
        <w:t>{</w:t>
      </w:r>
    </w:p>
    <w:p w14:paraId="5058FF99" w14:textId="77777777" w:rsidR="00F059D4" w:rsidRDefault="00F059D4">
      <w:pPr>
        <w:pStyle w:val="Code"/>
      </w:pPr>
      <w:r>
        <w:t xml:space="preserve">    pDUSessionEstablishment(1),</w:t>
      </w:r>
    </w:p>
    <w:p w14:paraId="015275BD" w14:textId="77777777" w:rsidR="00F059D4" w:rsidRDefault="00F059D4">
      <w:pPr>
        <w:pStyle w:val="Code"/>
      </w:pPr>
      <w:r>
        <w:t xml:space="preserve">    pDUSessionModification(2),</w:t>
      </w:r>
    </w:p>
    <w:p w14:paraId="537B8F61" w14:textId="77777777" w:rsidR="00F059D4" w:rsidRDefault="00F059D4">
      <w:pPr>
        <w:pStyle w:val="Code"/>
      </w:pPr>
      <w:r>
        <w:t xml:space="preserve">    pDUSessionRelease(3)</w:t>
      </w:r>
    </w:p>
    <w:p w14:paraId="46384D29" w14:textId="77777777" w:rsidR="00F059D4" w:rsidRDefault="00F059D4">
      <w:pPr>
        <w:pStyle w:val="Code"/>
      </w:pPr>
      <w:r>
        <w:t>}</w:t>
      </w:r>
    </w:p>
    <w:p w14:paraId="78F509CA" w14:textId="77777777" w:rsidR="00F059D4" w:rsidRDefault="00F059D4">
      <w:pPr>
        <w:pStyle w:val="Code"/>
      </w:pPr>
    </w:p>
    <w:p w14:paraId="6B8579CD" w14:textId="77777777" w:rsidR="00F059D4" w:rsidRDefault="00F059D4">
      <w:pPr>
        <w:pStyle w:val="Code"/>
      </w:pPr>
      <w:r>
        <w:t>SMFServingNetwork ::= SEQUENCE</w:t>
      </w:r>
    </w:p>
    <w:p w14:paraId="7A9E8B34" w14:textId="77777777" w:rsidR="00F059D4" w:rsidRDefault="00F059D4">
      <w:pPr>
        <w:pStyle w:val="Code"/>
      </w:pPr>
      <w:r>
        <w:t>{</w:t>
      </w:r>
    </w:p>
    <w:p w14:paraId="2F4F5316" w14:textId="77777777" w:rsidR="00F059D4" w:rsidRDefault="00F059D4">
      <w:pPr>
        <w:pStyle w:val="Code"/>
      </w:pPr>
      <w:r>
        <w:t xml:space="preserve">    pLMNID  [1] PLMNID,</w:t>
      </w:r>
    </w:p>
    <w:p w14:paraId="11333CF3" w14:textId="77777777" w:rsidR="00F059D4" w:rsidRDefault="00F059D4">
      <w:pPr>
        <w:pStyle w:val="Code"/>
      </w:pPr>
      <w:r>
        <w:t xml:space="preserve">    nID     [2] NID OPTIONAL</w:t>
      </w:r>
    </w:p>
    <w:p w14:paraId="75B5F477" w14:textId="77777777" w:rsidR="00F059D4" w:rsidRDefault="00F059D4">
      <w:pPr>
        <w:pStyle w:val="Code"/>
      </w:pPr>
      <w:r>
        <w:t>}</w:t>
      </w:r>
    </w:p>
    <w:p w14:paraId="6070704A" w14:textId="77777777" w:rsidR="00F059D4" w:rsidRDefault="00F059D4">
      <w:pPr>
        <w:pStyle w:val="Code"/>
      </w:pPr>
    </w:p>
    <w:p w14:paraId="5490B8D9" w14:textId="77777777" w:rsidR="00F059D4" w:rsidRDefault="00F059D4">
      <w:pPr>
        <w:pStyle w:val="Code"/>
      </w:pPr>
      <w:r>
        <w:t>AccessInfo ::= SEQUENCE</w:t>
      </w:r>
    </w:p>
    <w:p w14:paraId="4F10413C" w14:textId="77777777" w:rsidR="00F059D4" w:rsidRDefault="00F059D4">
      <w:pPr>
        <w:pStyle w:val="Code"/>
      </w:pPr>
      <w:r>
        <w:t>{</w:t>
      </w:r>
    </w:p>
    <w:p w14:paraId="3DA383EC" w14:textId="77777777" w:rsidR="00F059D4" w:rsidRDefault="00F059D4">
      <w:pPr>
        <w:pStyle w:val="Code"/>
      </w:pPr>
      <w:r>
        <w:t xml:space="preserve">    accessType            [1] AccessType,</w:t>
      </w:r>
    </w:p>
    <w:p w14:paraId="4508C881" w14:textId="77777777" w:rsidR="00F059D4" w:rsidRDefault="00F059D4">
      <w:pPr>
        <w:pStyle w:val="Code"/>
      </w:pPr>
      <w:r>
        <w:t xml:space="preserve">    rATType               [2] RATType OPTIONAL,</w:t>
      </w:r>
    </w:p>
    <w:p w14:paraId="7D00D98C" w14:textId="77777777" w:rsidR="00F059D4" w:rsidRDefault="00F059D4">
      <w:pPr>
        <w:pStyle w:val="Code"/>
      </w:pPr>
      <w:r>
        <w:t xml:space="preserve">    gTPTunnelID           [3] FTEID,</w:t>
      </w:r>
    </w:p>
    <w:p w14:paraId="24A6C426" w14:textId="77777777" w:rsidR="00F059D4" w:rsidRDefault="00F059D4">
      <w:pPr>
        <w:pStyle w:val="Code"/>
      </w:pPr>
      <w:r>
        <w:t xml:space="preserve">    non3GPPAccessEndpoint [4] UEEndpointAddress OPTIONAL,</w:t>
      </w:r>
    </w:p>
    <w:p w14:paraId="2CBFBC0C" w14:textId="77777777" w:rsidR="00F059D4" w:rsidRDefault="00F059D4">
      <w:pPr>
        <w:pStyle w:val="Code"/>
      </w:pPr>
      <w:r>
        <w:t xml:space="preserve">    establishmentStatus   [5] EstablishmentStatus,</w:t>
      </w:r>
    </w:p>
    <w:p w14:paraId="529DF4D2" w14:textId="77777777" w:rsidR="00F059D4" w:rsidRDefault="00F059D4">
      <w:pPr>
        <w:pStyle w:val="Code"/>
      </w:pPr>
      <w:r>
        <w:t xml:space="preserve">    aNTypeToReactivate    [6] AccessType OPTIONAL,</w:t>
      </w:r>
    </w:p>
    <w:p w14:paraId="10C5FBAD" w14:textId="77777777" w:rsidR="00F059D4" w:rsidRDefault="00F059D4">
      <w:pPr>
        <w:pStyle w:val="Code"/>
      </w:pPr>
      <w:r>
        <w:t xml:space="preserve">    gTPTunnelInfo         [7] GTPTunnelInfo OPTIONAL</w:t>
      </w:r>
    </w:p>
    <w:p w14:paraId="1654D818" w14:textId="77777777" w:rsidR="00F059D4" w:rsidRDefault="00F059D4">
      <w:pPr>
        <w:pStyle w:val="Code"/>
      </w:pPr>
      <w:r>
        <w:t>}</w:t>
      </w:r>
    </w:p>
    <w:p w14:paraId="4FF2C5B1" w14:textId="77777777" w:rsidR="00F059D4" w:rsidRDefault="00F059D4">
      <w:pPr>
        <w:pStyle w:val="Code"/>
      </w:pPr>
    </w:p>
    <w:p w14:paraId="2F970140" w14:textId="77777777" w:rsidR="00F059D4" w:rsidRDefault="00F059D4">
      <w:pPr>
        <w:pStyle w:val="Code"/>
      </w:pPr>
      <w:r>
        <w:t>-- see Clause 6.1.2 of TS 24.193[44] for the details of the ATSSS container contents.</w:t>
      </w:r>
    </w:p>
    <w:p w14:paraId="4F17C7F2" w14:textId="77777777" w:rsidR="00F059D4" w:rsidRDefault="00F059D4">
      <w:pPr>
        <w:pStyle w:val="Code"/>
      </w:pPr>
      <w:r>
        <w:t>ATSSSContainer ::= OCTET STRING</w:t>
      </w:r>
    </w:p>
    <w:p w14:paraId="5E5E64A1" w14:textId="77777777" w:rsidR="00F059D4" w:rsidRDefault="00F059D4">
      <w:pPr>
        <w:pStyle w:val="Code"/>
      </w:pPr>
    </w:p>
    <w:p w14:paraId="66476CE5" w14:textId="77777777" w:rsidR="00F059D4" w:rsidRDefault="00F059D4">
      <w:pPr>
        <w:pStyle w:val="Code"/>
      </w:pPr>
      <w:r>
        <w:t>DLRANTunnelInformation ::= SEQUENCE</w:t>
      </w:r>
    </w:p>
    <w:p w14:paraId="5D29896C" w14:textId="77777777" w:rsidR="00F059D4" w:rsidRDefault="00F059D4">
      <w:pPr>
        <w:pStyle w:val="Code"/>
      </w:pPr>
      <w:r>
        <w:t>{</w:t>
      </w:r>
    </w:p>
    <w:p w14:paraId="1D89D438" w14:textId="77777777" w:rsidR="00F059D4" w:rsidRDefault="00F059D4">
      <w:pPr>
        <w:pStyle w:val="Code"/>
      </w:pPr>
      <w:r>
        <w:t xml:space="preserve">    dLQOSFlowTunnelInformation                    [1] QOSFlowTunnelInformation OPTIONAL,</w:t>
      </w:r>
    </w:p>
    <w:p w14:paraId="4B9F35F8" w14:textId="77777777" w:rsidR="00F059D4" w:rsidRDefault="00F059D4">
      <w:pPr>
        <w:pStyle w:val="Code"/>
      </w:pPr>
      <w:r>
        <w:t xml:space="preserve">    additionalDLQOSFlowTunnelInformation          [2] QOSFlowTunnelInformationList OPTIONAL,</w:t>
      </w:r>
    </w:p>
    <w:p w14:paraId="35E64BD4" w14:textId="77777777" w:rsidR="00F059D4" w:rsidRDefault="00F059D4">
      <w:pPr>
        <w:pStyle w:val="Code"/>
      </w:pPr>
      <w:r>
        <w:t xml:space="preserve">    redundantDLQOSFlowTunnelInformation           [3] QOSFlowTunnelInformationList OPTIONAL,</w:t>
      </w:r>
    </w:p>
    <w:p w14:paraId="5EF7CA99" w14:textId="77777777" w:rsidR="00F059D4" w:rsidRDefault="00F059D4">
      <w:pPr>
        <w:pStyle w:val="Code"/>
      </w:pPr>
      <w:r>
        <w:t xml:space="preserve">    additionalredundantDLQOSFlowTunnelInformation [4] QOSFlowTunnelInformationList OPTIONAL</w:t>
      </w:r>
    </w:p>
    <w:p w14:paraId="63242D77" w14:textId="77777777" w:rsidR="00F059D4" w:rsidRDefault="00F059D4">
      <w:pPr>
        <w:pStyle w:val="Code"/>
      </w:pPr>
      <w:r>
        <w:t>}</w:t>
      </w:r>
    </w:p>
    <w:p w14:paraId="7DF11EEB" w14:textId="77777777" w:rsidR="00F059D4" w:rsidRDefault="00F059D4">
      <w:pPr>
        <w:pStyle w:val="Code"/>
      </w:pPr>
    </w:p>
    <w:p w14:paraId="263C24C5" w14:textId="77777777" w:rsidR="00F059D4" w:rsidRDefault="00F059D4">
      <w:pPr>
        <w:pStyle w:val="Code"/>
      </w:pPr>
      <w:r>
        <w:t>EstablishmentStatus ::= ENUMERATED</w:t>
      </w:r>
    </w:p>
    <w:p w14:paraId="6C5B55BB" w14:textId="77777777" w:rsidR="00F059D4" w:rsidRDefault="00F059D4">
      <w:pPr>
        <w:pStyle w:val="Code"/>
      </w:pPr>
      <w:r>
        <w:t>{</w:t>
      </w:r>
    </w:p>
    <w:p w14:paraId="06F4E1AC" w14:textId="77777777" w:rsidR="00F059D4" w:rsidRDefault="00F059D4">
      <w:pPr>
        <w:pStyle w:val="Code"/>
      </w:pPr>
      <w:r>
        <w:t xml:space="preserve">    established(0),</w:t>
      </w:r>
    </w:p>
    <w:p w14:paraId="7B8224F9" w14:textId="77777777" w:rsidR="00F059D4" w:rsidRDefault="00F059D4">
      <w:pPr>
        <w:pStyle w:val="Code"/>
      </w:pPr>
      <w:r>
        <w:t xml:space="preserve">    released(1)</w:t>
      </w:r>
    </w:p>
    <w:p w14:paraId="4AD16C14" w14:textId="77777777" w:rsidR="00F059D4" w:rsidRDefault="00F059D4">
      <w:pPr>
        <w:pStyle w:val="Code"/>
      </w:pPr>
      <w:r>
        <w:t>}</w:t>
      </w:r>
    </w:p>
    <w:p w14:paraId="5F2C0C69" w14:textId="77777777" w:rsidR="00F059D4" w:rsidRDefault="00F059D4">
      <w:pPr>
        <w:pStyle w:val="Code"/>
      </w:pPr>
    </w:p>
    <w:p w14:paraId="37E50D7C" w14:textId="77777777" w:rsidR="00F059D4" w:rsidRDefault="00F059D4">
      <w:pPr>
        <w:pStyle w:val="Code"/>
      </w:pPr>
      <w:r>
        <w:t>FiveGSGTPTunnels ::= SEQUENCE</w:t>
      </w:r>
    </w:p>
    <w:p w14:paraId="694312C1" w14:textId="77777777" w:rsidR="00F059D4" w:rsidRDefault="00F059D4">
      <w:pPr>
        <w:pStyle w:val="Code"/>
      </w:pPr>
      <w:r>
        <w:t>{</w:t>
      </w:r>
    </w:p>
    <w:p w14:paraId="4D33659B" w14:textId="77777777" w:rsidR="00F059D4" w:rsidRDefault="00F059D4">
      <w:pPr>
        <w:pStyle w:val="Code"/>
      </w:pPr>
      <w:r>
        <w:t xml:space="preserve">    uLNGUUPTunnelInformation           [1] FTEID OPTIONAL,</w:t>
      </w:r>
    </w:p>
    <w:p w14:paraId="47CDCFF0" w14:textId="77777777" w:rsidR="00F059D4" w:rsidRDefault="00F059D4">
      <w:pPr>
        <w:pStyle w:val="Code"/>
      </w:pPr>
      <w:r>
        <w:t xml:space="preserve">    additionalULNGUUPTunnelInformation [2] FTEIDList OPTIONAL,</w:t>
      </w:r>
    </w:p>
    <w:p w14:paraId="3DAF01DB" w14:textId="77777777" w:rsidR="00F059D4" w:rsidRDefault="00F059D4">
      <w:pPr>
        <w:pStyle w:val="Code"/>
      </w:pPr>
      <w:r>
        <w:t xml:space="preserve">    dLRANTunnelInformation             [3] DLRANTunnelInformation OPTIONAL</w:t>
      </w:r>
    </w:p>
    <w:p w14:paraId="7DE6F5F6" w14:textId="77777777" w:rsidR="00F059D4" w:rsidRDefault="00F059D4">
      <w:pPr>
        <w:pStyle w:val="Code"/>
      </w:pPr>
      <w:r>
        <w:t>}</w:t>
      </w:r>
    </w:p>
    <w:p w14:paraId="2076E28B" w14:textId="77777777" w:rsidR="00F059D4" w:rsidRDefault="00F059D4">
      <w:pPr>
        <w:pStyle w:val="Code"/>
      </w:pPr>
    </w:p>
    <w:p w14:paraId="0BDDB1DC" w14:textId="77777777" w:rsidR="00F059D4" w:rsidRDefault="00F059D4">
      <w:pPr>
        <w:pStyle w:val="Code"/>
      </w:pPr>
      <w:r>
        <w:t>FiveQI ::= INTEGER (0..255)</w:t>
      </w:r>
    </w:p>
    <w:p w14:paraId="52FD03B6" w14:textId="77777777" w:rsidR="00F059D4" w:rsidRDefault="00F059D4">
      <w:pPr>
        <w:pStyle w:val="Code"/>
      </w:pPr>
    </w:p>
    <w:p w14:paraId="4F843F33" w14:textId="77777777" w:rsidR="00F059D4" w:rsidRDefault="00F059D4">
      <w:pPr>
        <w:pStyle w:val="Code"/>
      </w:pPr>
      <w:r>
        <w:t>HandoverState ::= ENUMERATED</w:t>
      </w:r>
    </w:p>
    <w:p w14:paraId="1F795874" w14:textId="77777777" w:rsidR="00F059D4" w:rsidRDefault="00F059D4">
      <w:pPr>
        <w:pStyle w:val="Code"/>
      </w:pPr>
      <w:r>
        <w:t>{</w:t>
      </w:r>
    </w:p>
    <w:p w14:paraId="0D431437" w14:textId="77777777" w:rsidR="00F059D4" w:rsidRDefault="00F059D4">
      <w:pPr>
        <w:pStyle w:val="Code"/>
      </w:pPr>
      <w:r>
        <w:t xml:space="preserve">    none(1),</w:t>
      </w:r>
    </w:p>
    <w:p w14:paraId="616B2CB0" w14:textId="77777777" w:rsidR="00F059D4" w:rsidRDefault="00F059D4">
      <w:pPr>
        <w:pStyle w:val="Code"/>
      </w:pPr>
      <w:r>
        <w:t xml:space="preserve">    preparing(2),</w:t>
      </w:r>
    </w:p>
    <w:p w14:paraId="679E4A4E" w14:textId="77777777" w:rsidR="00F059D4" w:rsidRDefault="00F059D4">
      <w:pPr>
        <w:pStyle w:val="Code"/>
      </w:pPr>
      <w:r>
        <w:t xml:space="preserve">    prepared(3),</w:t>
      </w:r>
    </w:p>
    <w:p w14:paraId="3E958188" w14:textId="77777777" w:rsidR="00F059D4" w:rsidRDefault="00F059D4">
      <w:pPr>
        <w:pStyle w:val="Code"/>
      </w:pPr>
      <w:r>
        <w:t xml:space="preserve">    completed(4),</w:t>
      </w:r>
    </w:p>
    <w:p w14:paraId="0897072A" w14:textId="77777777" w:rsidR="00F059D4" w:rsidRDefault="00F059D4">
      <w:pPr>
        <w:pStyle w:val="Code"/>
      </w:pPr>
      <w:r>
        <w:t xml:space="preserve">    cancelled(5)</w:t>
      </w:r>
    </w:p>
    <w:p w14:paraId="24FA980C" w14:textId="77777777" w:rsidR="00F059D4" w:rsidRDefault="00F059D4">
      <w:pPr>
        <w:pStyle w:val="Code"/>
      </w:pPr>
      <w:r>
        <w:t>}</w:t>
      </w:r>
    </w:p>
    <w:p w14:paraId="3CA7CA45" w14:textId="77777777" w:rsidR="00F059D4" w:rsidRDefault="00F059D4">
      <w:pPr>
        <w:pStyle w:val="Code"/>
      </w:pPr>
    </w:p>
    <w:p w14:paraId="0C077E9A" w14:textId="77777777" w:rsidR="00F059D4" w:rsidRDefault="00F059D4">
      <w:pPr>
        <w:pStyle w:val="Code"/>
      </w:pPr>
      <w:r>
        <w:t>NGAPCauseInt ::= SEQUENCE</w:t>
      </w:r>
    </w:p>
    <w:p w14:paraId="1690A301" w14:textId="77777777" w:rsidR="00F059D4" w:rsidRDefault="00F059D4">
      <w:pPr>
        <w:pStyle w:val="Code"/>
      </w:pPr>
      <w:r>
        <w:t>{</w:t>
      </w:r>
    </w:p>
    <w:p w14:paraId="45CA14A9" w14:textId="77777777" w:rsidR="00F059D4" w:rsidRDefault="00F059D4">
      <w:pPr>
        <w:pStyle w:val="Code"/>
      </w:pPr>
      <w:r>
        <w:t xml:space="preserve">    group [1] NGAPCauseGroupInt,</w:t>
      </w:r>
    </w:p>
    <w:p w14:paraId="7487732E" w14:textId="77777777" w:rsidR="00F059D4" w:rsidRDefault="00F059D4">
      <w:pPr>
        <w:pStyle w:val="Code"/>
      </w:pPr>
      <w:r>
        <w:lastRenderedPageBreak/>
        <w:t xml:space="preserve">    value [2] NGAPCauseValueInt</w:t>
      </w:r>
    </w:p>
    <w:p w14:paraId="0B5A991C" w14:textId="77777777" w:rsidR="00F059D4" w:rsidRDefault="00F059D4">
      <w:pPr>
        <w:pStyle w:val="Code"/>
      </w:pPr>
      <w:r>
        <w:t>}</w:t>
      </w:r>
    </w:p>
    <w:p w14:paraId="2DB08224" w14:textId="77777777" w:rsidR="00F059D4" w:rsidRDefault="00F059D4">
      <w:pPr>
        <w:pStyle w:val="Code"/>
      </w:pPr>
    </w:p>
    <w:p w14:paraId="677D770B" w14:textId="77777777" w:rsidR="00F059D4" w:rsidRDefault="00F059D4">
      <w:pPr>
        <w:pStyle w:val="Code"/>
      </w:pPr>
      <w:r>
        <w:t>-- Derived as described in TS 29.571 [17] clause 5.4.4.12</w:t>
      </w:r>
    </w:p>
    <w:p w14:paraId="534CC446" w14:textId="77777777" w:rsidR="00F059D4" w:rsidRDefault="00F059D4">
      <w:pPr>
        <w:pStyle w:val="Code"/>
      </w:pPr>
      <w:r>
        <w:t>NGAPCauseGroupInt ::= INTEGER</w:t>
      </w:r>
    </w:p>
    <w:p w14:paraId="4312A51E" w14:textId="77777777" w:rsidR="00F059D4" w:rsidRDefault="00F059D4">
      <w:pPr>
        <w:pStyle w:val="Code"/>
      </w:pPr>
    </w:p>
    <w:p w14:paraId="3D555B1F" w14:textId="77777777" w:rsidR="00F059D4" w:rsidRDefault="00F059D4">
      <w:pPr>
        <w:pStyle w:val="Code"/>
      </w:pPr>
      <w:r>
        <w:t>NGAPCauseValueInt ::= INTEGER</w:t>
      </w:r>
    </w:p>
    <w:p w14:paraId="0E958B55" w14:textId="77777777" w:rsidR="00F059D4" w:rsidRDefault="00F059D4">
      <w:pPr>
        <w:pStyle w:val="Code"/>
      </w:pPr>
    </w:p>
    <w:p w14:paraId="1A0EF1E8" w14:textId="77777777" w:rsidR="00F059D4" w:rsidRDefault="00F059D4">
      <w:pPr>
        <w:pStyle w:val="Code"/>
      </w:pPr>
      <w:r>
        <w:t>SMFMAUpgradeIndication ::= BOOLEAN</w:t>
      </w:r>
    </w:p>
    <w:p w14:paraId="4A630355" w14:textId="77777777" w:rsidR="00F059D4" w:rsidRDefault="00F059D4">
      <w:pPr>
        <w:pStyle w:val="Code"/>
      </w:pPr>
    </w:p>
    <w:p w14:paraId="5383BA9B" w14:textId="77777777" w:rsidR="00F059D4" w:rsidRDefault="00F059D4">
      <w:pPr>
        <w:pStyle w:val="Code"/>
      </w:pPr>
      <w:r>
        <w:t>-- Given in YAML encoding as defined in clause 6.1.6.2.31 of TS 29.502[16]</w:t>
      </w:r>
    </w:p>
    <w:p w14:paraId="7F9AA745" w14:textId="77777777" w:rsidR="00F059D4" w:rsidRDefault="00F059D4">
      <w:pPr>
        <w:pStyle w:val="Code"/>
      </w:pPr>
      <w:r>
        <w:t>SMFEPSPDNCnxInfo ::= UTF8String</w:t>
      </w:r>
    </w:p>
    <w:p w14:paraId="6B0FEF89" w14:textId="77777777" w:rsidR="00F059D4" w:rsidRDefault="00F059D4">
      <w:pPr>
        <w:pStyle w:val="Code"/>
      </w:pPr>
    </w:p>
    <w:p w14:paraId="5D654325" w14:textId="77777777" w:rsidR="00F059D4" w:rsidRDefault="00F059D4">
      <w:pPr>
        <w:pStyle w:val="Code"/>
      </w:pPr>
      <w:r>
        <w:t>SMFMAAcceptedIndication ::= BOOLEAN</w:t>
      </w:r>
    </w:p>
    <w:p w14:paraId="10CDBD55" w14:textId="77777777" w:rsidR="00F059D4" w:rsidRDefault="00F059D4">
      <w:pPr>
        <w:pStyle w:val="Code"/>
      </w:pPr>
    </w:p>
    <w:p w14:paraId="3FE52605" w14:textId="77777777" w:rsidR="00F059D4" w:rsidRDefault="00F059D4">
      <w:pPr>
        <w:pStyle w:val="Code"/>
      </w:pPr>
      <w:r>
        <w:t>-- see Clause 6.1.6.3.8 of TS 29.502[16] for the details of this structure.</w:t>
      </w:r>
    </w:p>
    <w:p w14:paraId="54F053E0" w14:textId="77777777" w:rsidR="00F059D4" w:rsidRDefault="00F059D4">
      <w:pPr>
        <w:pStyle w:val="Code"/>
      </w:pPr>
      <w:r>
        <w:t>SMFErrorCodes ::= UTF8String</w:t>
      </w:r>
    </w:p>
    <w:p w14:paraId="22CE8BD9" w14:textId="77777777" w:rsidR="00F059D4" w:rsidRDefault="00F059D4">
      <w:pPr>
        <w:pStyle w:val="Code"/>
      </w:pPr>
    </w:p>
    <w:p w14:paraId="68D7C4A5" w14:textId="77777777" w:rsidR="00F059D4" w:rsidRDefault="00F059D4">
      <w:pPr>
        <w:pStyle w:val="Code"/>
      </w:pPr>
      <w:r>
        <w:t>-- see Clause 6.1.6.3.2 of TS 29.502[16] for details of this structure.</w:t>
      </w:r>
    </w:p>
    <w:p w14:paraId="389FCC5A" w14:textId="77777777" w:rsidR="00F059D4" w:rsidRDefault="00F059D4">
      <w:pPr>
        <w:pStyle w:val="Code"/>
      </w:pPr>
      <w:r>
        <w:t>UEEPSPDNConnection ::= OCTET STRING</w:t>
      </w:r>
    </w:p>
    <w:p w14:paraId="656F6D70" w14:textId="77777777" w:rsidR="00F059D4" w:rsidRDefault="00F059D4">
      <w:pPr>
        <w:pStyle w:val="Code"/>
      </w:pPr>
    </w:p>
    <w:p w14:paraId="7EC64C3B" w14:textId="77777777" w:rsidR="00F059D4" w:rsidRDefault="00F059D4">
      <w:pPr>
        <w:pStyle w:val="Code"/>
      </w:pPr>
      <w:r>
        <w:t>-- see Clause 6.1.6.3.6 of TS 29.502[16] for the details of this structure.</w:t>
      </w:r>
    </w:p>
    <w:p w14:paraId="18677EE1" w14:textId="77777777" w:rsidR="00F059D4" w:rsidRDefault="00F059D4">
      <w:pPr>
        <w:pStyle w:val="Code"/>
      </w:pPr>
      <w:r>
        <w:t>RequestIndication ::= ENUMERATED</w:t>
      </w:r>
    </w:p>
    <w:p w14:paraId="557B3290" w14:textId="77777777" w:rsidR="00F059D4" w:rsidRDefault="00F059D4">
      <w:pPr>
        <w:pStyle w:val="Code"/>
      </w:pPr>
      <w:r>
        <w:t>{</w:t>
      </w:r>
    </w:p>
    <w:p w14:paraId="724F9A52" w14:textId="77777777" w:rsidR="00F059D4" w:rsidRDefault="00F059D4">
      <w:pPr>
        <w:pStyle w:val="Code"/>
      </w:pPr>
      <w:r>
        <w:t xml:space="preserve">    uEREQPDUSESMOD(0),</w:t>
      </w:r>
    </w:p>
    <w:p w14:paraId="72E03E16" w14:textId="77777777" w:rsidR="00F059D4" w:rsidRDefault="00F059D4">
      <w:pPr>
        <w:pStyle w:val="Code"/>
      </w:pPr>
      <w:r>
        <w:t xml:space="preserve">    uEREQPDUSESREL(1),</w:t>
      </w:r>
    </w:p>
    <w:p w14:paraId="1FBACD67" w14:textId="77777777" w:rsidR="00F059D4" w:rsidRDefault="00F059D4">
      <w:pPr>
        <w:pStyle w:val="Code"/>
      </w:pPr>
      <w:r>
        <w:t xml:space="preserve">    pDUSESMOB(2),</w:t>
      </w:r>
    </w:p>
    <w:p w14:paraId="5C66A230" w14:textId="77777777" w:rsidR="00F059D4" w:rsidRDefault="00F059D4">
      <w:pPr>
        <w:pStyle w:val="Code"/>
      </w:pPr>
      <w:r>
        <w:t xml:space="preserve">    nWREQPDUSESAUTH(3),</w:t>
      </w:r>
    </w:p>
    <w:p w14:paraId="6868E6FF" w14:textId="77777777" w:rsidR="00F059D4" w:rsidRDefault="00F059D4">
      <w:pPr>
        <w:pStyle w:val="Code"/>
      </w:pPr>
      <w:r>
        <w:t xml:space="preserve">    nWREQPDUSESMOD(4),</w:t>
      </w:r>
    </w:p>
    <w:p w14:paraId="1B72C37E" w14:textId="77777777" w:rsidR="00F059D4" w:rsidRDefault="00F059D4">
      <w:pPr>
        <w:pStyle w:val="Code"/>
      </w:pPr>
      <w:r>
        <w:t xml:space="preserve">    nWREQPDUSESREL(5),</w:t>
      </w:r>
    </w:p>
    <w:p w14:paraId="1CC2801C" w14:textId="77777777" w:rsidR="00F059D4" w:rsidRDefault="00F059D4">
      <w:pPr>
        <w:pStyle w:val="Code"/>
      </w:pPr>
      <w:r>
        <w:t xml:space="preserve">    eBIASSIGNMENTREQ(6),</w:t>
      </w:r>
    </w:p>
    <w:p w14:paraId="6CB962A6" w14:textId="77777777" w:rsidR="00F059D4" w:rsidRDefault="00F059D4">
      <w:pPr>
        <w:pStyle w:val="Code"/>
      </w:pPr>
      <w:r>
        <w:t xml:space="preserve">    rELDUETO5GANREQUEST(7)</w:t>
      </w:r>
    </w:p>
    <w:p w14:paraId="1F0A6827" w14:textId="77777777" w:rsidR="00F059D4" w:rsidRDefault="00F059D4">
      <w:pPr>
        <w:pStyle w:val="Code"/>
      </w:pPr>
      <w:r>
        <w:t>}</w:t>
      </w:r>
    </w:p>
    <w:p w14:paraId="6D4A5EBB" w14:textId="77777777" w:rsidR="00F059D4" w:rsidRDefault="00F059D4">
      <w:pPr>
        <w:pStyle w:val="Code"/>
      </w:pPr>
    </w:p>
    <w:p w14:paraId="59211F79" w14:textId="77777777" w:rsidR="00F059D4" w:rsidRDefault="00F059D4">
      <w:pPr>
        <w:pStyle w:val="Code"/>
      </w:pPr>
      <w:r>
        <w:t>QOSFlowTunnelInformation ::= SEQUENCE</w:t>
      </w:r>
    </w:p>
    <w:p w14:paraId="66C14264" w14:textId="77777777" w:rsidR="00F059D4" w:rsidRDefault="00F059D4">
      <w:pPr>
        <w:pStyle w:val="Code"/>
      </w:pPr>
      <w:r>
        <w:t>{</w:t>
      </w:r>
    </w:p>
    <w:p w14:paraId="1F1CE393" w14:textId="77777777" w:rsidR="00F059D4" w:rsidRDefault="00F059D4">
      <w:pPr>
        <w:pStyle w:val="Code"/>
      </w:pPr>
      <w:r>
        <w:t xml:space="preserve">    uPTunnelInformation   [1] FTEID,</w:t>
      </w:r>
    </w:p>
    <w:p w14:paraId="325351CC" w14:textId="77777777" w:rsidR="00F059D4" w:rsidRDefault="00F059D4">
      <w:pPr>
        <w:pStyle w:val="Code"/>
      </w:pPr>
      <w:r>
        <w:t xml:space="preserve">    associatedQOSFlowList [2] QOSFlowLists</w:t>
      </w:r>
    </w:p>
    <w:p w14:paraId="4175DF51" w14:textId="77777777" w:rsidR="00F059D4" w:rsidRDefault="00F059D4">
      <w:pPr>
        <w:pStyle w:val="Code"/>
      </w:pPr>
      <w:r>
        <w:t>}</w:t>
      </w:r>
    </w:p>
    <w:p w14:paraId="620508F4" w14:textId="77777777" w:rsidR="00F059D4" w:rsidRDefault="00F059D4">
      <w:pPr>
        <w:pStyle w:val="Code"/>
      </w:pPr>
    </w:p>
    <w:p w14:paraId="7635735F" w14:textId="77777777" w:rsidR="00F059D4" w:rsidRDefault="00F059D4">
      <w:pPr>
        <w:pStyle w:val="Code"/>
      </w:pPr>
      <w:r>
        <w:t>QOSFlowTunnelInformationList ::= SEQUENCE OF QOSFlowTunnelInformation</w:t>
      </w:r>
    </w:p>
    <w:p w14:paraId="7B97F194" w14:textId="77777777" w:rsidR="00F059D4" w:rsidRDefault="00F059D4">
      <w:pPr>
        <w:pStyle w:val="Code"/>
      </w:pPr>
    </w:p>
    <w:p w14:paraId="0F1BB487" w14:textId="77777777" w:rsidR="00F059D4" w:rsidRDefault="00F059D4">
      <w:pPr>
        <w:pStyle w:val="Code"/>
      </w:pPr>
      <w:r>
        <w:t>QOSFlowDescription ::= OCTET STRING</w:t>
      </w:r>
    </w:p>
    <w:p w14:paraId="34E958F7" w14:textId="77777777" w:rsidR="00F059D4" w:rsidRDefault="00F059D4">
      <w:pPr>
        <w:pStyle w:val="Code"/>
      </w:pPr>
    </w:p>
    <w:p w14:paraId="7706BEDD" w14:textId="77777777" w:rsidR="00F059D4" w:rsidRDefault="00F059D4">
      <w:pPr>
        <w:pStyle w:val="Code"/>
      </w:pPr>
      <w:r>
        <w:t>QOSFlowLists ::= SEQUENCE OF QOSFlowList</w:t>
      </w:r>
    </w:p>
    <w:p w14:paraId="58D51AE5" w14:textId="77777777" w:rsidR="00F059D4" w:rsidRDefault="00F059D4">
      <w:pPr>
        <w:pStyle w:val="Code"/>
      </w:pPr>
    </w:p>
    <w:p w14:paraId="0275B1B7" w14:textId="77777777" w:rsidR="00F059D4" w:rsidRDefault="00F059D4">
      <w:pPr>
        <w:pStyle w:val="Code"/>
      </w:pPr>
      <w:r>
        <w:t>QOSFlowList ::= SEQUENCE</w:t>
      </w:r>
    </w:p>
    <w:p w14:paraId="782F69E2" w14:textId="77777777" w:rsidR="00F059D4" w:rsidRDefault="00F059D4">
      <w:pPr>
        <w:pStyle w:val="Code"/>
      </w:pPr>
      <w:r>
        <w:t>{</w:t>
      </w:r>
    </w:p>
    <w:p w14:paraId="4DFDE9FB" w14:textId="77777777" w:rsidR="00F059D4" w:rsidRDefault="00F059D4">
      <w:pPr>
        <w:pStyle w:val="Code"/>
      </w:pPr>
      <w:r>
        <w:t xml:space="preserve">    qFI                      [1] QFI,</w:t>
      </w:r>
    </w:p>
    <w:p w14:paraId="21061BBA" w14:textId="77777777" w:rsidR="00F059D4" w:rsidRDefault="00F059D4">
      <w:pPr>
        <w:pStyle w:val="Code"/>
      </w:pPr>
      <w:r>
        <w:t xml:space="preserve">    qOSRules                 [2] QOSRules OPTIONAL,</w:t>
      </w:r>
    </w:p>
    <w:p w14:paraId="0262645F" w14:textId="77777777" w:rsidR="00F059D4" w:rsidRDefault="00F059D4">
      <w:pPr>
        <w:pStyle w:val="Code"/>
      </w:pPr>
      <w:r>
        <w:t xml:space="preserve">    eBI                      [3] EPSBearerID OPTIONAL,</w:t>
      </w:r>
    </w:p>
    <w:p w14:paraId="13B15406" w14:textId="77777777" w:rsidR="00F059D4" w:rsidRDefault="00F059D4">
      <w:pPr>
        <w:pStyle w:val="Code"/>
      </w:pPr>
      <w:r>
        <w:t xml:space="preserve">    qOSFlowDescription       [4] QOSFlowDescription OPTIONAL,</w:t>
      </w:r>
    </w:p>
    <w:p w14:paraId="14F136E9" w14:textId="77777777" w:rsidR="00F059D4" w:rsidRDefault="00F059D4">
      <w:pPr>
        <w:pStyle w:val="Code"/>
      </w:pPr>
      <w:r>
        <w:t xml:space="preserve">    qOSFlowProfile           [5] QOSFlowProfile OPTIONAL,</w:t>
      </w:r>
    </w:p>
    <w:p w14:paraId="04D45321" w14:textId="77777777" w:rsidR="00F059D4" w:rsidRDefault="00F059D4">
      <w:pPr>
        <w:pStyle w:val="Code"/>
      </w:pPr>
      <w:r>
        <w:t xml:space="preserve">    associatedANType         [6] AccessType OPTIONAL,</w:t>
      </w:r>
    </w:p>
    <w:p w14:paraId="6085BB3B" w14:textId="77777777" w:rsidR="00F059D4" w:rsidRDefault="00F059D4">
      <w:pPr>
        <w:pStyle w:val="Code"/>
      </w:pPr>
      <w:r>
        <w:t xml:space="preserve">    defaultQOSRuleIndication [7] BOOLEAN OPTIONAL</w:t>
      </w:r>
    </w:p>
    <w:p w14:paraId="056CA0A7" w14:textId="77777777" w:rsidR="00F059D4" w:rsidRDefault="00F059D4">
      <w:pPr>
        <w:pStyle w:val="Code"/>
      </w:pPr>
      <w:r>
        <w:t>}</w:t>
      </w:r>
    </w:p>
    <w:p w14:paraId="335BCE75" w14:textId="77777777" w:rsidR="00F059D4" w:rsidRDefault="00F059D4">
      <w:pPr>
        <w:pStyle w:val="Code"/>
      </w:pPr>
    </w:p>
    <w:p w14:paraId="640C2349" w14:textId="77777777" w:rsidR="00F059D4" w:rsidRDefault="00F059D4">
      <w:pPr>
        <w:pStyle w:val="Code"/>
      </w:pPr>
      <w:r>
        <w:t>QOSFlowProfile ::= SEQUENCE</w:t>
      </w:r>
    </w:p>
    <w:p w14:paraId="40B29DFB" w14:textId="77777777" w:rsidR="00F059D4" w:rsidRDefault="00F059D4">
      <w:pPr>
        <w:pStyle w:val="Code"/>
      </w:pPr>
      <w:r>
        <w:t>{</w:t>
      </w:r>
    </w:p>
    <w:p w14:paraId="1F6386B2" w14:textId="77777777" w:rsidR="00F059D4" w:rsidRDefault="00F059D4">
      <w:pPr>
        <w:pStyle w:val="Code"/>
      </w:pPr>
      <w:r>
        <w:t xml:space="preserve">    fiveQI [1] FiveQI</w:t>
      </w:r>
    </w:p>
    <w:p w14:paraId="48330C57" w14:textId="77777777" w:rsidR="00F059D4" w:rsidRDefault="00F059D4">
      <w:pPr>
        <w:pStyle w:val="Code"/>
      </w:pPr>
      <w:r>
        <w:t>}</w:t>
      </w:r>
    </w:p>
    <w:p w14:paraId="696D4FDA" w14:textId="77777777" w:rsidR="00F059D4" w:rsidRDefault="00F059D4">
      <w:pPr>
        <w:pStyle w:val="Code"/>
      </w:pPr>
    </w:p>
    <w:p w14:paraId="219D4DC4" w14:textId="77777777" w:rsidR="00F059D4" w:rsidRDefault="00F059D4">
      <w:pPr>
        <w:pStyle w:val="Code"/>
      </w:pPr>
      <w:r>
        <w:t>QOSRules ::= OCTET STRING</w:t>
      </w:r>
    </w:p>
    <w:p w14:paraId="2ABD1D70" w14:textId="77777777" w:rsidR="00F059D4" w:rsidRDefault="00F059D4">
      <w:pPr>
        <w:pStyle w:val="Code"/>
      </w:pPr>
    </w:p>
    <w:p w14:paraId="341F253C" w14:textId="77777777" w:rsidR="00F059D4" w:rsidRDefault="00F059D4">
      <w:pPr>
        <w:pStyle w:val="Code"/>
      </w:pPr>
      <w:r>
        <w:t>-- See clauses 5.6.2.6-1 and 5.6.2.9-1 of TS 29.512 [89], clause table 5.6.2.5-1 of TS 29.508 [90] for the details of this structure</w:t>
      </w:r>
    </w:p>
    <w:p w14:paraId="29E43694" w14:textId="77777777" w:rsidR="00F059D4" w:rsidRDefault="00F059D4">
      <w:pPr>
        <w:pStyle w:val="Code"/>
      </w:pPr>
      <w:r>
        <w:t>PCCRule ::= SEQUENCE</w:t>
      </w:r>
    </w:p>
    <w:p w14:paraId="330EA60E" w14:textId="77777777" w:rsidR="00F059D4" w:rsidRDefault="00F059D4">
      <w:pPr>
        <w:pStyle w:val="Code"/>
      </w:pPr>
      <w:r>
        <w:t>{</w:t>
      </w:r>
    </w:p>
    <w:p w14:paraId="54053C34" w14:textId="77777777" w:rsidR="00F059D4" w:rsidRDefault="00F059D4">
      <w:pPr>
        <w:pStyle w:val="Code"/>
      </w:pPr>
      <w:r>
        <w:t xml:space="preserve">    pCCRuleID                     [1] PCCRuleID OPTIONAL,</w:t>
      </w:r>
    </w:p>
    <w:p w14:paraId="67E37DEA" w14:textId="77777777" w:rsidR="00F059D4" w:rsidRDefault="00F059D4">
      <w:pPr>
        <w:pStyle w:val="Code"/>
      </w:pPr>
      <w:r>
        <w:t xml:space="preserve">    appId                         [2] UTF8String OPTIONAL,</w:t>
      </w:r>
    </w:p>
    <w:p w14:paraId="1D6270D9" w14:textId="77777777" w:rsidR="00F059D4" w:rsidRDefault="00F059D4">
      <w:pPr>
        <w:pStyle w:val="Code"/>
      </w:pPr>
      <w:r>
        <w:t xml:space="preserve">    flowInfos                     [3] FlowInformationSet OPTIONAL,</w:t>
      </w:r>
    </w:p>
    <w:p w14:paraId="648FEB74" w14:textId="77777777" w:rsidR="00F059D4" w:rsidRDefault="00F059D4">
      <w:pPr>
        <w:pStyle w:val="Code"/>
      </w:pPr>
      <w:r>
        <w:t xml:space="preserve">    appReloc                      [4] BOOLEAN OPTIONAL,</w:t>
      </w:r>
    </w:p>
    <w:p w14:paraId="0048AAF2" w14:textId="77777777" w:rsidR="00F059D4" w:rsidRDefault="00F059D4">
      <w:pPr>
        <w:pStyle w:val="Code"/>
      </w:pPr>
      <w:r>
        <w:t xml:space="preserve">    simConnInd                    [5] BOOLEAN OPTIONAL,</w:t>
      </w:r>
    </w:p>
    <w:p w14:paraId="7ED2A54E" w14:textId="77777777" w:rsidR="00F059D4" w:rsidRDefault="00F059D4">
      <w:pPr>
        <w:pStyle w:val="Code"/>
      </w:pPr>
      <w:r>
        <w:t xml:space="preserve">    simConnTerm                   [6] INTEGER OPTIONAL,</w:t>
      </w:r>
    </w:p>
    <w:p w14:paraId="721CA5A8" w14:textId="77777777" w:rsidR="00F059D4" w:rsidRDefault="00F059D4">
      <w:pPr>
        <w:pStyle w:val="Code"/>
      </w:pPr>
      <w:r>
        <w:t xml:space="preserve">    maxAllowedUpLat               [7] INTEGER OPTIONAL,</w:t>
      </w:r>
    </w:p>
    <w:p w14:paraId="500C2414" w14:textId="77777777" w:rsidR="00F059D4" w:rsidRDefault="00F059D4">
      <w:pPr>
        <w:pStyle w:val="Code"/>
      </w:pPr>
      <w:r>
        <w:t xml:space="preserve">    trafficRoutes                 [8] RouteToLocationSet,</w:t>
      </w:r>
    </w:p>
    <w:p w14:paraId="7CD0EB74" w14:textId="77777777" w:rsidR="00F059D4" w:rsidRDefault="00F059D4">
      <w:pPr>
        <w:pStyle w:val="Code"/>
      </w:pPr>
      <w:r>
        <w:t xml:space="preserve">    trafficSteeringPolIdDl        [9] UTF8String OPTIONAL,</w:t>
      </w:r>
    </w:p>
    <w:p w14:paraId="75E5B953" w14:textId="77777777" w:rsidR="00F059D4" w:rsidRDefault="00F059D4">
      <w:pPr>
        <w:pStyle w:val="Code"/>
      </w:pPr>
      <w:r>
        <w:t xml:space="preserve">    trafficSteeringPolIdUl        [10] UTF8String OPTIONAL,</w:t>
      </w:r>
    </w:p>
    <w:p w14:paraId="09038C7B" w14:textId="77777777" w:rsidR="00F059D4" w:rsidRDefault="00F059D4">
      <w:pPr>
        <w:pStyle w:val="Code"/>
      </w:pPr>
      <w:r>
        <w:lastRenderedPageBreak/>
        <w:t xml:space="preserve">    sourceDNAI                    [11] DNAI OPTIONAL,</w:t>
      </w:r>
    </w:p>
    <w:p w14:paraId="683110BD" w14:textId="77777777" w:rsidR="00F059D4" w:rsidRDefault="00F059D4">
      <w:pPr>
        <w:pStyle w:val="Code"/>
      </w:pPr>
      <w:r>
        <w:t xml:space="preserve">    targetDNAI                    [12] DNAI OPTIONAL,</w:t>
      </w:r>
    </w:p>
    <w:p w14:paraId="3D5C1C7E" w14:textId="77777777" w:rsidR="00F059D4" w:rsidRDefault="00F059D4">
      <w:pPr>
        <w:pStyle w:val="Code"/>
      </w:pPr>
      <w:r>
        <w:t xml:space="preserve">    dNAIChangeType                [13] DNAIChangeType OPTIONAL,</w:t>
      </w:r>
    </w:p>
    <w:p w14:paraId="11BDF4F4" w14:textId="77777777" w:rsidR="00F059D4" w:rsidRDefault="00F059D4">
      <w:pPr>
        <w:pStyle w:val="Code"/>
      </w:pPr>
      <w:r>
        <w:t xml:space="preserve">    sourceUEIPAddr                [14] IPAddress OPTIONAL,</w:t>
      </w:r>
    </w:p>
    <w:p w14:paraId="3F6AECB0" w14:textId="77777777" w:rsidR="00F059D4" w:rsidRDefault="00F059D4">
      <w:pPr>
        <w:pStyle w:val="Code"/>
      </w:pPr>
      <w:r>
        <w:t xml:space="preserve">    targetUEIPAddr                [15] IPAddress OPTIONAL,</w:t>
      </w:r>
    </w:p>
    <w:p w14:paraId="0406F0AF" w14:textId="77777777" w:rsidR="00F059D4" w:rsidRDefault="00F059D4">
      <w:pPr>
        <w:pStyle w:val="Code"/>
      </w:pPr>
      <w:r>
        <w:t xml:space="preserve">    sourceTrafficRouting          [16] RouteToLocation OPTIONAL,</w:t>
      </w:r>
    </w:p>
    <w:p w14:paraId="194C2DC3" w14:textId="77777777" w:rsidR="00F059D4" w:rsidRDefault="00F059D4">
      <w:pPr>
        <w:pStyle w:val="Code"/>
      </w:pPr>
      <w:r>
        <w:t xml:space="preserve">    targetTrafficRouting          [17] RouteToLocation OPTIONAL,</w:t>
      </w:r>
    </w:p>
    <w:p w14:paraId="1A84508F" w14:textId="77777777" w:rsidR="00F059D4" w:rsidRDefault="00F059D4">
      <w:pPr>
        <w:pStyle w:val="Code"/>
      </w:pPr>
      <w:r>
        <w:t xml:space="preserve">    eASIPReplaceInfos             [18] EASIPReplaceInfos OPTIONAL</w:t>
      </w:r>
    </w:p>
    <w:p w14:paraId="611332B2" w14:textId="77777777" w:rsidR="00F059D4" w:rsidRDefault="00F059D4">
      <w:pPr>
        <w:pStyle w:val="Code"/>
      </w:pPr>
      <w:r>
        <w:t>}</w:t>
      </w:r>
    </w:p>
    <w:p w14:paraId="388CD212" w14:textId="77777777" w:rsidR="00F059D4" w:rsidRDefault="00F059D4">
      <w:pPr>
        <w:pStyle w:val="Code"/>
      </w:pPr>
    </w:p>
    <w:p w14:paraId="0D63DC9A" w14:textId="77777777" w:rsidR="00F059D4" w:rsidRDefault="00F059D4">
      <w:pPr>
        <w:pStyle w:val="Code"/>
      </w:pPr>
      <w:r>
        <w:t>--See clause table 5.6.2.5-1 of TS 29.508 [90] for the details of this structure.</w:t>
      </w:r>
    </w:p>
    <w:p w14:paraId="4B12AE2D" w14:textId="77777777" w:rsidR="00F059D4" w:rsidRDefault="00F059D4">
      <w:pPr>
        <w:pStyle w:val="Code"/>
      </w:pPr>
      <w:r>
        <w:t>UPPathChange ::= SEQUENCE</w:t>
      </w:r>
    </w:p>
    <w:p w14:paraId="26B0D0F6" w14:textId="77777777" w:rsidR="00F059D4" w:rsidRDefault="00F059D4">
      <w:pPr>
        <w:pStyle w:val="Code"/>
      </w:pPr>
      <w:r>
        <w:t>{</w:t>
      </w:r>
    </w:p>
    <w:p w14:paraId="684D3452" w14:textId="77777777" w:rsidR="00F059D4" w:rsidRDefault="00F059D4">
      <w:pPr>
        <w:pStyle w:val="Code"/>
      </w:pPr>
      <w:r>
        <w:t xml:space="preserve">    sourceDNAI                    [1] DNAI OPTIONAL,</w:t>
      </w:r>
    </w:p>
    <w:p w14:paraId="74DD2E83" w14:textId="77777777" w:rsidR="00F059D4" w:rsidRDefault="00F059D4">
      <w:pPr>
        <w:pStyle w:val="Code"/>
      </w:pPr>
      <w:r>
        <w:t xml:space="preserve">    targetDNAI                    [2] DNAI OPTIONAL,</w:t>
      </w:r>
    </w:p>
    <w:p w14:paraId="644E5A0A" w14:textId="77777777" w:rsidR="00F059D4" w:rsidRDefault="00F059D4">
      <w:pPr>
        <w:pStyle w:val="Code"/>
      </w:pPr>
      <w:r>
        <w:t xml:space="preserve">    dNAIChangeType                [3] DNAIChangeType OPTIONAL,</w:t>
      </w:r>
    </w:p>
    <w:p w14:paraId="2CE1149D" w14:textId="77777777" w:rsidR="00F059D4" w:rsidRDefault="00F059D4">
      <w:pPr>
        <w:pStyle w:val="Code"/>
      </w:pPr>
      <w:r>
        <w:t xml:space="preserve">    sourceUEIPAddr                [4] IPAddress OPTIONAL,</w:t>
      </w:r>
    </w:p>
    <w:p w14:paraId="51E0A2DA" w14:textId="77777777" w:rsidR="00F059D4" w:rsidRDefault="00F059D4">
      <w:pPr>
        <w:pStyle w:val="Code"/>
      </w:pPr>
      <w:r>
        <w:t xml:space="preserve">    targetUEIPAddr                [5] IPAddress OPTIONAL,</w:t>
      </w:r>
    </w:p>
    <w:p w14:paraId="31D45A8A" w14:textId="77777777" w:rsidR="00F059D4" w:rsidRDefault="00F059D4">
      <w:pPr>
        <w:pStyle w:val="Code"/>
      </w:pPr>
      <w:r>
        <w:t xml:space="preserve">    sourceTrafficRouting          [6] RouteToLocation OPTIONAL,</w:t>
      </w:r>
    </w:p>
    <w:p w14:paraId="3AA235B4" w14:textId="77777777" w:rsidR="00F059D4" w:rsidRDefault="00F059D4">
      <w:pPr>
        <w:pStyle w:val="Code"/>
      </w:pPr>
      <w:r>
        <w:t xml:space="preserve">    targetTrafficRouting          [7] RouteToLocation OPTIONAL,</w:t>
      </w:r>
    </w:p>
    <w:p w14:paraId="7BF2FE7F" w14:textId="77777777" w:rsidR="00F059D4" w:rsidRDefault="00F059D4">
      <w:pPr>
        <w:pStyle w:val="Code"/>
      </w:pPr>
      <w:r>
        <w:t xml:space="preserve">    mACAddress                    [8] MACAddress OPTIONAL</w:t>
      </w:r>
    </w:p>
    <w:p w14:paraId="341A529C" w14:textId="77777777" w:rsidR="00F059D4" w:rsidRDefault="00F059D4">
      <w:pPr>
        <w:pStyle w:val="Code"/>
      </w:pPr>
      <w:r>
        <w:t>}</w:t>
      </w:r>
    </w:p>
    <w:p w14:paraId="70E009E7" w14:textId="77777777" w:rsidR="00F059D4" w:rsidRDefault="00F059D4">
      <w:pPr>
        <w:pStyle w:val="Code"/>
      </w:pPr>
    </w:p>
    <w:p w14:paraId="5DE8DDF3" w14:textId="77777777" w:rsidR="00F059D4" w:rsidRDefault="00F059D4">
      <w:pPr>
        <w:pStyle w:val="Code"/>
      </w:pPr>
      <w:r>
        <w:t>-- See table 5.6.2.14-1 of TS 29.512 [89]</w:t>
      </w:r>
    </w:p>
    <w:p w14:paraId="49979702" w14:textId="77777777" w:rsidR="00F059D4" w:rsidRDefault="00F059D4">
      <w:pPr>
        <w:pStyle w:val="Code"/>
      </w:pPr>
      <w:r>
        <w:t>PCCRuleID ::= UTF8String</w:t>
      </w:r>
    </w:p>
    <w:p w14:paraId="5788F880" w14:textId="77777777" w:rsidR="00F059D4" w:rsidRDefault="00F059D4">
      <w:pPr>
        <w:pStyle w:val="Code"/>
      </w:pPr>
    </w:p>
    <w:p w14:paraId="3CB218FF" w14:textId="77777777" w:rsidR="00F059D4" w:rsidRDefault="00F059D4">
      <w:pPr>
        <w:pStyle w:val="Code"/>
      </w:pPr>
      <w:r>
        <w:t>PCCRuleSet ::= SET OF PCCRule</w:t>
      </w:r>
    </w:p>
    <w:p w14:paraId="1775C7F4" w14:textId="77777777" w:rsidR="00F059D4" w:rsidRDefault="00F059D4">
      <w:pPr>
        <w:pStyle w:val="Code"/>
      </w:pPr>
    </w:p>
    <w:p w14:paraId="1C84A2E6" w14:textId="77777777" w:rsidR="00F059D4" w:rsidRDefault="00F059D4">
      <w:pPr>
        <w:pStyle w:val="Code"/>
      </w:pPr>
      <w:r>
        <w:t>PCCRuleIDSet ::= SET OF PCCRuleID</w:t>
      </w:r>
    </w:p>
    <w:p w14:paraId="276A216E" w14:textId="77777777" w:rsidR="00F059D4" w:rsidRDefault="00F059D4">
      <w:pPr>
        <w:pStyle w:val="Code"/>
      </w:pPr>
    </w:p>
    <w:p w14:paraId="2D914491" w14:textId="77777777" w:rsidR="00F059D4" w:rsidRDefault="00F059D4">
      <w:pPr>
        <w:pStyle w:val="Code"/>
      </w:pPr>
      <w:r>
        <w:t>FlowInformationSet ::= SET OF FlowInformation</w:t>
      </w:r>
    </w:p>
    <w:p w14:paraId="39002CB8" w14:textId="77777777" w:rsidR="00F059D4" w:rsidRDefault="00F059D4">
      <w:pPr>
        <w:pStyle w:val="Code"/>
      </w:pPr>
    </w:p>
    <w:p w14:paraId="56C0519B" w14:textId="77777777" w:rsidR="00F059D4" w:rsidRDefault="00F059D4">
      <w:pPr>
        <w:pStyle w:val="Code"/>
      </w:pPr>
      <w:r>
        <w:t>RouteToLocationSet ::= SET OF RouteToLocation</w:t>
      </w:r>
    </w:p>
    <w:p w14:paraId="2B077B14" w14:textId="77777777" w:rsidR="00F059D4" w:rsidRDefault="00F059D4">
      <w:pPr>
        <w:pStyle w:val="Code"/>
      </w:pPr>
    </w:p>
    <w:p w14:paraId="59098AF3" w14:textId="77777777" w:rsidR="00F059D4" w:rsidRDefault="00F059D4">
      <w:pPr>
        <w:pStyle w:val="Code"/>
      </w:pPr>
      <w:r>
        <w:t>-- See table 5.6.2.14 of TS 29.512 [89]</w:t>
      </w:r>
    </w:p>
    <w:p w14:paraId="5E248091" w14:textId="77777777" w:rsidR="00F059D4" w:rsidRDefault="00F059D4">
      <w:pPr>
        <w:pStyle w:val="Code"/>
      </w:pPr>
      <w:r>
        <w:t>FlowInformation ::= SEQUENCE</w:t>
      </w:r>
    </w:p>
    <w:p w14:paraId="396510EB" w14:textId="77777777" w:rsidR="00F059D4" w:rsidRDefault="00F059D4">
      <w:pPr>
        <w:pStyle w:val="Code"/>
      </w:pPr>
      <w:r>
        <w:t>{</w:t>
      </w:r>
    </w:p>
    <w:p w14:paraId="7546E3D4" w14:textId="77777777" w:rsidR="00F059D4" w:rsidRDefault="00F059D4">
      <w:pPr>
        <w:pStyle w:val="Code"/>
      </w:pPr>
      <w:r>
        <w:t xml:space="preserve">    flowDescription    [1] FlowDescription OPTIONAL,</w:t>
      </w:r>
    </w:p>
    <w:p w14:paraId="3B9F41C3" w14:textId="77777777" w:rsidR="00F059D4" w:rsidRDefault="00F059D4">
      <w:pPr>
        <w:pStyle w:val="Code"/>
      </w:pPr>
      <w:r>
        <w:t xml:space="preserve">    ethFlowDescription [2] EthFlowDescription OPTIONAL,</w:t>
      </w:r>
    </w:p>
    <w:p w14:paraId="67AAB885" w14:textId="77777777" w:rsidR="00F059D4" w:rsidRDefault="00F059D4">
      <w:pPr>
        <w:pStyle w:val="Code"/>
      </w:pPr>
      <w:r>
        <w:t xml:space="preserve">    tosTrafficClass    [3] OCTET STRING (SIZE(2)) OPTIONAL,</w:t>
      </w:r>
    </w:p>
    <w:p w14:paraId="1B75A8A0" w14:textId="77777777" w:rsidR="00F059D4" w:rsidRDefault="00F059D4">
      <w:pPr>
        <w:pStyle w:val="Code"/>
      </w:pPr>
      <w:r>
        <w:t xml:space="preserve">    spi                [4] OCTET STRING (SIZE(4)) OPTIONAL,</w:t>
      </w:r>
    </w:p>
    <w:p w14:paraId="0BD2C198" w14:textId="77777777" w:rsidR="00F059D4" w:rsidRDefault="00F059D4">
      <w:pPr>
        <w:pStyle w:val="Code"/>
      </w:pPr>
      <w:r>
        <w:t xml:space="preserve">    flowLabel          [5] OCTET STRING (SIZE(3)) OPTIONAL,</w:t>
      </w:r>
    </w:p>
    <w:p w14:paraId="2F5991ED" w14:textId="77777777" w:rsidR="00F059D4" w:rsidRDefault="00F059D4">
      <w:pPr>
        <w:pStyle w:val="Code"/>
      </w:pPr>
      <w:r>
        <w:t xml:space="preserve">    flowDirection      [6] FlowDirection OPTIONAL</w:t>
      </w:r>
    </w:p>
    <w:p w14:paraId="1A40034C" w14:textId="77777777" w:rsidR="00F059D4" w:rsidRDefault="00F059D4">
      <w:pPr>
        <w:pStyle w:val="Code"/>
      </w:pPr>
      <w:r>
        <w:t>}</w:t>
      </w:r>
    </w:p>
    <w:p w14:paraId="24CB380D" w14:textId="77777777" w:rsidR="00F059D4" w:rsidRDefault="00F059D4">
      <w:pPr>
        <w:pStyle w:val="Code"/>
      </w:pPr>
    </w:p>
    <w:p w14:paraId="23322277" w14:textId="77777777" w:rsidR="00F059D4" w:rsidRDefault="00F059D4">
      <w:pPr>
        <w:pStyle w:val="Code"/>
      </w:pPr>
      <w:r>
        <w:t>-- See table 5.6.2.14 of TS 29.512 [89]</w:t>
      </w:r>
    </w:p>
    <w:p w14:paraId="5560FD9B" w14:textId="77777777" w:rsidR="00F059D4" w:rsidRDefault="00F059D4">
      <w:pPr>
        <w:pStyle w:val="Code"/>
      </w:pPr>
      <w:r>
        <w:t>FlowDescription ::= SEQUENCE</w:t>
      </w:r>
    </w:p>
    <w:p w14:paraId="04EDFD00" w14:textId="77777777" w:rsidR="00F059D4" w:rsidRDefault="00F059D4">
      <w:pPr>
        <w:pStyle w:val="Code"/>
      </w:pPr>
      <w:r>
        <w:t>{</w:t>
      </w:r>
    </w:p>
    <w:p w14:paraId="390FACBC" w14:textId="77777777" w:rsidR="00F059D4" w:rsidRDefault="00F059D4">
      <w:pPr>
        <w:pStyle w:val="Code"/>
      </w:pPr>
      <w:r>
        <w:t xml:space="preserve">    sourceIPAddress       [1] IPAddressOrRangeOrAny,</w:t>
      </w:r>
    </w:p>
    <w:p w14:paraId="296289EE" w14:textId="77777777" w:rsidR="00F059D4" w:rsidRDefault="00F059D4">
      <w:pPr>
        <w:pStyle w:val="Code"/>
      </w:pPr>
      <w:r>
        <w:t xml:space="preserve">    destinationIPAddress  [2] IPAddressOrRangeOrAny,</w:t>
      </w:r>
    </w:p>
    <w:p w14:paraId="44523CF0" w14:textId="77777777" w:rsidR="00F059D4" w:rsidRDefault="00F059D4">
      <w:pPr>
        <w:pStyle w:val="Code"/>
      </w:pPr>
      <w:r>
        <w:t xml:space="preserve">    sourcePortNumber      [3] PortNumber OPTIONAL,</w:t>
      </w:r>
    </w:p>
    <w:p w14:paraId="21F895FC" w14:textId="77777777" w:rsidR="00F059D4" w:rsidRDefault="00F059D4">
      <w:pPr>
        <w:pStyle w:val="Code"/>
      </w:pPr>
      <w:r>
        <w:t xml:space="preserve">    destinationPortNumber [4] PortNumber OPTIONAL,</w:t>
      </w:r>
    </w:p>
    <w:p w14:paraId="589EB35F" w14:textId="77777777" w:rsidR="00F059D4" w:rsidRDefault="00F059D4">
      <w:pPr>
        <w:pStyle w:val="Code"/>
      </w:pPr>
      <w:r>
        <w:t xml:space="preserve">    protocol              [5] NextLayerProtocolOrAny</w:t>
      </w:r>
    </w:p>
    <w:p w14:paraId="5B5420A5" w14:textId="77777777" w:rsidR="00F059D4" w:rsidRDefault="00F059D4">
      <w:pPr>
        <w:pStyle w:val="Code"/>
      </w:pPr>
      <w:r>
        <w:t>}</w:t>
      </w:r>
    </w:p>
    <w:p w14:paraId="457551AD" w14:textId="77777777" w:rsidR="00F059D4" w:rsidRDefault="00F059D4">
      <w:pPr>
        <w:pStyle w:val="Code"/>
      </w:pPr>
    </w:p>
    <w:p w14:paraId="40CB3DBA" w14:textId="77777777" w:rsidR="00F059D4" w:rsidRDefault="00F059D4">
      <w:pPr>
        <w:pStyle w:val="Code"/>
      </w:pPr>
      <w:r>
        <w:t>IPAddressOrRangeOrAny ::= CHOICE</w:t>
      </w:r>
    </w:p>
    <w:p w14:paraId="500BE747" w14:textId="77777777" w:rsidR="00F059D4" w:rsidRDefault="00F059D4">
      <w:pPr>
        <w:pStyle w:val="Code"/>
      </w:pPr>
      <w:r>
        <w:t>{</w:t>
      </w:r>
    </w:p>
    <w:p w14:paraId="73B47F68" w14:textId="77777777" w:rsidR="00F059D4" w:rsidRDefault="00F059D4">
      <w:pPr>
        <w:pStyle w:val="Code"/>
      </w:pPr>
      <w:r>
        <w:t xml:space="preserve">   iPAddress      [1] IPAddress,</w:t>
      </w:r>
    </w:p>
    <w:p w14:paraId="6E88B935" w14:textId="77777777" w:rsidR="00F059D4" w:rsidRDefault="00F059D4">
      <w:pPr>
        <w:pStyle w:val="Code"/>
      </w:pPr>
      <w:r>
        <w:t xml:space="preserve">   ipAddressRange [2] IPMask,</w:t>
      </w:r>
    </w:p>
    <w:p w14:paraId="0E360CFC" w14:textId="77777777" w:rsidR="00F059D4" w:rsidRDefault="00F059D4">
      <w:pPr>
        <w:pStyle w:val="Code"/>
      </w:pPr>
      <w:r>
        <w:t xml:space="preserve">   anyIPAddress   [3] AnyIPAddress</w:t>
      </w:r>
    </w:p>
    <w:p w14:paraId="4A9CD439" w14:textId="77777777" w:rsidR="00F059D4" w:rsidRDefault="00F059D4">
      <w:pPr>
        <w:pStyle w:val="Code"/>
      </w:pPr>
      <w:r>
        <w:t>}</w:t>
      </w:r>
    </w:p>
    <w:p w14:paraId="7D865CC7" w14:textId="77777777" w:rsidR="00F059D4" w:rsidRDefault="00F059D4">
      <w:pPr>
        <w:pStyle w:val="Code"/>
      </w:pPr>
    </w:p>
    <w:p w14:paraId="26A248D6" w14:textId="77777777" w:rsidR="00F059D4" w:rsidRDefault="00F059D4">
      <w:pPr>
        <w:pStyle w:val="Code"/>
      </w:pPr>
      <w:r>
        <w:t>IPMask ::= SEQUENCE</w:t>
      </w:r>
    </w:p>
    <w:p w14:paraId="3AD10E0A" w14:textId="77777777" w:rsidR="00F059D4" w:rsidRDefault="00F059D4">
      <w:pPr>
        <w:pStyle w:val="Code"/>
      </w:pPr>
      <w:r>
        <w:t>{</w:t>
      </w:r>
    </w:p>
    <w:p w14:paraId="01145660" w14:textId="77777777" w:rsidR="00F059D4" w:rsidRDefault="00F059D4">
      <w:pPr>
        <w:pStyle w:val="Code"/>
      </w:pPr>
      <w:r>
        <w:t xml:space="preserve">    fromIPAddress [1] IPAddress,</w:t>
      </w:r>
    </w:p>
    <w:p w14:paraId="044251F5" w14:textId="77777777" w:rsidR="00F059D4" w:rsidRDefault="00F059D4">
      <w:pPr>
        <w:pStyle w:val="Code"/>
      </w:pPr>
      <w:r>
        <w:t xml:space="preserve">    toIPAddress   [2] IPAddress</w:t>
      </w:r>
    </w:p>
    <w:p w14:paraId="7F4ED681" w14:textId="77777777" w:rsidR="00F059D4" w:rsidRDefault="00F059D4">
      <w:pPr>
        <w:pStyle w:val="Code"/>
      </w:pPr>
      <w:r>
        <w:t>}</w:t>
      </w:r>
    </w:p>
    <w:p w14:paraId="0E880889" w14:textId="77777777" w:rsidR="00F059D4" w:rsidRDefault="00F059D4">
      <w:pPr>
        <w:pStyle w:val="Code"/>
      </w:pPr>
    </w:p>
    <w:p w14:paraId="13BC3921" w14:textId="77777777" w:rsidR="00F059D4" w:rsidRDefault="00F059D4">
      <w:pPr>
        <w:pStyle w:val="Code"/>
      </w:pPr>
      <w:r>
        <w:t>AnyIPAddress ::= ENUMERATED</w:t>
      </w:r>
    </w:p>
    <w:p w14:paraId="36E853CC" w14:textId="77777777" w:rsidR="00F059D4" w:rsidRDefault="00F059D4">
      <w:pPr>
        <w:pStyle w:val="Code"/>
      </w:pPr>
      <w:r>
        <w:t>{</w:t>
      </w:r>
    </w:p>
    <w:p w14:paraId="09E3846A" w14:textId="77777777" w:rsidR="00F059D4" w:rsidRDefault="00F059D4">
      <w:pPr>
        <w:pStyle w:val="Code"/>
      </w:pPr>
      <w:r>
        <w:t xml:space="preserve">    any(1)</w:t>
      </w:r>
    </w:p>
    <w:p w14:paraId="785B9F09" w14:textId="77777777" w:rsidR="00F059D4" w:rsidRDefault="00F059D4">
      <w:pPr>
        <w:pStyle w:val="Code"/>
      </w:pPr>
      <w:r>
        <w:t>}</w:t>
      </w:r>
    </w:p>
    <w:p w14:paraId="6DF115E0" w14:textId="77777777" w:rsidR="00F059D4" w:rsidRDefault="00F059D4">
      <w:pPr>
        <w:pStyle w:val="Code"/>
      </w:pPr>
    </w:p>
    <w:p w14:paraId="54E12B15" w14:textId="77777777" w:rsidR="00F059D4" w:rsidRDefault="00F059D4">
      <w:pPr>
        <w:pStyle w:val="Code"/>
      </w:pPr>
      <w:r>
        <w:t>NextLayerProtocolOrAny ::= CHOICE</w:t>
      </w:r>
    </w:p>
    <w:p w14:paraId="5D3EB672" w14:textId="77777777" w:rsidR="00F059D4" w:rsidRDefault="00F059D4">
      <w:pPr>
        <w:pStyle w:val="Code"/>
      </w:pPr>
      <w:r>
        <w:t>{</w:t>
      </w:r>
    </w:p>
    <w:p w14:paraId="49EA09E2" w14:textId="77777777" w:rsidR="00F059D4" w:rsidRDefault="00F059D4">
      <w:pPr>
        <w:pStyle w:val="Code"/>
      </w:pPr>
      <w:r>
        <w:t xml:space="preserve">   nextLayerProtocol    [1] NextLayerProtocol,</w:t>
      </w:r>
    </w:p>
    <w:p w14:paraId="3289EE1B" w14:textId="77777777" w:rsidR="00F059D4" w:rsidRDefault="00F059D4">
      <w:pPr>
        <w:pStyle w:val="Code"/>
      </w:pPr>
      <w:r>
        <w:t xml:space="preserve">   anyNextLayerProtocol [2] AnyNextLayerProtocol</w:t>
      </w:r>
    </w:p>
    <w:p w14:paraId="708054D4" w14:textId="77777777" w:rsidR="00F059D4" w:rsidRDefault="00F059D4">
      <w:pPr>
        <w:pStyle w:val="Code"/>
      </w:pPr>
      <w:r>
        <w:t>}</w:t>
      </w:r>
    </w:p>
    <w:p w14:paraId="06432CC0" w14:textId="77777777" w:rsidR="00F059D4" w:rsidRDefault="00F059D4">
      <w:pPr>
        <w:pStyle w:val="Code"/>
      </w:pPr>
    </w:p>
    <w:p w14:paraId="5A186C3C" w14:textId="77777777" w:rsidR="00F059D4" w:rsidRDefault="00F059D4">
      <w:pPr>
        <w:pStyle w:val="Code"/>
      </w:pPr>
      <w:r>
        <w:t>AnyNextLayerProtocol ::= ENUMERATED</w:t>
      </w:r>
    </w:p>
    <w:p w14:paraId="75FD1342" w14:textId="77777777" w:rsidR="00F059D4" w:rsidRDefault="00F059D4">
      <w:pPr>
        <w:pStyle w:val="Code"/>
      </w:pPr>
      <w:r>
        <w:t>{</w:t>
      </w:r>
    </w:p>
    <w:p w14:paraId="08D8C689" w14:textId="77777777" w:rsidR="00F059D4" w:rsidRDefault="00F059D4">
      <w:pPr>
        <w:pStyle w:val="Code"/>
      </w:pPr>
      <w:r>
        <w:t xml:space="preserve">    ip(1)</w:t>
      </w:r>
    </w:p>
    <w:p w14:paraId="7F453D79" w14:textId="77777777" w:rsidR="00F059D4" w:rsidRDefault="00F059D4">
      <w:pPr>
        <w:pStyle w:val="Code"/>
      </w:pPr>
      <w:r>
        <w:t>}</w:t>
      </w:r>
    </w:p>
    <w:p w14:paraId="1E5444A5" w14:textId="77777777" w:rsidR="00F059D4" w:rsidRDefault="00F059D4">
      <w:pPr>
        <w:pStyle w:val="Code"/>
      </w:pPr>
    </w:p>
    <w:p w14:paraId="21DA20D2" w14:textId="77777777" w:rsidR="00F059D4" w:rsidRDefault="00F059D4">
      <w:pPr>
        <w:pStyle w:val="Code"/>
      </w:pPr>
      <w:r>
        <w:t>-- See table 5.6.2.17-1 of TS 29.514 [91]</w:t>
      </w:r>
    </w:p>
    <w:p w14:paraId="4829D894" w14:textId="77777777" w:rsidR="00F059D4" w:rsidRDefault="00F059D4">
      <w:pPr>
        <w:pStyle w:val="Code"/>
      </w:pPr>
      <w:r>
        <w:t>EthFlowDescription ::= SEQUENCE</w:t>
      </w:r>
    </w:p>
    <w:p w14:paraId="086679C4" w14:textId="77777777" w:rsidR="00F059D4" w:rsidRDefault="00F059D4">
      <w:pPr>
        <w:pStyle w:val="Code"/>
      </w:pPr>
      <w:r>
        <w:t>{</w:t>
      </w:r>
    </w:p>
    <w:p w14:paraId="5E59F911" w14:textId="77777777" w:rsidR="00F059D4" w:rsidRDefault="00F059D4">
      <w:pPr>
        <w:pStyle w:val="Code"/>
      </w:pPr>
      <w:r>
        <w:t xml:space="preserve">    destMacAddress    [1] MACAddress OPTIONAL,</w:t>
      </w:r>
    </w:p>
    <w:p w14:paraId="3CB4E91A" w14:textId="77777777" w:rsidR="00F059D4" w:rsidRDefault="00F059D4">
      <w:pPr>
        <w:pStyle w:val="Code"/>
      </w:pPr>
      <w:r>
        <w:t xml:space="preserve">    ethType           [2] OCTET STRING (SIZE(2)),</w:t>
      </w:r>
    </w:p>
    <w:p w14:paraId="035F61D1" w14:textId="77777777" w:rsidR="00F059D4" w:rsidRDefault="00F059D4">
      <w:pPr>
        <w:pStyle w:val="Code"/>
      </w:pPr>
      <w:r>
        <w:t xml:space="preserve">    fDesc             [3] FlowDescription OPTIONAL,</w:t>
      </w:r>
    </w:p>
    <w:p w14:paraId="7D383A75" w14:textId="77777777" w:rsidR="00F059D4" w:rsidRDefault="00F059D4">
      <w:pPr>
        <w:pStyle w:val="Code"/>
      </w:pPr>
      <w:r>
        <w:t xml:space="preserve">    fDir              [4] FDir OPTIONAL,</w:t>
      </w:r>
    </w:p>
    <w:p w14:paraId="712788CC" w14:textId="77777777" w:rsidR="00F059D4" w:rsidRDefault="00F059D4">
      <w:pPr>
        <w:pStyle w:val="Code"/>
      </w:pPr>
      <w:r>
        <w:t xml:space="preserve">    sourceMacAddress  [5] MACAddress OPTIONAL,</w:t>
      </w:r>
    </w:p>
    <w:p w14:paraId="14B7E256" w14:textId="77777777" w:rsidR="00F059D4" w:rsidRDefault="00F059D4">
      <w:pPr>
        <w:pStyle w:val="Code"/>
      </w:pPr>
      <w:r>
        <w:t xml:space="preserve">    vlanTags          [6] SET OF VLANTag,</w:t>
      </w:r>
    </w:p>
    <w:p w14:paraId="6D72CA31" w14:textId="77777777" w:rsidR="00F059D4" w:rsidRDefault="00F059D4">
      <w:pPr>
        <w:pStyle w:val="Code"/>
      </w:pPr>
      <w:r>
        <w:t xml:space="preserve">    srcMacAddrEnd     [7] MACAddress OPTIONAL,</w:t>
      </w:r>
    </w:p>
    <w:p w14:paraId="67C3A88B" w14:textId="77777777" w:rsidR="00F059D4" w:rsidRDefault="00F059D4">
      <w:pPr>
        <w:pStyle w:val="Code"/>
      </w:pPr>
      <w:r>
        <w:t xml:space="preserve">    destMacAddrEnd    [8] MACAddress OPTIONAL</w:t>
      </w:r>
    </w:p>
    <w:p w14:paraId="5825C851" w14:textId="77777777" w:rsidR="00F059D4" w:rsidRDefault="00F059D4">
      <w:pPr>
        <w:pStyle w:val="Code"/>
      </w:pPr>
      <w:r>
        <w:t>}</w:t>
      </w:r>
    </w:p>
    <w:p w14:paraId="3C82B3E0" w14:textId="77777777" w:rsidR="00F059D4" w:rsidRDefault="00F059D4">
      <w:pPr>
        <w:pStyle w:val="Code"/>
      </w:pPr>
    </w:p>
    <w:p w14:paraId="7D3B7A27" w14:textId="77777777" w:rsidR="00F059D4" w:rsidRDefault="00F059D4">
      <w:pPr>
        <w:pStyle w:val="Code"/>
      </w:pPr>
      <w:r>
        <w:t>-- See table 5.6.2.17-1 of TS 29.514 [91]</w:t>
      </w:r>
    </w:p>
    <w:p w14:paraId="6DCA2BF1" w14:textId="77777777" w:rsidR="00F059D4" w:rsidRDefault="00F059D4">
      <w:pPr>
        <w:pStyle w:val="Code"/>
      </w:pPr>
      <w:r>
        <w:t>FDir ::= ENUMERATED</w:t>
      </w:r>
    </w:p>
    <w:p w14:paraId="0004AD79" w14:textId="77777777" w:rsidR="00F059D4" w:rsidRDefault="00F059D4">
      <w:pPr>
        <w:pStyle w:val="Code"/>
      </w:pPr>
      <w:r>
        <w:t>{</w:t>
      </w:r>
    </w:p>
    <w:p w14:paraId="4E7FA43E" w14:textId="77777777" w:rsidR="00F059D4" w:rsidRDefault="00F059D4">
      <w:pPr>
        <w:pStyle w:val="Code"/>
      </w:pPr>
      <w:r>
        <w:t xml:space="preserve">    downlink(1)</w:t>
      </w:r>
    </w:p>
    <w:p w14:paraId="11CCBB97" w14:textId="77777777" w:rsidR="00F059D4" w:rsidRDefault="00F059D4">
      <w:pPr>
        <w:pStyle w:val="Code"/>
      </w:pPr>
      <w:r>
        <w:t>}</w:t>
      </w:r>
    </w:p>
    <w:p w14:paraId="764541C1" w14:textId="77777777" w:rsidR="00F059D4" w:rsidRDefault="00F059D4">
      <w:pPr>
        <w:pStyle w:val="Code"/>
      </w:pPr>
    </w:p>
    <w:p w14:paraId="59F88844" w14:textId="77777777" w:rsidR="00F059D4" w:rsidRDefault="00F059D4">
      <w:pPr>
        <w:pStyle w:val="Code"/>
      </w:pPr>
      <w:r>
        <w:t>-- See table 5.6.2.17-1 of TS 29.514 [91]</w:t>
      </w:r>
    </w:p>
    <w:p w14:paraId="2E907BFC" w14:textId="77777777" w:rsidR="00F059D4" w:rsidRDefault="00F059D4">
      <w:pPr>
        <w:pStyle w:val="Code"/>
      </w:pPr>
      <w:r>
        <w:t>VLANTag ::= SEQUENCE</w:t>
      </w:r>
    </w:p>
    <w:p w14:paraId="77F13FDF" w14:textId="77777777" w:rsidR="00F059D4" w:rsidRDefault="00F059D4">
      <w:pPr>
        <w:pStyle w:val="Code"/>
      </w:pPr>
      <w:r>
        <w:t>{</w:t>
      </w:r>
    </w:p>
    <w:p w14:paraId="7D2C393B" w14:textId="77777777" w:rsidR="00F059D4" w:rsidRDefault="00F059D4">
      <w:pPr>
        <w:pStyle w:val="Code"/>
      </w:pPr>
      <w:r>
        <w:t xml:space="preserve">    priority [1] BIT STRING (SIZE(3)),</w:t>
      </w:r>
    </w:p>
    <w:p w14:paraId="249C89F1" w14:textId="77777777" w:rsidR="00F059D4" w:rsidRDefault="00F059D4">
      <w:pPr>
        <w:pStyle w:val="Code"/>
      </w:pPr>
      <w:r>
        <w:t xml:space="preserve">    cFI      [2] BIT STRING (SIZE(1)),</w:t>
      </w:r>
    </w:p>
    <w:p w14:paraId="24649F9F" w14:textId="77777777" w:rsidR="00F059D4" w:rsidRDefault="00F059D4">
      <w:pPr>
        <w:pStyle w:val="Code"/>
      </w:pPr>
      <w:r>
        <w:t xml:space="preserve">    vLANID   [3] BIT STRING (SIZE(12))</w:t>
      </w:r>
    </w:p>
    <w:p w14:paraId="434C4BA9" w14:textId="77777777" w:rsidR="00F059D4" w:rsidRDefault="00F059D4">
      <w:pPr>
        <w:pStyle w:val="Code"/>
      </w:pPr>
      <w:r>
        <w:t>}</w:t>
      </w:r>
    </w:p>
    <w:p w14:paraId="60FF7560" w14:textId="77777777" w:rsidR="00F059D4" w:rsidRDefault="00F059D4">
      <w:pPr>
        <w:pStyle w:val="Code"/>
      </w:pPr>
    </w:p>
    <w:p w14:paraId="4346BBB1" w14:textId="77777777" w:rsidR="00F059D4" w:rsidRDefault="00F059D4">
      <w:pPr>
        <w:pStyle w:val="Code"/>
      </w:pPr>
      <w:r>
        <w:t>-- See table 5.6.2.14 of TS 29.512 [89]</w:t>
      </w:r>
    </w:p>
    <w:p w14:paraId="0B9B4AA6" w14:textId="77777777" w:rsidR="00F059D4" w:rsidRDefault="00F059D4">
      <w:pPr>
        <w:pStyle w:val="Code"/>
      </w:pPr>
      <w:r>
        <w:t>FlowDirection ::= ENUMERATED</w:t>
      </w:r>
    </w:p>
    <w:p w14:paraId="5F8B7182" w14:textId="77777777" w:rsidR="00F059D4" w:rsidRDefault="00F059D4">
      <w:pPr>
        <w:pStyle w:val="Code"/>
      </w:pPr>
      <w:r>
        <w:t>{</w:t>
      </w:r>
    </w:p>
    <w:p w14:paraId="038E72B4" w14:textId="77777777" w:rsidR="00F059D4" w:rsidRDefault="00F059D4">
      <w:pPr>
        <w:pStyle w:val="Code"/>
      </w:pPr>
      <w:r>
        <w:t xml:space="preserve">    downlinkOnly(1),</w:t>
      </w:r>
    </w:p>
    <w:p w14:paraId="0AD31B24" w14:textId="77777777" w:rsidR="00F059D4" w:rsidRDefault="00F059D4">
      <w:pPr>
        <w:pStyle w:val="Code"/>
      </w:pPr>
      <w:r>
        <w:t xml:space="preserve">    uplinkOnly(2),</w:t>
      </w:r>
    </w:p>
    <w:p w14:paraId="5FC4ECF2" w14:textId="77777777" w:rsidR="00F059D4" w:rsidRDefault="00F059D4">
      <w:pPr>
        <w:pStyle w:val="Code"/>
      </w:pPr>
      <w:r>
        <w:t xml:space="preserve">    dowlinkAndUplink(3)</w:t>
      </w:r>
    </w:p>
    <w:p w14:paraId="20C2FAF3" w14:textId="77777777" w:rsidR="00F059D4" w:rsidRDefault="00F059D4">
      <w:pPr>
        <w:pStyle w:val="Code"/>
      </w:pPr>
      <w:r>
        <w:t>}</w:t>
      </w:r>
    </w:p>
    <w:p w14:paraId="7321F97E" w14:textId="77777777" w:rsidR="00F059D4" w:rsidRDefault="00F059D4">
      <w:pPr>
        <w:pStyle w:val="Code"/>
      </w:pPr>
    </w:p>
    <w:p w14:paraId="796D3FF8" w14:textId="77777777" w:rsidR="00F059D4" w:rsidRDefault="00F059D4">
      <w:pPr>
        <w:pStyle w:val="Code"/>
      </w:pPr>
      <w:r>
        <w:t>-- See table 5.4.2.1 of TS 29.571 [17]</w:t>
      </w:r>
    </w:p>
    <w:p w14:paraId="6F3C0E31" w14:textId="77777777" w:rsidR="00F059D4" w:rsidRDefault="00F059D4">
      <w:pPr>
        <w:pStyle w:val="Code"/>
      </w:pPr>
      <w:r>
        <w:t>DNAIChangeType ::= ENUMERATED</w:t>
      </w:r>
    </w:p>
    <w:p w14:paraId="6DF96CCD" w14:textId="77777777" w:rsidR="00F059D4" w:rsidRDefault="00F059D4">
      <w:pPr>
        <w:pStyle w:val="Code"/>
      </w:pPr>
      <w:r>
        <w:t>{</w:t>
      </w:r>
    </w:p>
    <w:p w14:paraId="14CFF02F" w14:textId="77777777" w:rsidR="00F059D4" w:rsidRDefault="00F059D4">
      <w:pPr>
        <w:pStyle w:val="Code"/>
      </w:pPr>
      <w:r>
        <w:t xml:space="preserve">    early(1),</w:t>
      </w:r>
    </w:p>
    <w:p w14:paraId="083DEA5C" w14:textId="77777777" w:rsidR="00F059D4" w:rsidRDefault="00F059D4">
      <w:pPr>
        <w:pStyle w:val="Code"/>
      </w:pPr>
      <w:r>
        <w:t xml:space="preserve">    earlyAndLate(2),</w:t>
      </w:r>
    </w:p>
    <w:p w14:paraId="4A547023" w14:textId="77777777" w:rsidR="00F059D4" w:rsidRDefault="00F059D4">
      <w:pPr>
        <w:pStyle w:val="Code"/>
      </w:pPr>
      <w:r>
        <w:t xml:space="preserve">    late(3)</w:t>
      </w:r>
    </w:p>
    <w:p w14:paraId="245EC8B5" w14:textId="77777777" w:rsidR="00F059D4" w:rsidRDefault="00F059D4">
      <w:pPr>
        <w:pStyle w:val="Code"/>
      </w:pPr>
      <w:r>
        <w:t>}</w:t>
      </w:r>
    </w:p>
    <w:p w14:paraId="634680FF" w14:textId="77777777" w:rsidR="00F059D4" w:rsidRDefault="00F059D4">
      <w:pPr>
        <w:pStyle w:val="Code"/>
      </w:pPr>
    </w:p>
    <w:p w14:paraId="22CFAE26" w14:textId="77777777" w:rsidR="00F059D4" w:rsidRDefault="00F059D4">
      <w:pPr>
        <w:pStyle w:val="Code"/>
      </w:pPr>
      <w:r>
        <w:t>-- See table 5.6.2.15 of TS 29.571 [17]</w:t>
      </w:r>
    </w:p>
    <w:p w14:paraId="1458B6C8" w14:textId="77777777" w:rsidR="00F059D4" w:rsidRDefault="00F059D4">
      <w:pPr>
        <w:pStyle w:val="Code"/>
      </w:pPr>
      <w:r>
        <w:t>RouteToLocation ::= SEQUENCE</w:t>
      </w:r>
    </w:p>
    <w:p w14:paraId="2A68DB5E" w14:textId="77777777" w:rsidR="00F059D4" w:rsidRDefault="00F059D4">
      <w:pPr>
        <w:pStyle w:val="Code"/>
      </w:pPr>
      <w:r>
        <w:t>{</w:t>
      </w:r>
    </w:p>
    <w:p w14:paraId="13B46E48" w14:textId="77777777" w:rsidR="00F059D4" w:rsidRDefault="00F059D4">
      <w:pPr>
        <w:pStyle w:val="Code"/>
      </w:pPr>
      <w:r>
        <w:t xml:space="preserve">    dNAI            [1] DNAI,</w:t>
      </w:r>
    </w:p>
    <w:p w14:paraId="0BF77E6D" w14:textId="77777777" w:rsidR="00F059D4" w:rsidRDefault="00F059D4">
      <w:pPr>
        <w:pStyle w:val="Code"/>
      </w:pPr>
      <w:r>
        <w:t xml:space="preserve">    routeInfo       [2] RouteInfo</w:t>
      </w:r>
    </w:p>
    <w:p w14:paraId="30B9CCE7" w14:textId="77777777" w:rsidR="00F059D4" w:rsidRDefault="00F059D4">
      <w:pPr>
        <w:pStyle w:val="Code"/>
      </w:pPr>
      <w:r>
        <w:t>}</w:t>
      </w:r>
    </w:p>
    <w:p w14:paraId="62F68153" w14:textId="77777777" w:rsidR="00F059D4" w:rsidRDefault="00F059D4">
      <w:pPr>
        <w:pStyle w:val="Code"/>
      </w:pPr>
    </w:p>
    <w:p w14:paraId="25CC2AF7" w14:textId="77777777" w:rsidR="00F059D4" w:rsidRDefault="00F059D4">
      <w:pPr>
        <w:pStyle w:val="Code"/>
      </w:pPr>
      <w:r>
        <w:t>-- See table 5.4.2.1 of TS 29.571 [17]</w:t>
      </w:r>
    </w:p>
    <w:p w14:paraId="24990918" w14:textId="77777777" w:rsidR="00F059D4" w:rsidRDefault="00F059D4">
      <w:pPr>
        <w:pStyle w:val="Code"/>
      </w:pPr>
      <w:r>
        <w:t>DNAI ::= UTF8String</w:t>
      </w:r>
    </w:p>
    <w:p w14:paraId="1DFE9C83" w14:textId="77777777" w:rsidR="00F059D4" w:rsidRDefault="00F059D4">
      <w:pPr>
        <w:pStyle w:val="Code"/>
      </w:pPr>
    </w:p>
    <w:p w14:paraId="4BC7094F" w14:textId="77777777" w:rsidR="00F059D4" w:rsidRDefault="00F059D4">
      <w:pPr>
        <w:pStyle w:val="Code"/>
      </w:pPr>
      <w:r>
        <w:t>-- See table 5.4.4.16 of TS 29.571 [17]</w:t>
      </w:r>
    </w:p>
    <w:p w14:paraId="2DBCECA0" w14:textId="77777777" w:rsidR="00F059D4" w:rsidRDefault="00F059D4">
      <w:pPr>
        <w:pStyle w:val="Code"/>
      </w:pPr>
      <w:r>
        <w:t>RouteInfo ::= SEQUENCE</w:t>
      </w:r>
    </w:p>
    <w:p w14:paraId="43CE7032" w14:textId="77777777" w:rsidR="00F059D4" w:rsidRDefault="00F059D4">
      <w:pPr>
        <w:pStyle w:val="Code"/>
      </w:pPr>
      <w:r>
        <w:t>{</w:t>
      </w:r>
    </w:p>
    <w:p w14:paraId="61B2FF3C" w14:textId="77777777" w:rsidR="00F059D4" w:rsidRDefault="00F059D4">
      <w:pPr>
        <w:pStyle w:val="Code"/>
      </w:pPr>
      <w:r>
        <w:t xml:space="preserve">    iPAddressTunnelEndpoint       [1] IPAddress,</w:t>
      </w:r>
    </w:p>
    <w:p w14:paraId="2AF68F2B" w14:textId="77777777" w:rsidR="00F059D4" w:rsidRDefault="00F059D4">
      <w:pPr>
        <w:pStyle w:val="Code"/>
      </w:pPr>
      <w:r>
        <w:t xml:space="preserve">    uDPPortNumberTunnelEndpoint   [2] PortNumber</w:t>
      </w:r>
    </w:p>
    <w:p w14:paraId="4FDF2D73" w14:textId="77777777" w:rsidR="00F059D4" w:rsidRDefault="00F059D4">
      <w:pPr>
        <w:pStyle w:val="Code"/>
      </w:pPr>
      <w:r>
        <w:t>}</w:t>
      </w:r>
    </w:p>
    <w:p w14:paraId="3FDF83E5" w14:textId="77777777" w:rsidR="00F059D4" w:rsidRDefault="00F059D4">
      <w:pPr>
        <w:pStyle w:val="Code"/>
      </w:pPr>
    </w:p>
    <w:p w14:paraId="7CD3D057" w14:textId="77777777" w:rsidR="00F059D4" w:rsidRDefault="00F059D4">
      <w:pPr>
        <w:pStyle w:val="Code"/>
      </w:pPr>
      <w:r>
        <w:t>-- See clause 4.1.4.2 of TS 29.512 [89]</w:t>
      </w:r>
    </w:p>
    <w:p w14:paraId="64EC85E0" w14:textId="77777777" w:rsidR="00F059D4" w:rsidRDefault="00F059D4">
      <w:pPr>
        <w:pStyle w:val="Code"/>
      </w:pPr>
      <w:r>
        <w:t>EASIPReplaceInfos ::= SEQUENCE</w:t>
      </w:r>
    </w:p>
    <w:p w14:paraId="60D8CE58" w14:textId="77777777" w:rsidR="00F059D4" w:rsidRDefault="00F059D4">
      <w:pPr>
        <w:pStyle w:val="Code"/>
      </w:pPr>
      <w:r>
        <w:t>{</w:t>
      </w:r>
    </w:p>
    <w:p w14:paraId="7870FC5A" w14:textId="77777777" w:rsidR="00F059D4" w:rsidRDefault="00F059D4">
      <w:pPr>
        <w:pStyle w:val="Code"/>
      </w:pPr>
      <w:r>
        <w:t xml:space="preserve">    sourceEASAddress [1] EASServerAddress,</w:t>
      </w:r>
    </w:p>
    <w:p w14:paraId="218E089A" w14:textId="77777777" w:rsidR="00F059D4" w:rsidRDefault="00F059D4">
      <w:pPr>
        <w:pStyle w:val="Code"/>
      </w:pPr>
      <w:r>
        <w:t xml:space="preserve">    targetEASAddress [2] EASServerAddress</w:t>
      </w:r>
    </w:p>
    <w:p w14:paraId="60ECB1D1" w14:textId="77777777" w:rsidR="00F059D4" w:rsidRDefault="00F059D4">
      <w:pPr>
        <w:pStyle w:val="Code"/>
      </w:pPr>
      <w:r>
        <w:t>}</w:t>
      </w:r>
    </w:p>
    <w:p w14:paraId="736E8FC4" w14:textId="77777777" w:rsidR="00F059D4" w:rsidRDefault="00F059D4">
      <w:pPr>
        <w:pStyle w:val="Code"/>
      </w:pPr>
    </w:p>
    <w:p w14:paraId="738E412B" w14:textId="77777777" w:rsidR="00F059D4" w:rsidRDefault="00F059D4">
      <w:pPr>
        <w:pStyle w:val="Code"/>
      </w:pPr>
      <w:r>
        <w:t>-- See clause 4.1.4.2 of TS 29.512 [89]</w:t>
      </w:r>
    </w:p>
    <w:p w14:paraId="33670F46" w14:textId="77777777" w:rsidR="00F059D4" w:rsidRDefault="00F059D4">
      <w:pPr>
        <w:pStyle w:val="Code"/>
      </w:pPr>
      <w:r>
        <w:t>EASServerAddress ::= SEQUENCE</w:t>
      </w:r>
    </w:p>
    <w:p w14:paraId="13C1C5A0" w14:textId="77777777" w:rsidR="00F059D4" w:rsidRDefault="00F059D4">
      <w:pPr>
        <w:pStyle w:val="Code"/>
      </w:pPr>
      <w:r>
        <w:t>{</w:t>
      </w:r>
    </w:p>
    <w:p w14:paraId="0BC752C3" w14:textId="77777777" w:rsidR="00F059D4" w:rsidRDefault="00F059D4">
      <w:pPr>
        <w:pStyle w:val="Code"/>
      </w:pPr>
      <w:r>
        <w:t xml:space="preserve">    iPAddress        [1]  IPAddress,</w:t>
      </w:r>
    </w:p>
    <w:p w14:paraId="78BEA8D3" w14:textId="77777777" w:rsidR="00F059D4" w:rsidRDefault="00F059D4">
      <w:pPr>
        <w:pStyle w:val="Code"/>
      </w:pPr>
      <w:r>
        <w:t xml:space="preserve">    port             [2]  PortNumber</w:t>
      </w:r>
    </w:p>
    <w:p w14:paraId="455FAA60" w14:textId="77777777" w:rsidR="00F059D4" w:rsidRDefault="00F059D4">
      <w:pPr>
        <w:pStyle w:val="Code"/>
      </w:pPr>
      <w:r>
        <w:lastRenderedPageBreak/>
        <w:t>}</w:t>
      </w:r>
    </w:p>
    <w:p w14:paraId="02180B4E" w14:textId="77777777" w:rsidR="00F059D4" w:rsidRDefault="00F059D4">
      <w:pPr>
        <w:pStyle w:val="Code"/>
      </w:pPr>
    </w:p>
    <w:p w14:paraId="6F766E6C" w14:textId="77777777" w:rsidR="00F059D4" w:rsidRDefault="00F059D4">
      <w:pPr>
        <w:pStyle w:val="CodeHeader"/>
      </w:pPr>
      <w:r>
        <w:t>-- ================================</w:t>
      </w:r>
    </w:p>
    <w:p w14:paraId="2D772331" w14:textId="77777777" w:rsidR="00F059D4" w:rsidRDefault="00F059D4">
      <w:pPr>
        <w:pStyle w:val="CodeHeader"/>
      </w:pPr>
      <w:r>
        <w:t>-- PGW-C + SMF PDNConnection Events</w:t>
      </w:r>
    </w:p>
    <w:p w14:paraId="4E8DE63E" w14:textId="77777777" w:rsidR="00F059D4" w:rsidRDefault="00F059D4">
      <w:pPr>
        <w:pStyle w:val="Code"/>
      </w:pPr>
      <w:r>
        <w:t>-- ================================</w:t>
      </w:r>
    </w:p>
    <w:p w14:paraId="34C6B164" w14:textId="77777777" w:rsidR="00F059D4" w:rsidRDefault="00F059D4">
      <w:pPr>
        <w:pStyle w:val="Code"/>
      </w:pPr>
    </w:p>
    <w:p w14:paraId="45900D23" w14:textId="77777777" w:rsidR="00F059D4" w:rsidRDefault="00F059D4">
      <w:pPr>
        <w:pStyle w:val="Code"/>
      </w:pPr>
      <w:r>
        <w:t>EPSPDNConnectionEstablishment ::= SEQUENCE</w:t>
      </w:r>
    </w:p>
    <w:p w14:paraId="4254E051" w14:textId="77777777" w:rsidR="00F059D4" w:rsidRDefault="00F059D4">
      <w:pPr>
        <w:pStyle w:val="Code"/>
      </w:pPr>
      <w:r>
        <w:t>{</w:t>
      </w:r>
    </w:p>
    <w:p w14:paraId="4D2E4CC8" w14:textId="77777777" w:rsidR="00F059D4" w:rsidRDefault="00F059D4">
      <w:pPr>
        <w:pStyle w:val="Code"/>
      </w:pPr>
      <w:r>
        <w:t xml:space="preserve">    ePSSubscriberIDs                   [1] EPSSubscriberIDs,</w:t>
      </w:r>
    </w:p>
    <w:p w14:paraId="044467D5" w14:textId="77777777" w:rsidR="00F059D4" w:rsidRDefault="00F059D4">
      <w:pPr>
        <w:pStyle w:val="Code"/>
      </w:pPr>
      <w:r>
        <w:t xml:space="preserve">    iMSIUnauthenticated                [2] IMSIUnauthenticatedIndication OPTIONAL,</w:t>
      </w:r>
    </w:p>
    <w:p w14:paraId="4F4FFB51" w14:textId="77777777" w:rsidR="00F059D4" w:rsidRDefault="00F059D4">
      <w:pPr>
        <w:pStyle w:val="Code"/>
      </w:pPr>
      <w:r>
        <w:t xml:space="preserve">    defaultBearerID                    [3] EPSBearerID,</w:t>
      </w:r>
    </w:p>
    <w:p w14:paraId="4A694152" w14:textId="77777777" w:rsidR="00F059D4" w:rsidRDefault="00F059D4">
      <w:pPr>
        <w:pStyle w:val="Code"/>
      </w:pPr>
      <w:r>
        <w:t xml:space="preserve">    gTPTunnelInfo                      [4] GTPTunnelInfo OPTIONAL,</w:t>
      </w:r>
    </w:p>
    <w:p w14:paraId="42FBBA09" w14:textId="77777777" w:rsidR="00F059D4" w:rsidRDefault="00F059D4">
      <w:pPr>
        <w:pStyle w:val="Code"/>
      </w:pPr>
      <w:r>
        <w:t xml:space="preserve">    pDNConnectionType                  [5] PDNConnectionType,</w:t>
      </w:r>
    </w:p>
    <w:p w14:paraId="4E1CBD8A" w14:textId="77777777" w:rsidR="00F059D4" w:rsidRDefault="00F059D4">
      <w:pPr>
        <w:pStyle w:val="Code"/>
      </w:pPr>
      <w:r>
        <w:t xml:space="preserve">    uEEndpoints                        [6] SEQUENCE OF UEEndpointAddress OPTIONAL,</w:t>
      </w:r>
    </w:p>
    <w:p w14:paraId="3FA041E8" w14:textId="77777777" w:rsidR="00F059D4" w:rsidRDefault="00F059D4">
      <w:pPr>
        <w:pStyle w:val="Code"/>
      </w:pPr>
      <w:r>
        <w:t xml:space="preserve">    non3GPPAccessEndpoint              [7] UEEndpointAddress OPTIONAL,</w:t>
      </w:r>
    </w:p>
    <w:p w14:paraId="020D34E8" w14:textId="77777777" w:rsidR="00F059D4" w:rsidRDefault="00F059D4">
      <w:pPr>
        <w:pStyle w:val="Code"/>
      </w:pPr>
      <w:r>
        <w:t xml:space="preserve">    location                           [8] Location OPTIONAL,</w:t>
      </w:r>
    </w:p>
    <w:p w14:paraId="4FB350AB" w14:textId="77777777" w:rsidR="00F059D4" w:rsidRDefault="00F059D4">
      <w:pPr>
        <w:pStyle w:val="Code"/>
      </w:pPr>
      <w:r>
        <w:t xml:space="preserve">    additionalLocation                 [9] Location OPTIONAL,</w:t>
      </w:r>
    </w:p>
    <w:p w14:paraId="2D2A864B" w14:textId="77777777" w:rsidR="00F059D4" w:rsidRDefault="00F059D4">
      <w:pPr>
        <w:pStyle w:val="Code"/>
      </w:pPr>
      <w:r>
        <w:t xml:space="preserve">    aPN                                [10] APN,</w:t>
      </w:r>
    </w:p>
    <w:p w14:paraId="536EB161" w14:textId="77777777" w:rsidR="00F059D4" w:rsidRDefault="00F059D4">
      <w:pPr>
        <w:pStyle w:val="Code"/>
      </w:pPr>
      <w:r>
        <w:t xml:space="preserve">    requestType                        [11] EPSPDNConnectionRequestType OPTIONAL,</w:t>
      </w:r>
    </w:p>
    <w:p w14:paraId="5897B0AD" w14:textId="77777777" w:rsidR="00F059D4" w:rsidRDefault="00F059D4">
      <w:pPr>
        <w:pStyle w:val="Code"/>
      </w:pPr>
      <w:r>
        <w:t xml:space="preserve">    accessType                         [12] AccessType OPTIONAL,</w:t>
      </w:r>
    </w:p>
    <w:p w14:paraId="4E61BFE7" w14:textId="77777777" w:rsidR="00F059D4" w:rsidRDefault="00F059D4">
      <w:pPr>
        <w:pStyle w:val="Code"/>
      </w:pPr>
      <w:r>
        <w:t xml:space="preserve">    rATType                            [13] RATType OPTIONAL,</w:t>
      </w:r>
    </w:p>
    <w:p w14:paraId="170BDFB5" w14:textId="77777777" w:rsidR="00F059D4" w:rsidRDefault="00F059D4">
      <w:pPr>
        <w:pStyle w:val="Code"/>
      </w:pPr>
      <w:r>
        <w:t xml:space="preserve">    protocolConfigurationOptions       [14] PDNProtocolConfigurationOptions OPTIONAL,</w:t>
      </w:r>
    </w:p>
    <w:p w14:paraId="3D91CD9D" w14:textId="77777777" w:rsidR="00F059D4" w:rsidRDefault="00F059D4">
      <w:pPr>
        <w:pStyle w:val="Code"/>
      </w:pPr>
      <w:r>
        <w:t xml:space="preserve">    servingNetwork                     [15] SMFServingNetwork OPTIONAL,</w:t>
      </w:r>
    </w:p>
    <w:p w14:paraId="1D89D5FB" w14:textId="77777777" w:rsidR="00F059D4" w:rsidRDefault="00F059D4">
      <w:pPr>
        <w:pStyle w:val="Code"/>
      </w:pPr>
      <w:r>
        <w:t xml:space="preserve">    sMPDUDNRequest                     [16] SMPDUDNRequest OPTIONAL,</w:t>
      </w:r>
    </w:p>
    <w:p w14:paraId="4BE2BEC5" w14:textId="77777777" w:rsidR="00F059D4" w:rsidRDefault="00F059D4">
      <w:pPr>
        <w:pStyle w:val="Code"/>
      </w:pPr>
      <w:r>
        <w:t xml:space="preserve">    bearerContextsCreated              [17] SEQUENCE OF EPSBearerContextCreated,</w:t>
      </w:r>
    </w:p>
    <w:p w14:paraId="54BD7B6F" w14:textId="77777777" w:rsidR="00F059D4" w:rsidRDefault="00F059D4">
      <w:pPr>
        <w:pStyle w:val="Code"/>
      </w:pPr>
      <w:r>
        <w:t xml:space="preserve">    bearerContextsMarkedForRemoval     [18] SEQUENCE OF EPSBearerContextForRemoval OPTIONAL,</w:t>
      </w:r>
    </w:p>
    <w:p w14:paraId="0435326F" w14:textId="77777777" w:rsidR="00F059D4" w:rsidRDefault="00F059D4">
      <w:pPr>
        <w:pStyle w:val="Code"/>
      </w:pPr>
      <w:r>
        <w:t xml:space="preserve">    indicationFlags                    [19] PDNConnectionIndicationFlags OPTIONAL,</w:t>
      </w:r>
    </w:p>
    <w:p w14:paraId="07DC8F64" w14:textId="77777777" w:rsidR="00F059D4" w:rsidRDefault="00F059D4">
      <w:pPr>
        <w:pStyle w:val="Code"/>
      </w:pPr>
      <w:r>
        <w:t xml:space="preserve">    handoverIndication                 [20] PDNHandoverIndication OPTIONAL,</w:t>
      </w:r>
    </w:p>
    <w:p w14:paraId="3375923F" w14:textId="77777777" w:rsidR="00F059D4" w:rsidRDefault="00F059D4">
      <w:pPr>
        <w:pStyle w:val="Code"/>
      </w:pPr>
      <w:r>
        <w:t xml:space="preserve">    nBIFOMSupport                      [21] PDNNBIFOMSupport OPTIONAL,</w:t>
      </w:r>
    </w:p>
    <w:p w14:paraId="40784717" w14:textId="77777777" w:rsidR="00F059D4" w:rsidRDefault="00F059D4">
      <w:pPr>
        <w:pStyle w:val="Code"/>
      </w:pPr>
      <w:r>
        <w:t xml:space="preserve">    fiveGSInterworkingInfo             [22] FiveGSInterworkingInfo OPTIONAL,</w:t>
      </w:r>
    </w:p>
    <w:p w14:paraId="614C0CC7" w14:textId="77777777" w:rsidR="00F059D4" w:rsidRDefault="00F059D4">
      <w:pPr>
        <w:pStyle w:val="Code"/>
      </w:pPr>
      <w:r>
        <w:t xml:space="preserve">    cSRMFI                             [23] CSRMFI OPTIONAL,</w:t>
      </w:r>
    </w:p>
    <w:p w14:paraId="3D931CD0" w14:textId="77777777" w:rsidR="00F059D4" w:rsidRDefault="00F059D4">
      <w:pPr>
        <w:pStyle w:val="Code"/>
      </w:pPr>
      <w:r>
        <w:t xml:space="preserve">    restorationOfPDNConnectionsSupport [24] RestorationOfPDNConnectionsSupport OPTIONAL,</w:t>
      </w:r>
    </w:p>
    <w:p w14:paraId="4FC52E54" w14:textId="77777777" w:rsidR="00F059D4" w:rsidRDefault="00F059D4">
      <w:pPr>
        <w:pStyle w:val="Code"/>
      </w:pPr>
      <w:r>
        <w:t xml:space="preserve">    pGWChangeIndication                [25] PGWChangeIndication OPTIONAL,</w:t>
      </w:r>
    </w:p>
    <w:p w14:paraId="5A8F3364" w14:textId="77777777" w:rsidR="00F059D4" w:rsidRDefault="00F059D4">
      <w:pPr>
        <w:pStyle w:val="Code"/>
      </w:pPr>
      <w:r>
        <w:t xml:space="preserve">    pGWRNSI                            [26] PGWRNSI OPTIONAL</w:t>
      </w:r>
    </w:p>
    <w:p w14:paraId="42B36C3A" w14:textId="77777777" w:rsidR="00F059D4" w:rsidRDefault="00F059D4">
      <w:pPr>
        <w:pStyle w:val="Code"/>
      </w:pPr>
      <w:r>
        <w:t>}</w:t>
      </w:r>
    </w:p>
    <w:p w14:paraId="784BD24C" w14:textId="77777777" w:rsidR="00F059D4" w:rsidRDefault="00F059D4">
      <w:pPr>
        <w:pStyle w:val="Code"/>
      </w:pPr>
    </w:p>
    <w:p w14:paraId="0FCF96AA" w14:textId="77777777" w:rsidR="00F059D4" w:rsidRDefault="00F059D4">
      <w:pPr>
        <w:pStyle w:val="Code"/>
      </w:pPr>
      <w:r>
        <w:t>EPSPDNConnectionModification ::= SEQUENCE</w:t>
      </w:r>
    </w:p>
    <w:p w14:paraId="29D39E59" w14:textId="77777777" w:rsidR="00F059D4" w:rsidRDefault="00F059D4">
      <w:pPr>
        <w:pStyle w:val="Code"/>
      </w:pPr>
      <w:r>
        <w:t>{</w:t>
      </w:r>
    </w:p>
    <w:p w14:paraId="366E84B7" w14:textId="77777777" w:rsidR="00F059D4" w:rsidRDefault="00F059D4">
      <w:pPr>
        <w:pStyle w:val="Code"/>
      </w:pPr>
      <w:r>
        <w:t xml:space="preserve">    ePSSubscriberIDs                   [1] EPSSubscriberIDs,</w:t>
      </w:r>
    </w:p>
    <w:p w14:paraId="48E625CA" w14:textId="77777777" w:rsidR="00F059D4" w:rsidRDefault="00F059D4">
      <w:pPr>
        <w:pStyle w:val="Code"/>
      </w:pPr>
      <w:r>
        <w:t xml:space="preserve">    iMSIUnauthenticated                [2] IMSIUnauthenticatedIndication OPTIONAL,</w:t>
      </w:r>
    </w:p>
    <w:p w14:paraId="404490E6" w14:textId="77777777" w:rsidR="00F059D4" w:rsidRDefault="00F059D4">
      <w:pPr>
        <w:pStyle w:val="Code"/>
      </w:pPr>
      <w:r>
        <w:t xml:space="preserve">    defaultBearerID                    [3] EPSBearerID,</w:t>
      </w:r>
    </w:p>
    <w:p w14:paraId="21778B38" w14:textId="77777777" w:rsidR="00F059D4" w:rsidRDefault="00F059D4">
      <w:pPr>
        <w:pStyle w:val="Code"/>
      </w:pPr>
      <w:r>
        <w:t xml:space="preserve">    gTPTunnelInfo                      [4] GTPTunnelInfo OPTIONAL,</w:t>
      </w:r>
    </w:p>
    <w:p w14:paraId="022497A6" w14:textId="77777777" w:rsidR="00F059D4" w:rsidRDefault="00F059D4">
      <w:pPr>
        <w:pStyle w:val="Code"/>
      </w:pPr>
      <w:r>
        <w:t xml:space="preserve">    pDNConnectionType                  [5] PDNConnectionType,</w:t>
      </w:r>
    </w:p>
    <w:p w14:paraId="50DA668A" w14:textId="77777777" w:rsidR="00F059D4" w:rsidRDefault="00F059D4">
      <w:pPr>
        <w:pStyle w:val="Code"/>
      </w:pPr>
      <w:r>
        <w:t xml:space="preserve">    uEEndpoints                        [6] SEQUENCE OF UEEndpointAddress OPTIONAL,</w:t>
      </w:r>
    </w:p>
    <w:p w14:paraId="659C8E8E" w14:textId="77777777" w:rsidR="00F059D4" w:rsidRDefault="00F059D4">
      <w:pPr>
        <w:pStyle w:val="Code"/>
      </w:pPr>
      <w:r>
        <w:t xml:space="preserve">    non3GPPAccessEndpoint              [7] UEEndpointAddress OPTIONAL,</w:t>
      </w:r>
    </w:p>
    <w:p w14:paraId="4215C6EF" w14:textId="77777777" w:rsidR="00F059D4" w:rsidRDefault="00F059D4">
      <w:pPr>
        <w:pStyle w:val="Code"/>
      </w:pPr>
      <w:r>
        <w:t xml:space="preserve">    location                           [8] Location OPTIONAL,</w:t>
      </w:r>
    </w:p>
    <w:p w14:paraId="587DA77F" w14:textId="77777777" w:rsidR="00F059D4" w:rsidRDefault="00F059D4">
      <w:pPr>
        <w:pStyle w:val="Code"/>
      </w:pPr>
      <w:r>
        <w:t xml:space="preserve">    additionalLocation                 [9] Location OPTIONAL,</w:t>
      </w:r>
    </w:p>
    <w:p w14:paraId="678FA9D2" w14:textId="77777777" w:rsidR="00F059D4" w:rsidRDefault="00F059D4">
      <w:pPr>
        <w:pStyle w:val="Code"/>
      </w:pPr>
      <w:r>
        <w:t xml:space="preserve">    aPN                                [10] APN,</w:t>
      </w:r>
    </w:p>
    <w:p w14:paraId="0D72D2B5" w14:textId="77777777" w:rsidR="00F059D4" w:rsidRDefault="00F059D4">
      <w:pPr>
        <w:pStyle w:val="Code"/>
      </w:pPr>
      <w:r>
        <w:t xml:space="preserve">    requestType                        [11] EPSPDNConnectionRequestType OPTIONAL,</w:t>
      </w:r>
    </w:p>
    <w:p w14:paraId="090A0F12" w14:textId="77777777" w:rsidR="00F059D4" w:rsidRDefault="00F059D4">
      <w:pPr>
        <w:pStyle w:val="Code"/>
      </w:pPr>
      <w:r>
        <w:t xml:space="preserve">    accessType                         [12] AccessType OPTIONAL,</w:t>
      </w:r>
    </w:p>
    <w:p w14:paraId="61F0EA8C" w14:textId="77777777" w:rsidR="00F059D4" w:rsidRDefault="00F059D4">
      <w:pPr>
        <w:pStyle w:val="Code"/>
      </w:pPr>
      <w:r>
        <w:t xml:space="preserve">    rATType                            [13] RATType OPTIONAL,</w:t>
      </w:r>
    </w:p>
    <w:p w14:paraId="7262E1DC" w14:textId="77777777" w:rsidR="00F059D4" w:rsidRDefault="00F059D4">
      <w:pPr>
        <w:pStyle w:val="Code"/>
      </w:pPr>
      <w:r>
        <w:t xml:space="preserve">    protocolConfigurationOptions       [14] PDNProtocolConfigurationOptions OPTIONAL,</w:t>
      </w:r>
    </w:p>
    <w:p w14:paraId="567FAF6E" w14:textId="77777777" w:rsidR="00F059D4" w:rsidRDefault="00F059D4">
      <w:pPr>
        <w:pStyle w:val="Code"/>
      </w:pPr>
      <w:r>
        <w:t xml:space="preserve">    servingNetwork                     [15] SMFServingNetwork OPTIONAL,</w:t>
      </w:r>
    </w:p>
    <w:p w14:paraId="7B79E832" w14:textId="77777777" w:rsidR="00F059D4" w:rsidRDefault="00F059D4">
      <w:pPr>
        <w:pStyle w:val="Code"/>
      </w:pPr>
      <w:r>
        <w:t xml:space="preserve">    sMPDUDNRequest                     [16] SMPDUDNRequest OPTIONAL,</w:t>
      </w:r>
    </w:p>
    <w:p w14:paraId="0ECDD32F" w14:textId="77777777" w:rsidR="00F059D4" w:rsidRDefault="00F059D4">
      <w:pPr>
        <w:pStyle w:val="Code"/>
      </w:pPr>
      <w:r>
        <w:t xml:space="preserve">    bearerContextsCreated              [17] SEQUENCE OF EPSBearerContextCreated OPTIONAL,</w:t>
      </w:r>
    </w:p>
    <w:p w14:paraId="092B5FDC" w14:textId="77777777" w:rsidR="00F059D4" w:rsidRDefault="00F059D4">
      <w:pPr>
        <w:pStyle w:val="Code"/>
      </w:pPr>
      <w:r>
        <w:t xml:space="preserve">    bearerConcextsModified             [18] SEQUENCE OF EPSBearerContextModified,</w:t>
      </w:r>
    </w:p>
    <w:p w14:paraId="60092DB9" w14:textId="77777777" w:rsidR="00F059D4" w:rsidRDefault="00F059D4">
      <w:pPr>
        <w:pStyle w:val="Code"/>
      </w:pPr>
      <w:r>
        <w:t xml:space="preserve">    bearerContextsMarkedForRemoval     [19] SEQUENCE OF EPSBearerContextForRemoval OPTIONAL,</w:t>
      </w:r>
    </w:p>
    <w:p w14:paraId="5B2BF1E4" w14:textId="77777777" w:rsidR="00F059D4" w:rsidRDefault="00F059D4">
      <w:pPr>
        <w:pStyle w:val="Code"/>
      </w:pPr>
      <w:r>
        <w:t xml:space="preserve">    bearersDeleted                     [20] SEQUENCE OF EPSBearersDeleted OPTIONAL,</w:t>
      </w:r>
    </w:p>
    <w:p w14:paraId="3FEB8FF2" w14:textId="77777777" w:rsidR="00F059D4" w:rsidRDefault="00F059D4">
      <w:pPr>
        <w:pStyle w:val="Code"/>
      </w:pPr>
      <w:r>
        <w:t xml:space="preserve">    indicationFlags                    [21] PDNConnectionIndicationFlags OPTIONAL,</w:t>
      </w:r>
    </w:p>
    <w:p w14:paraId="4AFE01C4" w14:textId="77777777" w:rsidR="00F059D4" w:rsidRDefault="00F059D4">
      <w:pPr>
        <w:pStyle w:val="Code"/>
      </w:pPr>
      <w:r>
        <w:t xml:space="preserve">    handoverIndication                 [22] PDNHandoverIndication OPTIONAL,</w:t>
      </w:r>
    </w:p>
    <w:p w14:paraId="0D96A7A7" w14:textId="77777777" w:rsidR="00F059D4" w:rsidRDefault="00F059D4">
      <w:pPr>
        <w:pStyle w:val="Code"/>
      </w:pPr>
      <w:r>
        <w:t xml:space="preserve">    nBIFOMSupport                      [23] PDNNBIFOMSupport OPTIONAL,</w:t>
      </w:r>
    </w:p>
    <w:p w14:paraId="67AA7746" w14:textId="77777777" w:rsidR="00F059D4" w:rsidRDefault="00F059D4">
      <w:pPr>
        <w:pStyle w:val="Code"/>
      </w:pPr>
      <w:r>
        <w:t xml:space="preserve">    fiveGSInterworkingInfo             [24] FiveGSInterworkingInfo OPTIONAL,</w:t>
      </w:r>
    </w:p>
    <w:p w14:paraId="11AEAED2" w14:textId="77777777" w:rsidR="00F059D4" w:rsidRDefault="00F059D4">
      <w:pPr>
        <w:pStyle w:val="Code"/>
      </w:pPr>
      <w:r>
        <w:t xml:space="preserve">    cSRMFI                             [25] CSRMFI OPTIONAL,</w:t>
      </w:r>
    </w:p>
    <w:p w14:paraId="75756176" w14:textId="77777777" w:rsidR="00F059D4" w:rsidRDefault="00F059D4">
      <w:pPr>
        <w:pStyle w:val="Code"/>
      </w:pPr>
      <w:r>
        <w:t xml:space="preserve">    restorationOfPDNConnectionsSupport [26] RestorationOfPDNConnectionsSupport OPTIONAL,</w:t>
      </w:r>
    </w:p>
    <w:p w14:paraId="3328EE65" w14:textId="77777777" w:rsidR="00F059D4" w:rsidRDefault="00F059D4">
      <w:pPr>
        <w:pStyle w:val="Code"/>
      </w:pPr>
      <w:r>
        <w:t xml:space="preserve">    pGWChangeIndication                [27] PGWChangeIndication OPTIONAL,</w:t>
      </w:r>
    </w:p>
    <w:p w14:paraId="444E5C5A" w14:textId="77777777" w:rsidR="00F059D4" w:rsidRDefault="00F059D4">
      <w:pPr>
        <w:pStyle w:val="Code"/>
      </w:pPr>
      <w:r>
        <w:t xml:space="preserve">    pGWRNSI                            [28] PGWRNSI OPTIONAL</w:t>
      </w:r>
    </w:p>
    <w:p w14:paraId="0D39C35D" w14:textId="77777777" w:rsidR="00F059D4" w:rsidRDefault="00F059D4">
      <w:pPr>
        <w:pStyle w:val="Code"/>
      </w:pPr>
      <w:r>
        <w:t>}</w:t>
      </w:r>
    </w:p>
    <w:p w14:paraId="7C087204" w14:textId="77777777" w:rsidR="00F059D4" w:rsidRDefault="00F059D4">
      <w:pPr>
        <w:pStyle w:val="Code"/>
      </w:pPr>
    </w:p>
    <w:p w14:paraId="6B0AFC3C" w14:textId="77777777" w:rsidR="00F059D4" w:rsidRDefault="00F059D4">
      <w:pPr>
        <w:pStyle w:val="Code"/>
      </w:pPr>
      <w:r>
        <w:t>EPSPDNConnectionRelease ::= SEQUENCE</w:t>
      </w:r>
    </w:p>
    <w:p w14:paraId="1F7B8282" w14:textId="77777777" w:rsidR="00F059D4" w:rsidRDefault="00F059D4">
      <w:pPr>
        <w:pStyle w:val="Code"/>
      </w:pPr>
      <w:r>
        <w:t>{</w:t>
      </w:r>
    </w:p>
    <w:p w14:paraId="604A80AD" w14:textId="77777777" w:rsidR="00F059D4" w:rsidRDefault="00F059D4">
      <w:pPr>
        <w:pStyle w:val="Code"/>
      </w:pPr>
      <w:r>
        <w:t xml:space="preserve">    ePSSubscriberIDs    [1] EPSSubscriberIDs,</w:t>
      </w:r>
    </w:p>
    <w:p w14:paraId="253769AE" w14:textId="77777777" w:rsidR="00F059D4" w:rsidRDefault="00F059D4">
      <w:pPr>
        <w:pStyle w:val="Code"/>
      </w:pPr>
      <w:r>
        <w:t xml:space="preserve">    iMSIUnauthenticated [2] IMSIUnauthenticatedIndication OPTIONAL,</w:t>
      </w:r>
    </w:p>
    <w:p w14:paraId="59DE0337" w14:textId="77777777" w:rsidR="00F059D4" w:rsidRDefault="00F059D4">
      <w:pPr>
        <w:pStyle w:val="Code"/>
      </w:pPr>
      <w:r>
        <w:t xml:space="preserve">    defaultBearerID     [3] EPSBearerID,</w:t>
      </w:r>
    </w:p>
    <w:p w14:paraId="352E2801" w14:textId="77777777" w:rsidR="00F059D4" w:rsidRDefault="00F059D4">
      <w:pPr>
        <w:pStyle w:val="Code"/>
      </w:pPr>
      <w:r>
        <w:t xml:space="preserve">    location            [4] Location OPTIONAL,</w:t>
      </w:r>
    </w:p>
    <w:p w14:paraId="46C16BBB" w14:textId="77777777" w:rsidR="00F059D4" w:rsidRDefault="00F059D4">
      <w:pPr>
        <w:pStyle w:val="Code"/>
      </w:pPr>
      <w:r>
        <w:t xml:space="preserve">    gTPTunnelInfo       [5] GTPTunnelInfo OPTIONAL,</w:t>
      </w:r>
    </w:p>
    <w:p w14:paraId="054EB5B6" w14:textId="77777777" w:rsidR="00F059D4" w:rsidRDefault="00F059D4">
      <w:pPr>
        <w:pStyle w:val="Code"/>
      </w:pPr>
      <w:r>
        <w:t xml:space="preserve">    rANNASCause         [6] EPSRANNASCause OPTIONAL,</w:t>
      </w:r>
    </w:p>
    <w:p w14:paraId="379DB340" w14:textId="77777777" w:rsidR="00F059D4" w:rsidRDefault="00F059D4">
      <w:pPr>
        <w:pStyle w:val="Code"/>
      </w:pPr>
      <w:r>
        <w:t xml:space="preserve">    pDNConnectionType   [7] PDNConnectionType,</w:t>
      </w:r>
    </w:p>
    <w:p w14:paraId="37F27791" w14:textId="77777777" w:rsidR="00F059D4" w:rsidRDefault="00F059D4">
      <w:pPr>
        <w:pStyle w:val="Code"/>
      </w:pPr>
      <w:r>
        <w:t xml:space="preserve">    indicationFlags     [8] PDNConnectionIndicationFlags OPTIONAL,</w:t>
      </w:r>
    </w:p>
    <w:p w14:paraId="6BE1BCEE" w14:textId="77777777" w:rsidR="00F059D4" w:rsidRDefault="00F059D4">
      <w:pPr>
        <w:pStyle w:val="Code"/>
      </w:pPr>
      <w:r>
        <w:lastRenderedPageBreak/>
        <w:t xml:space="preserve">    scopeIndication     [9] EPSPDNConnectionReleaseScopeIndication OPTIONAL,</w:t>
      </w:r>
    </w:p>
    <w:p w14:paraId="4E19ECB2" w14:textId="77777777" w:rsidR="00F059D4" w:rsidRDefault="00F059D4">
      <w:pPr>
        <w:pStyle w:val="Code"/>
      </w:pPr>
      <w:r>
        <w:t xml:space="preserve">    bearersDeleted      [10] SEQUENCE OF EPSBearersDeleted OPTIONAL</w:t>
      </w:r>
    </w:p>
    <w:p w14:paraId="539A5AC7" w14:textId="77777777" w:rsidR="00F059D4" w:rsidRDefault="00F059D4">
      <w:pPr>
        <w:pStyle w:val="Code"/>
      </w:pPr>
      <w:r>
        <w:t>}</w:t>
      </w:r>
    </w:p>
    <w:p w14:paraId="639976A2" w14:textId="77777777" w:rsidR="00F059D4" w:rsidRDefault="00F059D4">
      <w:pPr>
        <w:pStyle w:val="Code"/>
      </w:pPr>
    </w:p>
    <w:p w14:paraId="116905BD" w14:textId="77777777" w:rsidR="00F059D4" w:rsidRDefault="00F059D4">
      <w:pPr>
        <w:pStyle w:val="Code"/>
      </w:pPr>
      <w:r>
        <w:t>EPSStartOfInterceptionWithEstablishedPDNConnection ::= SEQUENCE</w:t>
      </w:r>
    </w:p>
    <w:p w14:paraId="050DD1D2" w14:textId="77777777" w:rsidR="00F059D4" w:rsidRDefault="00F059D4">
      <w:pPr>
        <w:pStyle w:val="Code"/>
      </w:pPr>
      <w:r>
        <w:t>{</w:t>
      </w:r>
    </w:p>
    <w:p w14:paraId="7E371491" w14:textId="77777777" w:rsidR="00F059D4" w:rsidRDefault="00F059D4">
      <w:pPr>
        <w:pStyle w:val="Code"/>
      </w:pPr>
      <w:r>
        <w:t xml:space="preserve">    ePSSubscriberIDs                   [1] EPSSubscriberIDs,</w:t>
      </w:r>
    </w:p>
    <w:p w14:paraId="221CF01F" w14:textId="77777777" w:rsidR="00F059D4" w:rsidRDefault="00F059D4">
      <w:pPr>
        <w:pStyle w:val="Code"/>
      </w:pPr>
      <w:r>
        <w:t xml:space="preserve">    iMSIUnauthenticated                [2] IMSIUnauthenticatedIndication OPTIONAL,</w:t>
      </w:r>
    </w:p>
    <w:p w14:paraId="4B348909" w14:textId="77777777" w:rsidR="00F059D4" w:rsidRDefault="00F059D4">
      <w:pPr>
        <w:pStyle w:val="Code"/>
      </w:pPr>
      <w:r>
        <w:t xml:space="preserve">    defaultBearerID                    [3] EPSBearerID,</w:t>
      </w:r>
    </w:p>
    <w:p w14:paraId="397A0BD1" w14:textId="77777777" w:rsidR="00F059D4" w:rsidRDefault="00F059D4">
      <w:pPr>
        <w:pStyle w:val="Code"/>
      </w:pPr>
      <w:r>
        <w:t xml:space="preserve">    gTPTunnelInfo                      [4] GTPTunnelInfo OPTIONAL,</w:t>
      </w:r>
    </w:p>
    <w:p w14:paraId="1A2419D5" w14:textId="77777777" w:rsidR="00F059D4" w:rsidRDefault="00F059D4">
      <w:pPr>
        <w:pStyle w:val="Code"/>
      </w:pPr>
      <w:r>
        <w:t xml:space="preserve">    pDNConnectionType                  [5] PDNConnectionType,</w:t>
      </w:r>
    </w:p>
    <w:p w14:paraId="75FFD01A" w14:textId="77777777" w:rsidR="00F059D4" w:rsidRDefault="00F059D4">
      <w:pPr>
        <w:pStyle w:val="Code"/>
      </w:pPr>
      <w:r>
        <w:t xml:space="preserve">    uEEndpoints                        [6] SEQUENCE OF UEEndpointAddress OPTIONAL,</w:t>
      </w:r>
    </w:p>
    <w:p w14:paraId="71DF5979" w14:textId="77777777" w:rsidR="00F059D4" w:rsidRDefault="00F059D4">
      <w:pPr>
        <w:pStyle w:val="Code"/>
      </w:pPr>
      <w:r>
        <w:t xml:space="preserve">    non3GPPAccessEndpoint              [7] UEEndpointAddress OPTIONAL,</w:t>
      </w:r>
    </w:p>
    <w:p w14:paraId="207863AE" w14:textId="77777777" w:rsidR="00F059D4" w:rsidRDefault="00F059D4">
      <w:pPr>
        <w:pStyle w:val="Code"/>
      </w:pPr>
      <w:r>
        <w:t xml:space="preserve">    location                           [8] Location OPTIONAL,</w:t>
      </w:r>
    </w:p>
    <w:p w14:paraId="4594D344" w14:textId="77777777" w:rsidR="00F059D4" w:rsidRDefault="00F059D4">
      <w:pPr>
        <w:pStyle w:val="Code"/>
      </w:pPr>
      <w:r>
        <w:t xml:space="preserve">    additionalLocation                 [9] Location OPTIONAL,</w:t>
      </w:r>
    </w:p>
    <w:p w14:paraId="7979B55C" w14:textId="77777777" w:rsidR="00F059D4" w:rsidRDefault="00F059D4">
      <w:pPr>
        <w:pStyle w:val="Code"/>
      </w:pPr>
      <w:r>
        <w:t xml:space="preserve">    aPN                                [10] APN,</w:t>
      </w:r>
    </w:p>
    <w:p w14:paraId="4D2F8C92" w14:textId="77777777" w:rsidR="00F059D4" w:rsidRDefault="00F059D4">
      <w:pPr>
        <w:pStyle w:val="Code"/>
      </w:pPr>
      <w:r>
        <w:t xml:space="preserve">    requestType                        [11] EPSPDNConnectionRequestType OPTIONAL,</w:t>
      </w:r>
    </w:p>
    <w:p w14:paraId="3430AA83" w14:textId="77777777" w:rsidR="00F059D4" w:rsidRDefault="00F059D4">
      <w:pPr>
        <w:pStyle w:val="Code"/>
      </w:pPr>
      <w:r>
        <w:t xml:space="preserve">    accessType                         [12] AccessType OPTIONAL,</w:t>
      </w:r>
    </w:p>
    <w:p w14:paraId="4A0A2587" w14:textId="77777777" w:rsidR="00F059D4" w:rsidRDefault="00F059D4">
      <w:pPr>
        <w:pStyle w:val="Code"/>
      </w:pPr>
      <w:r>
        <w:t xml:space="preserve">    rATType                            [13] RATType OPTIONAL,</w:t>
      </w:r>
    </w:p>
    <w:p w14:paraId="024E7FE4" w14:textId="77777777" w:rsidR="00F059D4" w:rsidRDefault="00F059D4">
      <w:pPr>
        <w:pStyle w:val="Code"/>
      </w:pPr>
      <w:r>
        <w:t xml:space="preserve">    protocolConfigurationOptions       [14] PDNProtocolConfigurationOptions OPTIONAL,</w:t>
      </w:r>
    </w:p>
    <w:p w14:paraId="188D0B1F" w14:textId="77777777" w:rsidR="00F059D4" w:rsidRDefault="00F059D4">
      <w:pPr>
        <w:pStyle w:val="Code"/>
      </w:pPr>
      <w:r>
        <w:t xml:space="preserve">    servingNetwork                     [15] SMFServingNetwork OPTIONAL,</w:t>
      </w:r>
    </w:p>
    <w:p w14:paraId="75F06E11" w14:textId="77777777" w:rsidR="00F059D4" w:rsidRDefault="00F059D4">
      <w:pPr>
        <w:pStyle w:val="Code"/>
      </w:pPr>
      <w:r>
        <w:t xml:space="preserve">    sMPDUDNRequest                     [16] SMPDUDNRequest OPTIONAL,</w:t>
      </w:r>
    </w:p>
    <w:p w14:paraId="23BB6FCC" w14:textId="77777777" w:rsidR="00F059D4" w:rsidRDefault="00F059D4">
      <w:pPr>
        <w:pStyle w:val="Code"/>
      </w:pPr>
      <w:r>
        <w:t xml:space="preserve">    bearerContexts                     [17] SEQUENCE OF EPSBearerContext</w:t>
      </w:r>
    </w:p>
    <w:p w14:paraId="68BCB50E" w14:textId="77777777" w:rsidR="00F059D4" w:rsidRDefault="00F059D4">
      <w:pPr>
        <w:pStyle w:val="Code"/>
      </w:pPr>
      <w:r>
        <w:t>}</w:t>
      </w:r>
    </w:p>
    <w:p w14:paraId="2A7AD306" w14:textId="77777777" w:rsidR="00F059D4" w:rsidRDefault="00F059D4">
      <w:pPr>
        <w:pStyle w:val="Code"/>
      </w:pPr>
    </w:p>
    <w:p w14:paraId="44FE4719" w14:textId="77777777" w:rsidR="00F059D4" w:rsidRDefault="00F059D4">
      <w:pPr>
        <w:pStyle w:val="Code"/>
      </w:pPr>
      <w:r>
        <w:t>PFDDataForApps ::= SET OF PFDDataForApp</w:t>
      </w:r>
    </w:p>
    <w:p w14:paraId="69FA7394" w14:textId="77777777" w:rsidR="00F059D4" w:rsidRDefault="00F059D4">
      <w:pPr>
        <w:pStyle w:val="Code"/>
      </w:pPr>
    </w:p>
    <w:p w14:paraId="4830EB60" w14:textId="77777777" w:rsidR="00F059D4" w:rsidRDefault="00F059D4">
      <w:pPr>
        <w:pStyle w:val="Code"/>
      </w:pPr>
      <w:r>
        <w:t>PFDDataForApp ::= SEQUENCE</w:t>
      </w:r>
    </w:p>
    <w:p w14:paraId="17C2B052" w14:textId="77777777" w:rsidR="00F059D4" w:rsidRDefault="00F059D4">
      <w:pPr>
        <w:pStyle w:val="Code"/>
      </w:pPr>
      <w:r>
        <w:t>{</w:t>
      </w:r>
    </w:p>
    <w:p w14:paraId="22F30997" w14:textId="77777777" w:rsidR="00F059D4" w:rsidRDefault="00F059D4">
      <w:pPr>
        <w:pStyle w:val="Code"/>
      </w:pPr>
      <w:r>
        <w:t xml:space="preserve">    aPPId [1] UTF8String,</w:t>
      </w:r>
    </w:p>
    <w:p w14:paraId="60C3AA7D" w14:textId="77777777" w:rsidR="00F059D4" w:rsidRDefault="00F059D4">
      <w:pPr>
        <w:pStyle w:val="Code"/>
      </w:pPr>
      <w:r>
        <w:t xml:space="preserve">    pFDs  [2] PFDs</w:t>
      </w:r>
    </w:p>
    <w:p w14:paraId="4D7065EF" w14:textId="77777777" w:rsidR="00F059D4" w:rsidRDefault="00F059D4">
      <w:pPr>
        <w:pStyle w:val="Code"/>
      </w:pPr>
      <w:r>
        <w:t>}</w:t>
      </w:r>
    </w:p>
    <w:p w14:paraId="6C036A92" w14:textId="77777777" w:rsidR="00F059D4" w:rsidRDefault="00F059D4">
      <w:pPr>
        <w:pStyle w:val="Code"/>
      </w:pPr>
    </w:p>
    <w:p w14:paraId="5A1C60B1" w14:textId="77777777" w:rsidR="00F059D4" w:rsidRDefault="00F059D4">
      <w:pPr>
        <w:pStyle w:val="Code"/>
      </w:pPr>
      <w:r>
        <w:t>PFDs ::= SET OF PFD</w:t>
      </w:r>
    </w:p>
    <w:p w14:paraId="0DB657AC" w14:textId="77777777" w:rsidR="00F059D4" w:rsidRDefault="00F059D4">
      <w:pPr>
        <w:pStyle w:val="Code"/>
      </w:pPr>
    </w:p>
    <w:p w14:paraId="274E0E25" w14:textId="77777777" w:rsidR="00F059D4" w:rsidRDefault="00F059D4">
      <w:pPr>
        <w:pStyle w:val="Code"/>
      </w:pPr>
      <w:r>
        <w:t>-- See table 5.6.2.5-1 of TS 29.551 [94]</w:t>
      </w:r>
    </w:p>
    <w:p w14:paraId="78815ECE" w14:textId="77777777" w:rsidR="00F059D4" w:rsidRDefault="00F059D4">
      <w:pPr>
        <w:pStyle w:val="Code"/>
      </w:pPr>
      <w:r>
        <w:t>PFD ::= SEQUENCE</w:t>
      </w:r>
    </w:p>
    <w:p w14:paraId="161EFBFA" w14:textId="77777777" w:rsidR="00F059D4" w:rsidRDefault="00F059D4">
      <w:pPr>
        <w:pStyle w:val="Code"/>
      </w:pPr>
      <w:r>
        <w:t>{</w:t>
      </w:r>
    </w:p>
    <w:p w14:paraId="3DB5521A" w14:textId="77777777" w:rsidR="00F059D4" w:rsidRDefault="00F059D4">
      <w:pPr>
        <w:pStyle w:val="Code"/>
      </w:pPr>
      <w:r>
        <w:t xml:space="preserve">    pFDId                [1] UTF8String,</w:t>
      </w:r>
    </w:p>
    <w:p w14:paraId="701B96B2" w14:textId="77777777" w:rsidR="00F059D4" w:rsidRDefault="00F059D4">
      <w:pPr>
        <w:pStyle w:val="Code"/>
      </w:pPr>
      <w:r>
        <w:t xml:space="preserve">    pFDFlowDescriptions  [2] PFDFlowDescriptions,</w:t>
      </w:r>
    </w:p>
    <w:p w14:paraId="6D71100A" w14:textId="77777777" w:rsidR="00F059D4" w:rsidRDefault="00F059D4">
      <w:pPr>
        <w:pStyle w:val="Code"/>
      </w:pPr>
      <w:r>
        <w:t xml:space="preserve">    urls                 [3] PFDURLs,</w:t>
      </w:r>
    </w:p>
    <w:p w14:paraId="258146B2" w14:textId="77777777" w:rsidR="00F059D4" w:rsidRDefault="00F059D4">
      <w:pPr>
        <w:pStyle w:val="Code"/>
      </w:pPr>
      <w:r>
        <w:t xml:space="preserve">    domainNames          [4] DomainNames,</w:t>
      </w:r>
    </w:p>
    <w:p w14:paraId="6B81E644" w14:textId="77777777" w:rsidR="00F059D4" w:rsidRDefault="00F059D4">
      <w:pPr>
        <w:pStyle w:val="Code"/>
      </w:pPr>
      <w:r>
        <w:t xml:space="preserve">    dnProtocol           [5] DnProtocol</w:t>
      </w:r>
    </w:p>
    <w:p w14:paraId="716BA31B" w14:textId="77777777" w:rsidR="00F059D4" w:rsidRDefault="00F059D4">
      <w:pPr>
        <w:pStyle w:val="Code"/>
      </w:pPr>
      <w:r>
        <w:t>}</w:t>
      </w:r>
    </w:p>
    <w:p w14:paraId="495D2BEF" w14:textId="77777777" w:rsidR="00F059D4" w:rsidRDefault="00F059D4">
      <w:pPr>
        <w:pStyle w:val="Code"/>
      </w:pPr>
    </w:p>
    <w:p w14:paraId="166B43AC" w14:textId="77777777" w:rsidR="00F059D4" w:rsidRDefault="00F059D4">
      <w:pPr>
        <w:pStyle w:val="Code"/>
      </w:pPr>
      <w:r>
        <w:t>PFDURLs ::= SET OF UTF8String</w:t>
      </w:r>
    </w:p>
    <w:p w14:paraId="2C0FDAC7" w14:textId="77777777" w:rsidR="00F059D4" w:rsidRDefault="00F059D4">
      <w:pPr>
        <w:pStyle w:val="Code"/>
      </w:pPr>
    </w:p>
    <w:p w14:paraId="7748CE18" w14:textId="77777777" w:rsidR="00F059D4" w:rsidRDefault="00F059D4">
      <w:pPr>
        <w:pStyle w:val="Code"/>
      </w:pPr>
      <w:r>
        <w:t>PFDFlowDescriptions ::= SET OF PFDFlowDescription</w:t>
      </w:r>
    </w:p>
    <w:p w14:paraId="3F176BB3" w14:textId="77777777" w:rsidR="00F059D4" w:rsidRDefault="00F059D4">
      <w:pPr>
        <w:pStyle w:val="Code"/>
      </w:pPr>
    </w:p>
    <w:p w14:paraId="008B8AF9" w14:textId="77777777" w:rsidR="00F059D4" w:rsidRDefault="00F059D4">
      <w:pPr>
        <w:pStyle w:val="Code"/>
      </w:pPr>
      <w:r>
        <w:t>DomainNames ::= SET OF UTF8String</w:t>
      </w:r>
    </w:p>
    <w:p w14:paraId="045F16E0" w14:textId="77777777" w:rsidR="00F059D4" w:rsidRDefault="00F059D4">
      <w:pPr>
        <w:pStyle w:val="Code"/>
      </w:pPr>
    </w:p>
    <w:p w14:paraId="4EFD4D7E" w14:textId="77777777" w:rsidR="00F059D4" w:rsidRDefault="00F059D4">
      <w:pPr>
        <w:pStyle w:val="Code"/>
      </w:pPr>
      <w:r>
        <w:t>PFDFlowDescription ::= SEQUENCE</w:t>
      </w:r>
    </w:p>
    <w:p w14:paraId="6692AFFF" w14:textId="77777777" w:rsidR="00F059D4" w:rsidRDefault="00F059D4">
      <w:pPr>
        <w:pStyle w:val="Code"/>
      </w:pPr>
      <w:r>
        <w:t>{</w:t>
      </w:r>
    </w:p>
    <w:p w14:paraId="2476C6B2" w14:textId="77777777" w:rsidR="00F059D4" w:rsidRDefault="00F059D4">
      <w:pPr>
        <w:pStyle w:val="Code"/>
      </w:pPr>
      <w:r>
        <w:t xml:space="preserve">    nextLayerProtocol [1] NextLayerProtocol,</w:t>
      </w:r>
    </w:p>
    <w:p w14:paraId="7BB15435" w14:textId="77777777" w:rsidR="00F059D4" w:rsidRDefault="00F059D4">
      <w:pPr>
        <w:pStyle w:val="Code"/>
      </w:pPr>
      <w:r>
        <w:t xml:space="preserve">    serverIPAddress   [2] IPAddress,</w:t>
      </w:r>
    </w:p>
    <w:p w14:paraId="5CF86246" w14:textId="77777777" w:rsidR="00F059D4" w:rsidRDefault="00F059D4">
      <w:pPr>
        <w:pStyle w:val="Code"/>
      </w:pPr>
      <w:r>
        <w:t xml:space="preserve">    serverPortNumber  [3] PortNumber</w:t>
      </w:r>
    </w:p>
    <w:p w14:paraId="3FDEFC5C" w14:textId="77777777" w:rsidR="00F059D4" w:rsidRDefault="00F059D4">
      <w:pPr>
        <w:pStyle w:val="Code"/>
      </w:pPr>
      <w:r>
        <w:t>}</w:t>
      </w:r>
    </w:p>
    <w:p w14:paraId="68842299" w14:textId="77777777" w:rsidR="00F059D4" w:rsidRDefault="00F059D4">
      <w:pPr>
        <w:pStyle w:val="Code"/>
      </w:pPr>
    </w:p>
    <w:p w14:paraId="303024DE" w14:textId="77777777" w:rsidR="00F059D4" w:rsidRDefault="00F059D4">
      <w:pPr>
        <w:pStyle w:val="Code"/>
      </w:pPr>
      <w:r>
        <w:t>-- See table 5.14.2.2.4-1 of TS 29.122 [63]</w:t>
      </w:r>
    </w:p>
    <w:p w14:paraId="420337F5" w14:textId="77777777" w:rsidR="00F059D4" w:rsidRDefault="00F059D4">
      <w:pPr>
        <w:pStyle w:val="Code"/>
      </w:pPr>
      <w:r>
        <w:t>DnProtocol ::= ENUMERATED</w:t>
      </w:r>
    </w:p>
    <w:p w14:paraId="10868DA5" w14:textId="77777777" w:rsidR="00F059D4" w:rsidRDefault="00F059D4">
      <w:pPr>
        <w:pStyle w:val="Code"/>
      </w:pPr>
      <w:r>
        <w:t>{</w:t>
      </w:r>
    </w:p>
    <w:p w14:paraId="14F4AC0A" w14:textId="77777777" w:rsidR="00F059D4" w:rsidRDefault="00F059D4">
      <w:pPr>
        <w:pStyle w:val="Code"/>
      </w:pPr>
      <w:r>
        <w:t xml:space="preserve">    dnsQname(1),</w:t>
      </w:r>
    </w:p>
    <w:p w14:paraId="0978BED9" w14:textId="77777777" w:rsidR="00F059D4" w:rsidRDefault="00F059D4">
      <w:pPr>
        <w:pStyle w:val="Code"/>
      </w:pPr>
      <w:r>
        <w:t xml:space="preserve">    tlsSni(2),</w:t>
      </w:r>
    </w:p>
    <w:p w14:paraId="783E3BAF" w14:textId="77777777" w:rsidR="00F059D4" w:rsidRDefault="00F059D4">
      <w:pPr>
        <w:pStyle w:val="Code"/>
      </w:pPr>
      <w:r>
        <w:t xml:space="preserve">    tlsSan(3),</w:t>
      </w:r>
    </w:p>
    <w:p w14:paraId="068492E7" w14:textId="77777777" w:rsidR="00F059D4" w:rsidRDefault="00F059D4">
      <w:pPr>
        <w:pStyle w:val="Code"/>
      </w:pPr>
      <w:r>
        <w:t xml:space="preserve">    tlsScn(4)</w:t>
      </w:r>
    </w:p>
    <w:p w14:paraId="270451CE" w14:textId="77777777" w:rsidR="00F059D4" w:rsidRDefault="00F059D4">
      <w:pPr>
        <w:pStyle w:val="Code"/>
      </w:pPr>
      <w:r>
        <w:t>}</w:t>
      </w:r>
    </w:p>
    <w:p w14:paraId="6BC313EA" w14:textId="77777777" w:rsidR="00F059D4" w:rsidRDefault="00F059D4">
      <w:pPr>
        <w:pStyle w:val="Code"/>
      </w:pPr>
    </w:p>
    <w:p w14:paraId="35DFEE2C" w14:textId="77777777" w:rsidR="00F059D4" w:rsidRDefault="00F059D4">
      <w:pPr>
        <w:pStyle w:val="CodeHeader"/>
      </w:pPr>
      <w:r>
        <w:t>-- ======================</w:t>
      </w:r>
    </w:p>
    <w:p w14:paraId="6AC0D2B1" w14:textId="77777777" w:rsidR="00F059D4" w:rsidRDefault="00F059D4">
      <w:pPr>
        <w:pStyle w:val="CodeHeader"/>
      </w:pPr>
      <w:r>
        <w:t>-- PGW-C + SMF Parameters</w:t>
      </w:r>
    </w:p>
    <w:p w14:paraId="025FBFCC" w14:textId="77777777" w:rsidR="00F059D4" w:rsidRDefault="00F059D4">
      <w:pPr>
        <w:pStyle w:val="Code"/>
      </w:pPr>
      <w:r>
        <w:t>-- ======================</w:t>
      </w:r>
    </w:p>
    <w:p w14:paraId="2E4DB360" w14:textId="77777777" w:rsidR="00F059D4" w:rsidRDefault="00F059D4">
      <w:pPr>
        <w:pStyle w:val="Code"/>
      </w:pPr>
    </w:p>
    <w:p w14:paraId="75E7418A" w14:textId="77777777" w:rsidR="00F059D4" w:rsidRDefault="00F059D4">
      <w:pPr>
        <w:pStyle w:val="Code"/>
      </w:pPr>
      <w:r>
        <w:t>CSRMFI ::= BOOLEAN</w:t>
      </w:r>
    </w:p>
    <w:p w14:paraId="43CA4FE8" w14:textId="77777777" w:rsidR="00F059D4" w:rsidRDefault="00F059D4">
      <w:pPr>
        <w:pStyle w:val="Code"/>
      </w:pPr>
    </w:p>
    <w:p w14:paraId="43684C06" w14:textId="77777777" w:rsidR="00F059D4" w:rsidRDefault="00F059D4">
      <w:pPr>
        <w:pStyle w:val="Code"/>
      </w:pPr>
      <w:r>
        <w:t>EPS5GSComboInfo ::= SEQUENCE</w:t>
      </w:r>
    </w:p>
    <w:p w14:paraId="13396CBB" w14:textId="77777777" w:rsidR="00F059D4" w:rsidRDefault="00F059D4">
      <w:pPr>
        <w:pStyle w:val="Code"/>
      </w:pPr>
      <w:r>
        <w:t>{</w:t>
      </w:r>
    </w:p>
    <w:p w14:paraId="1D0D00A7" w14:textId="77777777" w:rsidR="00F059D4" w:rsidRDefault="00F059D4">
      <w:pPr>
        <w:pStyle w:val="Code"/>
      </w:pPr>
      <w:r>
        <w:t xml:space="preserve">    ePSInterworkingIndication [1] EPSInterworkingIndication,</w:t>
      </w:r>
    </w:p>
    <w:p w14:paraId="16DEBB6C" w14:textId="77777777" w:rsidR="00F059D4" w:rsidRDefault="00F059D4">
      <w:pPr>
        <w:pStyle w:val="Code"/>
      </w:pPr>
      <w:r>
        <w:t xml:space="preserve">    ePSSubscriberIDs          [2] EPSSubscriberIDs,</w:t>
      </w:r>
    </w:p>
    <w:p w14:paraId="79C8CCE9" w14:textId="77777777" w:rsidR="00F059D4" w:rsidRDefault="00F059D4">
      <w:pPr>
        <w:pStyle w:val="Code"/>
      </w:pPr>
      <w:r>
        <w:t xml:space="preserve">    ePSPDNCnxInfo             [3] EPSPDNCnxInfo OPTIONAL,</w:t>
      </w:r>
    </w:p>
    <w:p w14:paraId="276A0D11" w14:textId="77777777" w:rsidR="00F059D4" w:rsidRDefault="00F059D4">
      <w:pPr>
        <w:pStyle w:val="Code"/>
      </w:pPr>
      <w:r>
        <w:lastRenderedPageBreak/>
        <w:t xml:space="preserve">    ePSBearerInfo             [4] EPSBearerInfo OPTIONAL</w:t>
      </w:r>
    </w:p>
    <w:p w14:paraId="2A8419EC" w14:textId="77777777" w:rsidR="00F059D4" w:rsidRDefault="00F059D4">
      <w:pPr>
        <w:pStyle w:val="Code"/>
      </w:pPr>
      <w:r>
        <w:t>}</w:t>
      </w:r>
    </w:p>
    <w:p w14:paraId="28E336EC" w14:textId="77777777" w:rsidR="00F059D4" w:rsidRDefault="00F059D4">
      <w:pPr>
        <w:pStyle w:val="Code"/>
      </w:pPr>
    </w:p>
    <w:p w14:paraId="2FBEBA73" w14:textId="77777777" w:rsidR="00F059D4" w:rsidRDefault="00F059D4">
      <w:pPr>
        <w:pStyle w:val="Code"/>
      </w:pPr>
      <w:r>
        <w:t>EPSInterworkingIndication ::= ENUMERATED</w:t>
      </w:r>
    </w:p>
    <w:p w14:paraId="4303A8E4" w14:textId="77777777" w:rsidR="00F059D4" w:rsidRDefault="00F059D4">
      <w:pPr>
        <w:pStyle w:val="Code"/>
      </w:pPr>
      <w:r>
        <w:t>{</w:t>
      </w:r>
    </w:p>
    <w:p w14:paraId="7E7307DE" w14:textId="77777777" w:rsidR="00F059D4" w:rsidRDefault="00F059D4">
      <w:pPr>
        <w:pStyle w:val="Code"/>
      </w:pPr>
      <w:r>
        <w:t xml:space="preserve">    none(1),</w:t>
      </w:r>
    </w:p>
    <w:p w14:paraId="1E01D612" w14:textId="77777777" w:rsidR="00F059D4" w:rsidRDefault="00F059D4">
      <w:pPr>
        <w:pStyle w:val="Code"/>
      </w:pPr>
      <w:r>
        <w:t xml:space="preserve">    withN26(2),</w:t>
      </w:r>
    </w:p>
    <w:p w14:paraId="477E4548" w14:textId="77777777" w:rsidR="00F059D4" w:rsidRDefault="00F059D4">
      <w:pPr>
        <w:pStyle w:val="Code"/>
      </w:pPr>
      <w:r>
        <w:t xml:space="preserve">    withoutN26(3),</w:t>
      </w:r>
    </w:p>
    <w:p w14:paraId="5234C5B4" w14:textId="77777777" w:rsidR="00F059D4" w:rsidRDefault="00F059D4">
      <w:pPr>
        <w:pStyle w:val="Code"/>
      </w:pPr>
      <w:r>
        <w:t xml:space="preserve">    iwkNon3GPP(4)</w:t>
      </w:r>
    </w:p>
    <w:p w14:paraId="4D916F78" w14:textId="77777777" w:rsidR="00F059D4" w:rsidRDefault="00F059D4">
      <w:pPr>
        <w:pStyle w:val="Code"/>
      </w:pPr>
      <w:r>
        <w:t>}</w:t>
      </w:r>
    </w:p>
    <w:p w14:paraId="5F6E29B4" w14:textId="77777777" w:rsidR="00F059D4" w:rsidRDefault="00F059D4">
      <w:pPr>
        <w:pStyle w:val="Code"/>
      </w:pPr>
    </w:p>
    <w:p w14:paraId="2042D9CD" w14:textId="77777777" w:rsidR="00F059D4" w:rsidRDefault="00F059D4">
      <w:pPr>
        <w:pStyle w:val="Code"/>
      </w:pPr>
      <w:r>
        <w:t>EPSSubscriberIDs ::= SEQUENCE</w:t>
      </w:r>
    </w:p>
    <w:p w14:paraId="3FAA472B" w14:textId="77777777" w:rsidR="00F059D4" w:rsidRDefault="00F059D4">
      <w:pPr>
        <w:pStyle w:val="Code"/>
      </w:pPr>
      <w:r>
        <w:t>{</w:t>
      </w:r>
    </w:p>
    <w:p w14:paraId="02791138" w14:textId="77777777" w:rsidR="00F059D4" w:rsidRDefault="00F059D4">
      <w:pPr>
        <w:pStyle w:val="Code"/>
      </w:pPr>
      <w:r>
        <w:t xml:space="preserve">    iMSI   [1] IMSI OPTIONAL,</w:t>
      </w:r>
    </w:p>
    <w:p w14:paraId="79964797" w14:textId="77777777" w:rsidR="00F059D4" w:rsidRDefault="00F059D4">
      <w:pPr>
        <w:pStyle w:val="Code"/>
      </w:pPr>
      <w:r>
        <w:t xml:space="preserve">    mSISDN [2] MSISDN OPTIONAL,</w:t>
      </w:r>
    </w:p>
    <w:p w14:paraId="1545592E" w14:textId="77777777" w:rsidR="00F059D4" w:rsidRDefault="00F059D4">
      <w:pPr>
        <w:pStyle w:val="Code"/>
      </w:pPr>
      <w:r>
        <w:t xml:space="preserve">    iMEI   [3] IMEI OPTIONAL</w:t>
      </w:r>
    </w:p>
    <w:p w14:paraId="207B04B7" w14:textId="77777777" w:rsidR="00F059D4" w:rsidRDefault="00F059D4">
      <w:pPr>
        <w:pStyle w:val="Code"/>
      </w:pPr>
      <w:r>
        <w:t>}</w:t>
      </w:r>
    </w:p>
    <w:p w14:paraId="2A70B381" w14:textId="77777777" w:rsidR="00F059D4" w:rsidRDefault="00F059D4">
      <w:pPr>
        <w:pStyle w:val="Code"/>
      </w:pPr>
    </w:p>
    <w:p w14:paraId="40A3193B" w14:textId="77777777" w:rsidR="00F059D4" w:rsidRDefault="00F059D4">
      <w:pPr>
        <w:pStyle w:val="Code"/>
      </w:pPr>
      <w:r>
        <w:t>EPSPDNCnxInfo ::= SEQUENCE</w:t>
      </w:r>
    </w:p>
    <w:p w14:paraId="4C0BBD35" w14:textId="77777777" w:rsidR="00F059D4" w:rsidRDefault="00F059D4">
      <w:pPr>
        <w:pStyle w:val="Code"/>
      </w:pPr>
      <w:r>
        <w:t>{</w:t>
      </w:r>
    </w:p>
    <w:p w14:paraId="79666CBF" w14:textId="77777777" w:rsidR="00F059D4" w:rsidRDefault="00F059D4">
      <w:pPr>
        <w:pStyle w:val="Code"/>
      </w:pPr>
      <w:r>
        <w:t xml:space="preserve">    pGWS8ControlPlaneFTEID [1] FTEID,</w:t>
      </w:r>
    </w:p>
    <w:p w14:paraId="6966DB10" w14:textId="77777777" w:rsidR="00F059D4" w:rsidRDefault="00F059D4">
      <w:pPr>
        <w:pStyle w:val="Code"/>
      </w:pPr>
      <w:r>
        <w:t xml:space="preserve">    linkedBearerID         [2] EPSBearerID OPTIONAL</w:t>
      </w:r>
    </w:p>
    <w:p w14:paraId="29EEE26F" w14:textId="77777777" w:rsidR="00F059D4" w:rsidRDefault="00F059D4">
      <w:pPr>
        <w:pStyle w:val="Code"/>
      </w:pPr>
      <w:r>
        <w:t>}</w:t>
      </w:r>
    </w:p>
    <w:p w14:paraId="4C718C33" w14:textId="77777777" w:rsidR="00F059D4" w:rsidRDefault="00F059D4">
      <w:pPr>
        <w:pStyle w:val="Code"/>
      </w:pPr>
    </w:p>
    <w:p w14:paraId="3B1C4C21" w14:textId="77777777" w:rsidR="00F059D4" w:rsidRDefault="00F059D4">
      <w:pPr>
        <w:pStyle w:val="Code"/>
      </w:pPr>
      <w:r>
        <w:t>EPSBearerInfo ::= SEQUENCE OF EPSBearers</w:t>
      </w:r>
    </w:p>
    <w:p w14:paraId="47A17264" w14:textId="77777777" w:rsidR="00F059D4" w:rsidRDefault="00F059D4">
      <w:pPr>
        <w:pStyle w:val="Code"/>
      </w:pPr>
    </w:p>
    <w:p w14:paraId="17AE4F75" w14:textId="77777777" w:rsidR="00F059D4" w:rsidRDefault="00F059D4">
      <w:pPr>
        <w:pStyle w:val="Code"/>
      </w:pPr>
      <w:r>
        <w:t>EPSBearers ::= SEQUENCE</w:t>
      </w:r>
    </w:p>
    <w:p w14:paraId="152AE8EA" w14:textId="77777777" w:rsidR="00F059D4" w:rsidRDefault="00F059D4">
      <w:pPr>
        <w:pStyle w:val="Code"/>
      </w:pPr>
      <w:r>
        <w:t>{</w:t>
      </w:r>
    </w:p>
    <w:p w14:paraId="2A360F55" w14:textId="77777777" w:rsidR="00F059D4" w:rsidRDefault="00F059D4">
      <w:pPr>
        <w:pStyle w:val="Code"/>
      </w:pPr>
      <w:r>
        <w:t xml:space="preserve">    ePSBearerID         [1] EPSBearerID,</w:t>
      </w:r>
    </w:p>
    <w:p w14:paraId="76F6FDCD" w14:textId="77777777" w:rsidR="00F059D4" w:rsidRDefault="00F059D4">
      <w:pPr>
        <w:pStyle w:val="Code"/>
      </w:pPr>
      <w:r>
        <w:t xml:space="preserve">    pGWS8UserPlaneFTEID [2] FTEID,</w:t>
      </w:r>
    </w:p>
    <w:p w14:paraId="7C739E13" w14:textId="77777777" w:rsidR="00F059D4" w:rsidRDefault="00F059D4">
      <w:pPr>
        <w:pStyle w:val="Code"/>
      </w:pPr>
      <w:r>
        <w:t xml:space="preserve">    qCI                 [3] QCI</w:t>
      </w:r>
    </w:p>
    <w:p w14:paraId="7A8441CC" w14:textId="77777777" w:rsidR="00F059D4" w:rsidRDefault="00F059D4">
      <w:pPr>
        <w:pStyle w:val="Code"/>
      </w:pPr>
      <w:r>
        <w:t>}</w:t>
      </w:r>
    </w:p>
    <w:p w14:paraId="3EDD3BE6" w14:textId="77777777" w:rsidR="00F059D4" w:rsidRDefault="00F059D4">
      <w:pPr>
        <w:pStyle w:val="Code"/>
      </w:pPr>
    </w:p>
    <w:p w14:paraId="484FCC15" w14:textId="77777777" w:rsidR="00F059D4" w:rsidRDefault="00F059D4">
      <w:pPr>
        <w:pStyle w:val="Code"/>
      </w:pPr>
      <w:r>
        <w:t>EPSBearerContext ::= SEQUENCE</w:t>
      </w:r>
    </w:p>
    <w:p w14:paraId="38552030" w14:textId="77777777" w:rsidR="00F059D4" w:rsidRDefault="00F059D4">
      <w:pPr>
        <w:pStyle w:val="Code"/>
      </w:pPr>
      <w:r>
        <w:t>{</w:t>
      </w:r>
    </w:p>
    <w:p w14:paraId="34C0B41E" w14:textId="77777777" w:rsidR="00F059D4" w:rsidRDefault="00F059D4">
      <w:pPr>
        <w:pStyle w:val="Code"/>
      </w:pPr>
      <w:r>
        <w:t xml:space="preserve">    ePSBearerID     [1] EPSBearerID,</w:t>
      </w:r>
    </w:p>
    <w:p w14:paraId="5FCAC534" w14:textId="77777777" w:rsidR="00F059D4" w:rsidRDefault="00F059D4">
      <w:pPr>
        <w:pStyle w:val="Code"/>
      </w:pPr>
      <w:r>
        <w:t xml:space="preserve">    uPGTPTunnelInfo [2] GTPTunnelInfo,</w:t>
      </w:r>
    </w:p>
    <w:p w14:paraId="00FC41B9" w14:textId="77777777" w:rsidR="00F059D4" w:rsidRDefault="00F059D4">
      <w:pPr>
        <w:pStyle w:val="Code"/>
      </w:pPr>
      <w:r>
        <w:t xml:space="preserve">    bearerQOS       [3] EPSBearerQOS</w:t>
      </w:r>
    </w:p>
    <w:p w14:paraId="687203E9" w14:textId="77777777" w:rsidR="00F059D4" w:rsidRDefault="00F059D4">
      <w:pPr>
        <w:pStyle w:val="Code"/>
      </w:pPr>
      <w:r>
        <w:t>}</w:t>
      </w:r>
    </w:p>
    <w:p w14:paraId="790CFA34" w14:textId="77777777" w:rsidR="00F059D4" w:rsidRDefault="00F059D4">
      <w:pPr>
        <w:pStyle w:val="Code"/>
      </w:pPr>
    </w:p>
    <w:p w14:paraId="01E78C2A" w14:textId="77777777" w:rsidR="00F059D4" w:rsidRDefault="00F059D4">
      <w:pPr>
        <w:pStyle w:val="Code"/>
      </w:pPr>
      <w:r>
        <w:t>EPSBearerContextCreated ::= SEQUENCE</w:t>
      </w:r>
    </w:p>
    <w:p w14:paraId="2AF8D0B2" w14:textId="77777777" w:rsidR="00F059D4" w:rsidRDefault="00F059D4">
      <w:pPr>
        <w:pStyle w:val="Code"/>
      </w:pPr>
      <w:r>
        <w:t>{</w:t>
      </w:r>
    </w:p>
    <w:p w14:paraId="266B014D" w14:textId="77777777" w:rsidR="00F059D4" w:rsidRDefault="00F059D4">
      <w:pPr>
        <w:pStyle w:val="Code"/>
      </w:pPr>
      <w:r>
        <w:t xml:space="preserve">    ePSBearerID                  [1] EPSBearerID,</w:t>
      </w:r>
    </w:p>
    <w:p w14:paraId="721DC022" w14:textId="77777777" w:rsidR="00F059D4" w:rsidRDefault="00F059D4">
      <w:pPr>
        <w:pStyle w:val="Code"/>
      </w:pPr>
      <w:r>
        <w:t xml:space="preserve">    cause                        [2] EPSBearerCreationCauseValue,</w:t>
      </w:r>
    </w:p>
    <w:p w14:paraId="7A60DE65" w14:textId="77777777" w:rsidR="00F059D4" w:rsidRDefault="00F059D4">
      <w:pPr>
        <w:pStyle w:val="Code"/>
      </w:pPr>
      <w:r>
        <w:t xml:space="preserve">    gTPTunnelInfo                [3] GTPTunnelInfo OPTIONAL,</w:t>
      </w:r>
    </w:p>
    <w:p w14:paraId="7140C73E" w14:textId="77777777" w:rsidR="00F059D4" w:rsidRDefault="00F059D4">
      <w:pPr>
        <w:pStyle w:val="Code"/>
      </w:pPr>
      <w:r>
        <w:t xml:space="preserve">    bearerQOS                    [4] EPSBearerQOS OPTIONAL,</w:t>
      </w:r>
    </w:p>
    <w:p w14:paraId="5D288DC8" w14:textId="77777777" w:rsidR="00F059D4" w:rsidRDefault="00F059D4">
      <w:pPr>
        <w:pStyle w:val="Code"/>
      </w:pPr>
      <w:r>
        <w:t xml:space="preserve">    protocolConfigurationOptions [5] PDNProtocolConfigurationOptions OPTIONAL</w:t>
      </w:r>
    </w:p>
    <w:p w14:paraId="77D42006" w14:textId="77777777" w:rsidR="00F059D4" w:rsidRDefault="00F059D4">
      <w:pPr>
        <w:pStyle w:val="Code"/>
      </w:pPr>
      <w:r>
        <w:t>}</w:t>
      </w:r>
    </w:p>
    <w:p w14:paraId="1FDD7560" w14:textId="77777777" w:rsidR="00F059D4" w:rsidRDefault="00F059D4">
      <w:pPr>
        <w:pStyle w:val="Code"/>
      </w:pPr>
    </w:p>
    <w:p w14:paraId="0DECACA2" w14:textId="77777777" w:rsidR="00F059D4" w:rsidRDefault="00F059D4">
      <w:pPr>
        <w:pStyle w:val="Code"/>
      </w:pPr>
      <w:r>
        <w:t>EPSBearerContextModified ::= SEQUENCE</w:t>
      </w:r>
    </w:p>
    <w:p w14:paraId="4BA784A3" w14:textId="77777777" w:rsidR="00F059D4" w:rsidRDefault="00F059D4">
      <w:pPr>
        <w:pStyle w:val="Code"/>
      </w:pPr>
      <w:r>
        <w:t>{</w:t>
      </w:r>
    </w:p>
    <w:p w14:paraId="74984D7C" w14:textId="77777777" w:rsidR="00F059D4" w:rsidRDefault="00F059D4">
      <w:pPr>
        <w:pStyle w:val="Code"/>
      </w:pPr>
      <w:r>
        <w:t xml:space="preserve">    ePSBearerID                  [1] EPSBearerID,</w:t>
      </w:r>
    </w:p>
    <w:p w14:paraId="11E179F2" w14:textId="77777777" w:rsidR="00F059D4" w:rsidRDefault="00F059D4">
      <w:pPr>
        <w:pStyle w:val="Code"/>
      </w:pPr>
      <w:r>
        <w:t xml:space="preserve">    cause                        [2] EPSBearerModificationCauseValue,</w:t>
      </w:r>
    </w:p>
    <w:p w14:paraId="121001F9" w14:textId="77777777" w:rsidR="00F059D4" w:rsidRDefault="00F059D4">
      <w:pPr>
        <w:pStyle w:val="Code"/>
      </w:pPr>
      <w:r>
        <w:t xml:space="preserve">    gTPTunnelInfo                [3] GTPTunnelInfo OPTIONAL,</w:t>
      </w:r>
    </w:p>
    <w:p w14:paraId="0B2864C2" w14:textId="77777777" w:rsidR="00F059D4" w:rsidRDefault="00F059D4">
      <w:pPr>
        <w:pStyle w:val="Code"/>
      </w:pPr>
      <w:r>
        <w:t xml:space="preserve">    bearerQOS                    [4] EPSBearerQOS OPTIONAL,</w:t>
      </w:r>
    </w:p>
    <w:p w14:paraId="27AE1BE7" w14:textId="77777777" w:rsidR="00F059D4" w:rsidRDefault="00F059D4">
      <w:pPr>
        <w:pStyle w:val="Code"/>
      </w:pPr>
      <w:r>
        <w:t xml:space="preserve">    protocolConfigurationOptions [5] PDNProtocolConfigurationOptions OPTIONAL</w:t>
      </w:r>
    </w:p>
    <w:p w14:paraId="5D7133F3" w14:textId="77777777" w:rsidR="00F059D4" w:rsidRDefault="00F059D4">
      <w:pPr>
        <w:pStyle w:val="Code"/>
      </w:pPr>
      <w:r>
        <w:t>}</w:t>
      </w:r>
    </w:p>
    <w:p w14:paraId="5AE2D29C" w14:textId="77777777" w:rsidR="00F059D4" w:rsidRDefault="00F059D4">
      <w:pPr>
        <w:pStyle w:val="Code"/>
      </w:pPr>
    </w:p>
    <w:p w14:paraId="4AB682A3" w14:textId="77777777" w:rsidR="00F059D4" w:rsidRDefault="00F059D4">
      <w:pPr>
        <w:pStyle w:val="Code"/>
      </w:pPr>
      <w:r>
        <w:t>EPSBearersDeleted ::= SEQUENCE</w:t>
      </w:r>
    </w:p>
    <w:p w14:paraId="56BE8A7E" w14:textId="77777777" w:rsidR="00F059D4" w:rsidRDefault="00F059D4">
      <w:pPr>
        <w:pStyle w:val="Code"/>
      </w:pPr>
      <w:r>
        <w:t>{</w:t>
      </w:r>
    </w:p>
    <w:p w14:paraId="66D3F776" w14:textId="77777777" w:rsidR="00F059D4" w:rsidRDefault="00F059D4">
      <w:pPr>
        <w:pStyle w:val="Code"/>
      </w:pPr>
      <w:r>
        <w:t xml:space="preserve">    linkedEPSBearerID            [1] EPSBearerID OPTIONAL,</w:t>
      </w:r>
    </w:p>
    <w:p w14:paraId="6CC95516" w14:textId="77777777" w:rsidR="00F059D4" w:rsidRDefault="00F059D4">
      <w:pPr>
        <w:pStyle w:val="Code"/>
      </w:pPr>
      <w:r>
        <w:t xml:space="preserve">    ePSBearerIDs                 [2] SEQUENCE OF EPSBearerID OPTIONAL,</w:t>
      </w:r>
    </w:p>
    <w:p w14:paraId="02D22A6D" w14:textId="77777777" w:rsidR="00F059D4" w:rsidRDefault="00F059D4">
      <w:pPr>
        <w:pStyle w:val="Code"/>
      </w:pPr>
      <w:r>
        <w:t xml:space="preserve">    protocolConfigurationOptions [3] PDNProtocolConfigurationOptions OPTIONAL,</w:t>
      </w:r>
    </w:p>
    <w:p w14:paraId="53B24DC5" w14:textId="77777777" w:rsidR="00F059D4" w:rsidRDefault="00F059D4">
      <w:pPr>
        <w:pStyle w:val="Code"/>
      </w:pPr>
      <w:r>
        <w:t xml:space="preserve">    cause                        [4] EPSBearerDeletionCauseValue OPTIONAL,</w:t>
      </w:r>
    </w:p>
    <w:p w14:paraId="7A5E64EB" w14:textId="77777777" w:rsidR="00F059D4" w:rsidRDefault="00F059D4">
      <w:pPr>
        <w:pStyle w:val="Code"/>
      </w:pPr>
      <w:r>
        <w:t xml:space="preserve">    deleteBearerResponse         [5] EPSDeleteBearerResponse</w:t>
      </w:r>
    </w:p>
    <w:p w14:paraId="125280DD" w14:textId="77777777" w:rsidR="00F059D4" w:rsidRDefault="00F059D4">
      <w:pPr>
        <w:pStyle w:val="Code"/>
      </w:pPr>
      <w:r>
        <w:t>}</w:t>
      </w:r>
    </w:p>
    <w:p w14:paraId="02264A92" w14:textId="77777777" w:rsidR="00F059D4" w:rsidRDefault="00F059D4">
      <w:pPr>
        <w:pStyle w:val="Code"/>
      </w:pPr>
    </w:p>
    <w:p w14:paraId="120783EE" w14:textId="77777777" w:rsidR="00F059D4" w:rsidRDefault="00F059D4">
      <w:pPr>
        <w:pStyle w:val="Code"/>
      </w:pPr>
      <w:r>
        <w:t>EPSDeleteBearerResponse ::= SEQUENCE</w:t>
      </w:r>
    </w:p>
    <w:p w14:paraId="455D007A" w14:textId="77777777" w:rsidR="00F059D4" w:rsidRDefault="00F059D4">
      <w:pPr>
        <w:pStyle w:val="Code"/>
      </w:pPr>
      <w:r>
        <w:t>{</w:t>
      </w:r>
    </w:p>
    <w:p w14:paraId="1BE82FF3" w14:textId="77777777" w:rsidR="00F059D4" w:rsidRDefault="00F059D4">
      <w:pPr>
        <w:pStyle w:val="Code"/>
      </w:pPr>
      <w:r>
        <w:t xml:space="preserve">    cause                        [1] EPSBearerDeletionCauseValue,</w:t>
      </w:r>
    </w:p>
    <w:p w14:paraId="358438C5" w14:textId="77777777" w:rsidR="00F059D4" w:rsidRDefault="00F059D4">
      <w:pPr>
        <w:pStyle w:val="Code"/>
      </w:pPr>
      <w:r>
        <w:t xml:space="preserve">    linkedEPSBearerID            [2] EPSBearerID OPTIONAL,</w:t>
      </w:r>
    </w:p>
    <w:p w14:paraId="2C82BFF3" w14:textId="77777777" w:rsidR="00F059D4" w:rsidRDefault="00F059D4">
      <w:pPr>
        <w:pStyle w:val="Code"/>
      </w:pPr>
      <w:r>
        <w:t xml:space="preserve">    bearerContexts               [3] SEQUENCE OF EPSDeleteBearerContext OPTIONAL,</w:t>
      </w:r>
    </w:p>
    <w:p w14:paraId="2F0A93B6" w14:textId="77777777" w:rsidR="00F059D4" w:rsidRDefault="00F059D4">
      <w:pPr>
        <w:pStyle w:val="Code"/>
      </w:pPr>
      <w:r>
        <w:t xml:space="preserve">    protocolConfigurationOptions [4] PDNProtocolConfigurationOptions OPTIONAL</w:t>
      </w:r>
    </w:p>
    <w:p w14:paraId="43D17D11" w14:textId="77777777" w:rsidR="00F059D4" w:rsidRDefault="00F059D4">
      <w:pPr>
        <w:pStyle w:val="Code"/>
      </w:pPr>
      <w:r>
        <w:t>}</w:t>
      </w:r>
    </w:p>
    <w:p w14:paraId="56B7C7BF" w14:textId="77777777" w:rsidR="00F059D4" w:rsidRDefault="00F059D4">
      <w:pPr>
        <w:pStyle w:val="Code"/>
      </w:pPr>
    </w:p>
    <w:p w14:paraId="6376CAAB" w14:textId="77777777" w:rsidR="00F059D4" w:rsidRDefault="00F059D4">
      <w:pPr>
        <w:pStyle w:val="Code"/>
      </w:pPr>
      <w:r>
        <w:t>EPSDeleteBearerContext ::= SEQUENCE</w:t>
      </w:r>
    </w:p>
    <w:p w14:paraId="5F49EB9E" w14:textId="77777777" w:rsidR="00F059D4" w:rsidRDefault="00F059D4">
      <w:pPr>
        <w:pStyle w:val="Code"/>
      </w:pPr>
      <w:r>
        <w:t>{</w:t>
      </w:r>
    </w:p>
    <w:p w14:paraId="31E10303" w14:textId="77777777" w:rsidR="00F059D4" w:rsidRDefault="00F059D4">
      <w:pPr>
        <w:pStyle w:val="Code"/>
      </w:pPr>
      <w:r>
        <w:t xml:space="preserve">    cause                        [1] EPSBearerDeletionCauseValue,</w:t>
      </w:r>
    </w:p>
    <w:p w14:paraId="203D522C" w14:textId="77777777" w:rsidR="00F059D4" w:rsidRDefault="00F059D4">
      <w:pPr>
        <w:pStyle w:val="Code"/>
      </w:pPr>
      <w:r>
        <w:lastRenderedPageBreak/>
        <w:t xml:space="preserve">    ePSBearerID                  [2] EPSBearerID,</w:t>
      </w:r>
    </w:p>
    <w:p w14:paraId="6B8631C8" w14:textId="77777777" w:rsidR="00F059D4" w:rsidRDefault="00F059D4">
      <w:pPr>
        <w:pStyle w:val="Code"/>
      </w:pPr>
      <w:r>
        <w:t xml:space="preserve">    protocolConfigurationOptions [3] PDNProtocolConfigurationOptions OPTIONAL,</w:t>
      </w:r>
    </w:p>
    <w:p w14:paraId="1630B0A8" w14:textId="77777777" w:rsidR="00F059D4" w:rsidRDefault="00F059D4">
      <w:pPr>
        <w:pStyle w:val="Code"/>
      </w:pPr>
      <w:r>
        <w:t xml:space="preserve">    rANNASCause                  [4] EPSRANNASCause OPTIONAL</w:t>
      </w:r>
    </w:p>
    <w:p w14:paraId="64F5DF31" w14:textId="77777777" w:rsidR="00F059D4" w:rsidRDefault="00F059D4">
      <w:pPr>
        <w:pStyle w:val="Code"/>
      </w:pPr>
      <w:r>
        <w:t>}</w:t>
      </w:r>
    </w:p>
    <w:p w14:paraId="4780438D" w14:textId="77777777" w:rsidR="00F059D4" w:rsidRDefault="00F059D4">
      <w:pPr>
        <w:pStyle w:val="Code"/>
      </w:pPr>
    </w:p>
    <w:p w14:paraId="1EAC4F84" w14:textId="77777777" w:rsidR="00F059D4" w:rsidRDefault="00F059D4">
      <w:pPr>
        <w:pStyle w:val="Code"/>
      </w:pPr>
      <w:r>
        <w:t>EPSBearerContextForRemoval ::= SEQUENCE</w:t>
      </w:r>
    </w:p>
    <w:p w14:paraId="537345E1" w14:textId="77777777" w:rsidR="00F059D4" w:rsidRDefault="00F059D4">
      <w:pPr>
        <w:pStyle w:val="Code"/>
      </w:pPr>
      <w:r>
        <w:t>{</w:t>
      </w:r>
    </w:p>
    <w:p w14:paraId="084CBB28" w14:textId="77777777" w:rsidR="00F059D4" w:rsidRDefault="00F059D4">
      <w:pPr>
        <w:pStyle w:val="Code"/>
      </w:pPr>
      <w:r>
        <w:t xml:space="preserve">    ePSBearerID [1] EPSBearerID,</w:t>
      </w:r>
    </w:p>
    <w:p w14:paraId="02B4AF06" w14:textId="77777777" w:rsidR="00F059D4" w:rsidRDefault="00F059D4">
      <w:pPr>
        <w:pStyle w:val="Code"/>
      </w:pPr>
      <w:r>
        <w:t xml:space="preserve">    cause       [2] EPSBearerRemovalCauseValue</w:t>
      </w:r>
    </w:p>
    <w:p w14:paraId="68AB2336" w14:textId="77777777" w:rsidR="00F059D4" w:rsidRDefault="00F059D4">
      <w:pPr>
        <w:pStyle w:val="Code"/>
      </w:pPr>
      <w:r>
        <w:t>}</w:t>
      </w:r>
    </w:p>
    <w:p w14:paraId="0872CB01" w14:textId="77777777" w:rsidR="00F059D4" w:rsidRDefault="00F059D4">
      <w:pPr>
        <w:pStyle w:val="Code"/>
      </w:pPr>
    </w:p>
    <w:p w14:paraId="36E29D8F" w14:textId="77777777" w:rsidR="00F059D4" w:rsidRDefault="00F059D4">
      <w:pPr>
        <w:pStyle w:val="Code"/>
      </w:pPr>
      <w:r>
        <w:t>EPSBearerCreationCauseValue ::= INTEGER (0..255)</w:t>
      </w:r>
    </w:p>
    <w:p w14:paraId="2EC359A2" w14:textId="77777777" w:rsidR="00F059D4" w:rsidRDefault="00F059D4">
      <w:pPr>
        <w:pStyle w:val="Code"/>
      </w:pPr>
    </w:p>
    <w:p w14:paraId="175257CC" w14:textId="77777777" w:rsidR="00F059D4" w:rsidRDefault="00F059D4">
      <w:pPr>
        <w:pStyle w:val="Code"/>
      </w:pPr>
      <w:r>
        <w:t>EPSBearerDeletionCauseValue ::= INTEGER (0..255)</w:t>
      </w:r>
    </w:p>
    <w:p w14:paraId="4CFEEC93" w14:textId="77777777" w:rsidR="00F059D4" w:rsidRDefault="00F059D4">
      <w:pPr>
        <w:pStyle w:val="Code"/>
      </w:pPr>
    </w:p>
    <w:p w14:paraId="6AC69778" w14:textId="77777777" w:rsidR="00F059D4" w:rsidRDefault="00F059D4">
      <w:pPr>
        <w:pStyle w:val="Code"/>
      </w:pPr>
      <w:r>
        <w:t>EPSBearerModificationCauseValue ::= INTEGER (0..255)</w:t>
      </w:r>
    </w:p>
    <w:p w14:paraId="5FADCF27" w14:textId="77777777" w:rsidR="00F059D4" w:rsidRDefault="00F059D4">
      <w:pPr>
        <w:pStyle w:val="Code"/>
      </w:pPr>
    </w:p>
    <w:p w14:paraId="29F0EF0D" w14:textId="77777777" w:rsidR="00F059D4" w:rsidRDefault="00F059D4">
      <w:pPr>
        <w:pStyle w:val="Code"/>
      </w:pPr>
      <w:r>
        <w:t>EPSBearerRemovalCauseValue ::= INTEGER (0..255)</w:t>
      </w:r>
    </w:p>
    <w:p w14:paraId="1B0F7E12" w14:textId="77777777" w:rsidR="00F059D4" w:rsidRDefault="00F059D4">
      <w:pPr>
        <w:pStyle w:val="Code"/>
      </w:pPr>
    </w:p>
    <w:p w14:paraId="3C6442CB" w14:textId="77777777" w:rsidR="00F059D4" w:rsidRDefault="00F059D4">
      <w:pPr>
        <w:pStyle w:val="Code"/>
      </w:pPr>
      <w:r>
        <w:t>EPSBearerQOS ::= SEQUENCE</w:t>
      </w:r>
    </w:p>
    <w:p w14:paraId="6D633FCF" w14:textId="77777777" w:rsidR="00F059D4" w:rsidRDefault="00F059D4">
      <w:pPr>
        <w:pStyle w:val="Code"/>
      </w:pPr>
      <w:r>
        <w:t>{</w:t>
      </w:r>
    </w:p>
    <w:p w14:paraId="1393CEC7" w14:textId="77777777" w:rsidR="00F059D4" w:rsidRDefault="00F059D4">
      <w:pPr>
        <w:pStyle w:val="Code"/>
      </w:pPr>
      <w:r>
        <w:t xml:space="preserve">    qCI                       [1] QCI OPTIONAL,</w:t>
      </w:r>
    </w:p>
    <w:p w14:paraId="28707565" w14:textId="77777777" w:rsidR="00F059D4" w:rsidRDefault="00F059D4">
      <w:pPr>
        <w:pStyle w:val="Code"/>
      </w:pPr>
      <w:r>
        <w:t xml:space="preserve">    maximumUplinkBitRate      [2] BitrateBinKBPS OPTIONAL,</w:t>
      </w:r>
    </w:p>
    <w:p w14:paraId="7D547A01" w14:textId="77777777" w:rsidR="00F059D4" w:rsidRDefault="00F059D4">
      <w:pPr>
        <w:pStyle w:val="Code"/>
      </w:pPr>
      <w:r>
        <w:t xml:space="preserve">    maximumDownlinkBitRate    [3] BitrateBinKBPS OPTIONAL,</w:t>
      </w:r>
    </w:p>
    <w:p w14:paraId="2CD98228" w14:textId="77777777" w:rsidR="00F059D4" w:rsidRDefault="00F059D4">
      <w:pPr>
        <w:pStyle w:val="Code"/>
      </w:pPr>
      <w:r>
        <w:t xml:space="preserve">    guaranteedUplinkBitRate   [4] BitrateBinKBPS OPTIONAL,</w:t>
      </w:r>
    </w:p>
    <w:p w14:paraId="2F6313DF" w14:textId="77777777" w:rsidR="00F059D4" w:rsidRDefault="00F059D4">
      <w:pPr>
        <w:pStyle w:val="Code"/>
      </w:pPr>
      <w:r>
        <w:t xml:space="preserve">    guaranteedDownlinkBitRate [5] BitrateBinKBPS OPTIONAL,</w:t>
      </w:r>
    </w:p>
    <w:p w14:paraId="06FE159A" w14:textId="77777777" w:rsidR="00F059D4" w:rsidRDefault="00F059D4">
      <w:pPr>
        <w:pStyle w:val="Code"/>
      </w:pPr>
      <w:r>
        <w:t xml:space="preserve">    priorityLevel             [6] EPSQOSPriority OPTIONAL</w:t>
      </w:r>
    </w:p>
    <w:p w14:paraId="5C8F6247" w14:textId="77777777" w:rsidR="00F059D4" w:rsidRDefault="00F059D4">
      <w:pPr>
        <w:pStyle w:val="Code"/>
      </w:pPr>
      <w:r>
        <w:t>}</w:t>
      </w:r>
    </w:p>
    <w:p w14:paraId="03BA1384" w14:textId="77777777" w:rsidR="00F059D4" w:rsidRDefault="00F059D4">
      <w:pPr>
        <w:pStyle w:val="Code"/>
      </w:pPr>
    </w:p>
    <w:p w14:paraId="148B5AA4" w14:textId="77777777" w:rsidR="00F059D4" w:rsidRDefault="00F059D4">
      <w:pPr>
        <w:pStyle w:val="Code"/>
      </w:pPr>
      <w:r>
        <w:t>EPSRANNASCause ::= OCTET STRING</w:t>
      </w:r>
    </w:p>
    <w:p w14:paraId="4120F515" w14:textId="77777777" w:rsidR="00F059D4" w:rsidRDefault="00F059D4">
      <w:pPr>
        <w:pStyle w:val="Code"/>
      </w:pPr>
    </w:p>
    <w:p w14:paraId="2867069D" w14:textId="77777777" w:rsidR="00F059D4" w:rsidRDefault="00F059D4">
      <w:pPr>
        <w:pStyle w:val="Code"/>
      </w:pPr>
      <w:r>
        <w:t>EPSQOSPriority ::= INTEGER (1..15)</w:t>
      </w:r>
    </w:p>
    <w:p w14:paraId="137582AA" w14:textId="77777777" w:rsidR="00F059D4" w:rsidRDefault="00F059D4">
      <w:pPr>
        <w:pStyle w:val="Code"/>
      </w:pPr>
    </w:p>
    <w:p w14:paraId="1E226E21" w14:textId="77777777" w:rsidR="00F059D4" w:rsidRDefault="00F059D4">
      <w:pPr>
        <w:pStyle w:val="Code"/>
      </w:pPr>
      <w:r>
        <w:t>BitrateBinKBPS ::= OCTET STRING</w:t>
      </w:r>
    </w:p>
    <w:p w14:paraId="29E7AE93" w14:textId="77777777" w:rsidR="00F059D4" w:rsidRDefault="00F059D4">
      <w:pPr>
        <w:pStyle w:val="Code"/>
      </w:pPr>
    </w:p>
    <w:p w14:paraId="3820F4ED" w14:textId="77777777" w:rsidR="00F059D4" w:rsidRDefault="00F059D4">
      <w:pPr>
        <w:pStyle w:val="Code"/>
      </w:pPr>
      <w:r>
        <w:t>EPSGTPTunnels ::= SEQUENCE</w:t>
      </w:r>
    </w:p>
    <w:p w14:paraId="6360F26D" w14:textId="77777777" w:rsidR="00F059D4" w:rsidRDefault="00F059D4">
      <w:pPr>
        <w:pStyle w:val="Code"/>
      </w:pPr>
      <w:r>
        <w:t>{</w:t>
      </w:r>
    </w:p>
    <w:p w14:paraId="194120A2" w14:textId="77777777" w:rsidR="00F059D4" w:rsidRDefault="00F059D4">
      <w:pPr>
        <w:pStyle w:val="Code"/>
      </w:pPr>
      <w:r>
        <w:t xml:space="preserve">    controlPlaneSenderFTEID  [1] FTEID OPTIONAL,</w:t>
      </w:r>
    </w:p>
    <w:p w14:paraId="728DA2F1" w14:textId="77777777" w:rsidR="00F059D4" w:rsidRDefault="00F059D4">
      <w:pPr>
        <w:pStyle w:val="Code"/>
      </w:pPr>
      <w:r>
        <w:t xml:space="preserve">    controlPlanePGWS5S8FTEID [2] FTEID OPTIONAL,</w:t>
      </w:r>
    </w:p>
    <w:p w14:paraId="3EB0EB51" w14:textId="77777777" w:rsidR="00F059D4" w:rsidRDefault="00F059D4">
      <w:pPr>
        <w:pStyle w:val="Code"/>
      </w:pPr>
      <w:r>
        <w:t xml:space="preserve">    s1UeNodeBFTEID           [3] FTEID OPTIONAL,</w:t>
      </w:r>
    </w:p>
    <w:p w14:paraId="24404E55" w14:textId="77777777" w:rsidR="00F059D4" w:rsidRDefault="00F059D4">
      <w:pPr>
        <w:pStyle w:val="Code"/>
      </w:pPr>
      <w:r>
        <w:t xml:space="preserve">    s5S8SGWFTEID             [4] FTEID OPTIONAL,</w:t>
      </w:r>
    </w:p>
    <w:p w14:paraId="5209C66E" w14:textId="77777777" w:rsidR="00F059D4" w:rsidRDefault="00F059D4">
      <w:pPr>
        <w:pStyle w:val="Code"/>
      </w:pPr>
      <w:r>
        <w:t xml:space="preserve">    s5S8PGWFTEID             [5] FTEID OPTIONAL,</w:t>
      </w:r>
    </w:p>
    <w:p w14:paraId="5C0E429A" w14:textId="77777777" w:rsidR="00F059D4" w:rsidRDefault="00F059D4">
      <w:pPr>
        <w:pStyle w:val="Code"/>
      </w:pPr>
      <w:r>
        <w:t xml:space="preserve">    s2bUePDGFTEID            [6] FTEID OPTIONAL,</w:t>
      </w:r>
    </w:p>
    <w:p w14:paraId="2A1DE337" w14:textId="77777777" w:rsidR="00F059D4" w:rsidRDefault="00F059D4">
      <w:pPr>
        <w:pStyle w:val="Code"/>
      </w:pPr>
      <w:r>
        <w:t xml:space="preserve">    s2aUePDGFTEID            [7] FTEID OPTIONAL</w:t>
      </w:r>
    </w:p>
    <w:p w14:paraId="57A28394" w14:textId="77777777" w:rsidR="00F059D4" w:rsidRDefault="00F059D4">
      <w:pPr>
        <w:pStyle w:val="Code"/>
      </w:pPr>
      <w:r>
        <w:t>}</w:t>
      </w:r>
    </w:p>
    <w:p w14:paraId="109EB35D" w14:textId="77777777" w:rsidR="00F059D4" w:rsidRDefault="00F059D4">
      <w:pPr>
        <w:pStyle w:val="Code"/>
      </w:pPr>
    </w:p>
    <w:p w14:paraId="3353AE29" w14:textId="77777777" w:rsidR="00F059D4" w:rsidRDefault="00F059D4">
      <w:pPr>
        <w:pStyle w:val="Code"/>
      </w:pPr>
      <w:r>
        <w:t>EPSPDNConnectionRequestType ::= ENUMERATED</w:t>
      </w:r>
    </w:p>
    <w:p w14:paraId="2C4D174A" w14:textId="77777777" w:rsidR="00F059D4" w:rsidRDefault="00F059D4">
      <w:pPr>
        <w:pStyle w:val="Code"/>
      </w:pPr>
      <w:r>
        <w:t>{</w:t>
      </w:r>
    </w:p>
    <w:p w14:paraId="248334CC" w14:textId="77777777" w:rsidR="00F059D4" w:rsidRDefault="00F059D4">
      <w:pPr>
        <w:pStyle w:val="Code"/>
      </w:pPr>
      <w:r>
        <w:t xml:space="preserve">    initialRequest(1),</w:t>
      </w:r>
    </w:p>
    <w:p w14:paraId="588D3174" w14:textId="77777777" w:rsidR="00F059D4" w:rsidRDefault="00F059D4">
      <w:pPr>
        <w:pStyle w:val="Code"/>
      </w:pPr>
      <w:r>
        <w:t xml:space="preserve">    handover(2),</w:t>
      </w:r>
    </w:p>
    <w:p w14:paraId="3BAF0396" w14:textId="77777777" w:rsidR="00F059D4" w:rsidRDefault="00F059D4">
      <w:pPr>
        <w:pStyle w:val="Code"/>
      </w:pPr>
      <w:r>
        <w:t xml:space="preserve">    rLOS(3),</w:t>
      </w:r>
    </w:p>
    <w:p w14:paraId="4429602B" w14:textId="77777777" w:rsidR="00F059D4" w:rsidRDefault="00F059D4">
      <w:pPr>
        <w:pStyle w:val="Code"/>
      </w:pPr>
      <w:r>
        <w:t xml:space="preserve">    emergency(4),</w:t>
      </w:r>
    </w:p>
    <w:p w14:paraId="025B20D3" w14:textId="77777777" w:rsidR="00F059D4" w:rsidRDefault="00F059D4">
      <w:pPr>
        <w:pStyle w:val="Code"/>
      </w:pPr>
      <w:r>
        <w:t xml:space="preserve">    handoverOfEmergencyBearerServices(5),</w:t>
      </w:r>
    </w:p>
    <w:p w14:paraId="7D06F1E6" w14:textId="77777777" w:rsidR="00F059D4" w:rsidRDefault="00F059D4">
      <w:pPr>
        <w:pStyle w:val="Code"/>
      </w:pPr>
      <w:r>
        <w:t xml:space="preserve">    reserved(6)</w:t>
      </w:r>
    </w:p>
    <w:p w14:paraId="0E7B0E0E" w14:textId="77777777" w:rsidR="00F059D4" w:rsidRDefault="00F059D4">
      <w:pPr>
        <w:pStyle w:val="Code"/>
      </w:pPr>
      <w:r>
        <w:t>}</w:t>
      </w:r>
    </w:p>
    <w:p w14:paraId="21D6DF1E" w14:textId="77777777" w:rsidR="00F059D4" w:rsidRDefault="00F059D4">
      <w:pPr>
        <w:pStyle w:val="Code"/>
      </w:pPr>
    </w:p>
    <w:p w14:paraId="4B3A45EF" w14:textId="77777777" w:rsidR="00F059D4" w:rsidRDefault="00F059D4">
      <w:pPr>
        <w:pStyle w:val="Code"/>
      </w:pPr>
      <w:r>
        <w:t>EPSPDNConnectionReleaseScopeIndication ::= BOOLEAN</w:t>
      </w:r>
    </w:p>
    <w:p w14:paraId="1599B8F8" w14:textId="77777777" w:rsidR="00F059D4" w:rsidRDefault="00F059D4">
      <w:pPr>
        <w:pStyle w:val="Code"/>
      </w:pPr>
    </w:p>
    <w:p w14:paraId="4559BF16" w14:textId="77777777" w:rsidR="00F059D4" w:rsidRDefault="00F059D4">
      <w:pPr>
        <w:pStyle w:val="Code"/>
      </w:pPr>
      <w:r>
        <w:t>FiveGSInterworkingInfo ::= SEQUENCE</w:t>
      </w:r>
    </w:p>
    <w:p w14:paraId="1F04834A" w14:textId="77777777" w:rsidR="00F059D4" w:rsidRDefault="00F059D4">
      <w:pPr>
        <w:pStyle w:val="Code"/>
      </w:pPr>
      <w:r>
        <w:t>{</w:t>
      </w:r>
    </w:p>
    <w:p w14:paraId="0B2D6EA0" w14:textId="77777777" w:rsidR="00F059D4" w:rsidRDefault="00F059D4">
      <w:pPr>
        <w:pStyle w:val="Code"/>
      </w:pPr>
      <w:r>
        <w:t xml:space="preserve">    fiveGSInterworkingIndicator  [1] FiveGSInterworkingIndicator,</w:t>
      </w:r>
    </w:p>
    <w:p w14:paraId="68F9A133" w14:textId="77777777" w:rsidR="00F059D4" w:rsidRDefault="00F059D4">
      <w:pPr>
        <w:pStyle w:val="Code"/>
      </w:pPr>
      <w:r>
        <w:t xml:space="preserve">    fiveGSInterworkingWithoutN26 [2] FiveGSInterworkingWithoutN26,</w:t>
      </w:r>
    </w:p>
    <w:p w14:paraId="4BAA20C1" w14:textId="77777777" w:rsidR="00F059D4" w:rsidRDefault="00F059D4">
      <w:pPr>
        <w:pStyle w:val="Code"/>
      </w:pPr>
      <w:r>
        <w:t xml:space="preserve">    fiveGCNotRestrictedSupport   [3] FiveGCNotRestrictedSupport</w:t>
      </w:r>
    </w:p>
    <w:p w14:paraId="58B77649" w14:textId="77777777" w:rsidR="00F059D4" w:rsidRDefault="00F059D4">
      <w:pPr>
        <w:pStyle w:val="Code"/>
      </w:pPr>
      <w:r>
        <w:t>}</w:t>
      </w:r>
    </w:p>
    <w:p w14:paraId="1141B71F" w14:textId="77777777" w:rsidR="00F059D4" w:rsidRDefault="00F059D4">
      <w:pPr>
        <w:pStyle w:val="Code"/>
      </w:pPr>
    </w:p>
    <w:p w14:paraId="211AE99E" w14:textId="77777777" w:rsidR="00F059D4" w:rsidRDefault="00F059D4">
      <w:pPr>
        <w:pStyle w:val="Code"/>
      </w:pPr>
      <w:r>
        <w:t>FiveGSInterworkingIndicator ::= BOOLEAN</w:t>
      </w:r>
    </w:p>
    <w:p w14:paraId="20812592" w14:textId="77777777" w:rsidR="00F059D4" w:rsidRDefault="00F059D4">
      <w:pPr>
        <w:pStyle w:val="Code"/>
      </w:pPr>
    </w:p>
    <w:p w14:paraId="158B1D58" w14:textId="77777777" w:rsidR="00F059D4" w:rsidRDefault="00F059D4">
      <w:pPr>
        <w:pStyle w:val="Code"/>
      </w:pPr>
      <w:r>
        <w:t>FiveGSInterworkingWithoutN26 ::= BOOLEAN</w:t>
      </w:r>
    </w:p>
    <w:p w14:paraId="14F18181" w14:textId="77777777" w:rsidR="00F059D4" w:rsidRDefault="00F059D4">
      <w:pPr>
        <w:pStyle w:val="Code"/>
      </w:pPr>
    </w:p>
    <w:p w14:paraId="1001DEC0" w14:textId="77777777" w:rsidR="00F059D4" w:rsidRDefault="00F059D4">
      <w:pPr>
        <w:pStyle w:val="Code"/>
      </w:pPr>
      <w:r>
        <w:t>FiveGCNotRestrictedSupport ::= BOOLEAN</w:t>
      </w:r>
    </w:p>
    <w:p w14:paraId="32CB17A9" w14:textId="77777777" w:rsidR="00F059D4" w:rsidRDefault="00F059D4">
      <w:pPr>
        <w:pStyle w:val="Code"/>
      </w:pPr>
    </w:p>
    <w:p w14:paraId="345772CE" w14:textId="77777777" w:rsidR="00F059D4" w:rsidRDefault="00F059D4">
      <w:pPr>
        <w:pStyle w:val="Code"/>
      </w:pPr>
      <w:r>
        <w:t>PDNConnectionIndicationFlags ::= OCTET STRING</w:t>
      </w:r>
    </w:p>
    <w:p w14:paraId="19DC1C75" w14:textId="77777777" w:rsidR="00F059D4" w:rsidRDefault="00F059D4">
      <w:pPr>
        <w:pStyle w:val="Code"/>
      </w:pPr>
    </w:p>
    <w:p w14:paraId="2C3C8341" w14:textId="77777777" w:rsidR="00F059D4" w:rsidRDefault="00F059D4">
      <w:pPr>
        <w:pStyle w:val="Code"/>
      </w:pPr>
      <w:r>
        <w:t>PDNHandoverIndication ::= BOOLEAN</w:t>
      </w:r>
    </w:p>
    <w:p w14:paraId="28842AC8" w14:textId="77777777" w:rsidR="00F059D4" w:rsidRDefault="00F059D4">
      <w:pPr>
        <w:pStyle w:val="Code"/>
      </w:pPr>
    </w:p>
    <w:p w14:paraId="716A1026" w14:textId="77777777" w:rsidR="00F059D4" w:rsidRDefault="00F059D4">
      <w:pPr>
        <w:pStyle w:val="Code"/>
      </w:pPr>
      <w:r>
        <w:t>PDNNBIFOMSupport ::= BOOLEAN</w:t>
      </w:r>
    </w:p>
    <w:p w14:paraId="0CFA6550" w14:textId="77777777" w:rsidR="00F059D4" w:rsidRDefault="00F059D4">
      <w:pPr>
        <w:pStyle w:val="Code"/>
      </w:pPr>
    </w:p>
    <w:p w14:paraId="7D0D69ED" w14:textId="77777777" w:rsidR="00F059D4" w:rsidRDefault="00F059D4">
      <w:pPr>
        <w:pStyle w:val="Code"/>
      </w:pPr>
      <w:r>
        <w:t>PDNProtocolConfigurationOptions ::= SEQUENCE</w:t>
      </w:r>
    </w:p>
    <w:p w14:paraId="06A5AE53" w14:textId="77777777" w:rsidR="00F059D4" w:rsidRDefault="00F059D4">
      <w:pPr>
        <w:pStyle w:val="Code"/>
      </w:pPr>
      <w:r>
        <w:lastRenderedPageBreak/>
        <w:t>{</w:t>
      </w:r>
    </w:p>
    <w:p w14:paraId="1D1D5822" w14:textId="77777777" w:rsidR="00F059D4" w:rsidRDefault="00F059D4">
      <w:pPr>
        <w:pStyle w:val="Code"/>
      </w:pPr>
      <w:r>
        <w:t xml:space="preserve">    requestPCO   [1] PDNPCO OPTIONAL,</w:t>
      </w:r>
    </w:p>
    <w:p w14:paraId="09CAC9C0" w14:textId="77777777" w:rsidR="00F059D4" w:rsidRDefault="00F059D4">
      <w:pPr>
        <w:pStyle w:val="Code"/>
      </w:pPr>
      <w:r>
        <w:t xml:space="preserve">    requestAPCO  [2] PDNPCO OPTIONAL,</w:t>
      </w:r>
    </w:p>
    <w:p w14:paraId="43AA8379" w14:textId="77777777" w:rsidR="00F059D4" w:rsidRDefault="00F059D4">
      <w:pPr>
        <w:pStyle w:val="Code"/>
      </w:pPr>
      <w:r>
        <w:t xml:space="preserve">    requestEPCO  [3] PDNPCO OPTIONAL,</w:t>
      </w:r>
    </w:p>
    <w:p w14:paraId="7F827FB0" w14:textId="77777777" w:rsidR="00F059D4" w:rsidRDefault="00F059D4">
      <w:pPr>
        <w:pStyle w:val="Code"/>
      </w:pPr>
      <w:r>
        <w:t xml:space="preserve">    responsePCO  [4] PDNPCO OPTIONAL,</w:t>
      </w:r>
    </w:p>
    <w:p w14:paraId="4C696EC2" w14:textId="77777777" w:rsidR="00F059D4" w:rsidRDefault="00F059D4">
      <w:pPr>
        <w:pStyle w:val="Code"/>
      </w:pPr>
      <w:r>
        <w:t xml:space="preserve">    responseAPCO [5] PDNPCO OPTIONAL,</w:t>
      </w:r>
    </w:p>
    <w:p w14:paraId="03CAF101" w14:textId="77777777" w:rsidR="00F059D4" w:rsidRDefault="00F059D4">
      <w:pPr>
        <w:pStyle w:val="Code"/>
      </w:pPr>
      <w:r>
        <w:t xml:space="preserve">    responseEPCO [6] PDNPCO OPTIONAL</w:t>
      </w:r>
    </w:p>
    <w:p w14:paraId="1B8C75C1" w14:textId="77777777" w:rsidR="00F059D4" w:rsidRDefault="00F059D4">
      <w:pPr>
        <w:pStyle w:val="Code"/>
      </w:pPr>
      <w:r>
        <w:t>}</w:t>
      </w:r>
    </w:p>
    <w:p w14:paraId="768E1E0A" w14:textId="77777777" w:rsidR="00F059D4" w:rsidRDefault="00F059D4">
      <w:pPr>
        <w:pStyle w:val="Code"/>
      </w:pPr>
    </w:p>
    <w:p w14:paraId="452356ED" w14:textId="77777777" w:rsidR="00F059D4" w:rsidRDefault="00F059D4">
      <w:pPr>
        <w:pStyle w:val="Code"/>
      </w:pPr>
      <w:r>
        <w:t>PDNPCO ::= OCTET STRING</w:t>
      </w:r>
    </w:p>
    <w:p w14:paraId="77CA8E26" w14:textId="77777777" w:rsidR="00F059D4" w:rsidRDefault="00F059D4">
      <w:pPr>
        <w:pStyle w:val="Code"/>
      </w:pPr>
    </w:p>
    <w:p w14:paraId="30BC2FA8" w14:textId="77777777" w:rsidR="00F059D4" w:rsidRDefault="00F059D4">
      <w:pPr>
        <w:pStyle w:val="Code"/>
      </w:pPr>
      <w:r>
        <w:t>PGWChangeIndication ::= BOOLEAN</w:t>
      </w:r>
    </w:p>
    <w:p w14:paraId="3E7D1094" w14:textId="77777777" w:rsidR="00F059D4" w:rsidRDefault="00F059D4">
      <w:pPr>
        <w:pStyle w:val="Code"/>
      </w:pPr>
    </w:p>
    <w:p w14:paraId="5EF1E1B8" w14:textId="77777777" w:rsidR="00F059D4" w:rsidRDefault="00F059D4">
      <w:pPr>
        <w:pStyle w:val="Code"/>
      </w:pPr>
      <w:r>
        <w:t>PGWRNSI ::= BOOLEAN</w:t>
      </w:r>
    </w:p>
    <w:p w14:paraId="006D3587" w14:textId="77777777" w:rsidR="00F059D4" w:rsidRDefault="00F059D4">
      <w:pPr>
        <w:pStyle w:val="Code"/>
      </w:pPr>
    </w:p>
    <w:p w14:paraId="78AB1BCF" w14:textId="77777777" w:rsidR="00F059D4" w:rsidRDefault="00F059D4">
      <w:pPr>
        <w:pStyle w:val="Code"/>
      </w:pPr>
      <w:r>
        <w:t>QCI ::= INTEGER (0..255)</w:t>
      </w:r>
    </w:p>
    <w:p w14:paraId="5756D500" w14:textId="77777777" w:rsidR="00F059D4" w:rsidRDefault="00F059D4">
      <w:pPr>
        <w:pStyle w:val="Code"/>
      </w:pPr>
    </w:p>
    <w:p w14:paraId="39364FAB" w14:textId="77777777" w:rsidR="00F059D4" w:rsidRDefault="00F059D4">
      <w:pPr>
        <w:pStyle w:val="Code"/>
      </w:pPr>
      <w:r>
        <w:t>GTPTunnelInfo ::= SEQUENCE</w:t>
      </w:r>
    </w:p>
    <w:p w14:paraId="739B37D2" w14:textId="77777777" w:rsidR="00F059D4" w:rsidRDefault="00F059D4">
      <w:pPr>
        <w:pStyle w:val="Code"/>
      </w:pPr>
      <w:r>
        <w:t>{</w:t>
      </w:r>
    </w:p>
    <w:p w14:paraId="24B9784A" w14:textId="77777777" w:rsidR="00F059D4" w:rsidRDefault="00F059D4">
      <w:pPr>
        <w:pStyle w:val="Code"/>
      </w:pPr>
      <w:r>
        <w:t xml:space="preserve">    fiveGSGTPTunnels [1] FiveGSGTPTunnels OPTIONAL,</w:t>
      </w:r>
    </w:p>
    <w:p w14:paraId="7A48723D" w14:textId="77777777" w:rsidR="00F059D4" w:rsidRDefault="00F059D4">
      <w:pPr>
        <w:pStyle w:val="Code"/>
      </w:pPr>
      <w:r>
        <w:t xml:space="preserve">    ePSGTPTunnels    [2] EPSGTPTunnels OPTIONAL</w:t>
      </w:r>
    </w:p>
    <w:p w14:paraId="485399AD" w14:textId="77777777" w:rsidR="00F059D4" w:rsidRDefault="00F059D4">
      <w:pPr>
        <w:pStyle w:val="Code"/>
      </w:pPr>
      <w:r>
        <w:t>}</w:t>
      </w:r>
    </w:p>
    <w:p w14:paraId="4A3B6414" w14:textId="77777777" w:rsidR="00F059D4" w:rsidRDefault="00F059D4">
      <w:pPr>
        <w:pStyle w:val="Code"/>
      </w:pPr>
    </w:p>
    <w:p w14:paraId="637B321F" w14:textId="77777777" w:rsidR="00F059D4" w:rsidRDefault="00F059D4">
      <w:pPr>
        <w:pStyle w:val="Code"/>
      </w:pPr>
      <w:r>
        <w:t>RestorationOfPDNConnectionsSupport ::= BOOLEAN</w:t>
      </w:r>
    </w:p>
    <w:p w14:paraId="083ECDD2" w14:textId="77777777" w:rsidR="00F059D4" w:rsidRDefault="00F059D4">
      <w:pPr>
        <w:pStyle w:val="Code"/>
      </w:pPr>
    </w:p>
    <w:p w14:paraId="6C6A9CBF" w14:textId="77777777" w:rsidR="00F059D4" w:rsidRDefault="00F059D4">
      <w:pPr>
        <w:pStyle w:val="CodeHeader"/>
      </w:pPr>
      <w:r>
        <w:t>-- ==================</w:t>
      </w:r>
    </w:p>
    <w:p w14:paraId="510C32B6" w14:textId="77777777" w:rsidR="00F059D4" w:rsidRDefault="00F059D4">
      <w:pPr>
        <w:pStyle w:val="CodeHeader"/>
      </w:pPr>
      <w:r>
        <w:t>-- 5G UPF definitions</w:t>
      </w:r>
    </w:p>
    <w:p w14:paraId="5C025C89" w14:textId="77777777" w:rsidR="00F059D4" w:rsidRDefault="00F059D4">
      <w:pPr>
        <w:pStyle w:val="Code"/>
      </w:pPr>
      <w:r>
        <w:t>-- ==================</w:t>
      </w:r>
    </w:p>
    <w:p w14:paraId="61A4ED9A" w14:textId="77777777" w:rsidR="00F059D4" w:rsidRDefault="00F059D4">
      <w:pPr>
        <w:pStyle w:val="Code"/>
      </w:pPr>
    </w:p>
    <w:p w14:paraId="0F3C1420" w14:textId="77777777" w:rsidR="00F059D4" w:rsidRDefault="00F059D4">
      <w:pPr>
        <w:pStyle w:val="Code"/>
      </w:pPr>
      <w:r>
        <w:t>UPFCCPDU ::= OCTET STRING</w:t>
      </w:r>
    </w:p>
    <w:p w14:paraId="0EDCC7AD" w14:textId="77777777" w:rsidR="00F059D4" w:rsidRDefault="00F059D4">
      <w:pPr>
        <w:pStyle w:val="Code"/>
      </w:pPr>
    </w:p>
    <w:p w14:paraId="46E4E63A" w14:textId="77777777" w:rsidR="00F059D4" w:rsidRDefault="00F059D4">
      <w:pPr>
        <w:pStyle w:val="Code"/>
      </w:pPr>
      <w:r>
        <w:t>-- See clause 6.2.3.8 for the details of this structure</w:t>
      </w:r>
    </w:p>
    <w:p w14:paraId="5661299E" w14:textId="77777777" w:rsidR="00F059D4" w:rsidRDefault="00F059D4">
      <w:pPr>
        <w:pStyle w:val="Code"/>
      </w:pPr>
      <w:r>
        <w:t>ExtendedUPFCCPDU ::= SEQUENCE</w:t>
      </w:r>
    </w:p>
    <w:p w14:paraId="68867779" w14:textId="77777777" w:rsidR="00F059D4" w:rsidRDefault="00F059D4">
      <w:pPr>
        <w:pStyle w:val="Code"/>
      </w:pPr>
      <w:r>
        <w:t>{</w:t>
      </w:r>
    </w:p>
    <w:p w14:paraId="09A25E70" w14:textId="77777777" w:rsidR="00F059D4" w:rsidRDefault="00F059D4">
      <w:pPr>
        <w:pStyle w:val="Code"/>
      </w:pPr>
      <w:r>
        <w:t xml:space="preserve">    payload [1] UPFCCPDUPayload,</w:t>
      </w:r>
    </w:p>
    <w:p w14:paraId="350D9D5E" w14:textId="77777777" w:rsidR="00F059D4" w:rsidRDefault="00F059D4">
      <w:pPr>
        <w:pStyle w:val="Code"/>
      </w:pPr>
      <w:r>
        <w:t xml:space="preserve">    qFI     [2] QFI OPTIONAL</w:t>
      </w:r>
    </w:p>
    <w:p w14:paraId="665AFF34" w14:textId="77777777" w:rsidR="00F059D4" w:rsidRDefault="00F059D4">
      <w:pPr>
        <w:pStyle w:val="Code"/>
      </w:pPr>
      <w:r>
        <w:t>}</w:t>
      </w:r>
    </w:p>
    <w:p w14:paraId="4BFD68D9" w14:textId="77777777" w:rsidR="00F059D4" w:rsidRDefault="00F059D4">
      <w:pPr>
        <w:pStyle w:val="Code"/>
      </w:pPr>
    </w:p>
    <w:p w14:paraId="53AC2971" w14:textId="77777777" w:rsidR="00F059D4" w:rsidRDefault="00F059D4">
      <w:pPr>
        <w:pStyle w:val="CodeHeader"/>
      </w:pPr>
      <w:r>
        <w:t>-- =================</w:t>
      </w:r>
    </w:p>
    <w:p w14:paraId="0EBEC160" w14:textId="77777777" w:rsidR="00F059D4" w:rsidRDefault="00F059D4">
      <w:pPr>
        <w:pStyle w:val="CodeHeader"/>
      </w:pPr>
      <w:r>
        <w:t>-- 5G UPF parameters</w:t>
      </w:r>
    </w:p>
    <w:p w14:paraId="470D33E0" w14:textId="77777777" w:rsidR="00F059D4" w:rsidRDefault="00F059D4">
      <w:pPr>
        <w:pStyle w:val="Code"/>
      </w:pPr>
      <w:r>
        <w:t>-- =================</w:t>
      </w:r>
    </w:p>
    <w:p w14:paraId="608BF476" w14:textId="77777777" w:rsidR="00F059D4" w:rsidRDefault="00F059D4">
      <w:pPr>
        <w:pStyle w:val="Code"/>
      </w:pPr>
    </w:p>
    <w:p w14:paraId="742E35C5" w14:textId="77777777" w:rsidR="00F059D4" w:rsidRDefault="00F059D4">
      <w:pPr>
        <w:pStyle w:val="Code"/>
      </w:pPr>
      <w:r>
        <w:t>UPFCCPDUPayload ::= CHOICE</w:t>
      </w:r>
    </w:p>
    <w:p w14:paraId="2BD1BDC7" w14:textId="77777777" w:rsidR="00F059D4" w:rsidRDefault="00F059D4">
      <w:pPr>
        <w:pStyle w:val="Code"/>
      </w:pPr>
      <w:r>
        <w:t>{</w:t>
      </w:r>
    </w:p>
    <w:p w14:paraId="286A54D6" w14:textId="77777777" w:rsidR="00F059D4" w:rsidRDefault="00F059D4">
      <w:pPr>
        <w:pStyle w:val="Code"/>
      </w:pPr>
      <w:r>
        <w:t xml:space="preserve">    uPFIPCC           [1] OCTET STRING,</w:t>
      </w:r>
    </w:p>
    <w:p w14:paraId="12454B8B" w14:textId="77777777" w:rsidR="00F059D4" w:rsidRDefault="00F059D4">
      <w:pPr>
        <w:pStyle w:val="Code"/>
      </w:pPr>
      <w:r>
        <w:t xml:space="preserve">    uPFEthernetCC     [2] OCTET STRING,</w:t>
      </w:r>
    </w:p>
    <w:p w14:paraId="076FD703" w14:textId="77777777" w:rsidR="00F059D4" w:rsidRDefault="00F059D4">
      <w:pPr>
        <w:pStyle w:val="Code"/>
      </w:pPr>
      <w:r>
        <w:t xml:space="preserve">    uPFUnstructuredCC [3] OCTET STRING</w:t>
      </w:r>
    </w:p>
    <w:p w14:paraId="68983473" w14:textId="77777777" w:rsidR="00F059D4" w:rsidRDefault="00F059D4">
      <w:pPr>
        <w:pStyle w:val="Code"/>
      </w:pPr>
      <w:r>
        <w:t>}</w:t>
      </w:r>
    </w:p>
    <w:p w14:paraId="32211FFB" w14:textId="77777777" w:rsidR="00F059D4" w:rsidRDefault="00F059D4">
      <w:pPr>
        <w:pStyle w:val="Code"/>
      </w:pPr>
    </w:p>
    <w:p w14:paraId="3BD4B1DB" w14:textId="77777777" w:rsidR="00F059D4" w:rsidRDefault="00F059D4">
      <w:pPr>
        <w:pStyle w:val="Code"/>
      </w:pPr>
      <w:r>
        <w:t>QFI ::= INTEGER (0..63)</w:t>
      </w:r>
    </w:p>
    <w:p w14:paraId="69B7F7F2" w14:textId="77777777" w:rsidR="00F059D4" w:rsidRDefault="00F059D4">
      <w:pPr>
        <w:pStyle w:val="Code"/>
      </w:pPr>
    </w:p>
    <w:p w14:paraId="51AFF380" w14:textId="77777777" w:rsidR="00F059D4" w:rsidRDefault="00F059D4">
      <w:pPr>
        <w:pStyle w:val="CodeHeader"/>
      </w:pPr>
      <w:r>
        <w:t>-- ==================</w:t>
      </w:r>
    </w:p>
    <w:p w14:paraId="661D679D" w14:textId="77777777" w:rsidR="00F059D4" w:rsidRDefault="00F059D4">
      <w:pPr>
        <w:pStyle w:val="CodeHeader"/>
      </w:pPr>
      <w:r>
        <w:t>-- 5G UDM definitions</w:t>
      </w:r>
    </w:p>
    <w:p w14:paraId="111CE461" w14:textId="77777777" w:rsidR="00F059D4" w:rsidRDefault="00F059D4">
      <w:pPr>
        <w:pStyle w:val="Code"/>
      </w:pPr>
      <w:r>
        <w:t>-- ==================</w:t>
      </w:r>
    </w:p>
    <w:p w14:paraId="1C7217C3" w14:textId="77777777" w:rsidR="00F059D4" w:rsidRDefault="00F059D4">
      <w:pPr>
        <w:pStyle w:val="Code"/>
      </w:pPr>
    </w:p>
    <w:p w14:paraId="600641FE" w14:textId="77777777" w:rsidR="00F059D4" w:rsidRDefault="00F059D4">
      <w:pPr>
        <w:pStyle w:val="Code"/>
      </w:pPr>
      <w:r>
        <w:t>UDMServingSystemMessage ::= SEQUENCE</w:t>
      </w:r>
    </w:p>
    <w:p w14:paraId="6B1EA947" w14:textId="77777777" w:rsidR="00F059D4" w:rsidRDefault="00F059D4">
      <w:pPr>
        <w:pStyle w:val="Code"/>
      </w:pPr>
      <w:r>
        <w:t>{</w:t>
      </w:r>
    </w:p>
    <w:p w14:paraId="1250FA3D" w14:textId="77777777" w:rsidR="00F059D4" w:rsidRDefault="00F059D4">
      <w:pPr>
        <w:pStyle w:val="Code"/>
      </w:pPr>
      <w:r>
        <w:t xml:space="preserve">    sUPI                        [1] SUPI,</w:t>
      </w:r>
    </w:p>
    <w:p w14:paraId="479CA9EF" w14:textId="77777777" w:rsidR="00F059D4" w:rsidRDefault="00F059D4">
      <w:pPr>
        <w:pStyle w:val="Code"/>
      </w:pPr>
      <w:r>
        <w:t xml:space="preserve">    pEI                         [2] PEI OPTIONAL,</w:t>
      </w:r>
    </w:p>
    <w:p w14:paraId="6030235E" w14:textId="77777777" w:rsidR="00F059D4" w:rsidRDefault="00F059D4">
      <w:pPr>
        <w:pStyle w:val="Code"/>
      </w:pPr>
      <w:r>
        <w:t xml:space="preserve">    gPSI                        [3] GPSI OPTIONAL,</w:t>
      </w:r>
    </w:p>
    <w:p w14:paraId="31C9BC6B" w14:textId="77777777" w:rsidR="00F059D4" w:rsidRDefault="00F059D4">
      <w:pPr>
        <w:pStyle w:val="Code"/>
      </w:pPr>
      <w:r>
        <w:t xml:space="preserve">    gUAMI                       [4] GUAMI OPTIONAL,</w:t>
      </w:r>
    </w:p>
    <w:p w14:paraId="234E2499" w14:textId="77777777" w:rsidR="00F059D4" w:rsidRDefault="00F059D4">
      <w:pPr>
        <w:pStyle w:val="Code"/>
      </w:pPr>
      <w:r>
        <w:t xml:space="preserve">    gUMMEI                      [5] GUMMEI OPTIONAL,</w:t>
      </w:r>
    </w:p>
    <w:p w14:paraId="07DEBF40" w14:textId="77777777" w:rsidR="00F059D4" w:rsidRDefault="00F059D4">
      <w:pPr>
        <w:pStyle w:val="Code"/>
      </w:pPr>
      <w:r>
        <w:t xml:space="preserve">    pLMNID                      [6] PLMNID OPTIONAL,</w:t>
      </w:r>
    </w:p>
    <w:p w14:paraId="075BC089" w14:textId="77777777" w:rsidR="00F059D4" w:rsidRDefault="00F059D4">
      <w:pPr>
        <w:pStyle w:val="Code"/>
      </w:pPr>
      <w:r>
        <w:t xml:space="preserve">    servingSystemMethod         [7] UDMServingSystemMethod,</w:t>
      </w:r>
    </w:p>
    <w:p w14:paraId="65F609C8" w14:textId="77777777" w:rsidR="00F059D4" w:rsidRDefault="00F059D4">
      <w:pPr>
        <w:pStyle w:val="Code"/>
      </w:pPr>
      <w:r>
        <w:t xml:space="preserve">    serviceID                   [8] ServiceID OPTIONAL,</w:t>
      </w:r>
    </w:p>
    <w:p w14:paraId="2AE21879" w14:textId="77777777" w:rsidR="00F059D4" w:rsidRDefault="00F059D4">
      <w:pPr>
        <w:pStyle w:val="Code"/>
      </w:pPr>
      <w:r>
        <w:t xml:space="preserve">    roamingIndicator            [9] RoamingIndicator OPTIONAL</w:t>
      </w:r>
    </w:p>
    <w:p w14:paraId="3ED19321" w14:textId="77777777" w:rsidR="00F059D4" w:rsidRDefault="00F059D4">
      <w:pPr>
        <w:pStyle w:val="Code"/>
      </w:pPr>
      <w:r>
        <w:t>}</w:t>
      </w:r>
    </w:p>
    <w:p w14:paraId="0906232C" w14:textId="77777777" w:rsidR="00F059D4" w:rsidRDefault="00F059D4">
      <w:pPr>
        <w:pStyle w:val="Code"/>
      </w:pPr>
    </w:p>
    <w:p w14:paraId="4B7FFBB7" w14:textId="77777777" w:rsidR="00F059D4" w:rsidRDefault="00F059D4">
      <w:pPr>
        <w:pStyle w:val="Code"/>
      </w:pPr>
      <w:r>
        <w:t>UDMSubscriberRecordChangeMessage ::= SEQUENCE</w:t>
      </w:r>
    </w:p>
    <w:p w14:paraId="07E8862F" w14:textId="77777777" w:rsidR="00F059D4" w:rsidRDefault="00F059D4">
      <w:pPr>
        <w:pStyle w:val="Code"/>
      </w:pPr>
      <w:r>
        <w:t>{</w:t>
      </w:r>
    </w:p>
    <w:p w14:paraId="7E705F5C" w14:textId="77777777" w:rsidR="00F059D4" w:rsidRDefault="00F059D4">
      <w:pPr>
        <w:pStyle w:val="Code"/>
      </w:pPr>
      <w:r>
        <w:t xml:space="preserve">    sUPI                           [1] SUPI OPTIONAL,</w:t>
      </w:r>
    </w:p>
    <w:p w14:paraId="380745A8" w14:textId="77777777" w:rsidR="00F059D4" w:rsidRDefault="00F059D4">
      <w:pPr>
        <w:pStyle w:val="Code"/>
      </w:pPr>
      <w:r>
        <w:t xml:space="preserve">    pEI                            [2] PEI OPTIONAL,</w:t>
      </w:r>
    </w:p>
    <w:p w14:paraId="0A0813FA" w14:textId="77777777" w:rsidR="00F059D4" w:rsidRDefault="00F059D4">
      <w:pPr>
        <w:pStyle w:val="Code"/>
      </w:pPr>
      <w:r>
        <w:t xml:space="preserve">    gPSI                           [3] GPSI OPTIONAL,</w:t>
      </w:r>
    </w:p>
    <w:p w14:paraId="72F31E68" w14:textId="77777777" w:rsidR="00F059D4" w:rsidRDefault="00F059D4">
      <w:pPr>
        <w:pStyle w:val="Code"/>
      </w:pPr>
      <w:r>
        <w:t xml:space="preserve">    oldPEI                         [4] PEI OPTIONAL,</w:t>
      </w:r>
    </w:p>
    <w:p w14:paraId="73E26BA5" w14:textId="77777777" w:rsidR="00F059D4" w:rsidRDefault="00F059D4">
      <w:pPr>
        <w:pStyle w:val="Code"/>
      </w:pPr>
      <w:r>
        <w:t xml:space="preserve">    oldSUPI                        [5] SUPI OPTIONAL,</w:t>
      </w:r>
    </w:p>
    <w:p w14:paraId="5048A07C" w14:textId="77777777" w:rsidR="00F059D4" w:rsidRDefault="00F059D4">
      <w:pPr>
        <w:pStyle w:val="Code"/>
      </w:pPr>
      <w:r>
        <w:t xml:space="preserve">    oldGPSI                        [6] GPSI OPTIONAL,</w:t>
      </w:r>
    </w:p>
    <w:p w14:paraId="0D41A585" w14:textId="77777777" w:rsidR="00F059D4" w:rsidRDefault="00F059D4">
      <w:pPr>
        <w:pStyle w:val="Code"/>
      </w:pPr>
      <w:r>
        <w:t xml:space="preserve">    oldserviceID                   [7] ServiceID OPTIONAL,</w:t>
      </w:r>
    </w:p>
    <w:p w14:paraId="2A778515" w14:textId="77777777" w:rsidR="00F059D4" w:rsidRDefault="00F059D4">
      <w:pPr>
        <w:pStyle w:val="Code"/>
      </w:pPr>
      <w:r>
        <w:t xml:space="preserve">    subscriberRecordChangeMethod   [8] UDMSubscriberRecordChangeMethod,</w:t>
      </w:r>
    </w:p>
    <w:p w14:paraId="46393F16" w14:textId="77777777" w:rsidR="00F059D4" w:rsidRDefault="00F059D4">
      <w:pPr>
        <w:pStyle w:val="Code"/>
      </w:pPr>
      <w:r>
        <w:lastRenderedPageBreak/>
        <w:t xml:space="preserve">    serviceID                      [9] ServiceID OPTIONAL</w:t>
      </w:r>
    </w:p>
    <w:p w14:paraId="1D35FB46" w14:textId="77777777" w:rsidR="00F059D4" w:rsidRDefault="00F059D4">
      <w:pPr>
        <w:pStyle w:val="Code"/>
      </w:pPr>
      <w:r>
        <w:t>}</w:t>
      </w:r>
    </w:p>
    <w:p w14:paraId="3AF55C76" w14:textId="77777777" w:rsidR="00F059D4" w:rsidRDefault="00F059D4">
      <w:pPr>
        <w:pStyle w:val="Code"/>
      </w:pPr>
    </w:p>
    <w:p w14:paraId="71E8DEE6" w14:textId="77777777" w:rsidR="00F059D4" w:rsidRDefault="00F059D4">
      <w:pPr>
        <w:pStyle w:val="Code"/>
      </w:pPr>
      <w:r>
        <w:t>UDMCancelLocationMessage ::= SEQUENCE</w:t>
      </w:r>
    </w:p>
    <w:p w14:paraId="0DBC1B10" w14:textId="77777777" w:rsidR="00F059D4" w:rsidRDefault="00F059D4">
      <w:pPr>
        <w:pStyle w:val="Code"/>
      </w:pPr>
      <w:r>
        <w:t>{</w:t>
      </w:r>
    </w:p>
    <w:p w14:paraId="0466F1E2" w14:textId="77777777" w:rsidR="00F059D4" w:rsidRDefault="00F059D4">
      <w:pPr>
        <w:pStyle w:val="Code"/>
      </w:pPr>
      <w:r>
        <w:t xml:space="preserve">    sUPI                        [1] SUPI,</w:t>
      </w:r>
    </w:p>
    <w:p w14:paraId="7C5A1FFF" w14:textId="77777777" w:rsidR="00F059D4" w:rsidRDefault="00F059D4">
      <w:pPr>
        <w:pStyle w:val="Code"/>
      </w:pPr>
      <w:r>
        <w:t xml:space="preserve">    pEI                         [2] PEI OPTIONAL,</w:t>
      </w:r>
    </w:p>
    <w:p w14:paraId="288A82FB" w14:textId="77777777" w:rsidR="00F059D4" w:rsidRDefault="00F059D4">
      <w:pPr>
        <w:pStyle w:val="Code"/>
      </w:pPr>
      <w:r>
        <w:t xml:space="preserve">    gPSI                        [3] GPSI OPTIONAL,</w:t>
      </w:r>
    </w:p>
    <w:p w14:paraId="64CFAF13" w14:textId="77777777" w:rsidR="00F059D4" w:rsidRDefault="00F059D4">
      <w:pPr>
        <w:pStyle w:val="Code"/>
      </w:pPr>
      <w:r>
        <w:t xml:space="preserve">    gUAMI                       [4] GUAMI OPTIONAL,</w:t>
      </w:r>
    </w:p>
    <w:p w14:paraId="0E7C4838" w14:textId="77777777" w:rsidR="00F059D4" w:rsidRDefault="00F059D4">
      <w:pPr>
        <w:pStyle w:val="Code"/>
      </w:pPr>
      <w:r>
        <w:t xml:space="preserve">    pLMNID                      [5] PLMNID OPTIONAL,</w:t>
      </w:r>
    </w:p>
    <w:p w14:paraId="50EB376D" w14:textId="77777777" w:rsidR="00F059D4" w:rsidRDefault="00F059D4">
      <w:pPr>
        <w:pStyle w:val="Code"/>
      </w:pPr>
      <w:r>
        <w:t xml:space="preserve">    cancelLocationMethod        [6] UDMCancelLocationMethod</w:t>
      </w:r>
    </w:p>
    <w:p w14:paraId="6ABA3B71" w14:textId="77777777" w:rsidR="00F059D4" w:rsidRDefault="00F059D4">
      <w:pPr>
        <w:pStyle w:val="Code"/>
      </w:pPr>
      <w:r>
        <w:t>}</w:t>
      </w:r>
    </w:p>
    <w:p w14:paraId="05875F02" w14:textId="77777777" w:rsidR="00F059D4" w:rsidRDefault="00F059D4">
      <w:pPr>
        <w:pStyle w:val="Code"/>
      </w:pPr>
    </w:p>
    <w:p w14:paraId="355473FE" w14:textId="77777777" w:rsidR="00F059D4" w:rsidRDefault="00F059D4">
      <w:pPr>
        <w:pStyle w:val="Code"/>
      </w:pPr>
      <w:r>
        <w:t>UDMLocationInformationResult ::= SEQUENCE</w:t>
      </w:r>
    </w:p>
    <w:p w14:paraId="03F2ADD2" w14:textId="77777777" w:rsidR="00F059D4" w:rsidRDefault="00F059D4">
      <w:pPr>
        <w:pStyle w:val="Code"/>
      </w:pPr>
      <w:r>
        <w:t>{</w:t>
      </w:r>
    </w:p>
    <w:p w14:paraId="1002FCE7" w14:textId="77777777" w:rsidR="00F059D4" w:rsidRDefault="00F059D4">
      <w:pPr>
        <w:pStyle w:val="Code"/>
      </w:pPr>
      <w:r>
        <w:t xml:space="preserve">    sUPI                     [1] SUPI,</w:t>
      </w:r>
    </w:p>
    <w:p w14:paraId="5DACD274" w14:textId="77777777" w:rsidR="00F059D4" w:rsidRDefault="00F059D4">
      <w:pPr>
        <w:pStyle w:val="Code"/>
      </w:pPr>
      <w:r>
        <w:t xml:space="preserve">    pEI                      [2] PEI OPTIONAL,</w:t>
      </w:r>
    </w:p>
    <w:p w14:paraId="4A12903F" w14:textId="77777777" w:rsidR="00F059D4" w:rsidRDefault="00F059D4">
      <w:pPr>
        <w:pStyle w:val="Code"/>
      </w:pPr>
      <w:r>
        <w:t xml:space="preserve">    gPSI                     [3] GPSI OPTIONAL,</w:t>
      </w:r>
    </w:p>
    <w:p w14:paraId="45348E23" w14:textId="77777777" w:rsidR="00F059D4" w:rsidRDefault="00F059D4">
      <w:pPr>
        <w:pStyle w:val="Code"/>
      </w:pPr>
      <w:r>
        <w:t xml:space="preserve">    locationInfoRequest      [4] UDMLocationInfoRequest,</w:t>
      </w:r>
    </w:p>
    <w:p w14:paraId="0C3DB8F9" w14:textId="77777777" w:rsidR="00F059D4" w:rsidRDefault="00F059D4">
      <w:pPr>
        <w:pStyle w:val="Code"/>
      </w:pPr>
      <w:r>
        <w:t xml:space="preserve">    vPLMNID                  [5] PLMNID OPTIONAL,</w:t>
      </w:r>
    </w:p>
    <w:p w14:paraId="36EDDD48" w14:textId="77777777" w:rsidR="00F059D4" w:rsidRDefault="00F059D4">
      <w:pPr>
        <w:pStyle w:val="Code"/>
      </w:pPr>
      <w:r>
        <w:t xml:space="preserve">    currentLocationIndicator [6] BOOLEAN OPTIONAL,</w:t>
      </w:r>
    </w:p>
    <w:p w14:paraId="5E4EEF2B" w14:textId="77777777" w:rsidR="00F059D4" w:rsidRDefault="00F059D4">
      <w:pPr>
        <w:pStyle w:val="Code"/>
      </w:pPr>
      <w:r>
        <w:t xml:space="preserve">    aMFInstanceID            [7] NFID OPTIONAL,</w:t>
      </w:r>
    </w:p>
    <w:p w14:paraId="153A2090" w14:textId="77777777" w:rsidR="00F059D4" w:rsidRDefault="00F059D4">
      <w:pPr>
        <w:pStyle w:val="Code"/>
      </w:pPr>
      <w:r>
        <w:t xml:space="preserve">    sMSFInstanceID           [8] NFID OPTIONAL,</w:t>
      </w:r>
    </w:p>
    <w:p w14:paraId="71FFE2EA" w14:textId="77777777" w:rsidR="00F059D4" w:rsidRDefault="00F059D4">
      <w:pPr>
        <w:pStyle w:val="Code"/>
      </w:pPr>
      <w:r>
        <w:t xml:space="preserve">    location                 [9] Location OPTIONAL,</w:t>
      </w:r>
    </w:p>
    <w:p w14:paraId="00B12A77" w14:textId="77777777" w:rsidR="00F059D4" w:rsidRDefault="00F059D4">
      <w:pPr>
        <w:pStyle w:val="Code"/>
      </w:pPr>
      <w:r>
        <w:t xml:space="preserve">    rATType                  [10] RATType OPTIONAL,</w:t>
      </w:r>
    </w:p>
    <w:p w14:paraId="27B6C9A9" w14:textId="77777777" w:rsidR="00F059D4" w:rsidRDefault="00F059D4">
      <w:pPr>
        <w:pStyle w:val="Code"/>
      </w:pPr>
      <w:r>
        <w:t xml:space="preserve">    problemDetails           [11] UDMProblemDetails OPTIONAL</w:t>
      </w:r>
    </w:p>
    <w:p w14:paraId="2A63153D" w14:textId="77777777" w:rsidR="00F059D4" w:rsidRDefault="00F059D4">
      <w:pPr>
        <w:pStyle w:val="Code"/>
      </w:pPr>
      <w:r>
        <w:t>}</w:t>
      </w:r>
    </w:p>
    <w:p w14:paraId="36329705" w14:textId="77777777" w:rsidR="00F059D4" w:rsidRDefault="00F059D4">
      <w:pPr>
        <w:pStyle w:val="Code"/>
      </w:pPr>
    </w:p>
    <w:p w14:paraId="4DD87272" w14:textId="77777777" w:rsidR="00F059D4" w:rsidRDefault="00F059D4">
      <w:pPr>
        <w:pStyle w:val="Code"/>
      </w:pPr>
      <w:r>
        <w:t>UDMUEInformationResponse ::= SEQUENCE</w:t>
      </w:r>
    </w:p>
    <w:p w14:paraId="03AB567C" w14:textId="77777777" w:rsidR="00F059D4" w:rsidRDefault="00F059D4">
      <w:pPr>
        <w:pStyle w:val="Code"/>
      </w:pPr>
      <w:r>
        <w:t>{</w:t>
      </w:r>
    </w:p>
    <w:p w14:paraId="5F218912" w14:textId="77777777" w:rsidR="00F059D4" w:rsidRDefault="00F059D4">
      <w:pPr>
        <w:pStyle w:val="Code"/>
      </w:pPr>
      <w:r>
        <w:t xml:space="preserve">    sUPI                        [1] SUPI,</w:t>
      </w:r>
    </w:p>
    <w:p w14:paraId="24944FF5" w14:textId="77777777" w:rsidR="00F059D4" w:rsidRDefault="00F059D4">
      <w:pPr>
        <w:pStyle w:val="Code"/>
      </w:pPr>
      <w:r>
        <w:t xml:space="preserve">    tADSInfo                    [2] UEContextInfo OPTIONAL,</w:t>
      </w:r>
    </w:p>
    <w:p w14:paraId="68CC2A5D" w14:textId="77777777" w:rsidR="00F059D4" w:rsidRDefault="00F059D4">
      <w:pPr>
        <w:pStyle w:val="Code"/>
      </w:pPr>
      <w:r>
        <w:t xml:space="preserve">    fiveGSUserStateInfo         [3] FiveGSUserStateInfo OPTIONAL,</w:t>
      </w:r>
    </w:p>
    <w:p w14:paraId="7B82331C" w14:textId="77777777" w:rsidR="00F059D4" w:rsidRDefault="00F059D4">
      <w:pPr>
        <w:pStyle w:val="Code"/>
      </w:pPr>
      <w:r>
        <w:t xml:space="preserve">    fiveGSRVCCInfo              [4] FiveGSRVCCInfo OPTIONAL,</w:t>
      </w:r>
    </w:p>
    <w:p w14:paraId="4CEFA6A4" w14:textId="77777777" w:rsidR="00F059D4" w:rsidRDefault="00F059D4">
      <w:pPr>
        <w:pStyle w:val="Code"/>
      </w:pPr>
      <w:r>
        <w:t xml:space="preserve">    problemDetails              [5] UDMProblemDetails OPTIONAL</w:t>
      </w:r>
    </w:p>
    <w:p w14:paraId="20D8C9F5" w14:textId="77777777" w:rsidR="00F059D4" w:rsidRDefault="00F059D4">
      <w:pPr>
        <w:pStyle w:val="Code"/>
      </w:pPr>
      <w:r>
        <w:t>}</w:t>
      </w:r>
    </w:p>
    <w:p w14:paraId="37C87074" w14:textId="77777777" w:rsidR="00F059D4" w:rsidRDefault="00F059D4">
      <w:pPr>
        <w:pStyle w:val="Code"/>
      </w:pPr>
    </w:p>
    <w:p w14:paraId="1F8EF1AD" w14:textId="77777777" w:rsidR="00F059D4" w:rsidRDefault="00F059D4">
      <w:pPr>
        <w:pStyle w:val="Code"/>
      </w:pPr>
      <w:r>
        <w:t>UDMUEAuthenticationResponse ::= SEQUENCE</w:t>
      </w:r>
    </w:p>
    <w:p w14:paraId="49DA4407" w14:textId="77777777" w:rsidR="00F059D4" w:rsidRDefault="00F059D4">
      <w:pPr>
        <w:pStyle w:val="Code"/>
      </w:pPr>
      <w:r>
        <w:t>{</w:t>
      </w:r>
    </w:p>
    <w:p w14:paraId="557093A3" w14:textId="77777777" w:rsidR="00F059D4" w:rsidRDefault="00F059D4">
      <w:pPr>
        <w:pStyle w:val="Code"/>
      </w:pPr>
      <w:r>
        <w:t xml:space="preserve">    sUPI                        [1] SUPI,</w:t>
      </w:r>
    </w:p>
    <w:p w14:paraId="5ADCBEE9" w14:textId="77777777" w:rsidR="00F059D4" w:rsidRDefault="00F059D4">
      <w:pPr>
        <w:pStyle w:val="Code"/>
      </w:pPr>
      <w:r>
        <w:t xml:space="preserve">    authenticationInfoRequest   [2] UDMAuthenticationInfoRequest,</w:t>
      </w:r>
    </w:p>
    <w:p w14:paraId="6194E3A8" w14:textId="77777777" w:rsidR="00F059D4" w:rsidRDefault="00F059D4">
      <w:pPr>
        <w:pStyle w:val="Code"/>
      </w:pPr>
      <w:r>
        <w:t xml:space="preserve">    aKMAIndicator               [3] BOOLEAN OPTIONAL,</w:t>
      </w:r>
    </w:p>
    <w:p w14:paraId="27EE9D44" w14:textId="77777777" w:rsidR="00F059D4" w:rsidRDefault="00F059D4">
      <w:pPr>
        <w:pStyle w:val="Code"/>
      </w:pPr>
      <w:r>
        <w:t xml:space="preserve">    problemDetails              [4] UDMProblemDetails OPTIONAL</w:t>
      </w:r>
    </w:p>
    <w:p w14:paraId="08140F80" w14:textId="77777777" w:rsidR="00F059D4" w:rsidRDefault="00F059D4">
      <w:pPr>
        <w:pStyle w:val="Code"/>
      </w:pPr>
      <w:r>
        <w:t>}</w:t>
      </w:r>
    </w:p>
    <w:p w14:paraId="04A35428" w14:textId="77777777" w:rsidR="00F059D4" w:rsidRDefault="00F059D4">
      <w:pPr>
        <w:pStyle w:val="Code"/>
      </w:pPr>
    </w:p>
    <w:p w14:paraId="08E02DEB" w14:textId="77777777" w:rsidR="00F059D4" w:rsidRDefault="00F059D4">
      <w:pPr>
        <w:pStyle w:val="CodeHeader"/>
      </w:pPr>
      <w:r>
        <w:t>-- =================</w:t>
      </w:r>
    </w:p>
    <w:p w14:paraId="1B4E4A5E" w14:textId="77777777" w:rsidR="00F059D4" w:rsidRDefault="00F059D4">
      <w:pPr>
        <w:pStyle w:val="CodeHeader"/>
      </w:pPr>
      <w:r>
        <w:t>-- 5G UDM parameters</w:t>
      </w:r>
    </w:p>
    <w:p w14:paraId="2587C241" w14:textId="77777777" w:rsidR="00F059D4" w:rsidRDefault="00F059D4">
      <w:pPr>
        <w:pStyle w:val="Code"/>
      </w:pPr>
      <w:r>
        <w:t>-- =================</w:t>
      </w:r>
    </w:p>
    <w:p w14:paraId="643403BD" w14:textId="77777777" w:rsidR="00F059D4" w:rsidRDefault="00F059D4">
      <w:pPr>
        <w:pStyle w:val="Code"/>
      </w:pPr>
    </w:p>
    <w:p w14:paraId="3A80587B" w14:textId="77777777" w:rsidR="00F059D4" w:rsidRDefault="00F059D4">
      <w:pPr>
        <w:pStyle w:val="Code"/>
      </w:pPr>
      <w:r>
        <w:t>UDMServingSystemMethod ::= ENUMERATED</w:t>
      </w:r>
    </w:p>
    <w:p w14:paraId="68CF32F5" w14:textId="77777777" w:rsidR="00F059D4" w:rsidRDefault="00F059D4">
      <w:pPr>
        <w:pStyle w:val="Code"/>
      </w:pPr>
      <w:r>
        <w:t>{</w:t>
      </w:r>
    </w:p>
    <w:p w14:paraId="6FE2DDC2" w14:textId="77777777" w:rsidR="00F059D4" w:rsidRDefault="00F059D4">
      <w:pPr>
        <w:pStyle w:val="Code"/>
      </w:pPr>
      <w:r>
        <w:t xml:space="preserve">    amf3GPPAccessRegistration(0),</w:t>
      </w:r>
    </w:p>
    <w:p w14:paraId="6D6245DF" w14:textId="77777777" w:rsidR="00F059D4" w:rsidRDefault="00F059D4">
      <w:pPr>
        <w:pStyle w:val="Code"/>
      </w:pPr>
      <w:r>
        <w:t xml:space="preserve">    amfNon3GPPAccessRegistration(1),</w:t>
      </w:r>
    </w:p>
    <w:p w14:paraId="6E1F7984" w14:textId="77777777" w:rsidR="00F059D4" w:rsidRDefault="00F059D4">
      <w:pPr>
        <w:pStyle w:val="Code"/>
      </w:pPr>
      <w:r>
        <w:t xml:space="preserve">    unknown(2)</w:t>
      </w:r>
    </w:p>
    <w:p w14:paraId="4885A062" w14:textId="77777777" w:rsidR="00F059D4" w:rsidRDefault="00F059D4">
      <w:pPr>
        <w:pStyle w:val="Code"/>
      </w:pPr>
      <w:r>
        <w:t>}</w:t>
      </w:r>
    </w:p>
    <w:p w14:paraId="4966AAF0" w14:textId="77777777" w:rsidR="00F059D4" w:rsidRDefault="00F059D4">
      <w:pPr>
        <w:pStyle w:val="Code"/>
      </w:pPr>
    </w:p>
    <w:p w14:paraId="02B8A324" w14:textId="77777777" w:rsidR="00F059D4" w:rsidRDefault="00F059D4">
      <w:pPr>
        <w:pStyle w:val="Code"/>
      </w:pPr>
      <w:r>
        <w:t>UDMSubscriberRecordChangeMethod ::= ENUMERATED</w:t>
      </w:r>
    </w:p>
    <w:p w14:paraId="0057496A" w14:textId="77777777" w:rsidR="00F059D4" w:rsidRDefault="00F059D4">
      <w:pPr>
        <w:pStyle w:val="Code"/>
      </w:pPr>
      <w:r>
        <w:t>{</w:t>
      </w:r>
    </w:p>
    <w:p w14:paraId="2FA816DE" w14:textId="77777777" w:rsidR="00F059D4" w:rsidRDefault="00F059D4">
      <w:pPr>
        <w:pStyle w:val="Code"/>
      </w:pPr>
      <w:r>
        <w:t xml:space="preserve">    pEIChange(1),</w:t>
      </w:r>
    </w:p>
    <w:p w14:paraId="5E820554" w14:textId="77777777" w:rsidR="00F059D4" w:rsidRDefault="00F059D4">
      <w:pPr>
        <w:pStyle w:val="Code"/>
      </w:pPr>
      <w:r>
        <w:t xml:space="preserve">    sUPIChange(2),</w:t>
      </w:r>
    </w:p>
    <w:p w14:paraId="3D134A6C" w14:textId="77777777" w:rsidR="00F059D4" w:rsidRDefault="00F059D4">
      <w:pPr>
        <w:pStyle w:val="Code"/>
      </w:pPr>
      <w:r>
        <w:t xml:space="preserve">    gPSIChange(3),</w:t>
      </w:r>
    </w:p>
    <w:p w14:paraId="281AE215" w14:textId="77777777" w:rsidR="00F059D4" w:rsidRDefault="00F059D4">
      <w:pPr>
        <w:pStyle w:val="Code"/>
      </w:pPr>
      <w:r>
        <w:t xml:space="preserve">    uEDeprovisioning(4),</w:t>
      </w:r>
    </w:p>
    <w:p w14:paraId="2A601918" w14:textId="77777777" w:rsidR="00F059D4" w:rsidRDefault="00F059D4">
      <w:pPr>
        <w:pStyle w:val="Code"/>
      </w:pPr>
      <w:r>
        <w:t xml:space="preserve">    unknown(5),</w:t>
      </w:r>
    </w:p>
    <w:p w14:paraId="43AF82EA" w14:textId="77777777" w:rsidR="00F059D4" w:rsidRDefault="00F059D4">
      <w:pPr>
        <w:pStyle w:val="Code"/>
      </w:pPr>
      <w:r>
        <w:t xml:space="preserve">    serviceIDChange(6)</w:t>
      </w:r>
    </w:p>
    <w:p w14:paraId="3F3E12A4" w14:textId="77777777" w:rsidR="00F059D4" w:rsidRDefault="00F059D4">
      <w:pPr>
        <w:pStyle w:val="Code"/>
      </w:pPr>
      <w:r>
        <w:t>}</w:t>
      </w:r>
    </w:p>
    <w:p w14:paraId="4B5DE9EE" w14:textId="77777777" w:rsidR="00F059D4" w:rsidRDefault="00F059D4">
      <w:pPr>
        <w:pStyle w:val="Code"/>
      </w:pPr>
    </w:p>
    <w:p w14:paraId="6CE42CD2" w14:textId="77777777" w:rsidR="00F059D4" w:rsidRDefault="00F059D4">
      <w:pPr>
        <w:pStyle w:val="Code"/>
      </w:pPr>
      <w:r>
        <w:t>UDMCancelLocationMethod ::= ENUMERATED</w:t>
      </w:r>
    </w:p>
    <w:p w14:paraId="08985A92" w14:textId="77777777" w:rsidR="00F059D4" w:rsidRDefault="00F059D4">
      <w:pPr>
        <w:pStyle w:val="Code"/>
      </w:pPr>
      <w:r>
        <w:t>{</w:t>
      </w:r>
    </w:p>
    <w:p w14:paraId="57D74444" w14:textId="77777777" w:rsidR="00F059D4" w:rsidRDefault="00F059D4">
      <w:pPr>
        <w:pStyle w:val="Code"/>
      </w:pPr>
      <w:r>
        <w:t xml:space="preserve">    aMF3GPPAccessDeregistration(1),</w:t>
      </w:r>
    </w:p>
    <w:p w14:paraId="7862CB80" w14:textId="77777777" w:rsidR="00F059D4" w:rsidRDefault="00F059D4">
      <w:pPr>
        <w:pStyle w:val="Code"/>
      </w:pPr>
      <w:r>
        <w:t xml:space="preserve">    aMFNon3GPPAccessDeregistration(2),</w:t>
      </w:r>
    </w:p>
    <w:p w14:paraId="0125F5CC" w14:textId="77777777" w:rsidR="00F059D4" w:rsidRDefault="00F059D4">
      <w:pPr>
        <w:pStyle w:val="Code"/>
      </w:pPr>
      <w:r>
        <w:t xml:space="preserve">    uDMDeregistration(3),</w:t>
      </w:r>
    </w:p>
    <w:p w14:paraId="2853562C" w14:textId="77777777" w:rsidR="00F059D4" w:rsidRDefault="00F059D4">
      <w:pPr>
        <w:pStyle w:val="Code"/>
      </w:pPr>
      <w:r>
        <w:t xml:space="preserve">    unknown(4)</w:t>
      </w:r>
    </w:p>
    <w:p w14:paraId="201D9F45" w14:textId="77777777" w:rsidR="00F059D4" w:rsidRDefault="00F059D4">
      <w:pPr>
        <w:pStyle w:val="Code"/>
      </w:pPr>
      <w:r>
        <w:t>}</w:t>
      </w:r>
    </w:p>
    <w:p w14:paraId="2B73CB69" w14:textId="77777777" w:rsidR="00F059D4" w:rsidRDefault="00F059D4">
      <w:pPr>
        <w:pStyle w:val="Code"/>
      </w:pPr>
    </w:p>
    <w:p w14:paraId="144F32DB" w14:textId="77777777" w:rsidR="00F059D4" w:rsidRDefault="00F059D4">
      <w:pPr>
        <w:pStyle w:val="Code"/>
      </w:pPr>
      <w:r>
        <w:t>ServiceID ::= SEQUENCE</w:t>
      </w:r>
    </w:p>
    <w:p w14:paraId="3D5EC421" w14:textId="77777777" w:rsidR="00F059D4" w:rsidRDefault="00F059D4">
      <w:pPr>
        <w:pStyle w:val="Code"/>
      </w:pPr>
      <w:r>
        <w:t>{</w:t>
      </w:r>
    </w:p>
    <w:p w14:paraId="7796E988" w14:textId="77777777" w:rsidR="00F059D4" w:rsidRDefault="00F059D4">
      <w:pPr>
        <w:pStyle w:val="Code"/>
      </w:pPr>
      <w:r>
        <w:t xml:space="preserve">    nSSAI                     [1] NSSAI OPTIONAL,</w:t>
      </w:r>
    </w:p>
    <w:p w14:paraId="738A101F" w14:textId="77777777" w:rsidR="00F059D4" w:rsidRDefault="00F059D4">
      <w:pPr>
        <w:pStyle w:val="Code"/>
      </w:pPr>
      <w:r>
        <w:t xml:space="preserve">    cAGID                     [2] SEQUENCE OF CAGID OPTIONAL</w:t>
      </w:r>
    </w:p>
    <w:p w14:paraId="12997013" w14:textId="77777777" w:rsidR="00F059D4" w:rsidRDefault="00F059D4">
      <w:pPr>
        <w:pStyle w:val="Code"/>
      </w:pPr>
      <w:r>
        <w:lastRenderedPageBreak/>
        <w:t>}</w:t>
      </w:r>
    </w:p>
    <w:p w14:paraId="236D314A" w14:textId="77777777" w:rsidR="00F059D4" w:rsidRDefault="00F059D4">
      <w:pPr>
        <w:pStyle w:val="Code"/>
      </w:pPr>
    </w:p>
    <w:p w14:paraId="2F08BA0D" w14:textId="77777777" w:rsidR="00F059D4" w:rsidRDefault="00F059D4">
      <w:pPr>
        <w:pStyle w:val="Code"/>
      </w:pPr>
      <w:r>
        <w:t>CAGID ::= UTF8String</w:t>
      </w:r>
    </w:p>
    <w:p w14:paraId="7CD65A36" w14:textId="77777777" w:rsidR="00F059D4" w:rsidRDefault="00F059D4">
      <w:pPr>
        <w:pStyle w:val="Code"/>
      </w:pPr>
    </w:p>
    <w:p w14:paraId="464FD37C" w14:textId="77777777" w:rsidR="00F059D4" w:rsidRDefault="00F059D4">
      <w:pPr>
        <w:pStyle w:val="Code"/>
      </w:pPr>
      <w:r>
        <w:t>UDMAuthenticationInfoRequest ::= SEQUENCE</w:t>
      </w:r>
    </w:p>
    <w:p w14:paraId="7F711E46" w14:textId="77777777" w:rsidR="00F059D4" w:rsidRDefault="00F059D4">
      <w:pPr>
        <w:pStyle w:val="Code"/>
      </w:pPr>
      <w:r>
        <w:t>{</w:t>
      </w:r>
    </w:p>
    <w:p w14:paraId="31A368A7" w14:textId="77777777" w:rsidR="00F059D4" w:rsidRDefault="00F059D4">
      <w:pPr>
        <w:pStyle w:val="Code"/>
      </w:pPr>
      <w:r>
        <w:t xml:space="preserve">    infoRequestType    [1] UDMInfoRequestType,</w:t>
      </w:r>
    </w:p>
    <w:p w14:paraId="64F2A702" w14:textId="77777777" w:rsidR="00F059D4" w:rsidRDefault="00F059D4">
      <w:pPr>
        <w:pStyle w:val="Code"/>
      </w:pPr>
      <w:r>
        <w:t xml:space="preserve">    rGAuthCtx          [2] SEQUENCE SIZE(1..MAX) OF SubscriberIdentifier,</w:t>
      </w:r>
    </w:p>
    <w:p w14:paraId="4BFDD77C" w14:textId="77777777" w:rsidR="00F059D4" w:rsidRDefault="00F059D4">
      <w:pPr>
        <w:pStyle w:val="Code"/>
      </w:pPr>
      <w:r>
        <w:t xml:space="preserve">    authType           [3] PrimaryAuthenticationType,</w:t>
      </w:r>
    </w:p>
    <w:p w14:paraId="64408F21" w14:textId="77777777" w:rsidR="00F059D4" w:rsidRDefault="00F059D4">
      <w:pPr>
        <w:pStyle w:val="Code"/>
      </w:pPr>
      <w:r>
        <w:t xml:space="preserve">    servingNetworkName [4] PLMNID,</w:t>
      </w:r>
    </w:p>
    <w:p w14:paraId="1BBFD216" w14:textId="77777777" w:rsidR="00F059D4" w:rsidRDefault="00F059D4">
      <w:pPr>
        <w:pStyle w:val="Code"/>
      </w:pPr>
      <w:r>
        <w:t xml:space="preserve">    aUSFInstanceID     [5] NFID OPTIONAL,</w:t>
      </w:r>
    </w:p>
    <w:p w14:paraId="28EB5B74" w14:textId="77777777" w:rsidR="00F059D4" w:rsidRDefault="00F059D4">
      <w:pPr>
        <w:pStyle w:val="Code"/>
      </w:pPr>
      <w:r>
        <w:t xml:space="preserve">    cellCAGInfo        [6] CAGID OPTIONAL,</w:t>
      </w:r>
    </w:p>
    <w:p w14:paraId="6820333A" w14:textId="77777777" w:rsidR="00F059D4" w:rsidRDefault="00F059D4">
      <w:pPr>
        <w:pStyle w:val="Code"/>
      </w:pPr>
      <w:r>
        <w:t xml:space="preserve">    n5GCIndicator      [7] BOOLEAN OPTIONAL</w:t>
      </w:r>
    </w:p>
    <w:p w14:paraId="365A19DA" w14:textId="77777777" w:rsidR="00F059D4" w:rsidRDefault="00F059D4">
      <w:pPr>
        <w:pStyle w:val="Code"/>
      </w:pPr>
      <w:r>
        <w:t>}</w:t>
      </w:r>
    </w:p>
    <w:p w14:paraId="399E9B9C" w14:textId="77777777" w:rsidR="00F059D4" w:rsidRDefault="00F059D4">
      <w:pPr>
        <w:pStyle w:val="Code"/>
      </w:pPr>
    </w:p>
    <w:p w14:paraId="14C47A3A" w14:textId="77777777" w:rsidR="00F059D4" w:rsidRDefault="00F059D4">
      <w:pPr>
        <w:pStyle w:val="Code"/>
      </w:pPr>
      <w:r>
        <w:t>UDMLocationInfoRequest ::= SEQUENCE</w:t>
      </w:r>
    </w:p>
    <w:p w14:paraId="5091D2A5" w14:textId="77777777" w:rsidR="00F059D4" w:rsidRDefault="00F059D4">
      <w:pPr>
        <w:pStyle w:val="Code"/>
      </w:pPr>
      <w:r>
        <w:t>{</w:t>
      </w:r>
    </w:p>
    <w:p w14:paraId="054ADA0A" w14:textId="77777777" w:rsidR="00F059D4" w:rsidRDefault="00F059D4">
      <w:pPr>
        <w:pStyle w:val="Code"/>
      </w:pPr>
      <w:r>
        <w:t xml:space="preserve">    requested5GSLocation     [1] BOOLEAN OPTIONAL,</w:t>
      </w:r>
    </w:p>
    <w:p w14:paraId="239B59CC" w14:textId="77777777" w:rsidR="00F059D4" w:rsidRDefault="00F059D4">
      <w:pPr>
        <w:pStyle w:val="Code"/>
      </w:pPr>
      <w:r>
        <w:t xml:space="preserve">    requestedCurrentLocation [2] BOOLEAN OPTIONAL,</w:t>
      </w:r>
    </w:p>
    <w:p w14:paraId="19D0A860" w14:textId="77777777" w:rsidR="00F059D4" w:rsidRDefault="00F059D4">
      <w:pPr>
        <w:pStyle w:val="Code"/>
      </w:pPr>
      <w:r>
        <w:t xml:space="preserve">    requestedRATType         [3] BOOLEAN OPTIONAL,</w:t>
      </w:r>
    </w:p>
    <w:p w14:paraId="74D8265D" w14:textId="77777777" w:rsidR="00F059D4" w:rsidRDefault="00F059D4">
      <w:pPr>
        <w:pStyle w:val="Code"/>
      </w:pPr>
      <w:r>
        <w:t xml:space="preserve">    requestedTimeZone        [4] BOOLEAN OPTIONAL,</w:t>
      </w:r>
    </w:p>
    <w:p w14:paraId="2344C688" w14:textId="77777777" w:rsidR="00F059D4" w:rsidRDefault="00F059D4">
      <w:pPr>
        <w:pStyle w:val="Code"/>
      </w:pPr>
      <w:r>
        <w:t xml:space="preserve">    requestedServingNode     [5] BOOLEAN OPTIONAL</w:t>
      </w:r>
    </w:p>
    <w:p w14:paraId="208115EB" w14:textId="77777777" w:rsidR="00F059D4" w:rsidRDefault="00F059D4">
      <w:pPr>
        <w:pStyle w:val="Code"/>
      </w:pPr>
      <w:r>
        <w:t>}</w:t>
      </w:r>
    </w:p>
    <w:p w14:paraId="133288ED" w14:textId="77777777" w:rsidR="00F059D4" w:rsidRDefault="00F059D4">
      <w:pPr>
        <w:pStyle w:val="Code"/>
      </w:pPr>
    </w:p>
    <w:p w14:paraId="14BBBA8D" w14:textId="77777777" w:rsidR="00F059D4" w:rsidRDefault="00F059D4">
      <w:pPr>
        <w:pStyle w:val="Code"/>
      </w:pPr>
      <w:r>
        <w:t>UDMProblemDetails ::= SEQUENCE</w:t>
      </w:r>
    </w:p>
    <w:p w14:paraId="00F06D85" w14:textId="77777777" w:rsidR="00F059D4" w:rsidRDefault="00F059D4">
      <w:pPr>
        <w:pStyle w:val="Code"/>
      </w:pPr>
      <w:r>
        <w:t>{</w:t>
      </w:r>
    </w:p>
    <w:p w14:paraId="22A646EF" w14:textId="77777777" w:rsidR="00F059D4" w:rsidRDefault="00F059D4">
      <w:pPr>
        <w:pStyle w:val="Code"/>
      </w:pPr>
      <w:r>
        <w:t xml:space="preserve">    cause        [1] UDMProblemDetailsCause OPTIONAL</w:t>
      </w:r>
    </w:p>
    <w:p w14:paraId="5FFBFA77" w14:textId="77777777" w:rsidR="00F059D4" w:rsidRDefault="00F059D4">
      <w:pPr>
        <w:pStyle w:val="Code"/>
      </w:pPr>
      <w:r>
        <w:t>}</w:t>
      </w:r>
    </w:p>
    <w:p w14:paraId="60C4A30C" w14:textId="77777777" w:rsidR="00F059D4" w:rsidRDefault="00F059D4">
      <w:pPr>
        <w:pStyle w:val="Code"/>
      </w:pPr>
    </w:p>
    <w:p w14:paraId="72AFF699" w14:textId="77777777" w:rsidR="00F059D4" w:rsidRDefault="00F059D4">
      <w:pPr>
        <w:pStyle w:val="Code"/>
      </w:pPr>
      <w:r>
        <w:t>UDMProblemDetailsCause ::= CHOICE</w:t>
      </w:r>
    </w:p>
    <w:p w14:paraId="6394335B" w14:textId="77777777" w:rsidR="00F059D4" w:rsidRDefault="00F059D4">
      <w:pPr>
        <w:pStyle w:val="Code"/>
      </w:pPr>
      <w:r>
        <w:t>{</w:t>
      </w:r>
    </w:p>
    <w:p w14:paraId="478319ED" w14:textId="77777777" w:rsidR="00F059D4" w:rsidRDefault="00F059D4">
      <w:pPr>
        <w:pStyle w:val="Code"/>
      </w:pPr>
      <w:r>
        <w:t xml:space="preserve">    uDMDefinedCause       [1] UDMDefinedCause,</w:t>
      </w:r>
    </w:p>
    <w:p w14:paraId="0B867A35" w14:textId="77777777" w:rsidR="00F059D4" w:rsidRDefault="00F059D4">
      <w:pPr>
        <w:pStyle w:val="Code"/>
      </w:pPr>
      <w:r>
        <w:t xml:space="preserve">    otherCause            [2] UDMProblemDetailsOtherCause</w:t>
      </w:r>
    </w:p>
    <w:p w14:paraId="410B0651" w14:textId="77777777" w:rsidR="00F059D4" w:rsidRDefault="00F059D4">
      <w:pPr>
        <w:pStyle w:val="Code"/>
      </w:pPr>
      <w:r>
        <w:t>}</w:t>
      </w:r>
    </w:p>
    <w:p w14:paraId="5EFE1AB4" w14:textId="77777777" w:rsidR="00F059D4" w:rsidRDefault="00F059D4">
      <w:pPr>
        <w:pStyle w:val="Code"/>
      </w:pPr>
    </w:p>
    <w:p w14:paraId="55535DF4" w14:textId="77777777" w:rsidR="00F059D4" w:rsidRDefault="00F059D4">
      <w:pPr>
        <w:pStyle w:val="Code"/>
      </w:pPr>
      <w:r>
        <w:t>UDMDefinedCause ::= ENUMERATED</w:t>
      </w:r>
    </w:p>
    <w:p w14:paraId="7A484F6D" w14:textId="77777777" w:rsidR="00F059D4" w:rsidRDefault="00F059D4">
      <w:pPr>
        <w:pStyle w:val="Code"/>
      </w:pPr>
      <w:r>
        <w:t>{</w:t>
      </w:r>
    </w:p>
    <w:p w14:paraId="431BF71E" w14:textId="77777777" w:rsidR="00F059D4" w:rsidRDefault="00F059D4">
      <w:pPr>
        <w:pStyle w:val="Code"/>
      </w:pPr>
      <w:r>
        <w:t xml:space="preserve">    userNotFound(1),</w:t>
      </w:r>
    </w:p>
    <w:p w14:paraId="22E410BE" w14:textId="77777777" w:rsidR="00F059D4" w:rsidRDefault="00F059D4">
      <w:pPr>
        <w:pStyle w:val="Code"/>
      </w:pPr>
      <w:r>
        <w:t xml:space="preserve">    dataNotFound(2),</w:t>
      </w:r>
    </w:p>
    <w:p w14:paraId="22631082" w14:textId="77777777" w:rsidR="00F059D4" w:rsidRDefault="00F059D4">
      <w:pPr>
        <w:pStyle w:val="Code"/>
      </w:pPr>
      <w:r>
        <w:t xml:space="preserve">    contextNotFound(3),</w:t>
      </w:r>
    </w:p>
    <w:p w14:paraId="4D7D09A4" w14:textId="77777777" w:rsidR="00F059D4" w:rsidRDefault="00F059D4">
      <w:pPr>
        <w:pStyle w:val="Code"/>
      </w:pPr>
      <w:r>
        <w:t xml:space="preserve">    subscriptionNotFound(4),</w:t>
      </w:r>
    </w:p>
    <w:p w14:paraId="50E7BE2E" w14:textId="77777777" w:rsidR="00F059D4" w:rsidRDefault="00F059D4">
      <w:pPr>
        <w:pStyle w:val="Code"/>
      </w:pPr>
      <w:r>
        <w:t xml:space="preserve">    other(5)</w:t>
      </w:r>
    </w:p>
    <w:p w14:paraId="6577D03D" w14:textId="77777777" w:rsidR="00F059D4" w:rsidRDefault="00F059D4">
      <w:pPr>
        <w:pStyle w:val="Code"/>
      </w:pPr>
      <w:r>
        <w:t>}</w:t>
      </w:r>
    </w:p>
    <w:p w14:paraId="407C92B8" w14:textId="77777777" w:rsidR="00F059D4" w:rsidRDefault="00F059D4">
      <w:pPr>
        <w:pStyle w:val="Code"/>
      </w:pPr>
    </w:p>
    <w:p w14:paraId="06157F87" w14:textId="77777777" w:rsidR="00F059D4" w:rsidRDefault="00F059D4">
      <w:pPr>
        <w:pStyle w:val="Code"/>
      </w:pPr>
      <w:r>
        <w:t>UDMInfoRequestType ::= ENUMERATED</w:t>
      </w:r>
    </w:p>
    <w:p w14:paraId="01CA19FD" w14:textId="77777777" w:rsidR="00F059D4" w:rsidRDefault="00F059D4">
      <w:pPr>
        <w:pStyle w:val="Code"/>
      </w:pPr>
      <w:r>
        <w:t>{</w:t>
      </w:r>
    </w:p>
    <w:p w14:paraId="4153BE60" w14:textId="77777777" w:rsidR="00F059D4" w:rsidRDefault="00F059D4">
      <w:pPr>
        <w:pStyle w:val="Code"/>
      </w:pPr>
      <w:r>
        <w:t xml:space="preserve">    hSS(1),</w:t>
      </w:r>
    </w:p>
    <w:p w14:paraId="44BB3CF2" w14:textId="77777777" w:rsidR="00F059D4" w:rsidRDefault="00F059D4">
      <w:pPr>
        <w:pStyle w:val="Code"/>
      </w:pPr>
      <w:r>
        <w:t xml:space="preserve">    aUSF(2),</w:t>
      </w:r>
    </w:p>
    <w:p w14:paraId="5E1DF91D" w14:textId="77777777" w:rsidR="00F059D4" w:rsidRDefault="00F059D4">
      <w:pPr>
        <w:pStyle w:val="Code"/>
      </w:pPr>
      <w:r>
        <w:t xml:space="preserve">    other(3)</w:t>
      </w:r>
    </w:p>
    <w:p w14:paraId="3EEAA846" w14:textId="77777777" w:rsidR="00F059D4" w:rsidRDefault="00F059D4">
      <w:pPr>
        <w:pStyle w:val="Code"/>
      </w:pPr>
      <w:r>
        <w:t>}</w:t>
      </w:r>
    </w:p>
    <w:p w14:paraId="4B465DFF" w14:textId="77777777" w:rsidR="00F059D4" w:rsidRDefault="00F059D4">
      <w:pPr>
        <w:pStyle w:val="Code"/>
      </w:pPr>
    </w:p>
    <w:p w14:paraId="6590CDEF" w14:textId="77777777" w:rsidR="00F059D4" w:rsidRDefault="00F059D4">
      <w:pPr>
        <w:pStyle w:val="Code"/>
      </w:pPr>
      <w:r>
        <w:t>UDMProblemDetailsOtherCause ::= SEQUENCE</w:t>
      </w:r>
    </w:p>
    <w:p w14:paraId="7F3942E8" w14:textId="77777777" w:rsidR="00F059D4" w:rsidRDefault="00F059D4">
      <w:pPr>
        <w:pStyle w:val="Code"/>
      </w:pPr>
      <w:r>
        <w:t>{</w:t>
      </w:r>
    </w:p>
    <w:p w14:paraId="52C8AC80" w14:textId="77777777" w:rsidR="00F059D4" w:rsidRDefault="00F059D4">
      <w:pPr>
        <w:pStyle w:val="Code"/>
      </w:pPr>
      <w:r>
        <w:t xml:space="preserve">    problemDetailsType   [1] UTF8String OPTIONAL,</w:t>
      </w:r>
    </w:p>
    <w:p w14:paraId="778E8BD4" w14:textId="77777777" w:rsidR="00F059D4" w:rsidRDefault="00F059D4">
      <w:pPr>
        <w:pStyle w:val="Code"/>
      </w:pPr>
      <w:r>
        <w:t xml:space="preserve">    title                [2] UTF8String OPTIONAL,</w:t>
      </w:r>
    </w:p>
    <w:p w14:paraId="32974259" w14:textId="77777777" w:rsidR="00F059D4" w:rsidRDefault="00F059D4">
      <w:pPr>
        <w:pStyle w:val="Code"/>
      </w:pPr>
      <w:r>
        <w:t xml:space="preserve">    status               [3] INTEGER OPTIONAL,</w:t>
      </w:r>
    </w:p>
    <w:p w14:paraId="6FD90D65" w14:textId="77777777" w:rsidR="00F059D4" w:rsidRDefault="00F059D4">
      <w:pPr>
        <w:pStyle w:val="Code"/>
      </w:pPr>
      <w:r>
        <w:t xml:space="preserve">    detail               [4] UTF8String OPTIONAL,</w:t>
      </w:r>
    </w:p>
    <w:p w14:paraId="74E3DD51" w14:textId="77777777" w:rsidR="00F059D4" w:rsidRDefault="00F059D4">
      <w:pPr>
        <w:pStyle w:val="Code"/>
      </w:pPr>
      <w:r>
        <w:t xml:space="preserve">    instance             [5] UTF8String OPTIONAL,</w:t>
      </w:r>
    </w:p>
    <w:p w14:paraId="64AE4F8E" w14:textId="77777777" w:rsidR="00F059D4" w:rsidRDefault="00F059D4">
      <w:pPr>
        <w:pStyle w:val="Code"/>
      </w:pPr>
      <w:r>
        <w:t xml:space="preserve">    cause                [6] UTF8String OPTIONAL,</w:t>
      </w:r>
    </w:p>
    <w:p w14:paraId="0E2EE06B" w14:textId="77777777" w:rsidR="00F059D4" w:rsidRDefault="00F059D4">
      <w:pPr>
        <w:pStyle w:val="Code"/>
      </w:pPr>
      <w:r>
        <w:t xml:space="preserve">    uDMInvalidParameters [7] UDMInvalidParameters,</w:t>
      </w:r>
    </w:p>
    <w:p w14:paraId="37641694" w14:textId="77777777" w:rsidR="00F059D4" w:rsidRDefault="00F059D4">
      <w:pPr>
        <w:pStyle w:val="Code"/>
      </w:pPr>
      <w:r>
        <w:t xml:space="preserve">    uDMSupportedFeatures [8] UTF8String</w:t>
      </w:r>
    </w:p>
    <w:p w14:paraId="15C2FDF7" w14:textId="77777777" w:rsidR="00F059D4" w:rsidRDefault="00F059D4">
      <w:pPr>
        <w:pStyle w:val="Code"/>
      </w:pPr>
      <w:r>
        <w:t>}</w:t>
      </w:r>
    </w:p>
    <w:p w14:paraId="7495AA2B" w14:textId="77777777" w:rsidR="00F059D4" w:rsidRDefault="00F059D4">
      <w:pPr>
        <w:pStyle w:val="Code"/>
      </w:pPr>
    </w:p>
    <w:p w14:paraId="2CAE31BA" w14:textId="77777777" w:rsidR="00F059D4" w:rsidRDefault="00F059D4">
      <w:pPr>
        <w:pStyle w:val="Code"/>
      </w:pPr>
      <w:r>
        <w:t>UDMInvalidParameters ::= SEQUENCE</w:t>
      </w:r>
    </w:p>
    <w:p w14:paraId="31B67B05" w14:textId="77777777" w:rsidR="00F059D4" w:rsidRDefault="00F059D4">
      <w:pPr>
        <w:pStyle w:val="Code"/>
      </w:pPr>
      <w:r>
        <w:t>{</w:t>
      </w:r>
    </w:p>
    <w:p w14:paraId="409A4F79" w14:textId="77777777" w:rsidR="00F059D4" w:rsidRDefault="00F059D4">
      <w:pPr>
        <w:pStyle w:val="Code"/>
      </w:pPr>
      <w:r>
        <w:t xml:space="preserve">    parameter    [1] UTF8String OPTIONAL,</w:t>
      </w:r>
    </w:p>
    <w:p w14:paraId="7AE7BAEE" w14:textId="77777777" w:rsidR="00F059D4" w:rsidRDefault="00F059D4">
      <w:pPr>
        <w:pStyle w:val="Code"/>
      </w:pPr>
      <w:r>
        <w:t xml:space="preserve">    reason       [2] UTF8String OPTIONAL</w:t>
      </w:r>
    </w:p>
    <w:p w14:paraId="26FB44D5" w14:textId="77777777" w:rsidR="00F059D4" w:rsidRDefault="00F059D4">
      <w:pPr>
        <w:pStyle w:val="Code"/>
      </w:pPr>
      <w:r>
        <w:t>}</w:t>
      </w:r>
    </w:p>
    <w:p w14:paraId="108C6956" w14:textId="77777777" w:rsidR="00F059D4" w:rsidRDefault="00F059D4">
      <w:pPr>
        <w:pStyle w:val="Code"/>
      </w:pPr>
    </w:p>
    <w:p w14:paraId="75B1C66E" w14:textId="77777777" w:rsidR="00F059D4" w:rsidRDefault="00F059D4">
      <w:pPr>
        <w:pStyle w:val="Code"/>
      </w:pPr>
      <w:r>
        <w:t>RoamingIndicator ::= BOOLEAN</w:t>
      </w:r>
    </w:p>
    <w:p w14:paraId="40166106" w14:textId="77777777" w:rsidR="00F059D4" w:rsidRDefault="00F059D4">
      <w:pPr>
        <w:pStyle w:val="Code"/>
      </w:pPr>
    </w:p>
    <w:p w14:paraId="3594EEC9" w14:textId="77777777" w:rsidR="00F059D4" w:rsidRDefault="00F059D4">
      <w:pPr>
        <w:pStyle w:val="CodeHeader"/>
      </w:pPr>
      <w:r>
        <w:t>-- ===================</w:t>
      </w:r>
    </w:p>
    <w:p w14:paraId="2D995310" w14:textId="77777777" w:rsidR="00F059D4" w:rsidRDefault="00F059D4">
      <w:pPr>
        <w:pStyle w:val="CodeHeader"/>
      </w:pPr>
      <w:r>
        <w:t>-- 5G SMSF definitions</w:t>
      </w:r>
    </w:p>
    <w:p w14:paraId="6E144F92" w14:textId="77777777" w:rsidR="00F059D4" w:rsidRDefault="00F059D4">
      <w:pPr>
        <w:pStyle w:val="Code"/>
      </w:pPr>
      <w:r>
        <w:t>-- ===================</w:t>
      </w:r>
    </w:p>
    <w:p w14:paraId="1C3D8E2D" w14:textId="77777777" w:rsidR="00F059D4" w:rsidRDefault="00F059D4">
      <w:pPr>
        <w:pStyle w:val="Code"/>
      </w:pPr>
    </w:p>
    <w:p w14:paraId="00840AD3" w14:textId="77777777" w:rsidR="00F059D4" w:rsidRDefault="00F059D4">
      <w:pPr>
        <w:pStyle w:val="Code"/>
      </w:pPr>
      <w:r>
        <w:t>-- See clause 6.2.5.3 for details of this structure</w:t>
      </w:r>
    </w:p>
    <w:p w14:paraId="649FF626" w14:textId="77777777" w:rsidR="00F059D4" w:rsidRDefault="00F059D4">
      <w:pPr>
        <w:pStyle w:val="Code"/>
      </w:pPr>
      <w:r>
        <w:t>SMSMessage ::= SEQUENCE</w:t>
      </w:r>
    </w:p>
    <w:p w14:paraId="67B3042B" w14:textId="77777777" w:rsidR="00F059D4" w:rsidRDefault="00F059D4">
      <w:pPr>
        <w:pStyle w:val="Code"/>
      </w:pPr>
      <w:r>
        <w:t>{</w:t>
      </w:r>
    </w:p>
    <w:p w14:paraId="59B3CE4B" w14:textId="77777777" w:rsidR="00F059D4" w:rsidRDefault="00F059D4">
      <w:pPr>
        <w:pStyle w:val="Code"/>
      </w:pPr>
      <w:r>
        <w:lastRenderedPageBreak/>
        <w:t xml:space="preserve">    originatingSMSParty         [1] SMSParty,</w:t>
      </w:r>
    </w:p>
    <w:p w14:paraId="61FE09EE" w14:textId="77777777" w:rsidR="00F059D4" w:rsidRDefault="00F059D4">
      <w:pPr>
        <w:pStyle w:val="Code"/>
      </w:pPr>
      <w:r>
        <w:t xml:space="preserve">    terminatingSMSParty         [2] SMSParty,</w:t>
      </w:r>
    </w:p>
    <w:p w14:paraId="69CFE4DF" w14:textId="77777777" w:rsidR="00F059D4" w:rsidRDefault="00F059D4">
      <w:pPr>
        <w:pStyle w:val="Code"/>
      </w:pPr>
      <w:r>
        <w:t xml:space="preserve">    direction                   [3] Direction,</w:t>
      </w:r>
    </w:p>
    <w:p w14:paraId="678C310D" w14:textId="77777777" w:rsidR="00F059D4" w:rsidRDefault="00F059D4">
      <w:pPr>
        <w:pStyle w:val="Code"/>
      </w:pPr>
      <w:r>
        <w:t xml:space="preserve">    linkTransferStatus          [4] SMSTransferStatus,</w:t>
      </w:r>
    </w:p>
    <w:p w14:paraId="0842AB19" w14:textId="77777777" w:rsidR="00F059D4" w:rsidRDefault="00F059D4">
      <w:pPr>
        <w:pStyle w:val="Code"/>
      </w:pPr>
      <w:r>
        <w:t xml:space="preserve">    otherMessage                [5] SMSOtherMessageIndication OPTIONAL,</w:t>
      </w:r>
    </w:p>
    <w:p w14:paraId="00AA9CBA" w14:textId="77777777" w:rsidR="00F059D4" w:rsidRDefault="00F059D4">
      <w:pPr>
        <w:pStyle w:val="Code"/>
      </w:pPr>
      <w:r>
        <w:t xml:space="preserve">    location                    [6] Location OPTIONAL,</w:t>
      </w:r>
    </w:p>
    <w:p w14:paraId="2C4B395A" w14:textId="77777777" w:rsidR="00F059D4" w:rsidRDefault="00F059D4">
      <w:pPr>
        <w:pStyle w:val="Code"/>
      </w:pPr>
      <w:r>
        <w:t xml:space="preserve">    peerNFAddress               [7] SMSNFAddress OPTIONAL,</w:t>
      </w:r>
    </w:p>
    <w:p w14:paraId="5CE40ADC" w14:textId="77777777" w:rsidR="00F059D4" w:rsidRDefault="00F059D4">
      <w:pPr>
        <w:pStyle w:val="Code"/>
      </w:pPr>
      <w:r>
        <w:t xml:space="preserve">    peerNFType                  [8] SMSNFType OPTIONAL,</w:t>
      </w:r>
    </w:p>
    <w:p w14:paraId="3381851C" w14:textId="77777777" w:rsidR="00F059D4" w:rsidRDefault="00F059D4">
      <w:pPr>
        <w:pStyle w:val="Code"/>
      </w:pPr>
      <w:r>
        <w:t xml:space="preserve">    sMSTPDUData                 [9] SMSTPDUData OPTIONAL,</w:t>
      </w:r>
    </w:p>
    <w:p w14:paraId="0ADC439D" w14:textId="77777777" w:rsidR="00F059D4" w:rsidRDefault="00F059D4">
      <w:pPr>
        <w:pStyle w:val="Code"/>
      </w:pPr>
      <w:r>
        <w:t xml:space="preserve">    messageType                 [10] SMSMessageType OPTIONAL,</w:t>
      </w:r>
    </w:p>
    <w:p w14:paraId="3F1A999B" w14:textId="77777777" w:rsidR="00F059D4" w:rsidRDefault="00F059D4">
      <w:pPr>
        <w:pStyle w:val="Code"/>
      </w:pPr>
      <w:r>
        <w:t xml:space="preserve">    rPMessageReference          [11] SMSRPMessageReference OPTIONAL</w:t>
      </w:r>
    </w:p>
    <w:p w14:paraId="7A83924B" w14:textId="77777777" w:rsidR="00F059D4" w:rsidRDefault="00F059D4">
      <w:pPr>
        <w:pStyle w:val="Code"/>
      </w:pPr>
      <w:r>
        <w:t>}</w:t>
      </w:r>
    </w:p>
    <w:p w14:paraId="24902FEC" w14:textId="77777777" w:rsidR="00F059D4" w:rsidRDefault="00F059D4">
      <w:pPr>
        <w:pStyle w:val="Code"/>
      </w:pPr>
    </w:p>
    <w:p w14:paraId="4A8B4122" w14:textId="77777777" w:rsidR="00F059D4" w:rsidRDefault="00F059D4">
      <w:pPr>
        <w:pStyle w:val="Code"/>
      </w:pPr>
      <w:r>
        <w:t>SMSReport ::= SEQUENCE</w:t>
      </w:r>
    </w:p>
    <w:p w14:paraId="5B4E8B5E" w14:textId="77777777" w:rsidR="00F059D4" w:rsidRDefault="00F059D4">
      <w:pPr>
        <w:pStyle w:val="Code"/>
      </w:pPr>
      <w:r>
        <w:t>{</w:t>
      </w:r>
    </w:p>
    <w:p w14:paraId="6F458311" w14:textId="77777777" w:rsidR="00F059D4" w:rsidRDefault="00F059D4">
      <w:pPr>
        <w:pStyle w:val="Code"/>
      </w:pPr>
      <w:r>
        <w:t xml:space="preserve">    location           [1] Location OPTIONAL,</w:t>
      </w:r>
    </w:p>
    <w:p w14:paraId="58C20EEC" w14:textId="77777777" w:rsidR="00F059D4" w:rsidRDefault="00F059D4">
      <w:pPr>
        <w:pStyle w:val="Code"/>
      </w:pPr>
      <w:r>
        <w:t xml:space="preserve">    sMSTPDUData        [2] SMSTPDUData,</w:t>
      </w:r>
    </w:p>
    <w:p w14:paraId="27C3555E" w14:textId="77777777" w:rsidR="00F059D4" w:rsidRDefault="00F059D4">
      <w:pPr>
        <w:pStyle w:val="Code"/>
      </w:pPr>
      <w:r>
        <w:t xml:space="preserve">    messageType        [3] SMSMessageType,</w:t>
      </w:r>
    </w:p>
    <w:p w14:paraId="0BAEC4A1" w14:textId="77777777" w:rsidR="00F059D4" w:rsidRDefault="00F059D4">
      <w:pPr>
        <w:pStyle w:val="Code"/>
      </w:pPr>
      <w:r>
        <w:t xml:space="preserve">    rPMessageReference [4] SMSRPMessageReference</w:t>
      </w:r>
    </w:p>
    <w:p w14:paraId="4ABA00EC" w14:textId="77777777" w:rsidR="00F059D4" w:rsidRDefault="00F059D4">
      <w:pPr>
        <w:pStyle w:val="Code"/>
      </w:pPr>
      <w:r>
        <w:t>}</w:t>
      </w:r>
    </w:p>
    <w:p w14:paraId="5CC22C8F" w14:textId="77777777" w:rsidR="00F059D4" w:rsidRDefault="00F059D4">
      <w:pPr>
        <w:pStyle w:val="Code"/>
      </w:pPr>
    </w:p>
    <w:p w14:paraId="20344716" w14:textId="77777777" w:rsidR="00F059D4" w:rsidRDefault="00F059D4">
      <w:pPr>
        <w:pStyle w:val="CodeHeader"/>
      </w:pPr>
      <w:r>
        <w:t>-- ==================</w:t>
      </w:r>
    </w:p>
    <w:p w14:paraId="1097E85E" w14:textId="77777777" w:rsidR="00F059D4" w:rsidRDefault="00F059D4">
      <w:pPr>
        <w:pStyle w:val="CodeHeader"/>
      </w:pPr>
      <w:r>
        <w:t>-- 5G SMSF parameters</w:t>
      </w:r>
    </w:p>
    <w:p w14:paraId="2EBA1BAA" w14:textId="77777777" w:rsidR="00F059D4" w:rsidRDefault="00F059D4">
      <w:pPr>
        <w:pStyle w:val="Code"/>
      </w:pPr>
      <w:r>
        <w:t>-- ==================</w:t>
      </w:r>
    </w:p>
    <w:p w14:paraId="34C42778" w14:textId="77777777" w:rsidR="00F059D4" w:rsidRDefault="00F059D4">
      <w:pPr>
        <w:pStyle w:val="Code"/>
      </w:pPr>
    </w:p>
    <w:p w14:paraId="642AF0D9" w14:textId="77777777" w:rsidR="00F059D4" w:rsidRDefault="00F059D4">
      <w:pPr>
        <w:pStyle w:val="Code"/>
      </w:pPr>
      <w:r>
        <w:t>SMSAddress ::= OCTET STRING(SIZE(2..12))</w:t>
      </w:r>
    </w:p>
    <w:p w14:paraId="5E668EE5" w14:textId="77777777" w:rsidR="00F059D4" w:rsidRDefault="00F059D4">
      <w:pPr>
        <w:pStyle w:val="Code"/>
      </w:pPr>
    </w:p>
    <w:p w14:paraId="1F84CDC5" w14:textId="77777777" w:rsidR="00F059D4" w:rsidRDefault="00F059D4">
      <w:pPr>
        <w:pStyle w:val="Code"/>
      </w:pPr>
      <w:r>
        <w:t>SMSMessageType ::= ENUMERATED</w:t>
      </w:r>
    </w:p>
    <w:p w14:paraId="44D6CB98" w14:textId="77777777" w:rsidR="00F059D4" w:rsidRDefault="00F059D4">
      <w:pPr>
        <w:pStyle w:val="Code"/>
      </w:pPr>
      <w:r>
        <w:t>{</w:t>
      </w:r>
    </w:p>
    <w:p w14:paraId="7F4D5590" w14:textId="77777777" w:rsidR="00F059D4" w:rsidRDefault="00F059D4">
      <w:pPr>
        <w:pStyle w:val="Code"/>
      </w:pPr>
      <w:r>
        <w:t xml:space="preserve">    deliver(1),</w:t>
      </w:r>
    </w:p>
    <w:p w14:paraId="54D8833A" w14:textId="77777777" w:rsidR="00F059D4" w:rsidRDefault="00F059D4">
      <w:pPr>
        <w:pStyle w:val="Code"/>
      </w:pPr>
      <w:r>
        <w:t xml:space="preserve">    deliverReportAck(2),</w:t>
      </w:r>
    </w:p>
    <w:p w14:paraId="112F231D" w14:textId="77777777" w:rsidR="00F059D4" w:rsidRDefault="00F059D4">
      <w:pPr>
        <w:pStyle w:val="Code"/>
      </w:pPr>
      <w:r>
        <w:t xml:space="preserve">    deliverReportError(3),</w:t>
      </w:r>
    </w:p>
    <w:p w14:paraId="5862B73F" w14:textId="77777777" w:rsidR="00F059D4" w:rsidRDefault="00F059D4">
      <w:pPr>
        <w:pStyle w:val="Code"/>
      </w:pPr>
      <w:r>
        <w:t xml:space="preserve">    statusReport(4),</w:t>
      </w:r>
    </w:p>
    <w:p w14:paraId="5E1CD010" w14:textId="77777777" w:rsidR="00F059D4" w:rsidRDefault="00F059D4">
      <w:pPr>
        <w:pStyle w:val="Code"/>
      </w:pPr>
      <w:r>
        <w:t xml:space="preserve">    command(5),</w:t>
      </w:r>
    </w:p>
    <w:p w14:paraId="1266F066" w14:textId="77777777" w:rsidR="00F059D4" w:rsidRDefault="00F059D4">
      <w:pPr>
        <w:pStyle w:val="Code"/>
      </w:pPr>
      <w:r>
        <w:t xml:space="preserve">    submit(6),</w:t>
      </w:r>
    </w:p>
    <w:p w14:paraId="122132D4" w14:textId="77777777" w:rsidR="00F059D4" w:rsidRDefault="00F059D4">
      <w:pPr>
        <w:pStyle w:val="Code"/>
      </w:pPr>
      <w:r>
        <w:t xml:space="preserve">    submitReportAck(7),</w:t>
      </w:r>
    </w:p>
    <w:p w14:paraId="1EA7A438" w14:textId="77777777" w:rsidR="00F059D4" w:rsidRDefault="00F059D4">
      <w:pPr>
        <w:pStyle w:val="Code"/>
      </w:pPr>
      <w:r>
        <w:t xml:space="preserve">    submitReportError(8),</w:t>
      </w:r>
    </w:p>
    <w:p w14:paraId="2053AA79" w14:textId="77777777" w:rsidR="00F059D4" w:rsidRDefault="00F059D4">
      <w:pPr>
        <w:pStyle w:val="Code"/>
      </w:pPr>
      <w:r>
        <w:t xml:space="preserve">    reserved(9)</w:t>
      </w:r>
    </w:p>
    <w:p w14:paraId="44BFAB4A" w14:textId="77777777" w:rsidR="00F059D4" w:rsidRDefault="00F059D4">
      <w:pPr>
        <w:pStyle w:val="Code"/>
      </w:pPr>
      <w:r>
        <w:t>}</w:t>
      </w:r>
    </w:p>
    <w:p w14:paraId="081B0CBA" w14:textId="77777777" w:rsidR="00F059D4" w:rsidRDefault="00F059D4">
      <w:pPr>
        <w:pStyle w:val="Code"/>
      </w:pPr>
    </w:p>
    <w:p w14:paraId="10C4030E" w14:textId="77777777" w:rsidR="00F059D4" w:rsidRDefault="00F059D4">
      <w:pPr>
        <w:pStyle w:val="Code"/>
      </w:pPr>
      <w:r>
        <w:t>SMSParty ::= SEQUENCE</w:t>
      </w:r>
    </w:p>
    <w:p w14:paraId="4AB5EE80" w14:textId="77777777" w:rsidR="00F059D4" w:rsidRDefault="00F059D4">
      <w:pPr>
        <w:pStyle w:val="Code"/>
      </w:pPr>
      <w:r>
        <w:t>{</w:t>
      </w:r>
    </w:p>
    <w:p w14:paraId="408B8A1A" w14:textId="77777777" w:rsidR="00F059D4" w:rsidRDefault="00F059D4">
      <w:pPr>
        <w:pStyle w:val="Code"/>
      </w:pPr>
      <w:r>
        <w:t xml:space="preserve">    sUPI        [1] SUPI OPTIONAL,</w:t>
      </w:r>
    </w:p>
    <w:p w14:paraId="443DECF9" w14:textId="77777777" w:rsidR="00F059D4" w:rsidRDefault="00F059D4">
      <w:pPr>
        <w:pStyle w:val="Code"/>
      </w:pPr>
      <w:r>
        <w:t xml:space="preserve">    pEI         [2] PEI OPTIONAL,</w:t>
      </w:r>
    </w:p>
    <w:p w14:paraId="16B8EB05" w14:textId="77777777" w:rsidR="00F059D4" w:rsidRDefault="00F059D4">
      <w:pPr>
        <w:pStyle w:val="Code"/>
      </w:pPr>
      <w:r>
        <w:t xml:space="preserve">    gPSI        [3] GPSI OPTIONAL,</w:t>
      </w:r>
    </w:p>
    <w:p w14:paraId="4F1CDB22" w14:textId="77777777" w:rsidR="00F059D4" w:rsidRDefault="00F059D4">
      <w:pPr>
        <w:pStyle w:val="Code"/>
      </w:pPr>
      <w:r>
        <w:t xml:space="preserve">    sMSAddress  [4] SMSAddress OPTIONAL</w:t>
      </w:r>
    </w:p>
    <w:p w14:paraId="210F89A9" w14:textId="77777777" w:rsidR="00F059D4" w:rsidRDefault="00F059D4">
      <w:pPr>
        <w:pStyle w:val="Code"/>
      </w:pPr>
      <w:r>
        <w:t>}</w:t>
      </w:r>
    </w:p>
    <w:p w14:paraId="6C20D7DB" w14:textId="77777777" w:rsidR="00F059D4" w:rsidRDefault="00F059D4">
      <w:pPr>
        <w:pStyle w:val="Code"/>
      </w:pPr>
    </w:p>
    <w:p w14:paraId="4305E6FE" w14:textId="77777777" w:rsidR="00F059D4" w:rsidRDefault="00F059D4">
      <w:pPr>
        <w:pStyle w:val="Code"/>
      </w:pPr>
      <w:r>
        <w:t>SMSTransferStatus ::= ENUMERATED</w:t>
      </w:r>
    </w:p>
    <w:p w14:paraId="547B709E" w14:textId="77777777" w:rsidR="00F059D4" w:rsidRDefault="00F059D4">
      <w:pPr>
        <w:pStyle w:val="Code"/>
      </w:pPr>
      <w:r>
        <w:t>{</w:t>
      </w:r>
    </w:p>
    <w:p w14:paraId="1E9C4F24" w14:textId="77777777" w:rsidR="00F059D4" w:rsidRDefault="00F059D4">
      <w:pPr>
        <w:pStyle w:val="Code"/>
      </w:pPr>
      <w:r>
        <w:t xml:space="preserve">    transferSucceeded(1),</w:t>
      </w:r>
    </w:p>
    <w:p w14:paraId="6D94E793" w14:textId="77777777" w:rsidR="00F059D4" w:rsidRDefault="00F059D4">
      <w:pPr>
        <w:pStyle w:val="Code"/>
      </w:pPr>
      <w:r>
        <w:t xml:space="preserve">    transferFailed(2),</w:t>
      </w:r>
    </w:p>
    <w:p w14:paraId="0484E7E5" w14:textId="77777777" w:rsidR="00F059D4" w:rsidRDefault="00F059D4">
      <w:pPr>
        <w:pStyle w:val="Code"/>
      </w:pPr>
      <w:r>
        <w:t xml:space="preserve">    undefined(3)</w:t>
      </w:r>
    </w:p>
    <w:p w14:paraId="79C0E879" w14:textId="77777777" w:rsidR="00F059D4" w:rsidRDefault="00F059D4">
      <w:pPr>
        <w:pStyle w:val="Code"/>
      </w:pPr>
      <w:r>
        <w:t>}</w:t>
      </w:r>
    </w:p>
    <w:p w14:paraId="78A35135" w14:textId="77777777" w:rsidR="00F059D4" w:rsidRDefault="00F059D4">
      <w:pPr>
        <w:pStyle w:val="Code"/>
      </w:pPr>
    </w:p>
    <w:p w14:paraId="2C6F43C9" w14:textId="77777777" w:rsidR="00F059D4" w:rsidRDefault="00F059D4">
      <w:pPr>
        <w:pStyle w:val="Code"/>
      </w:pPr>
      <w:r>
        <w:t>SMSOtherMessageIndication ::= BOOLEAN</w:t>
      </w:r>
    </w:p>
    <w:p w14:paraId="43882E4A" w14:textId="77777777" w:rsidR="00F059D4" w:rsidRDefault="00F059D4">
      <w:pPr>
        <w:pStyle w:val="Code"/>
      </w:pPr>
    </w:p>
    <w:p w14:paraId="5A64B688" w14:textId="77777777" w:rsidR="00F059D4" w:rsidRDefault="00F059D4">
      <w:pPr>
        <w:pStyle w:val="Code"/>
      </w:pPr>
      <w:r>
        <w:t>SMSNFAddress ::= CHOICE</w:t>
      </w:r>
    </w:p>
    <w:p w14:paraId="64BB5D97" w14:textId="77777777" w:rsidR="00F059D4" w:rsidRDefault="00F059D4">
      <w:pPr>
        <w:pStyle w:val="Code"/>
      </w:pPr>
      <w:r>
        <w:t>{</w:t>
      </w:r>
    </w:p>
    <w:p w14:paraId="03025010" w14:textId="77777777" w:rsidR="00F059D4" w:rsidRDefault="00F059D4">
      <w:pPr>
        <w:pStyle w:val="Code"/>
      </w:pPr>
      <w:r>
        <w:t xml:space="preserve">    iPAddress   [1] IPAddress,</w:t>
      </w:r>
    </w:p>
    <w:p w14:paraId="0AC62000" w14:textId="77777777" w:rsidR="00F059D4" w:rsidRDefault="00F059D4">
      <w:pPr>
        <w:pStyle w:val="Code"/>
      </w:pPr>
      <w:r>
        <w:t xml:space="preserve">    e164Number  [2] E164Number</w:t>
      </w:r>
    </w:p>
    <w:p w14:paraId="6DC65D97" w14:textId="77777777" w:rsidR="00F059D4" w:rsidRDefault="00F059D4">
      <w:pPr>
        <w:pStyle w:val="Code"/>
      </w:pPr>
      <w:r>
        <w:t>}</w:t>
      </w:r>
    </w:p>
    <w:p w14:paraId="6E016686" w14:textId="77777777" w:rsidR="00F059D4" w:rsidRDefault="00F059D4">
      <w:pPr>
        <w:pStyle w:val="Code"/>
      </w:pPr>
    </w:p>
    <w:p w14:paraId="46C71D56" w14:textId="77777777" w:rsidR="00F059D4" w:rsidRDefault="00F059D4">
      <w:pPr>
        <w:pStyle w:val="Code"/>
      </w:pPr>
      <w:r>
        <w:t>SMSNFType ::= ENUMERATED</w:t>
      </w:r>
    </w:p>
    <w:p w14:paraId="5FBD536B" w14:textId="77777777" w:rsidR="00F059D4" w:rsidRDefault="00F059D4">
      <w:pPr>
        <w:pStyle w:val="Code"/>
      </w:pPr>
      <w:r>
        <w:t>{</w:t>
      </w:r>
    </w:p>
    <w:p w14:paraId="7D360E47" w14:textId="77777777" w:rsidR="00F059D4" w:rsidRDefault="00F059D4">
      <w:pPr>
        <w:pStyle w:val="Code"/>
      </w:pPr>
      <w:r>
        <w:t xml:space="preserve">    sMSGMSC(1),</w:t>
      </w:r>
    </w:p>
    <w:p w14:paraId="1DCEB4E7" w14:textId="77777777" w:rsidR="00F059D4" w:rsidRDefault="00F059D4">
      <w:pPr>
        <w:pStyle w:val="Code"/>
      </w:pPr>
      <w:r>
        <w:t xml:space="preserve">    iWMSC(2),</w:t>
      </w:r>
    </w:p>
    <w:p w14:paraId="1DFEC62E" w14:textId="77777777" w:rsidR="00F059D4" w:rsidRDefault="00F059D4">
      <w:pPr>
        <w:pStyle w:val="Code"/>
      </w:pPr>
      <w:r>
        <w:t xml:space="preserve">    sMSRouter(3)</w:t>
      </w:r>
    </w:p>
    <w:p w14:paraId="52059865" w14:textId="77777777" w:rsidR="00F059D4" w:rsidRDefault="00F059D4">
      <w:pPr>
        <w:pStyle w:val="Code"/>
      </w:pPr>
      <w:r>
        <w:t>}</w:t>
      </w:r>
    </w:p>
    <w:p w14:paraId="3BB431AF" w14:textId="77777777" w:rsidR="00F059D4" w:rsidRDefault="00F059D4">
      <w:pPr>
        <w:pStyle w:val="Code"/>
      </w:pPr>
    </w:p>
    <w:p w14:paraId="0AE2DBFF" w14:textId="77777777" w:rsidR="00F059D4" w:rsidRDefault="00F059D4">
      <w:pPr>
        <w:pStyle w:val="Code"/>
      </w:pPr>
      <w:r>
        <w:t>SMSRPMessageReference ::= INTEGER (0..255)</w:t>
      </w:r>
    </w:p>
    <w:p w14:paraId="3C1E7BCF" w14:textId="77777777" w:rsidR="00F059D4" w:rsidRDefault="00F059D4">
      <w:pPr>
        <w:pStyle w:val="Code"/>
      </w:pPr>
    </w:p>
    <w:p w14:paraId="78809A8C" w14:textId="77777777" w:rsidR="00F059D4" w:rsidRDefault="00F059D4">
      <w:pPr>
        <w:pStyle w:val="Code"/>
      </w:pPr>
      <w:r>
        <w:t>SMSTPDUData ::= CHOICE</w:t>
      </w:r>
    </w:p>
    <w:p w14:paraId="78B5F1B4" w14:textId="77777777" w:rsidR="00F059D4" w:rsidRDefault="00F059D4">
      <w:pPr>
        <w:pStyle w:val="Code"/>
      </w:pPr>
      <w:r>
        <w:t>{</w:t>
      </w:r>
    </w:p>
    <w:p w14:paraId="7706888A" w14:textId="77777777" w:rsidR="00F059D4" w:rsidRDefault="00F059D4">
      <w:pPr>
        <w:pStyle w:val="Code"/>
      </w:pPr>
      <w:r>
        <w:t xml:space="preserve">    sMSTPDU [1] SMSTPDU,</w:t>
      </w:r>
    </w:p>
    <w:p w14:paraId="50B1039A" w14:textId="77777777" w:rsidR="00F059D4" w:rsidRDefault="00F059D4">
      <w:pPr>
        <w:pStyle w:val="Code"/>
      </w:pPr>
      <w:r>
        <w:t xml:space="preserve">    truncatedSMSTPDU [2] TruncatedSMSTPDU</w:t>
      </w:r>
    </w:p>
    <w:p w14:paraId="31E41352" w14:textId="77777777" w:rsidR="00F059D4" w:rsidRDefault="00F059D4">
      <w:pPr>
        <w:pStyle w:val="Code"/>
      </w:pPr>
      <w:r>
        <w:t>}</w:t>
      </w:r>
    </w:p>
    <w:p w14:paraId="15C60B9B" w14:textId="77777777" w:rsidR="00F059D4" w:rsidRDefault="00F059D4">
      <w:pPr>
        <w:pStyle w:val="Code"/>
      </w:pPr>
    </w:p>
    <w:p w14:paraId="69B7F27A" w14:textId="77777777" w:rsidR="00F059D4" w:rsidRDefault="00F059D4">
      <w:pPr>
        <w:pStyle w:val="Code"/>
      </w:pPr>
      <w:r>
        <w:lastRenderedPageBreak/>
        <w:t>SMSTPDU ::= OCTET STRING (SIZE(1..270))</w:t>
      </w:r>
    </w:p>
    <w:p w14:paraId="50DE22DD" w14:textId="77777777" w:rsidR="00F059D4" w:rsidRDefault="00F059D4">
      <w:pPr>
        <w:pStyle w:val="Code"/>
      </w:pPr>
    </w:p>
    <w:p w14:paraId="74EC4B61" w14:textId="77777777" w:rsidR="00F059D4" w:rsidRDefault="00F059D4">
      <w:pPr>
        <w:pStyle w:val="Code"/>
      </w:pPr>
      <w:r>
        <w:t>TruncatedSMSTPDU ::= OCTET STRING (SIZE(1..130))</w:t>
      </w:r>
    </w:p>
    <w:p w14:paraId="2814B2F0" w14:textId="77777777" w:rsidR="00F059D4" w:rsidRDefault="00F059D4">
      <w:pPr>
        <w:pStyle w:val="Code"/>
      </w:pPr>
    </w:p>
    <w:p w14:paraId="3D216DD7" w14:textId="77777777" w:rsidR="00F059D4" w:rsidRDefault="00F059D4">
      <w:pPr>
        <w:pStyle w:val="CodeHeader"/>
      </w:pPr>
      <w:r>
        <w:t>-- ===============</w:t>
      </w:r>
    </w:p>
    <w:p w14:paraId="467FA3FA" w14:textId="77777777" w:rsidR="00F059D4" w:rsidRDefault="00F059D4">
      <w:pPr>
        <w:pStyle w:val="CodeHeader"/>
      </w:pPr>
      <w:r>
        <w:t>-- MMS definitions</w:t>
      </w:r>
    </w:p>
    <w:p w14:paraId="29C2839D" w14:textId="77777777" w:rsidR="00F059D4" w:rsidRDefault="00F059D4">
      <w:pPr>
        <w:pStyle w:val="Code"/>
      </w:pPr>
      <w:r>
        <w:t>-- ===============</w:t>
      </w:r>
    </w:p>
    <w:p w14:paraId="263FF70D" w14:textId="77777777" w:rsidR="00F059D4" w:rsidRDefault="00F059D4">
      <w:pPr>
        <w:pStyle w:val="Code"/>
      </w:pPr>
    </w:p>
    <w:p w14:paraId="7EF57F77" w14:textId="77777777" w:rsidR="00F059D4" w:rsidRDefault="00F059D4">
      <w:pPr>
        <w:pStyle w:val="Code"/>
      </w:pPr>
      <w:r>
        <w:t>MMSSend ::= SEQUENCE</w:t>
      </w:r>
    </w:p>
    <w:p w14:paraId="2B27FEF4" w14:textId="77777777" w:rsidR="00F059D4" w:rsidRDefault="00F059D4">
      <w:pPr>
        <w:pStyle w:val="Code"/>
      </w:pPr>
      <w:r>
        <w:t>{</w:t>
      </w:r>
    </w:p>
    <w:p w14:paraId="386CA0E5" w14:textId="77777777" w:rsidR="00F059D4" w:rsidRDefault="00F059D4">
      <w:pPr>
        <w:pStyle w:val="Code"/>
      </w:pPr>
      <w:r>
        <w:t xml:space="preserve">    transactionID       [1]  UTF8String,</w:t>
      </w:r>
    </w:p>
    <w:p w14:paraId="3A654B42" w14:textId="77777777" w:rsidR="00F059D4" w:rsidRDefault="00F059D4">
      <w:pPr>
        <w:pStyle w:val="Code"/>
      </w:pPr>
      <w:r>
        <w:t xml:space="preserve">    version             [2]  MMSVersion,</w:t>
      </w:r>
    </w:p>
    <w:p w14:paraId="5B04E330" w14:textId="77777777" w:rsidR="00F059D4" w:rsidRDefault="00F059D4">
      <w:pPr>
        <w:pStyle w:val="Code"/>
      </w:pPr>
      <w:r>
        <w:t xml:space="preserve">    dateTime            [3]  Timestamp,</w:t>
      </w:r>
    </w:p>
    <w:p w14:paraId="658C9BD3" w14:textId="77777777" w:rsidR="00F059D4" w:rsidRDefault="00F059D4">
      <w:pPr>
        <w:pStyle w:val="Code"/>
      </w:pPr>
      <w:r>
        <w:t xml:space="preserve">    originatingMMSParty [4]  MMSParty,</w:t>
      </w:r>
    </w:p>
    <w:p w14:paraId="5E42E35D" w14:textId="77777777" w:rsidR="00F059D4" w:rsidRDefault="00F059D4">
      <w:pPr>
        <w:pStyle w:val="Code"/>
      </w:pPr>
      <w:r>
        <w:t xml:space="preserve">    terminatingMMSParty [5]  SEQUENCE OF MMSParty OPTIONAL,</w:t>
      </w:r>
    </w:p>
    <w:p w14:paraId="47194E56" w14:textId="77777777" w:rsidR="00F059D4" w:rsidRDefault="00F059D4">
      <w:pPr>
        <w:pStyle w:val="Code"/>
      </w:pPr>
      <w:r>
        <w:t xml:space="preserve">    cCRecipients        [6]  SEQUENCE OF MMSParty OPTIONAL,</w:t>
      </w:r>
    </w:p>
    <w:p w14:paraId="30DF1422" w14:textId="77777777" w:rsidR="00F059D4" w:rsidRDefault="00F059D4">
      <w:pPr>
        <w:pStyle w:val="Code"/>
      </w:pPr>
      <w:r>
        <w:t xml:space="preserve">    bCCRecipients       [7]  SEQUENCE OF MMSParty OPTIONAL,</w:t>
      </w:r>
    </w:p>
    <w:p w14:paraId="79141C7D" w14:textId="77777777" w:rsidR="00F059D4" w:rsidRDefault="00F059D4">
      <w:pPr>
        <w:pStyle w:val="Code"/>
      </w:pPr>
      <w:r>
        <w:t xml:space="preserve">    direction           [8]  MMSDirection,</w:t>
      </w:r>
    </w:p>
    <w:p w14:paraId="1395D3D6" w14:textId="77777777" w:rsidR="00F059D4" w:rsidRDefault="00F059D4">
      <w:pPr>
        <w:pStyle w:val="Code"/>
      </w:pPr>
      <w:r>
        <w:t xml:space="preserve">    subject             [9]  MMSSubject OPTIONAL,</w:t>
      </w:r>
    </w:p>
    <w:p w14:paraId="75EC65EC" w14:textId="77777777" w:rsidR="00F059D4" w:rsidRDefault="00F059D4">
      <w:pPr>
        <w:pStyle w:val="Code"/>
      </w:pPr>
      <w:r>
        <w:t xml:space="preserve">    messageClass        [10]  MMSMessageClass OPTIONAL,</w:t>
      </w:r>
    </w:p>
    <w:p w14:paraId="090EFCE2" w14:textId="77777777" w:rsidR="00F059D4" w:rsidRDefault="00F059D4">
      <w:pPr>
        <w:pStyle w:val="Code"/>
      </w:pPr>
      <w:r>
        <w:t xml:space="preserve">    expiry              [11] MMSExpiry,</w:t>
      </w:r>
    </w:p>
    <w:p w14:paraId="1F081E2E" w14:textId="77777777" w:rsidR="00F059D4" w:rsidRDefault="00F059D4">
      <w:pPr>
        <w:pStyle w:val="Code"/>
      </w:pPr>
      <w:r>
        <w:t xml:space="preserve">    desiredDeliveryTime [12] Timestamp OPTIONAL,</w:t>
      </w:r>
    </w:p>
    <w:p w14:paraId="157A8768" w14:textId="77777777" w:rsidR="00F059D4" w:rsidRDefault="00F059D4">
      <w:pPr>
        <w:pStyle w:val="Code"/>
      </w:pPr>
      <w:r>
        <w:t xml:space="preserve">    priority            [13] MMSPriority OPTIONAL,</w:t>
      </w:r>
    </w:p>
    <w:p w14:paraId="18A95934" w14:textId="77777777" w:rsidR="00F059D4" w:rsidRDefault="00F059D4">
      <w:pPr>
        <w:pStyle w:val="Code"/>
      </w:pPr>
      <w:r>
        <w:t xml:space="preserve">    senderVisibility    [14] BOOLEAN OPTIONAL,</w:t>
      </w:r>
    </w:p>
    <w:p w14:paraId="33CFF11D" w14:textId="77777777" w:rsidR="00F059D4" w:rsidRDefault="00F059D4">
      <w:pPr>
        <w:pStyle w:val="Code"/>
      </w:pPr>
      <w:r>
        <w:t xml:space="preserve">    deliveryReport      [15] BOOLEAN OPTIONAL,</w:t>
      </w:r>
    </w:p>
    <w:p w14:paraId="4B61BB7A" w14:textId="77777777" w:rsidR="00F059D4" w:rsidRDefault="00F059D4">
      <w:pPr>
        <w:pStyle w:val="Code"/>
      </w:pPr>
      <w:r>
        <w:t xml:space="preserve">    readReport          [16] BOOLEAN OPTIONAL,</w:t>
      </w:r>
    </w:p>
    <w:p w14:paraId="7F621E45" w14:textId="77777777" w:rsidR="00F059D4" w:rsidRDefault="00F059D4">
      <w:pPr>
        <w:pStyle w:val="Code"/>
      </w:pPr>
      <w:r>
        <w:t xml:space="preserve">    store               [17] BOOLEAN OPTIONAL,</w:t>
      </w:r>
    </w:p>
    <w:p w14:paraId="72302CEE" w14:textId="77777777" w:rsidR="00F059D4" w:rsidRDefault="00F059D4">
      <w:pPr>
        <w:pStyle w:val="Code"/>
      </w:pPr>
      <w:r>
        <w:t xml:space="preserve">    state               [18] MMState OPTIONAL,</w:t>
      </w:r>
    </w:p>
    <w:p w14:paraId="3D38AE02" w14:textId="77777777" w:rsidR="00F059D4" w:rsidRDefault="00F059D4">
      <w:pPr>
        <w:pStyle w:val="Code"/>
      </w:pPr>
      <w:r>
        <w:t xml:space="preserve">    flags               [19] MMFlags OPTIONAL,</w:t>
      </w:r>
    </w:p>
    <w:p w14:paraId="42784CD5" w14:textId="77777777" w:rsidR="00F059D4" w:rsidRDefault="00F059D4">
      <w:pPr>
        <w:pStyle w:val="Code"/>
      </w:pPr>
      <w:r>
        <w:t xml:space="preserve">    replyCharging       [20] MMSReplyCharging OPTIONAL,</w:t>
      </w:r>
    </w:p>
    <w:p w14:paraId="1C285382" w14:textId="77777777" w:rsidR="00F059D4" w:rsidRDefault="00F059D4">
      <w:pPr>
        <w:pStyle w:val="Code"/>
      </w:pPr>
      <w:r>
        <w:t xml:space="preserve">    applicID            [21] UTF8String OPTIONAL,</w:t>
      </w:r>
    </w:p>
    <w:p w14:paraId="52186AAE" w14:textId="77777777" w:rsidR="00F059D4" w:rsidRDefault="00F059D4">
      <w:pPr>
        <w:pStyle w:val="Code"/>
      </w:pPr>
      <w:r>
        <w:t xml:space="preserve">    replyApplicID       [22] UTF8String OPTIONAL,</w:t>
      </w:r>
    </w:p>
    <w:p w14:paraId="0DC187DB" w14:textId="77777777" w:rsidR="00F059D4" w:rsidRDefault="00F059D4">
      <w:pPr>
        <w:pStyle w:val="Code"/>
      </w:pPr>
      <w:r>
        <w:t xml:space="preserve">    auxApplicInfo       [23] UTF8String OPTIONAL,</w:t>
      </w:r>
    </w:p>
    <w:p w14:paraId="54858C96" w14:textId="77777777" w:rsidR="00F059D4" w:rsidRDefault="00F059D4">
      <w:pPr>
        <w:pStyle w:val="Code"/>
      </w:pPr>
      <w:r>
        <w:t xml:space="preserve">    contentClass        [24] MMSContentClass OPTIONAL,</w:t>
      </w:r>
    </w:p>
    <w:p w14:paraId="226F40E4" w14:textId="77777777" w:rsidR="00F059D4" w:rsidRDefault="00F059D4">
      <w:pPr>
        <w:pStyle w:val="Code"/>
      </w:pPr>
      <w:r>
        <w:t xml:space="preserve">    dRMContent          [25] BOOLEAN OPTIONAL,</w:t>
      </w:r>
    </w:p>
    <w:p w14:paraId="211941F9" w14:textId="77777777" w:rsidR="00F059D4" w:rsidRDefault="00F059D4">
      <w:pPr>
        <w:pStyle w:val="Code"/>
      </w:pPr>
      <w:r>
        <w:t xml:space="preserve">    adaptationAllowed   [26] MMSAdaptation OPTIONAL,</w:t>
      </w:r>
    </w:p>
    <w:p w14:paraId="6104AA72" w14:textId="77777777" w:rsidR="00F059D4" w:rsidRDefault="00F059D4">
      <w:pPr>
        <w:pStyle w:val="Code"/>
      </w:pPr>
      <w:r>
        <w:t xml:space="preserve">    contentType         [27] MMSContentType,</w:t>
      </w:r>
    </w:p>
    <w:p w14:paraId="0B0BD213" w14:textId="77777777" w:rsidR="00F059D4" w:rsidRDefault="00F059D4">
      <w:pPr>
        <w:pStyle w:val="Code"/>
      </w:pPr>
      <w:r>
        <w:t xml:space="preserve">    responseStatus      [28] MMSResponseStatus,</w:t>
      </w:r>
    </w:p>
    <w:p w14:paraId="5F86E3A4" w14:textId="77777777" w:rsidR="00F059D4" w:rsidRDefault="00F059D4">
      <w:pPr>
        <w:pStyle w:val="Code"/>
      </w:pPr>
      <w:r>
        <w:t xml:space="preserve">    responseStatusText  [29] UTF8String OPTIONAL,</w:t>
      </w:r>
    </w:p>
    <w:p w14:paraId="54D7E205" w14:textId="77777777" w:rsidR="00F059D4" w:rsidRDefault="00F059D4">
      <w:pPr>
        <w:pStyle w:val="Code"/>
      </w:pPr>
      <w:r>
        <w:t xml:space="preserve">    messageID           [30] UTF8String</w:t>
      </w:r>
    </w:p>
    <w:p w14:paraId="7906B2AE" w14:textId="77777777" w:rsidR="00F059D4" w:rsidRDefault="00F059D4">
      <w:pPr>
        <w:pStyle w:val="Code"/>
      </w:pPr>
      <w:r>
        <w:t>}</w:t>
      </w:r>
    </w:p>
    <w:p w14:paraId="1101A763" w14:textId="77777777" w:rsidR="00F059D4" w:rsidRDefault="00F059D4">
      <w:pPr>
        <w:pStyle w:val="Code"/>
      </w:pPr>
    </w:p>
    <w:p w14:paraId="077F4348" w14:textId="77777777" w:rsidR="00F059D4" w:rsidRDefault="00F059D4">
      <w:pPr>
        <w:pStyle w:val="Code"/>
      </w:pPr>
      <w:r>
        <w:t>MMSSendByNonLocalTarget ::= SEQUENCE</w:t>
      </w:r>
    </w:p>
    <w:p w14:paraId="3844CB1E" w14:textId="77777777" w:rsidR="00F059D4" w:rsidRDefault="00F059D4">
      <w:pPr>
        <w:pStyle w:val="Code"/>
      </w:pPr>
      <w:r>
        <w:t>{</w:t>
      </w:r>
    </w:p>
    <w:p w14:paraId="42310CF3" w14:textId="77777777" w:rsidR="00F059D4" w:rsidRDefault="00F059D4">
      <w:pPr>
        <w:pStyle w:val="Code"/>
      </w:pPr>
      <w:r>
        <w:t xml:space="preserve">    version             [1]  MMSVersion,</w:t>
      </w:r>
    </w:p>
    <w:p w14:paraId="6ECA91F4" w14:textId="77777777" w:rsidR="00F059D4" w:rsidRDefault="00F059D4">
      <w:pPr>
        <w:pStyle w:val="Code"/>
      </w:pPr>
      <w:r>
        <w:t xml:space="preserve">    transactionID       [2]  UTF8String,</w:t>
      </w:r>
    </w:p>
    <w:p w14:paraId="6C4E2903" w14:textId="77777777" w:rsidR="00F059D4" w:rsidRDefault="00F059D4">
      <w:pPr>
        <w:pStyle w:val="Code"/>
      </w:pPr>
      <w:r>
        <w:t xml:space="preserve">    messageID           [3]  UTF8String,</w:t>
      </w:r>
    </w:p>
    <w:p w14:paraId="0D883D2C" w14:textId="77777777" w:rsidR="00F059D4" w:rsidRDefault="00F059D4">
      <w:pPr>
        <w:pStyle w:val="Code"/>
      </w:pPr>
      <w:r>
        <w:t xml:space="preserve">    terminatingMMSParty [4]  SEQUENCE OF MMSParty,</w:t>
      </w:r>
    </w:p>
    <w:p w14:paraId="3E9F75CF" w14:textId="77777777" w:rsidR="00F059D4" w:rsidRDefault="00F059D4">
      <w:pPr>
        <w:pStyle w:val="Code"/>
      </w:pPr>
      <w:r>
        <w:t xml:space="preserve">    originatingMMSParty [5]  MMSParty,</w:t>
      </w:r>
    </w:p>
    <w:p w14:paraId="06776237" w14:textId="77777777" w:rsidR="00F059D4" w:rsidRDefault="00F059D4">
      <w:pPr>
        <w:pStyle w:val="Code"/>
      </w:pPr>
      <w:r>
        <w:t xml:space="preserve">    direction           [6]  MMSDirection,</w:t>
      </w:r>
    </w:p>
    <w:p w14:paraId="2CFF8D8E" w14:textId="77777777" w:rsidR="00F059D4" w:rsidRDefault="00F059D4">
      <w:pPr>
        <w:pStyle w:val="Code"/>
      </w:pPr>
      <w:r>
        <w:t xml:space="preserve">    contentType         [7]  MMSContentType,</w:t>
      </w:r>
    </w:p>
    <w:p w14:paraId="62E6558E" w14:textId="77777777" w:rsidR="00F059D4" w:rsidRDefault="00F059D4">
      <w:pPr>
        <w:pStyle w:val="Code"/>
      </w:pPr>
      <w:r>
        <w:t xml:space="preserve">    messageClass        [8]  MMSMessageClass OPTIONAL,</w:t>
      </w:r>
    </w:p>
    <w:p w14:paraId="396D01AD" w14:textId="77777777" w:rsidR="00F059D4" w:rsidRDefault="00F059D4">
      <w:pPr>
        <w:pStyle w:val="Code"/>
      </w:pPr>
      <w:r>
        <w:t xml:space="preserve">    dateTime            [9]  Timestamp,</w:t>
      </w:r>
    </w:p>
    <w:p w14:paraId="25E62291" w14:textId="77777777" w:rsidR="00F059D4" w:rsidRDefault="00F059D4">
      <w:pPr>
        <w:pStyle w:val="Code"/>
      </w:pPr>
      <w:r>
        <w:t xml:space="preserve">    expiry              [10] MMSExpiry OPTIONAL,</w:t>
      </w:r>
    </w:p>
    <w:p w14:paraId="08C8CA8E" w14:textId="77777777" w:rsidR="00F059D4" w:rsidRDefault="00F059D4">
      <w:pPr>
        <w:pStyle w:val="Code"/>
      </w:pPr>
      <w:r>
        <w:t xml:space="preserve">    deliveryReport      [11] BOOLEAN OPTIONAL,</w:t>
      </w:r>
    </w:p>
    <w:p w14:paraId="1A0F4DB4" w14:textId="77777777" w:rsidR="00F059D4" w:rsidRDefault="00F059D4">
      <w:pPr>
        <w:pStyle w:val="Code"/>
      </w:pPr>
      <w:r>
        <w:t xml:space="preserve">    priority            [12] MMSPriority OPTIONAL,</w:t>
      </w:r>
    </w:p>
    <w:p w14:paraId="5824BAFF" w14:textId="77777777" w:rsidR="00F059D4" w:rsidRDefault="00F059D4">
      <w:pPr>
        <w:pStyle w:val="Code"/>
      </w:pPr>
      <w:r>
        <w:t xml:space="preserve">    senderVisibility    [13] BOOLEAN OPTIONAL,</w:t>
      </w:r>
    </w:p>
    <w:p w14:paraId="1426A2DA" w14:textId="77777777" w:rsidR="00F059D4" w:rsidRDefault="00F059D4">
      <w:pPr>
        <w:pStyle w:val="Code"/>
      </w:pPr>
      <w:r>
        <w:t xml:space="preserve">    readReport          [14] BOOLEAN OPTIONAL,</w:t>
      </w:r>
    </w:p>
    <w:p w14:paraId="29425359" w14:textId="77777777" w:rsidR="00F059D4" w:rsidRDefault="00F059D4">
      <w:pPr>
        <w:pStyle w:val="Code"/>
      </w:pPr>
      <w:r>
        <w:t xml:space="preserve">    subject             [15] MMSSubject OPTIONAL,</w:t>
      </w:r>
    </w:p>
    <w:p w14:paraId="7084421D" w14:textId="77777777" w:rsidR="00F059D4" w:rsidRDefault="00F059D4">
      <w:pPr>
        <w:pStyle w:val="Code"/>
      </w:pPr>
      <w:r>
        <w:t xml:space="preserve">    forwardCount        [16] INTEGER OPTIONAL,</w:t>
      </w:r>
    </w:p>
    <w:p w14:paraId="1CE94900" w14:textId="77777777" w:rsidR="00F059D4" w:rsidRDefault="00F059D4">
      <w:pPr>
        <w:pStyle w:val="Code"/>
      </w:pPr>
      <w:r>
        <w:t xml:space="preserve">    previouslySentBy    [17] MMSPreviouslySentBy OPTIONAL,</w:t>
      </w:r>
    </w:p>
    <w:p w14:paraId="3CA23F38" w14:textId="77777777" w:rsidR="00F059D4" w:rsidRDefault="00F059D4">
      <w:pPr>
        <w:pStyle w:val="Code"/>
      </w:pPr>
      <w:r>
        <w:t xml:space="preserve">    prevSentByDateTime  [18] Timestamp OPTIONAL,</w:t>
      </w:r>
    </w:p>
    <w:p w14:paraId="3760265B" w14:textId="77777777" w:rsidR="00F059D4" w:rsidRDefault="00F059D4">
      <w:pPr>
        <w:pStyle w:val="Code"/>
      </w:pPr>
      <w:r>
        <w:t xml:space="preserve">    applicID            [19] UTF8String OPTIONAL,</w:t>
      </w:r>
    </w:p>
    <w:p w14:paraId="7EAC30D2" w14:textId="77777777" w:rsidR="00F059D4" w:rsidRDefault="00F059D4">
      <w:pPr>
        <w:pStyle w:val="Code"/>
      </w:pPr>
      <w:r>
        <w:t xml:space="preserve">    replyApplicID       [20] UTF8String OPTIONAL,</w:t>
      </w:r>
    </w:p>
    <w:p w14:paraId="2ED9D83C" w14:textId="77777777" w:rsidR="00F059D4" w:rsidRDefault="00F059D4">
      <w:pPr>
        <w:pStyle w:val="Code"/>
      </w:pPr>
      <w:r>
        <w:t xml:space="preserve">    auxApplicInfo       [21] UTF8String OPTIONAL,</w:t>
      </w:r>
    </w:p>
    <w:p w14:paraId="764937A8" w14:textId="77777777" w:rsidR="00F059D4" w:rsidRDefault="00F059D4">
      <w:pPr>
        <w:pStyle w:val="Code"/>
      </w:pPr>
      <w:r>
        <w:t xml:space="preserve">    contentClass        [22] MMSContentClass OPTIONAL,</w:t>
      </w:r>
    </w:p>
    <w:p w14:paraId="71E91B45" w14:textId="77777777" w:rsidR="00F059D4" w:rsidRDefault="00F059D4">
      <w:pPr>
        <w:pStyle w:val="Code"/>
      </w:pPr>
      <w:r>
        <w:t xml:space="preserve">    dRMContent          [23] BOOLEAN OPTIONAL,</w:t>
      </w:r>
    </w:p>
    <w:p w14:paraId="16C80DFF" w14:textId="77777777" w:rsidR="00F059D4" w:rsidRDefault="00F059D4">
      <w:pPr>
        <w:pStyle w:val="Code"/>
      </w:pPr>
      <w:r>
        <w:t xml:space="preserve">    adaptationAllowed   [24] MMSAdaptation OPTIONAL</w:t>
      </w:r>
    </w:p>
    <w:p w14:paraId="13CDA0B8" w14:textId="77777777" w:rsidR="00F059D4" w:rsidRDefault="00F059D4">
      <w:pPr>
        <w:pStyle w:val="Code"/>
      </w:pPr>
      <w:r>
        <w:t>}</w:t>
      </w:r>
    </w:p>
    <w:p w14:paraId="529B6558" w14:textId="77777777" w:rsidR="00F059D4" w:rsidRDefault="00F059D4">
      <w:pPr>
        <w:pStyle w:val="Code"/>
      </w:pPr>
    </w:p>
    <w:p w14:paraId="2E8BCB25" w14:textId="77777777" w:rsidR="00F059D4" w:rsidRDefault="00F059D4">
      <w:pPr>
        <w:pStyle w:val="Code"/>
      </w:pPr>
      <w:r>
        <w:t>MMSNotification ::= SEQUENCE</w:t>
      </w:r>
    </w:p>
    <w:p w14:paraId="43FD0CAE" w14:textId="77777777" w:rsidR="00F059D4" w:rsidRDefault="00F059D4">
      <w:pPr>
        <w:pStyle w:val="Code"/>
      </w:pPr>
      <w:r>
        <w:t>{</w:t>
      </w:r>
    </w:p>
    <w:p w14:paraId="5DDC3890" w14:textId="77777777" w:rsidR="00F059D4" w:rsidRDefault="00F059D4">
      <w:pPr>
        <w:pStyle w:val="Code"/>
      </w:pPr>
      <w:r>
        <w:t xml:space="preserve">    transactionID           [1]  UTF8String,</w:t>
      </w:r>
    </w:p>
    <w:p w14:paraId="6472E5D8" w14:textId="77777777" w:rsidR="00F059D4" w:rsidRDefault="00F059D4">
      <w:pPr>
        <w:pStyle w:val="Code"/>
      </w:pPr>
      <w:r>
        <w:t xml:space="preserve">    version                 [2]  MMSVersion,</w:t>
      </w:r>
    </w:p>
    <w:p w14:paraId="26E88123" w14:textId="77777777" w:rsidR="00F059D4" w:rsidRDefault="00F059D4">
      <w:pPr>
        <w:pStyle w:val="Code"/>
      </w:pPr>
      <w:r>
        <w:t xml:space="preserve">    originatingMMSParty     [3]  MMSParty OPTIONAL,</w:t>
      </w:r>
    </w:p>
    <w:p w14:paraId="40AEE43F" w14:textId="77777777" w:rsidR="00F059D4" w:rsidRDefault="00F059D4">
      <w:pPr>
        <w:pStyle w:val="Code"/>
      </w:pPr>
      <w:r>
        <w:t xml:space="preserve">    direction               [4]  MMSDirection,</w:t>
      </w:r>
    </w:p>
    <w:p w14:paraId="10771823" w14:textId="77777777" w:rsidR="00F059D4" w:rsidRDefault="00F059D4">
      <w:pPr>
        <w:pStyle w:val="Code"/>
      </w:pPr>
      <w:r>
        <w:t xml:space="preserve">    subject                 [5]  MMSSubject OPTIONAL,</w:t>
      </w:r>
    </w:p>
    <w:p w14:paraId="43E5A29F" w14:textId="77777777" w:rsidR="00F059D4" w:rsidRDefault="00F059D4">
      <w:pPr>
        <w:pStyle w:val="Code"/>
      </w:pPr>
      <w:r>
        <w:t xml:space="preserve">    deliveryReportRequested [6]  BOOLEAN OPTIONAL,</w:t>
      </w:r>
    </w:p>
    <w:p w14:paraId="5B9C9888" w14:textId="77777777" w:rsidR="00F059D4" w:rsidRDefault="00F059D4">
      <w:pPr>
        <w:pStyle w:val="Code"/>
      </w:pPr>
      <w:r>
        <w:lastRenderedPageBreak/>
        <w:t xml:space="preserve">    stored                  [7]  BOOLEAN OPTIONAL,</w:t>
      </w:r>
    </w:p>
    <w:p w14:paraId="21949364" w14:textId="77777777" w:rsidR="00F059D4" w:rsidRDefault="00F059D4">
      <w:pPr>
        <w:pStyle w:val="Code"/>
      </w:pPr>
      <w:r>
        <w:t xml:space="preserve">    messageClass            [8]  MMSMessageClass,</w:t>
      </w:r>
    </w:p>
    <w:p w14:paraId="5BE73214" w14:textId="77777777" w:rsidR="00F059D4" w:rsidRDefault="00F059D4">
      <w:pPr>
        <w:pStyle w:val="Code"/>
      </w:pPr>
      <w:r>
        <w:t xml:space="preserve">    priority                [9]  MMSPriority OPTIONAL,</w:t>
      </w:r>
    </w:p>
    <w:p w14:paraId="4F78FF6F" w14:textId="77777777" w:rsidR="00F059D4" w:rsidRDefault="00F059D4">
      <w:pPr>
        <w:pStyle w:val="Code"/>
      </w:pPr>
      <w:r>
        <w:t xml:space="preserve">    messageSize             [10]  INTEGER,</w:t>
      </w:r>
    </w:p>
    <w:p w14:paraId="6FEC1AD1" w14:textId="77777777" w:rsidR="00F059D4" w:rsidRDefault="00F059D4">
      <w:pPr>
        <w:pStyle w:val="Code"/>
      </w:pPr>
      <w:r>
        <w:t xml:space="preserve">    expiry                  [11] MMSExpiry,</w:t>
      </w:r>
    </w:p>
    <w:p w14:paraId="4FCDA76E" w14:textId="77777777" w:rsidR="00F059D4" w:rsidRDefault="00F059D4">
      <w:pPr>
        <w:pStyle w:val="Code"/>
      </w:pPr>
      <w:r>
        <w:t xml:space="preserve">    replyCharging           [12] MMSReplyCharging OPTIONAL</w:t>
      </w:r>
    </w:p>
    <w:p w14:paraId="1F9D0932" w14:textId="77777777" w:rsidR="00F059D4" w:rsidRDefault="00F059D4">
      <w:pPr>
        <w:pStyle w:val="Code"/>
      </w:pPr>
      <w:r>
        <w:t>}</w:t>
      </w:r>
    </w:p>
    <w:p w14:paraId="66767BA8" w14:textId="77777777" w:rsidR="00F059D4" w:rsidRDefault="00F059D4">
      <w:pPr>
        <w:pStyle w:val="Code"/>
      </w:pPr>
    </w:p>
    <w:p w14:paraId="6A72DA95" w14:textId="77777777" w:rsidR="00F059D4" w:rsidRDefault="00F059D4">
      <w:pPr>
        <w:pStyle w:val="Code"/>
      </w:pPr>
      <w:r>
        <w:t>MMSSendToNonLocalTarget ::= SEQUENCE</w:t>
      </w:r>
    </w:p>
    <w:p w14:paraId="53387E50" w14:textId="77777777" w:rsidR="00F059D4" w:rsidRDefault="00F059D4">
      <w:pPr>
        <w:pStyle w:val="Code"/>
      </w:pPr>
      <w:r>
        <w:t>{</w:t>
      </w:r>
    </w:p>
    <w:p w14:paraId="3952AA64" w14:textId="77777777" w:rsidR="00F059D4" w:rsidRDefault="00F059D4">
      <w:pPr>
        <w:pStyle w:val="Code"/>
      </w:pPr>
      <w:r>
        <w:t xml:space="preserve">    version             [1]  MMSVersion,</w:t>
      </w:r>
    </w:p>
    <w:p w14:paraId="335F8450" w14:textId="77777777" w:rsidR="00F059D4" w:rsidRDefault="00F059D4">
      <w:pPr>
        <w:pStyle w:val="Code"/>
      </w:pPr>
      <w:r>
        <w:t xml:space="preserve">    transactionID       [2]  UTF8String,</w:t>
      </w:r>
    </w:p>
    <w:p w14:paraId="7263BD90" w14:textId="77777777" w:rsidR="00F059D4" w:rsidRDefault="00F059D4">
      <w:pPr>
        <w:pStyle w:val="Code"/>
      </w:pPr>
      <w:r>
        <w:t xml:space="preserve">    messageID           [3]  UTF8String,</w:t>
      </w:r>
    </w:p>
    <w:p w14:paraId="776C289B" w14:textId="77777777" w:rsidR="00F059D4" w:rsidRDefault="00F059D4">
      <w:pPr>
        <w:pStyle w:val="Code"/>
      </w:pPr>
      <w:r>
        <w:t xml:space="preserve">    terminatingMMSParty [4]  SEQUENCE OF MMSParty,</w:t>
      </w:r>
    </w:p>
    <w:p w14:paraId="0B5EC6B6" w14:textId="77777777" w:rsidR="00F059D4" w:rsidRDefault="00F059D4">
      <w:pPr>
        <w:pStyle w:val="Code"/>
      </w:pPr>
      <w:r>
        <w:t xml:space="preserve">    originatingMMSParty [5]  MMSParty,</w:t>
      </w:r>
    </w:p>
    <w:p w14:paraId="4DF9E618" w14:textId="77777777" w:rsidR="00F059D4" w:rsidRDefault="00F059D4">
      <w:pPr>
        <w:pStyle w:val="Code"/>
      </w:pPr>
      <w:r>
        <w:t xml:space="preserve">    direction           [6]  MMSDirection,</w:t>
      </w:r>
    </w:p>
    <w:p w14:paraId="06FD067B" w14:textId="77777777" w:rsidR="00F059D4" w:rsidRDefault="00F059D4">
      <w:pPr>
        <w:pStyle w:val="Code"/>
      </w:pPr>
      <w:r>
        <w:t xml:space="preserve">    contentType         [7]  MMSContentType,</w:t>
      </w:r>
    </w:p>
    <w:p w14:paraId="33EE5568" w14:textId="77777777" w:rsidR="00F059D4" w:rsidRDefault="00F059D4">
      <w:pPr>
        <w:pStyle w:val="Code"/>
      </w:pPr>
      <w:r>
        <w:t xml:space="preserve">    messageClass        [8]  MMSMessageClass OPTIONAL,</w:t>
      </w:r>
    </w:p>
    <w:p w14:paraId="594F3D83" w14:textId="77777777" w:rsidR="00F059D4" w:rsidRDefault="00F059D4">
      <w:pPr>
        <w:pStyle w:val="Code"/>
      </w:pPr>
      <w:r>
        <w:t xml:space="preserve">    dateTime            [9]  Timestamp,</w:t>
      </w:r>
    </w:p>
    <w:p w14:paraId="4FF7B669" w14:textId="77777777" w:rsidR="00F059D4" w:rsidRDefault="00F059D4">
      <w:pPr>
        <w:pStyle w:val="Code"/>
      </w:pPr>
      <w:r>
        <w:t xml:space="preserve">    expiry              [10] MMSExpiry OPTIONAL,</w:t>
      </w:r>
    </w:p>
    <w:p w14:paraId="6D1DC298" w14:textId="77777777" w:rsidR="00F059D4" w:rsidRDefault="00F059D4">
      <w:pPr>
        <w:pStyle w:val="Code"/>
      </w:pPr>
      <w:r>
        <w:t xml:space="preserve">    deliveryReport      [11] BOOLEAN OPTIONAL,</w:t>
      </w:r>
    </w:p>
    <w:p w14:paraId="29BF2300" w14:textId="77777777" w:rsidR="00F059D4" w:rsidRDefault="00F059D4">
      <w:pPr>
        <w:pStyle w:val="Code"/>
      </w:pPr>
      <w:r>
        <w:t xml:space="preserve">    priority            [12] MMSPriority OPTIONAL,</w:t>
      </w:r>
    </w:p>
    <w:p w14:paraId="24AE927D" w14:textId="77777777" w:rsidR="00F059D4" w:rsidRDefault="00F059D4">
      <w:pPr>
        <w:pStyle w:val="Code"/>
      </w:pPr>
      <w:r>
        <w:t xml:space="preserve">    senderVisibility    [13] BOOLEAN OPTIONAL,</w:t>
      </w:r>
    </w:p>
    <w:p w14:paraId="583696EE" w14:textId="77777777" w:rsidR="00F059D4" w:rsidRDefault="00F059D4">
      <w:pPr>
        <w:pStyle w:val="Code"/>
      </w:pPr>
      <w:r>
        <w:t xml:space="preserve">    readReport          [14] BOOLEAN OPTIONAL,</w:t>
      </w:r>
    </w:p>
    <w:p w14:paraId="41491A47" w14:textId="77777777" w:rsidR="00F059D4" w:rsidRDefault="00F059D4">
      <w:pPr>
        <w:pStyle w:val="Code"/>
      </w:pPr>
      <w:r>
        <w:t xml:space="preserve">    subject             [15] MMSSubject OPTIONAL,</w:t>
      </w:r>
    </w:p>
    <w:p w14:paraId="2C81EC43" w14:textId="77777777" w:rsidR="00F059D4" w:rsidRDefault="00F059D4">
      <w:pPr>
        <w:pStyle w:val="Code"/>
      </w:pPr>
      <w:r>
        <w:t xml:space="preserve">    forwardCount        [16] INTEGER OPTIONAL,</w:t>
      </w:r>
    </w:p>
    <w:p w14:paraId="0F519159" w14:textId="77777777" w:rsidR="00F059D4" w:rsidRDefault="00F059D4">
      <w:pPr>
        <w:pStyle w:val="Code"/>
      </w:pPr>
      <w:r>
        <w:t xml:space="preserve">    previouslySentBy    [17] MMSPreviouslySentBy OPTIONAL,</w:t>
      </w:r>
    </w:p>
    <w:p w14:paraId="4741AFFD" w14:textId="77777777" w:rsidR="00F059D4" w:rsidRDefault="00F059D4">
      <w:pPr>
        <w:pStyle w:val="Code"/>
      </w:pPr>
      <w:r>
        <w:t xml:space="preserve">    prevSentByDateTime  [18] Timestamp OPTIONAL,</w:t>
      </w:r>
    </w:p>
    <w:p w14:paraId="3E0960A4" w14:textId="77777777" w:rsidR="00F059D4" w:rsidRDefault="00F059D4">
      <w:pPr>
        <w:pStyle w:val="Code"/>
      </w:pPr>
      <w:r>
        <w:t xml:space="preserve">    applicID            [19] UTF8String OPTIONAL,</w:t>
      </w:r>
    </w:p>
    <w:p w14:paraId="08CD445B" w14:textId="77777777" w:rsidR="00F059D4" w:rsidRDefault="00F059D4">
      <w:pPr>
        <w:pStyle w:val="Code"/>
      </w:pPr>
      <w:r>
        <w:t xml:space="preserve">    replyApplicID       [20] UTF8String OPTIONAL,</w:t>
      </w:r>
    </w:p>
    <w:p w14:paraId="45C40331" w14:textId="77777777" w:rsidR="00F059D4" w:rsidRDefault="00F059D4">
      <w:pPr>
        <w:pStyle w:val="Code"/>
      </w:pPr>
      <w:r>
        <w:t xml:space="preserve">    auxApplicInfo       [21] UTF8String OPTIONAL,</w:t>
      </w:r>
    </w:p>
    <w:p w14:paraId="0BBB481E" w14:textId="77777777" w:rsidR="00F059D4" w:rsidRDefault="00F059D4">
      <w:pPr>
        <w:pStyle w:val="Code"/>
      </w:pPr>
      <w:r>
        <w:t xml:space="preserve">    contentClass        [22] MMSContentClass OPTIONAL,</w:t>
      </w:r>
    </w:p>
    <w:p w14:paraId="2ACA6E28" w14:textId="77777777" w:rsidR="00F059D4" w:rsidRDefault="00F059D4">
      <w:pPr>
        <w:pStyle w:val="Code"/>
      </w:pPr>
      <w:r>
        <w:t xml:space="preserve">    dRMContent          [23] BOOLEAN OPTIONAL,</w:t>
      </w:r>
    </w:p>
    <w:p w14:paraId="32F0C468" w14:textId="77777777" w:rsidR="00F059D4" w:rsidRDefault="00F059D4">
      <w:pPr>
        <w:pStyle w:val="Code"/>
      </w:pPr>
      <w:r>
        <w:t xml:space="preserve">    adaptationAllowed   [24] MMSAdaptation OPTIONAL</w:t>
      </w:r>
    </w:p>
    <w:p w14:paraId="59AB9562" w14:textId="77777777" w:rsidR="00F059D4" w:rsidRDefault="00F059D4">
      <w:pPr>
        <w:pStyle w:val="Code"/>
      </w:pPr>
      <w:r>
        <w:t>}</w:t>
      </w:r>
    </w:p>
    <w:p w14:paraId="268EB502" w14:textId="77777777" w:rsidR="00F059D4" w:rsidRDefault="00F059D4">
      <w:pPr>
        <w:pStyle w:val="Code"/>
      </w:pPr>
    </w:p>
    <w:p w14:paraId="4BC2D07D" w14:textId="77777777" w:rsidR="00F059D4" w:rsidRDefault="00F059D4">
      <w:pPr>
        <w:pStyle w:val="Code"/>
      </w:pPr>
      <w:r>
        <w:t>MMSNotificationResponse ::= SEQUENCE</w:t>
      </w:r>
    </w:p>
    <w:p w14:paraId="0BC51F2F" w14:textId="77777777" w:rsidR="00F059D4" w:rsidRDefault="00F059D4">
      <w:pPr>
        <w:pStyle w:val="Code"/>
      </w:pPr>
      <w:r>
        <w:t>{</w:t>
      </w:r>
    </w:p>
    <w:p w14:paraId="244A0466" w14:textId="77777777" w:rsidR="00F059D4" w:rsidRDefault="00F059D4">
      <w:pPr>
        <w:pStyle w:val="Code"/>
      </w:pPr>
      <w:r>
        <w:t xml:space="preserve">    transactionID [1] UTF8String,</w:t>
      </w:r>
    </w:p>
    <w:p w14:paraId="46978AFB" w14:textId="77777777" w:rsidR="00F059D4" w:rsidRDefault="00F059D4">
      <w:pPr>
        <w:pStyle w:val="Code"/>
      </w:pPr>
      <w:r>
        <w:t xml:space="preserve">    version       [2] MMSVersion,</w:t>
      </w:r>
    </w:p>
    <w:p w14:paraId="3EBB956D" w14:textId="77777777" w:rsidR="00F059D4" w:rsidRDefault="00F059D4">
      <w:pPr>
        <w:pStyle w:val="Code"/>
      </w:pPr>
      <w:r>
        <w:t xml:space="preserve">    direction     [3] MMSDirection,</w:t>
      </w:r>
    </w:p>
    <w:p w14:paraId="3D60530F" w14:textId="77777777" w:rsidR="00F059D4" w:rsidRDefault="00F059D4">
      <w:pPr>
        <w:pStyle w:val="Code"/>
      </w:pPr>
      <w:r>
        <w:t xml:space="preserve">    status        [4] MMStatus,</w:t>
      </w:r>
    </w:p>
    <w:p w14:paraId="335F45D6" w14:textId="77777777" w:rsidR="00F059D4" w:rsidRDefault="00F059D4">
      <w:pPr>
        <w:pStyle w:val="Code"/>
      </w:pPr>
      <w:r>
        <w:t xml:space="preserve">    reportAllowed [5] BOOLEAN OPTIONAL</w:t>
      </w:r>
    </w:p>
    <w:p w14:paraId="6906DEFB" w14:textId="77777777" w:rsidR="00F059D4" w:rsidRDefault="00F059D4">
      <w:pPr>
        <w:pStyle w:val="Code"/>
      </w:pPr>
      <w:r>
        <w:t>}</w:t>
      </w:r>
    </w:p>
    <w:p w14:paraId="47A544E2" w14:textId="77777777" w:rsidR="00F059D4" w:rsidRDefault="00F059D4">
      <w:pPr>
        <w:pStyle w:val="Code"/>
      </w:pPr>
    </w:p>
    <w:p w14:paraId="2A507C0D" w14:textId="77777777" w:rsidR="00F059D4" w:rsidRDefault="00F059D4">
      <w:pPr>
        <w:pStyle w:val="Code"/>
      </w:pPr>
      <w:r>
        <w:t>MMSRetrieval ::= SEQUENCE</w:t>
      </w:r>
    </w:p>
    <w:p w14:paraId="6CB3D26A" w14:textId="77777777" w:rsidR="00F059D4" w:rsidRDefault="00F059D4">
      <w:pPr>
        <w:pStyle w:val="Code"/>
      </w:pPr>
      <w:r>
        <w:t>{</w:t>
      </w:r>
    </w:p>
    <w:p w14:paraId="499C2897" w14:textId="77777777" w:rsidR="00F059D4" w:rsidRDefault="00F059D4">
      <w:pPr>
        <w:pStyle w:val="Code"/>
      </w:pPr>
      <w:r>
        <w:t xml:space="preserve">    transactionID       [1]  UTF8String,</w:t>
      </w:r>
    </w:p>
    <w:p w14:paraId="06CDFAE8" w14:textId="77777777" w:rsidR="00F059D4" w:rsidRDefault="00F059D4">
      <w:pPr>
        <w:pStyle w:val="Code"/>
      </w:pPr>
      <w:r>
        <w:t xml:space="preserve">    version             [2]  MMSVersion,</w:t>
      </w:r>
    </w:p>
    <w:p w14:paraId="271F45CA" w14:textId="77777777" w:rsidR="00F059D4" w:rsidRDefault="00F059D4">
      <w:pPr>
        <w:pStyle w:val="Code"/>
      </w:pPr>
      <w:r>
        <w:t xml:space="preserve">    messageID           [3]  UTF8String,</w:t>
      </w:r>
    </w:p>
    <w:p w14:paraId="75C51000" w14:textId="77777777" w:rsidR="00F059D4" w:rsidRDefault="00F059D4">
      <w:pPr>
        <w:pStyle w:val="Code"/>
      </w:pPr>
      <w:r>
        <w:t xml:space="preserve">    dateTime            [4]  Timestamp,</w:t>
      </w:r>
    </w:p>
    <w:p w14:paraId="2403C3FE" w14:textId="77777777" w:rsidR="00F059D4" w:rsidRDefault="00F059D4">
      <w:pPr>
        <w:pStyle w:val="Code"/>
      </w:pPr>
      <w:r>
        <w:t xml:space="preserve">    originatingMMSParty [5]  MMSParty OPTIONAL,</w:t>
      </w:r>
    </w:p>
    <w:p w14:paraId="3F82A1A5" w14:textId="77777777" w:rsidR="00F059D4" w:rsidRDefault="00F059D4">
      <w:pPr>
        <w:pStyle w:val="Code"/>
      </w:pPr>
      <w:r>
        <w:t xml:space="preserve">    previouslySentBy    [6]  MMSPreviouslySentBy OPTIONAL,</w:t>
      </w:r>
    </w:p>
    <w:p w14:paraId="117FFD87" w14:textId="77777777" w:rsidR="00F059D4" w:rsidRDefault="00F059D4">
      <w:pPr>
        <w:pStyle w:val="Code"/>
      </w:pPr>
      <w:r>
        <w:t xml:space="preserve">    prevSentByDateTime  [7]  Timestamp OPTIONAL,</w:t>
      </w:r>
    </w:p>
    <w:p w14:paraId="762DDB90" w14:textId="77777777" w:rsidR="00F059D4" w:rsidRDefault="00F059D4">
      <w:pPr>
        <w:pStyle w:val="Code"/>
      </w:pPr>
      <w:r>
        <w:t xml:space="preserve">    terminatingMMSParty [8]  SEQUENCE OF MMSParty OPTIONAL,</w:t>
      </w:r>
    </w:p>
    <w:p w14:paraId="584D1401" w14:textId="77777777" w:rsidR="00F059D4" w:rsidRDefault="00F059D4">
      <w:pPr>
        <w:pStyle w:val="Code"/>
      </w:pPr>
      <w:r>
        <w:t xml:space="preserve">    cCRecipients        [9]  SEQUENCE OF MMSParty OPTIONAL,</w:t>
      </w:r>
    </w:p>
    <w:p w14:paraId="20054B66" w14:textId="77777777" w:rsidR="00F059D4" w:rsidRDefault="00F059D4">
      <w:pPr>
        <w:pStyle w:val="Code"/>
      </w:pPr>
      <w:r>
        <w:t xml:space="preserve">    direction           [10] MMSDirection,</w:t>
      </w:r>
    </w:p>
    <w:p w14:paraId="062A4427" w14:textId="77777777" w:rsidR="00F059D4" w:rsidRDefault="00F059D4">
      <w:pPr>
        <w:pStyle w:val="Code"/>
      </w:pPr>
      <w:r>
        <w:t xml:space="preserve">    subject             [11] MMSSubject OPTIONAL,</w:t>
      </w:r>
    </w:p>
    <w:p w14:paraId="1E853335" w14:textId="77777777" w:rsidR="00F059D4" w:rsidRDefault="00F059D4">
      <w:pPr>
        <w:pStyle w:val="Code"/>
      </w:pPr>
      <w:r>
        <w:t xml:space="preserve">    state               [12] MMState OPTIONAL,</w:t>
      </w:r>
    </w:p>
    <w:p w14:paraId="770A4414" w14:textId="77777777" w:rsidR="00F059D4" w:rsidRDefault="00F059D4">
      <w:pPr>
        <w:pStyle w:val="Code"/>
      </w:pPr>
      <w:r>
        <w:t xml:space="preserve">    flags               [13] MMFlags OPTIONAL,</w:t>
      </w:r>
    </w:p>
    <w:p w14:paraId="5FE2AC93" w14:textId="77777777" w:rsidR="00F059D4" w:rsidRDefault="00F059D4">
      <w:pPr>
        <w:pStyle w:val="Code"/>
      </w:pPr>
      <w:r>
        <w:t xml:space="preserve">    messageClass        [14] MMSMessageClass OPTIONAL,</w:t>
      </w:r>
    </w:p>
    <w:p w14:paraId="1603603E" w14:textId="77777777" w:rsidR="00F059D4" w:rsidRDefault="00F059D4">
      <w:pPr>
        <w:pStyle w:val="Code"/>
      </w:pPr>
      <w:r>
        <w:t xml:space="preserve">    priority            [15] MMSPriority,</w:t>
      </w:r>
    </w:p>
    <w:p w14:paraId="1A8FE006" w14:textId="77777777" w:rsidR="00F059D4" w:rsidRDefault="00F059D4">
      <w:pPr>
        <w:pStyle w:val="Code"/>
      </w:pPr>
      <w:r>
        <w:t xml:space="preserve">    deliveryReport      [16] BOOLEAN OPTIONAL,</w:t>
      </w:r>
    </w:p>
    <w:p w14:paraId="1C92142F" w14:textId="77777777" w:rsidR="00F059D4" w:rsidRDefault="00F059D4">
      <w:pPr>
        <w:pStyle w:val="Code"/>
      </w:pPr>
      <w:r>
        <w:t xml:space="preserve">    readReport          [17] BOOLEAN OPTIONAL,</w:t>
      </w:r>
    </w:p>
    <w:p w14:paraId="2B1D05EC" w14:textId="77777777" w:rsidR="00F059D4" w:rsidRDefault="00F059D4">
      <w:pPr>
        <w:pStyle w:val="Code"/>
      </w:pPr>
      <w:r>
        <w:t xml:space="preserve">    replyCharging       [18] MMSReplyCharging OPTIONAL,</w:t>
      </w:r>
    </w:p>
    <w:p w14:paraId="13790714" w14:textId="77777777" w:rsidR="00F059D4" w:rsidRDefault="00F059D4">
      <w:pPr>
        <w:pStyle w:val="Code"/>
      </w:pPr>
      <w:r>
        <w:t xml:space="preserve">    retrieveStatus      [19] MMSRetrieveStatus OPTIONAL,</w:t>
      </w:r>
    </w:p>
    <w:p w14:paraId="251143AA" w14:textId="77777777" w:rsidR="00F059D4" w:rsidRDefault="00F059D4">
      <w:pPr>
        <w:pStyle w:val="Code"/>
      </w:pPr>
      <w:r>
        <w:t xml:space="preserve">    retrieveStatusText  [20] UTF8String OPTIONAL,</w:t>
      </w:r>
    </w:p>
    <w:p w14:paraId="225D897B" w14:textId="77777777" w:rsidR="00F059D4" w:rsidRDefault="00F059D4">
      <w:pPr>
        <w:pStyle w:val="Code"/>
      </w:pPr>
      <w:r>
        <w:t xml:space="preserve">    applicID            [21] UTF8String OPTIONAL,</w:t>
      </w:r>
    </w:p>
    <w:p w14:paraId="796FFA6A" w14:textId="77777777" w:rsidR="00F059D4" w:rsidRDefault="00F059D4">
      <w:pPr>
        <w:pStyle w:val="Code"/>
      </w:pPr>
      <w:r>
        <w:t xml:space="preserve">    replyApplicID       [22] UTF8String OPTIONAL,</w:t>
      </w:r>
    </w:p>
    <w:p w14:paraId="57E6A054" w14:textId="77777777" w:rsidR="00F059D4" w:rsidRDefault="00F059D4">
      <w:pPr>
        <w:pStyle w:val="Code"/>
      </w:pPr>
      <w:r>
        <w:t xml:space="preserve">    auxApplicInfo       [23] UTF8String OPTIONAL,</w:t>
      </w:r>
    </w:p>
    <w:p w14:paraId="45A19F0A" w14:textId="77777777" w:rsidR="00F059D4" w:rsidRDefault="00F059D4">
      <w:pPr>
        <w:pStyle w:val="Code"/>
      </w:pPr>
      <w:r>
        <w:t xml:space="preserve">    contentClass        [24] MMSContentClass OPTIONAL,</w:t>
      </w:r>
    </w:p>
    <w:p w14:paraId="645F2B61" w14:textId="77777777" w:rsidR="00F059D4" w:rsidRDefault="00F059D4">
      <w:pPr>
        <w:pStyle w:val="Code"/>
      </w:pPr>
      <w:r>
        <w:t xml:space="preserve">    dRMContent          [25] BOOLEAN OPTIONAL,</w:t>
      </w:r>
    </w:p>
    <w:p w14:paraId="321025E5" w14:textId="77777777" w:rsidR="00F059D4" w:rsidRDefault="00F059D4">
      <w:pPr>
        <w:pStyle w:val="Code"/>
      </w:pPr>
      <w:r>
        <w:t xml:space="preserve">    replaceID           [26] UTF8String OPTIONAL,</w:t>
      </w:r>
    </w:p>
    <w:p w14:paraId="308A8D1F" w14:textId="77777777" w:rsidR="00F059D4" w:rsidRDefault="00F059D4">
      <w:pPr>
        <w:pStyle w:val="Code"/>
      </w:pPr>
      <w:r>
        <w:t xml:space="preserve">    contentType         [27] UTF8String OPTIONAL</w:t>
      </w:r>
    </w:p>
    <w:p w14:paraId="4E54AA50" w14:textId="77777777" w:rsidR="00F059D4" w:rsidRDefault="00F059D4">
      <w:pPr>
        <w:pStyle w:val="Code"/>
      </w:pPr>
      <w:r>
        <w:t>}</w:t>
      </w:r>
    </w:p>
    <w:p w14:paraId="2116A6EA" w14:textId="77777777" w:rsidR="00F059D4" w:rsidRDefault="00F059D4">
      <w:pPr>
        <w:pStyle w:val="Code"/>
      </w:pPr>
    </w:p>
    <w:p w14:paraId="7D0E2F67" w14:textId="77777777" w:rsidR="00F059D4" w:rsidRDefault="00F059D4">
      <w:pPr>
        <w:pStyle w:val="Code"/>
      </w:pPr>
      <w:r>
        <w:t>MMSDeliveryAck ::= SEQUENCE</w:t>
      </w:r>
    </w:p>
    <w:p w14:paraId="243D7ECD" w14:textId="77777777" w:rsidR="00F059D4" w:rsidRDefault="00F059D4">
      <w:pPr>
        <w:pStyle w:val="Code"/>
      </w:pPr>
      <w:r>
        <w:t>{</w:t>
      </w:r>
    </w:p>
    <w:p w14:paraId="66364607" w14:textId="77777777" w:rsidR="00F059D4" w:rsidRDefault="00F059D4">
      <w:pPr>
        <w:pStyle w:val="Code"/>
      </w:pPr>
      <w:r>
        <w:lastRenderedPageBreak/>
        <w:t xml:space="preserve">    transactionID [1] UTF8String,</w:t>
      </w:r>
    </w:p>
    <w:p w14:paraId="4B29664A" w14:textId="77777777" w:rsidR="00F059D4" w:rsidRDefault="00F059D4">
      <w:pPr>
        <w:pStyle w:val="Code"/>
      </w:pPr>
      <w:r>
        <w:t xml:space="preserve">    version       [2] MMSVersion,</w:t>
      </w:r>
    </w:p>
    <w:p w14:paraId="0E46065E" w14:textId="77777777" w:rsidR="00F059D4" w:rsidRDefault="00F059D4">
      <w:pPr>
        <w:pStyle w:val="Code"/>
      </w:pPr>
      <w:r>
        <w:t xml:space="preserve">    reportAllowed [3] BOOLEAN OPTIONAL,</w:t>
      </w:r>
    </w:p>
    <w:p w14:paraId="2F6F03B0" w14:textId="77777777" w:rsidR="00F059D4" w:rsidRDefault="00F059D4">
      <w:pPr>
        <w:pStyle w:val="Code"/>
      </w:pPr>
      <w:r>
        <w:t xml:space="preserve">    status        [4] MMStatus,</w:t>
      </w:r>
    </w:p>
    <w:p w14:paraId="50ED51FA" w14:textId="77777777" w:rsidR="00F059D4" w:rsidRDefault="00F059D4">
      <w:pPr>
        <w:pStyle w:val="Code"/>
      </w:pPr>
      <w:r>
        <w:t xml:space="preserve">    direction     [5] MMSDirection</w:t>
      </w:r>
    </w:p>
    <w:p w14:paraId="3B6EB1E5" w14:textId="77777777" w:rsidR="00F059D4" w:rsidRDefault="00F059D4">
      <w:pPr>
        <w:pStyle w:val="Code"/>
      </w:pPr>
      <w:r>
        <w:t>}</w:t>
      </w:r>
    </w:p>
    <w:p w14:paraId="20AB825F" w14:textId="77777777" w:rsidR="00F059D4" w:rsidRDefault="00F059D4">
      <w:pPr>
        <w:pStyle w:val="Code"/>
      </w:pPr>
    </w:p>
    <w:p w14:paraId="6EB54ABB" w14:textId="77777777" w:rsidR="00F059D4" w:rsidRDefault="00F059D4">
      <w:pPr>
        <w:pStyle w:val="Code"/>
      </w:pPr>
      <w:r>
        <w:t>MMSForward ::= SEQUENCE</w:t>
      </w:r>
    </w:p>
    <w:p w14:paraId="3C00C811" w14:textId="77777777" w:rsidR="00F059D4" w:rsidRDefault="00F059D4">
      <w:pPr>
        <w:pStyle w:val="Code"/>
      </w:pPr>
      <w:r>
        <w:t>{</w:t>
      </w:r>
    </w:p>
    <w:p w14:paraId="05080FD1" w14:textId="77777777" w:rsidR="00F059D4" w:rsidRDefault="00F059D4">
      <w:pPr>
        <w:pStyle w:val="Code"/>
      </w:pPr>
      <w:r>
        <w:t xml:space="preserve">    transactionID         [1]  UTF8String,</w:t>
      </w:r>
    </w:p>
    <w:p w14:paraId="21537E06" w14:textId="77777777" w:rsidR="00F059D4" w:rsidRDefault="00F059D4">
      <w:pPr>
        <w:pStyle w:val="Code"/>
      </w:pPr>
      <w:r>
        <w:t xml:space="preserve">    version               [2]  MMSVersion,</w:t>
      </w:r>
    </w:p>
    <w:p w14:paraId="1B166F65" w14:textId="77777777" w:rsidR="00F059D4" w:rsidRDefault="00F059D4">
      <w:pPr>
        <w:pStyle w:val="Code"/>
      </w:pPr>
      <w:r>
        <w:t xml:space="preserve">    dateTime              [3]  Timestamp OPTIONAL,</w:t>
      </w:r>
    </w:p>
    <w:p w14:paraId="46BC268B" w14:textId="77777777" w:rsidR="00F059D4" w:rsidRDefault="00F059D4">
      <w:pPr>
        <w:pStyle w:val="Code"/>
      </w:pPr>
      <w:r>
        <w:t xml:space="preserve">    originatingMMSParty   [4]  MMSParty,</w:t>
      </w:r>
    </w:p>
    <w:p w14:paraId="3B1F8CD2" w14:textId="77777777" w:rsidR="00F059D4" w:rsidRDefault="00F059D4">
      <w:pPr>
        <w:pStyle w:val="Code"/>
      </w:pPr>
      <w:r>
        <w:t xml:space="preserve">    terminatingMMSParty   [5]  SEQUENCE OF MMSParty OPTIONAL,</w:t>
      </w:r>
    </w:p>
    <w:p w14:paraId="446A2476" w14:textId="77777777" w:rsidR="00F059D4" w:rsidRDefault="00F059D4">
      <w:pPr>
        <w:pStyle w:val="Code"/>
      </w:pPr>
      <w:r>
        <w:t xml:space="preserve">    cCRecipients          [6]  SEQUENCE OF MMSParty OPTIONAL,</w:t>
      </w:r>
    </w:p>
    <w:p w14:paraId="3705AA58" w14:textId="77777777" w:rsidR="00F059D4" w:rsidRDefault="00F059D4">
      <w:pPr>
        <w:pStyle w:val="Code"/>
      </w:pPr>
      <w:r>
        <w:t xml:space="preserve">    bCCRecipients         [7]  SEQUENCE OF MMSParty OPTIONAL,</w:t>
      </w:r>
    </w:p>
    <w:p w14:paraId="6F64C5E3" w14:textId="77777777" w:rsidR="00F059D4" w:rsidRDefault="00F059D4">
      <w:pPr>
        <w:pStyle w:val="Code"/>
      </w:pPr>
      <w:r>
        <w:t xml:space="preserve">    direction             [8]  MMSDirection,</w:t>
      </w:r>
    </w:p>
    <w:p w14:paraId="08088017" w14:textId="77777777" w:rsidR="00F059D4" w:rsidRDefault="00F059D4">
      <w:pPr>
        <w:pStyle w:val="Code"/>
      </w:pPr>
      <w:r>
        <w:t xml:space="preserve">    expiry                [9]  MMSExpiry OPTIONAL,</w:t>
      </w:r>
    </w:p>
    <w:p w14:paraId="4926B81D" w14:textId="77777777" w:rsidR="00F059D4" w:rsidRDefault="00F059D4">
      <w:pPr>
        <w:pStyle w:val="Code"/>
      </w:pPr>
      <w:r>
        <w:t xml:space="preserve">    desiredDeliveryTime   [10] Timestamp OPTIONAL,</w:t>
      </w:r>
    </w:p>
    <w:p w14:paraId="6D720E7E" w14:textId="77777777" w:rsidR="00F059D4" w:rsidRDefault="00F059D4">
      <w:pPr>
        <w:pStyle w:val="Code"/>
      </w:pPr>
      <w:r>
        <w:t xml:space="preserve">    deliveryReportAllowed [11] BOOLEAN OPTIONAL,</w:t>
      </w:r>
    </w:p>
    <w:p w14:paraId="4BA2EF6F" w14:textId="77777777" w:rsidR="00F059D4" w:rsidRDefault="00F059D4">
      <w:pPr>
        <w:pStyle w:val="Code"/>
      </w:pPr>
      <w:r>
        <w:t xml:space="preserve">    deliveryReport        [12] BOOLEAN OPTIONAL,</w:t>
      </w:r>
    </w:p>
    <w:p w14:paraId="44C8524F" w14:textId="77777777" w:rsidR="00F059D4" w:rsidRDefault="00F059D4">
      <w:pPr>
        <w:pStyle w:val="Code"/>
      </w:pPr>
      <w:r>
        <w:t xml:space="preserve">    store                 [13] BOOLEAN OPTIONAL,</w:t>
      </w:r>
    </w:p>
    <w:p w14:paraId="540A8A7F" w14:textId="77777777" w:rsidR="00F059D4" w:rsidRDefault="00F059D4">
      <w:pPr>
        <w:pStyle w:val="Code"/>
      </w:pPr>
      <w:r>
        <w:t xml:space="preserve">    state                 [14] MMState OPTIONAL,</w:t>
      </w:r>
    </w:p>
    <w:p w14:paraId="33701642" w14:textId="77777777" w:rsidR="00F059D4" w:rsidRDefault="00F059D4">
      <w:pPr>
        <w:pStyle w:val="Code"/>
      </w:pPr>
      <w:r>
        <w:t xml:space="preserve">    flags                 [15] MMFlags OPTIONAL,</w:t>
      </w:r>
    </w:p>
    <w:p w14:paraId="6E12BFEF" w14:textId="77777777" w:rsidR="00F059D4" w:rsidRDefault="00F059D4">
      <w:pPr>
        <w:pStyle w:val="Code"/>
      </w:pPr>
      <w:r>
        <w:t xml:space="preserve">    contentLocationReq    [16] UTF8String,</w:t>
      </w:r>
    </w:p>
    <w:p w14:paraId="605A2B7C" w14:textId="77777777" w:rsidR="00F059D4" w:rsidRDefault="00F059D4">
      <w:pPr>
        <w:pStyle w:val="Code"/>
      </w:pPr>
      <w:r>
        <w:t xml:space="preserve">    replyCharging         [17] MMSReplyCharging OPTIONAL,</w:t>
      </w:r>
    </w:p>
    <w:p w14:paraId="7E431108" w14:textId="77777777" w:rsidR="00F059D4" w:rsidRDefault="00F059D4">
      <w:pPr>
        <w:pStyle w:val="Code"/>
      </w:pPr>
      <w:r>
        <w:t xml:space="preserve">    responseStatus        [18] MMSResponseStatus,</w:t>
      </w:r>
    </w:p>
    <w:p w14:paraId="6DF149B4" w14:textId="77777777" w:rsidR="00F059D4" w:rsidRDefault="00F059D4">
      <w:pPr>
        <w:pStyle w:val="Code"/>
      </w:pPr>
      <w:r>
        <w:t xml:space="preserve">    responseStatusText    [19] UTF8String  OPTIONAL,</w:t>
      </w:r>
    </w:p>
    <w:p w14:paraId="5CA56A83" w14:textId="77777777" w:rsidR="00F059D4" w:rsidRDefault="00F059D4">
      <w:pPr>
        <w:pStyle w:val="Code"/>
      </w:pPr>
      <w:r>
        <w:t xml:space="preserve">    messageID             [20] UTF8String OPTIONAL,</w:t>
      </w:r>
    </w:p>
    <w:p w14:paraId="50F401A0" w14:textId="77777777" w:rsidR="00F059D4" w:rsidRDefault="00F059D4">
      <w:pPr>
        <w:pStyle w:val="Code"/>
      </w:pPr>
      <w:r>
        <w:t xml:space="preserve">    contentLocationConf   [21] UTF8String OPTIONAL,</w:t>
      </w:r>
    </w:p>
    <w:p w14:paraId="3BEF2F64" w14:textId="77777777" w:rsidR="00F059D4" w:rsidRDefault="00F059D4">
      <w:pPr>
        <w:pStyle w:val="Code"/>
      </w:pPr>
      <w:r>
        <w:t xml:space="preserve">    storeStatus           [22] MMSStoreStatus OPTIONAL,</w:t>
      </w:r>
    </w:p>
    <w:p w14:paraId="61F9E81E" w14:textId="77777777" w:rsidR="00F059D4" w:rsidRDefault="00F059D4">
      <w:pPr>
        <w:pStyle w:val="Code"/>
      </w:pPr>
      <w:r>
        <w:t xml:space="preserve">    storeStatusText       [23] UTF8String OPTIONAL</w:t>
      </w:r>
    </w:p>
    <w:p w14:paraId="4B4AAA1A" w14:textId="77777777" w:rsidR="00F059D4" w:rsidRDefault="00F059D4">
      <w:pPr>
        <w:pStyle w:val="Code"/>
      </w:pPr>
      <w:r>
        <w:t>}</w:t>
      </w:r>
    </w:p>
    <w:p w14:paraId="0A6C942B" w14:textId="77777777" w:rsidR="00F059D4" w:rsidRDefault="00F059D4">
      <w:pPr>
        <w:pStyle w:val="Code"/>
      </w:pPr>
    </w:p>
    <w:p w14:paraId="027CFE9B" w14:textId="77777777" w:rsidR="00F059D4" w:rsidRDefault="00F059D4">
      <w:pPr>
        <w:pStyle w:val="Code"/>
      </w:pPr>
      <w:r>
        <w:t>MMSDeleteFromRelay ::= SEQUENCE</w:t>
      </w:r>
    </w:p>
    <w:p w14:paraId="104030A4" w14:textId="77777777" w:rsidR="00F059D4" w:rsidRDefault="00F059D4">
      <w:pPr>
        <w:pStyle w:val="Code"/>
      </w:pPr>
      <w:r>
        <w:t>{</w:t>
      </w:r>
    </w:p>
    <w:p w14:paraId="0996BD21" w14:textId="77777777" w:rsidR="00F059D4" w:rsidRDefault="00F059D4">
      <w:pPr>
        <w:pStyle w:val="Code"/>
      </w:pPr>
      <w:r>
        <w:t xml:space="preserve">    transactionID        [1] UTF8String,</w:t>
      </w:r>
    </w:p>
    <w:p w14:paraId="76E25248" w14:textId="77777777" w:rsidR="00F059D4" w:rsidRDefault="00F059D4">
      <w:pPr>
        <w:pStyle w:val="Code"/>
      </w:pPr>
      <w:r>
        <w:t xml:space="preserve">    version              [2] MMSVersion,</w:t>
      </w:r>
    </w:p>
    <w:p w14:paraId="637B964E" w14:textId="77777777" w:rsidR="00F059D4" w:rsidRDefault="00F059D4">
      <w:pPr>
        <w:pStyle w:val="Code"/>
      </w:pPr>
      <w:r>
        <w:t xml:space="preserve">    direction            [3] MMSDirection,</w:t>
      </w:r>
    </w:p>
    <w:p w14:paraId="17421BCF" w14:textId="77777777" w:rsidR="00F059D4" w:rsidRDefault="00F059D4">
      <w:pPr>
        <w:pStyle w:val="Code"/>
      </w:pPr>
      <w:r>
        <w:t xml:space="preserve">    contentLocationReq   [4] SEQUENCE OF UTF8String,</w:t>
      </w:r>
    </w:p>
    <w:p w14:paraId="5E319622" w14:textId="77777777" w:rsidR="00F059D4" w:rsidRDefault="00F059D4">
      <w:pPr>
        <w:pStyle w:val="Code"/>
      </w:pPr>
      <w:r>
        <w:t xml:space="preserve">    contentLocationConf  [5] SEQUENCE OF UTF8String,</w:t>
      </w:r>
    </w:p>
    <w:p w14:paraId="2F599090" w14:textId="77777777" w:rsidR="00F059D4" w:rsidRDefault="00F059D4">
      <w:pPr>
        <w:pStyle w:val="Code"/>
      </w:pPr>
      <w:r>
        <w:t xml:space="preserve">    deleteResponseStatus [6] MMSDeleteResponseStatus,</w:t>
      </w:r>
    </w:p>
    <w:p w14:paraId="1A0BA19B" w14:textId="77777777" w:rsidR="00F059D4" w:rsidRDefault="00F059D4">
      <w:pPr>
        <w:pStyle w:val="Code"/>
      </w:pPr>
      <w:r>
        <w:t xml:space="preserve">    deleteResponseText   [7] SEQUENCE OF UTF8String</w:t>
      </w:r>
    </w:p>
    <w:p w14:paraId="4B43811D" w14:textId="77777777" w:rsidR="00F059D4" w:rsidRDefault="00F059D4">
      <w:pPr>
        <w:pStyle w:val="Code"/>
      </w:pPr>
      <w:r>
        <w:t>}</w:t>
      </w:r>
    </w:p>
    <w:p w14:paraId="77BD0C26" w14:textId="77777777" w:rsidR="00F059D4" w:rsidRDefault="00F059D4">
      <w:pPr>
        <w:pStyle w:val="Code"/>
      </w:pPr>
    </w:p>
    <w:p w14:paraId="2A880D1C" w14:textId="77777777" w:rsidR="00F059D4" w:rsidRDefault="00F059D4">
      <w:pPr>
        <w:pStyle w:val="Code"/>
      </w:pPr>
      <w:r>
        <w:t>MMSMBoxStore ::= SEQUENCE</w:t>
      </w:r>
    </w:p>
    <w:p w14:paraId="406BB607" w14:textId="77777777" w:rsidR="00F059D4" w:rsidRDefault="00F059D4">
      <w:pPr>
        <w:pStyle w:val="Code"/>
      </w:pPr>
      <w:r>
        <w:t>{</w:t>
      </w:r>
    </w:p>
    <w:p w14:paraId="7F32EFA0" w14:textId="77777777" w:rsidR="00F059D4" w:rsidRDefault="00F059D4">
      <w:pPr>
        <w:pStyle w:val="Code"/>
      </w:pPr>
      <w:r>
        <w:t xml:space="preserve">    transactionID       [1] UTF8String,</w:t>
      </w:r>
    </w:p>
    <w:p w14:paraId="601FB918" w14:textId="77777777" w:rsidR="00F059D4" w:rsidRDefault="00F059D4">
      <w:pPr>
        <w:pStyle w:val="Code"/>
      </w:pPr>
      <w:r>
        <w:t xml:space="preserve">    version             [2] MMSVersion,</w:t>
      </w:r>
    </w:p>
    <w:p w14:paraId="3C0CC42E" w14:textId="77777777" w:rsidR="00F059D4" w:rsidRDefault="00F059D4">
      <w:pPr>
        <w:pStyle w:val="Code"/>
      </w:pPr>
      <w:r>
        <w:t xml:space="preserve">    direction           [3] MMSDirection,</w:t>
      </w:r>
    </w:p>
    <w:p w14:paraId="50CEF938" w14:textId="77777777" w:rsidR="00F059D4" w:rsidRDefault="00F059D4">
      <w:pPr>
        <w:pStyle w:val="Code"/>
      </w:pPr>
      <w:r>
        <w:t xml:space="preserve">    contentLocationReq  [4] UTF8String,</w:t>
      </w:r>
    </w:p>
    <w:p w14:paraId="2F3BB163" w14:textId="77777777" w:rsidR="00F059D4" w:rsidRDefault="00F059D4">
      <w:pPr>
        <w:pStyle w:val="Code"/>
      </w:pPr>
      <w:r>
        <w:t xml:space="preserve">    state               [5] MMState OPTIONAL,</w:t>
      </w:r>
    </w:p>
    <w:p w14:paraId="2010E6DA" w14:textId="77777777" w:rsidR="00F059D4" w:rsidRDefault="00F059D4">
      <w:pPr>
        <w:pStyle w:val="Code"/>
      </w:pPr>
      <w:r>
        <w:t xml:space="preserve">    flags               [6] MMFlags OPTIONAL,</w:t>
      </w:r>
    </w:p>
    <w:p w14:paraId="43750266" w14:textId="77777777" w:rsidR="00F059D4" w:rsidRDefault="00F059D4">
      <w:pPr>
        <w:pStyle w:val="Code"/>
      </w:pPr>
      <w:r>
        <w:t xml:space="preserve">    contentLocationConf [7] UTF8String OPTIONAL,</w:t>
      </w:r>
    </w:p>
    <w:p w14:paraId="7AE9EEA6" w14:textId="77777777" w:rsidR="00F059D4" w:rsidRDefault="00F059D4">
      <w:pPr>
        <w:pStyle w:val="Code"/>
      </w:pPr>
      <w:r>
        <w:t xml:space="preserve">    storeStatus         [8] MMSStoreStatus,</w:t>
      </w:r>
    </w:p>
    <w:p w14:paraId="7B755036" w14:textId="77777777" w:rsidR="00F059D4" w:rsidRDefault="00F059D4">
      <w:pPr>
        <w:pStyle w:val="Code"/>
      </w:pPr>
      <w:r>
        <w:t xml:space="preserve">    storeStatusText     [9] UTF8String OPTIONAL</w:t>
      </w:r>
    </w:p>
    <w:p w14:paraId="5E9315D6" w14:textId="77777777" w:rsidR="00F059D4" w:rsidRDefault="00F059D4">
      <w:pPr>
        <w:pStyle w:val="Code"/>
      </w:pPr>
      <w:r>
        <w:t>}</w:t>
      </w:r>
    </w:p>
    <w:p w14:paraId="4BB99413" w14:textId="77777777" w:rsidR="00F059D4" w:rsidRDefault="00F059D4">
      <w:pPr>
        <w:pStyle w:val="Code"/>
      </w:pPr>
    </w:p>
    <w:p w14:paraId="297274DF" w14:textId="77777777" w:rsidR="00F059D4" w:rsidRDefault="00F059D4">
      <w:pPr>
        <w:pStyle w:val="Code"/>
      </w:pPr>
      <w:r>
        <w:t>MMSMBoxUpload ::= SEQUENCE</w:t>
      </w:r>
    </w:p>
    <w:p w14:paraId="26FA4BEE" w14:textId="77777777" w:rsidR="00F059D4" w:rsidRDefault="00F059D4">
      <w:pPr>
        <w:pStyle w:val="Code"/>
      </w:pPr>
      <w:r>
        <w:t>{</w:t>
      </w:r>
    </w:p>
    <w:p w14:paraId="6B3FB6C9" w14:textId="77777777" w:rsidR="00F059D4" w:rsidRDefault="00F059D4">
      <w:pPr>
        <w:pStyle w:val="Code"/>
      </w:pPr>
      <w:r>
        <w:t xml:space="preserve">    transactionID       [1]  UTF8String,</w:t>
      </w:r>
    </w:p>
    <w:p w14:paraId="0654283F" w14:textId="77777777" w:rsidR="00F059D4" w:rsidRDefault="00F059D4">
      <w:pPr>
        <w:pStyle w:val="Code"/>
      </w:pPr>
      <w:r>
        <w:t xml:space="preserve">    version             [2]  MMSVersion,</w:t>
      </w:r>
    </w:p>
    <w:p w14:paraId="6598A9AA" w14:textId="77777777" w:rsidR="00F059D4" w:rsidRDefault="00F059D4">
      <w:pPr>
        <w:pStyle w:val="Code"/>
      </w:pPr>
      <w:r>
        <w:t xml:space="preserve">    direction           [3]  MMSDirection,</w:t>
      </w:r>
    </w:p>
    <w:p w14:paraId="2CB1C21D" w14:textId="77777777" w:rsidR="00F059D4" w:rsidRDefault="00F059D4">
      <w:pPr>
        <w:pStyle w:val="Code"/>
      </w:pPr>
      <w:r>
        <w:t xml:space="preserve">    state               [4]  MMState OPTIONAL,</w:t>
      </w:r>
    </w:p>
    <w:p w14:paraId="3A70A6D5" w14:textId="77777777" w:rsidR="00F059D4" w:rsidRDefault="00F059D4">
      <w:pPr>
        <w:pStyle w:val="Code"/>
      </w:pPr>
      <w:r>
        <w:t xml:space="preserve">    flags               [5]  MMFlags OPTIONAL,</w:t>
      </w:r>
    </w:p>
    <w:p w14:paraId="0EBCFA1F" w14:textId="77777777" w:rsidR="00F059D4" w:rsidRDefault="00F059D4">
      <w:pPr>
        <w:pStyle w:val="Code"/>
      </w:pPr>
      <w:r>
        <w:t xml:space="preserve">    contentType         [6]  UTF8String,</w:t>
      </w:r>
    </w:p>
    <w:p w14:paraId="02D42858" w14:textId="77777777" w:rsidR="00F059D4" w:rsidRDefault="00F059D4">
      <w:pPr>
        <w:pStyle w:val="Code"/>
      </w:pPr>
      <w:r>
        <w:t xml:space="preserve">    contentLocation     [7]  UTF8String OPTIONAL,</w:t>
      </w:r>
    </w:p>
    <w:p w14:paraId="201C6A79" w14:textId="77777777" w:rsidR="00F059D4" w:rsidRDefault="00F059D4">
      <w:pPr>
        <w:pStyle w:val="Code"/>
      </w:pPr>
      <w:r>
        <w:t xml:space="preserve">    storeStatus         [8]  MMSStoreStatus,</w:t>
      </w:r>
    </w:p>
    <w:p w14:paraId="7D2D67C4" w14:textId="77777777" w:rsidR="00F059D4" w:rsidRDefault="00F059D4">
      <w:pPr>
        <w:pStyle w:val="Code"/>
      </w:pPr>
      <w:r>
        <w:t xml:space="preserve">    storeStatusText     [9]  UTF8String OPTIONAL,</w:t>
      </w:r>
    </w:p>
    <w:p w14:paraId="51F2C9CE" w14:textId="77777777" w:rsidR="00F059D4" w:rsidRDefault="00F059D4">
      <w:pPr>
        <w:pStyle w:val="Code"/>
      </w:pPr>
      <w:r>
        <w:t xml:space="preserve">    mMessages           [10] SEQUENCE OF MMBoxDescription</w:t>
      </w:r>
    </w:p>
    <w:p w14:paraId="6A34CA8F" w14:textId="77777777" w:rsidR="00F059D4" w:rsidRDefault="00F059D4">
      <w:pPr>
        <w:pStyle w:val="Code"/>
      </w:pPr>
      <w:r>
        <w:t>}</w:t>
      </w:r>
    </w:p>
    <w:p w14:paraId="064BD147" w14:textId="77777777" w:rsidR="00F059D4" w:rsidRDefault="00F059D4">
      <w:pPr>
        <w:pStyle w:val="Code"/>
      </w:pPr>
    </w:p>
    <w:p w14:paraId="25A857E7" w14:textId="77777777" w:rsidR="00F059D4" w:rsidRDefault="00F059D4">
      <w:pPr>
        <w:pStyle w:val="Code"/>
      </w:pPr>
      <w:r>
        <w:t>MMSMBoxDelete ::= SEQUENCE</w:t>
      </w:r>
    </w:p>
    <w:p w14:paraId="4640FADB" w14:textId="77777777" w:rsidR="00F059D4" w:rsidRDefault="00F059D4">
      <w:pPr>
        <w:pStyle w:val="Code"/>
      </w:pPr>
      <w:r>
        <w:t>{</w:t>
      </w:r>
    </w:p>
    <w:p w14:paraId="45E47767" w14:textId="77777777" w:rsidR="00F059D4" w:rsidRDefault="00F059D4">
      <w:pPr>
        <w:pStyle w:val="Code"/>
      </w:pPr>
      <w:r>
        <w:t xml:space="preserve">    transactionID       [1] UTF8String,</w:t>
      </w:r>
    </w:p>
    <w:p w14:paraId="68C58E12" w14:textId="77777777" w:rsidR="00F059D4" w:rsidRDefault="00F059D4">
      <w:pPr>
        <w:pStyle w:val="Code"/>
      </w:pPr>
      <w:r>
        <w:t xml:space="preserve">    version             [2] MMSVersion,</w:t>
      </w:r>
    </w:p>
    <w:p w14:paraId="7DE838B4" w14:textId="77777777" w:rsidR="00F059D4" w:rsidRDefault="00F059D4">
      <w:pPr>
        <w:pStyle w:val="Code"/>
      </w:pPr>
      <w:r>
        <w:t xml:space="preserve">    direction           [3] MMSDirection,</w:t>
      </w:r>
    </w:p>
    <w:p w14:paraId="50D44E5F" w14:textId="77777777" w:rsidR="00F059D4" w:rsidRDefault="00F059D4">
      <w:pPr>
        <w:pStyle w:val="Code"/>
      </w:pPr>
      <w:r>
        <w:t xml:space="preserve">    contentLocationReq  [4] SEQUENCE OF UTF8String,</w:t>
      </w:r>
    </w:p>
    <w:p w14:paraId="7BCF6B73" w14:textId="77777777" w:rsidR="00F059D4" w:rsidRDefault="00F059D4">
      <w:pPr>
        <w:pStyle w:val="Code"/>
      </w:pPr>
      <w:r>
        <w:lastRenderedPageBreak/>
        <w:t xml:space="preserve">    contentLocationConf [5] SEQUENCE OF UTF8String OPTIONAL,</w:t>
      </w:r>
    </w:p>
    <w:p w14:paraId="5F5A0BEB" w14:textId="77777777" w:rsidR="00F059D4" w:rsidRDefault="00F059D4">
      <w:pPr>
        <w:pStyle w:val="Code"/>
      </w:pPr>
      <w:r>
        <w:t xml:space="preserve">    responseStatus      [6] MMSDeleteResponseStatus,</w:t>
      </w:r>
    </w:p>
    <w:p w14:paraId="1C881B01" w14:textId="77777777" w:rsidR="00F059D4" w:rsidRDefault="00F059D4">
      <w:pPr>
        <w:pStyle w:val="Code"/>
      </w:pPr>
      <w:r>
        <w:t xml:space="preserve">    responseStatusText  [7] UTF8String OPTIONAL</w:t>
      </w:r>
    </w:p>
    <w:p w14:paraId="2C80A6AB" w14:textId="77777777" w:rsidR="00F059D4" w:rsidRDefault="00F059D4">
      <w:pPr>
        <w:pStyle w:val="Code"/>
      </w:pPr>
      <w:r>
        <w:t>}</w:t>
      </w:r>
    </w:p>
    <w:p w14:paraId="5E86B587" w14:textId="77777777" w:rsidR="00F059D4" w:rsidRDefault="00F059D4">
      <w:pPr>
        <w:pStyle w:val="Code"/>
      </w:pPr>
    </w:p>
    <w:p w14:paraId="70EED9DA" w14:textId="77777777" w:rsidR="00F059D4" w:rsidRDefault="00F059D4">
      <w:pPr>
        <w:pStyle w:val="Code"/>
      </w:pPr>
      <w:r>
        <w:t>MMSDeliveryReport ::= SEQUENCE</w:t>
      </w:r>
    </w:p>
    <w:p w14:paraId="162869EC" w14:textId="77777777" w:rsidR="00F059D4" w:rsidRDefault="00F059D4">
      <w:pPr>
        <w:pStyle w:val="Code"/>
      </w:pPr>
      <w:r>
        <w:t>{</w:t>
      </w:r>
    </w:p>
    <w:p w14:paraId="2774419A" w14:textId="77777777" w:rsidR="00F059D4" w:rsidRDefault="00F059D4">
      <w:pPr>
        <w:pStyle w:val="Code"/>
      </w:pPr>
      <w:r>
        <w:t xml:space="preserve">    version             [1] MMSVersion,</w:t>
      </w:r>
    </w:p>
    <w:p w14:paraId="320573A2" w14:textId="77777777" w:rsidR="00F059D4" w:rsidRDefault="00F059D4">
      <w:pPr>
        <w:pStyle w:val="Code"/>
      </w:pPr>
      <w:r>
        <w:t xml:space="preserve">    messageID           [2] UTF8String,</w:t>
      </w:r>
    </w:p>
    <w:p w14:paraId="1631DAA8" w14:textId="77777777" w:rsidR="00F059D4" w:rsidRDefault="00F059D4">
      <w:pPr>
        <w:pStyle w:val="Code"/>
      </w:pPr>
      <w:r>
        <w:t xml:space="preserve">    terminatingMMSParty [3] SEQUENCE OF MMSParty,</w:t>
      </w:r>
    </w:p>
    <w:p w14:paraId="119E197A" w14:textId="77777777" w:rsidR="00F059D4" w:rsidRDefault="00F059D4">
      <w:pPr>
        <w:pStyle w:val="Code"/>
      </w:pPr>
      <w:r>
        <w:t xml:space="preserve">    mMSDateTime         [4] Timestamp,</w:t>
      </w:r>
    </w:p>
    <w:p w14:paraId="79442ADE" w14:textId="77777777" w:rsidR="00F059D4" w:rsidRDefault="00F059D4">
      <w:pPr>
        <w:pStyle w:val="Code"/>
      </w:pPr>
      <w:r>
        <w:t xml:space="preserve">    responseStatus      [5] MMSResponseStatus,</w:t>
      </w:r>
    </w:p>
    <w:p w14:paraId="472D86C7" w14:textId="77777777" w:rsidR="00F059D4" w:rsidRDefault="00F059D4">
      <w:pPr>
        <w:pStyle w:val="Code"/>
      </w:pPr>
      <w:r>
        <w:t xml:space="preserve">    responseStatusText  [6] UTF8String OPTIONAL,</w:t>
      </w:r>
    </w:p>
    <w:p w14:paraId="38984B26" w14:textId="77777777" w:rsidR="00F059D4" w:rsidRDefault="00F059D4">
      <w:pPr>
        <w:pStyle w:val="Code"/>
      </w:pPr>
      <w:r>
        <w:t xml:space="preserve">    applicID            [7] UTF8String OPTIONAL,</w:t>
      </w:r>
    </w:p>
    <w:p w14:paraId="4587B5E3" w14:textId="77777777" w:rsidR="00F059D4" w:rsidRDefault="00F059D4">
      <w:pPr>
        <w:pStyle w:val="Code"/>
      </w:pPr>
      <w:r>
        <w:t xml:space="preserve">    replyApplicID       [8] UTF8String OPTIONAL,</w:t>
      </w:r>
    </w:p>
    <w:p w14:paraId="0259B171" w14:textId="77777777" w:rsidR="00F059D4" w:rsidRDefault="00F059D4">
      <w:pPr>
        <w:pStyle w:val="Code"/>
      </w:pPr>
      <w:r>
        <w:t xml:space="preserve">    auxApplicInfo       [9] UTF8String OPTIONAL</w:t>
      </w:r>
    </w:p>
    <w:p w14:paraId="45F8E5B6" w14:textId="77777777" w:rsidR="00F059D4" w:rsidRDefault="00F059D4">
      <w:pPr>
        <w:pStyle w:val="Code"/>
      </w:pPr>
      <w:r>
        <w:t>}</w:t>
      </w:r>
    </w:p>
    <w:p w14:paraId="789150A8" w14:textId="77777777" w:rsidR="00F059D4" w:rsidRDefault="00F059D4">
      <w:pPr>
        <w:pStyle w:val="Code"/>
      </w:pPr>
    </w:p>
    <w:p w14:paraId="79D03031" w14:textId="77777777" w:rsidR="00F059D4" w:rsidRDefault="00F059D4">
      <w:pPr>
        <w:pStyle w:val="Code"/>
      </w:pPr>
      <w:r>
        <w:t>MMSDeliveryReportNonLocalTarget ::= SEQUENCE</w:t>
      </w:r>
    </w:p>
    <w:p w14:paraId="42D5CF0C" w14:textId="77777777" w:rsidR="00F059D4" w:rsidRDefault="00F059D4">
      <w:pPr>
        <w:pStyle w:val="Code"/>
      </w:pPr>
      <w:r>
        <w:t>{</w:t>
      </w:r>
    </w:p>
    <w:p w14:paraId="1F74D3F5" w14:textId="77777777" w:rsidR="00F059D4" w:rsidRDefault="00F059D4">
      <w:pPr>
        <w:pStyle w:val="Code"/>
      </w:pPr>
      <w:r>
        <w:t xml:space="preserve">    version             [1]  MMSVersion,</w:t>
      </w:r>
    </w:p>
    <w:p w14:paraId="5FF41440" w14:textId="77777777" w:rsidR="00F059D4" w:rsidRDefault="00F059D4">
      <w:pPr>
        <w:pStyle w:val="Code"/>
      </w:pPr>
      <w:r>
        <w:t xml:space="preserve">    transactionID       [2]  UTF8String,</w:t>
      </w:r>
    </w:p>
    <w:p w14:paraId="31B9C892" w14:textId="77777777" w:rsidR="00F059D4" w:rsidRDefault="00F059D4">
      <w:pPr>
        <w:pStyle w:val="Code"/>
      </w:pPr>
      <w:r>
        <w:t xml:space="preserve">    messageID           [3]  UTF8String,</w:t>
      </w:r>
    </w:p>
    <w:p w14:paraId="3F506367" w14:textId="77777777" w:rsidR="00F059D4" w:rsidRDefault="00F059D4">
      <w:pPr>
        <w:pStyle w:val="Code"/>
      </w:pPr>
      <w:r>
        <w:t xml:space="preserve">    terminatingMMSParty [4]  SEQUENCE OF MMSParty,</w:t>
      </w:r>
    </w:p>
    <w:p w14:paraId="0A024282" w14:textId="77777777" w:rsidR="00F059D4" w:rsidRDefault="00F059D4">
      <w:pPr>
        <w:pStyle w:val="Code"/>
      </w:pPr>
      <w:r>
        <w:t xml:space="preserve">    originatingMMSParty [5]  MMSParty,</w:t>
      </w:r>
    </w:p>
    <w:p w14:paraId="13BE31C6" w14:textId="77777777" w:rsidR="00F059D4" w:rsidRDefault="00F059D4">
      <w:pPr>
        <w:pStyle w:val="Code"/>
      </w:pPr>
      <w:r>
        <w:t xml:space="preserve">    direction           [6]  MMSDirection,</w:t>
      </w:r>
    </w:p>
    <w:p w14:paraId="0288236B" w14:textId="77777777" w:rsidR="00F059D4" w:rsidRDefault="00F059D4">
      <w:pPr>
        <w:pStyle w:val="Code"/>
      </w:pPr>
      <w:r>
        <w:t xml:space="preserve">    mMSDateTime         [7]  Timestamp,</w:t>
      </w:r>
    </w:p>
    <w:p w14:paraId="3BC372F9" w14:textId="77777777" w:rsidR="00F059D4" w:rsidRDefault="00F059D4">
      <w:pPr>
        <w:pStyle w:val="Code"/>
      </w:pPr>
      <w:r>
        <w:t xml:space="preserve">    forwardToOriginator [8]  BOOLEAN OPTIONAL,</w:t>
      </w:r>
    </w:p>
    <w:p w14:paraId="541E8FA7" w14:textId="77777777" w:rsidR="00F059D4" w:rsidRDefault="00F059D4">
      <w:pPr>
        <w:pStyle w:val="Code"/>
      </w:pPr>
      <w:r>
        <w:t xml:space="preserve">    status              [9]  MMStatus,</w:t>
      </w:r>
    </w:p>
    <w:p w14:paraId="3379D84E" w14:textId="77777777" w:rsidR="00F059D4" w:rsidRDefault="00F059D4">
      <w:pPr>
        <w:pStyle w:val="Code"/>
      </w:pPr>
      <w:r>
        <w:t xml:space="preserve">    statusExtension     [10] MMStatusExtension,</w:t>
      </w:r>
    </w:p>
    <w:p w14:paraId="646BEB9F" w14:textId="77777777" w:rsidR="00F059D4" w:rsidRDefault="00F059D4">
      <w:pPr>
        <w:pStyle w:val="Code"/>
      </w:pPr>
      <w:r>
        <w:t xml:space="preserve">    statusText          [11] MMStatusText,</w:t>
      </w:r>
    </w:p>
    <w:p w14:paraId="1B3B10F3" w14:textId="77777777" w:rsidR="00F059D4" w:rsidRDefault="00F059D4">
      <w:pPr>
        <w:pStyle w:val="Code"/>
      </w:pPr>
      <w:r>
        <w:t xml:space="preserve">    applicID            [12] UTF8String OPTIONAL,</w:t>
      </w:r>
    </w:p>
    <w:p w14:paraId="4405FA1E" w14:textId="77777777" w:rsidR="00F059D4" w:rsidRDefault="00F059D4">
      <w:pPr>
        <w:pStyle w:val="Code"/>
      </w:pPr>
      <w:r>
        <w:t xml:space="preserve">    replyApplicID       [13] UTF8String OPTIONAL,</w:t>
      </w:r>
    </w:p>
    <w:p w14:paraId="34592173" w14:textId="77777777" w:rsidR="00F059D4" w:rsidRDefault="00F059D4">
      <w:pPr>
        <w:pStyle w:val="Code"/>
      </w:pPr>
      <w:r>
        <w:t xml:space="preserve">    auxApplicInfo       [14] UTF8String OPTIONAL</w:t>
      </w:r>
    </w:p>
    <w:p w14:paraId="5A64F65E" w14:textId="77777777" w:rsidR="00F059D4" w:rsidRDefault="00F059D4">
      <w:pPr>
        <w:pStyle w:val="Code"/>
      </w:pPr>
      <w:r>
        <w:t>}</w:t>
      </w:r>
    </w:p>
    <w:p w14:paraId="6E4C59D3" w14:textId="77777777" w:rsidR="00F059D4" w:rsidRDefault="00F059D4">
      <w:pPr>
        <w:pStyle w:val="Code"/>
      </w:pPr>
    </w:p>
    <w:p w14:paraId="021EE027" w14:textId="77777777" w:rsidR="00F059D4" w:rsidRDefault="00F059D4">
      <w:pPr>
        <w:pStyle w:val="Code"/>
      </w:pPr>
      <w:r>
        <w:t>MMSReadReport ::= SEQUENCE</w:t>
      </w:r>
    </w:p>
    <w:p w14:paraId="7589EC3D" w14:textId="77777777" w:rsidR="00F059D4" w:rsidRDefault="00F059D4">
      <w:pPr>
        <w:pStyle w:val="Code"/>
      </w:pPr>
      <w:r>
        <w:t>{</w:t>
      </w:r>
    </w:p>
    <w:p w14:paraId="4738E995" w14:textId="77777777" w:rsidR="00F059D4" w:rsidRDefault="00F059D4">
      <w:pPr>
        <w:pStyle w:val="Code"/>
      </w:pPr>
      <w:r>
        <w:t xml:space="preserve">    version             [1] MMSVersion,</w:t>
      </w:r>
    </w:p>
    <w:p w14:paraId="6D65C8A0" w14:textId="77777777" w:rsidR="00F059D4" w:rsidRDefault="00F059D4">
      <w:pPr>
        <w:pStyle w:val="Code"/>
      </w:pPr>
      <w:r>
        <w:t xml:space="preserve">    messageID           [2] UTF8String,</w:t>
      </w:r>
    </w:p>
    <w:p w14:paraId="74CE979C" w14:textId="77777777" w:rsidR="00F059D4" w:rsidRDefault="00F059D4">
      <w:pPr>
        <w:pStyle w:val="Code"/>
      </w:pPr>
      <w:r>
        <w:t xml:space="preserve">    terminatingMMSParty [3] SEQUENCE OF MMSParty,</w:t>
      </w:r>
    </w:p>
    <w:p w14:paraId="349B34AF" w14:textId="77777777" w:rsidR="00F059D4" w:rsidRDefault="00F059D4">
      <w:pPr>
        <w:pStyle w:val="Code"/>
      </w:pPr>
      <w:r>
        <w:t xml:space="preserve">    originatingMMSParty [4] SEQUENCE OF MMSParty,</w:t>
      </w:r>
    </w:p>
    <w:p w14:paraId="4140DE8A" w14:textId="77777777" w:rsidR="00F059D4" w:rsidRDefault="00F059D4">
      <w:pPr>
        <w:pStyle w:val="Code"/>
      </w:pPr>
      <w:r>
        <w:t xml:space="preserve">    direction           [5] MMSDirection,</w:t>
      </w:r>
    </w:p>
    <w:p w14:paraId="70A61A1D" w14:textId="77777777" w:rsidR="00F059D4" w:rsidRDefault="00F059D4">
      <w:pPr>
        <w:pStyle w:val="Code"/>
      </w:pPr>
      <w:r>
        <w:t xml:space="preserve">    mMSDateTime         [6] Timestamp,</w:t>
      </w:r>
    </w:p>
    <w:p w14:paraId="2F44BD67" w14:textId="77777777" w:rsidR="00F059D4" w:rsidRDefault="00F059D4">
      <w:pPr>
        <w:pStyle w:val="Code"/>
      </w:pPr>
      <w:r>
        <w:t xml:space="preserve">    readStatus          [7] MMSReadStatus,</w:t>
      </w:r>
    </w:p>
    <w:p w14:paraId="7B22DD6C" w14:textId="77777777" w:rsidR="00F059D4" w:rsidRDefault="00F059D4">
      <w:pPr>
        <w:pStyle w:val="Code"/>
      </w:pPr>
      <w:r>
        <w:t xml:space="preserve">    applicID            [8] UTF8String OPTIONAL,</w:t>
      </w:r>
    </w:p>
    <w:p w14:paraId="0395839B" w14:textId="77777777" w:rsidR="00F059D4" w:rsidRDefault="00F059D4">
      <w:pPr>
        <w:pStyle w:val="Code"/>
      </w:pPr>
      <w:r>
        <w:t xml:space="preserve">    replyApplicID       [9] UTF8String OPTIONAL,</w:t>
      </w:r>
    </w:p>
    <w:p w14:paraId="19E67F18" w14:textId="77777777" w:rsidR="00F059D4" w:rsidRDefault="00F059D4">
      <w:pPr>
        <w:pStyle w:val="Code"/>
      </w:pPr>
      <w:r>
        <w:t xml:space="preserve">    auxApplicInfo       [10] UTF8String OPTIONAL</w:t>
      </w:r>
    </w:p>
    <w:p w14:paraId="3AA66E85" w14:textId="77777777" w:rsidR="00F059D4" w:rsidRDefault="00F059D4">
      <w:pPr>
        <w:pStyle w:val="Code"/>
      </w:pPr>
      <w:r>
        <w:t>}</w:t>
      </w:r>
    </w:p>
    <w:p w14:paraId="1DEAC401" w14:textId="77777777" w:rsidR="00F059D4" w:rsidRDefault="00F059D4">
      <w:pPr>
        <w:pStyle w:val="Code"/>
      </w:pPr>
    </w:p>
    <w:p w14:paraId="526E0C1D" w14:textId="77777777" w:rsidR="00F059D4" w:rsidRDefault="00F059D4">
      <w:pPr>
        <w:pStyle w:val="Code"/>
      </w:pPr>
      <w:r>
        <w:t>MMSReadReportNonLocalTarget ::= SEQUENCE</w:t>
      </w:r>
    </w:p>
    <w:p w14:paraId="62D3A5C0" w14:textId="77777777" w:rsidR="00F059D4" w:rsidRDefault="00F059D4">
      <w:pPr>
        <w:pStyle w:val="Code"/>
      </w:pPr>
      <w:r>
        <w:t>{</w:t>
      </w:r>
    </w:p>
    <w:p w14:paraId="6C8AA232" w14:textId="77777777" w:rsidR="00F059D4" w:rsidRDefault="00F059D4">
      <w:pPr>
        <w:pStyle w:val="Code"/>
      </w:pPr>
      <w:r>
        <w:t xml:space="preserve">    version             [1] MMSVersion,</w:t>
      </w:r>
    </w:p>
    <w:p w14:paraId="1D7D4423" w14:textId="77777777" w:rsidR="00F059D4" w:rsidRDefault="00F059D4">
      <w:pPr>
        <w:pStyle w:val="Code"/>
      </w:pPr>
      <w:r>
        <w:t xml:space="preserve">    transactionID       [2] UTF8String,</w:t>
      </w:r>
    </w:p>
    <w:p w14:paraId="69ABC2D0" w14:textId="77777777" w:rsidR="00F059D4" w:rsidRDefault="00F059D4">
      <w:pPr>
        <w:pStyle w:val="Code"/>
      </w:pPr>
      <w:r>
        <w:t xml:space="preserve">    terminatingMMSParty [3] SEQUENCE OF MMSParty,</w:t>
      </w:r>
    </w:p>
    <w:p w14:paraId="7D5D8611" w14:textId="77777777" w:rsidR="00F059D4" w:rsidRDefault="00F059D4">
      <w:pPr>
        <w:pStyle w:val="Code"/>
      </w:pPr>
      <w:r>
        <w:t xml:space="preserve">    originatingMMSParty [4] SEQUENCE OF MMSParty,</w:t>
      </w:r>
    </w:p>
    <w:p w14:paraId="07ED3895" w14:textId="77777777" w:rsidR="00F059D4" w:rsidRDefault="00F059D4">
      <w:pPr>
        <w:pStyle w:val="Code"/>
      </w:pPr>
      <w:r>
        <w:t xml:space="preserve">    direction           [5] MMSDirection,</w:t>
      </w:r>
    </w:p>
    <w:p w14:paraId="32A07017" w14:textId="77777777" w:rsidR="00F059D4" w:rsidRDefault="00F059D4">
      <w:pPr>
        <w:pStyle w:val="Code"/>
      </w:pPr>
      <w:r>
        <w:t xml:space="preserve">    messageID           [6] UTF8String,</w:t>
      </w:r>
    </w:p>
    <w:p w14:paraId="4FF8F287" w14:textId="77777777" w:rsidR="00F059D4" w:rsidRDefault="00F059D4">
      <w:pPr>
        <w:pStyle w:val="Code"/>
      </w:pPr>
      <w:r>
        <w:t xml:space="preserve">    mMSDateTime         [7] Timestamp,</w:t>
      </w:r>
    </w:p>
    <w:p w14:paraId="1C7D0C85" w14:textId="77777777" w:rsidR="00F059D4" w:rsidRDefault="00F059D4">
      <w:pPr>
        <w:pStyle w:val="Code"/>
      </w:pPr>
      <w:r>
        <w:t xml:space="preserve">    readStatus          [8] MMSReadStatus,</w:t>
      </w:r>
    </w:p>
    <w:p w14:paraId="04561E3D" w14:textId="77777777" w:rsidR="00F059D4" w:rsidRDefault="00F059D4">
      <w:pPr>
        <w:pStyle w:val="Code"/>
      </w:pPr>
      <w:r>
        <w:t xml:space="preserve">    readStatusText      [9] MMSReadStatusText OPTIONAL,</w:t>
      </w:r>
    </w:p>
    <w:p w14:paraId="76D2CE6B" w14:textId="77777777" w:rsidR="00F059D4" w:rsidRDefault="00F059D4">
      <w:pPr>
        <w:pStyle w:val="Code"/>
      </w:pPr>
      <w:r>
        <w:t xml:space="preserve">    applicID            [10] UTF8String OPTIONAL,</w:t>
      </w:r>
    </w:p>
    <w:p w14:paraId="1045CAEC" w14:textId="77777777" w:rsidR="00F059D4" w:rsidRDefault="00F059D4">
      <w:pPr>
        <w:pStyle w:val="Code"/>
      </w:pPr>
      <w:r>
        <w:t xml:space="preserve">    replyApplicID       [11] UTF8String OPTIONAL,</w:t>
      </w:r>
    </w:p>
    <w:p w14:paraId="60867083" w14:textId="77777777" w:rsidR="00F059D4" w:rsidRDefault="00F059D4">
      <w:pPr>
        <w:pStyle w:val="Code"/>
      </w:pPr>
      <w:r>
        <w:t xml:space="preserve">    auxApplicInfo       [12] UTF8String OPTIONAL</w:t>
      </w:r>
    </w:p>
    <w:p w14:paraId="209734F2" w14:textId="77777777" w:rsidR="00F059D4" w:rsidRDefault="00F059D4">
      <w:pPr>
        <w:pStyle w:val="Code"/>
      </w:pPr>
      <w:r>
        <w:t>}</w:t>
      </w:r>
    </w:p>
    <w:p w14:paraId="63D6FC35" w14:textId="77777777" w:rsidR="00F059D4" w:rsidRDefault="00F059D4">
      <w:pPr>
        <w:pStyle w:val="Code"/>
      </w:pPr>
    </w:p>
    <w:p w14:paraId="4996645B" w14:textId="77777777" w:rsidR="00F059D4" w:rsidRDefault="00F059D4">
      <w:pPr>
        <w:pStyle w:val="Code"/>
      </w:pPr>
      <w:r>
        <w:t>MMSCancel ::= SEQUENCE</w:t>
      </w:r>
    </w:p>
    <w:p w14:paraId="2994CE80" w14:textId="77777777" w:rsidR="00F059D4" w:rsidRDefault="00F059D4">
      <w:pPr>
        <w:pStyle w:val="Code"/>
      </w:pPr>
      <w:r>
        <w:t>{</w:t>
      </w:r>
    </w:p>
    <w:p w14:paraId="4CC2DD5D" w14:textId="77777777" w:rsidR="00F059D4" w:rsidRDefault="00F059D4">
      <w:pPr>
        <w:pStyle w:val="Code"/>
      </w:pPr>
      <w:r>
        <w:t xml:space="preserve">    transactionID [1] UTF8String,</w:t>
      </w:r>
    </w:p>
    <w:p w14:paraId="6AB322F5" w14:textId="77777777" w:rsidR="00F059D4" w:rsidRDefault="00F059D4">
      <w:pPr>
        <w:pStyle w:val="Code"/>
      </w:pPr>
      <w:r>
        <w:t xml:space="preserve">    version       [2] MMSVersion,</w:t>
      </w:r>
    </w:p>
    <w:p w14:paraId="7550F99A" w14:textId="77777777" w:rsidR="00F059D4" w:rsidRDefault="00F059D4">
      <w:pPr>
        <w:pStyle w:val="Code"/>
      </w:pPr>
      <w:r>
        <w:t xml:space="preserve">    cancelID      [3] UTF8String,</w:t>
      </w:r>
    </w:p>
    <w:p w14:paraId="3E8478AA" w14:textId="77777777" w:rsidR="00F059D4" w:rsidRDefault="00F059D4">
      <w:pPr>
        <w:pStyle w:val="Code"/>
      </w:pPr>
      <w:r>
        <w:t xml:space="preserve">    direction     [4] MMSDirection</w:t>
      </w:r>
    </w:p>
    <w:p w14:paraId="7B15E500" w14:textId="77777777" w:rsidR="00F059D4" w:rsidRDefault="00F059D4">
      <w:pPr>
        <w:pStyle w:val="Code"/>
      </w:pPr>
      <w:r>
        <w:t>}</w:t>
      </w:r>
    </w:p>
    <w:p w14:paraId="11FF29A3" w14:textId="77777777" w:rsidR="00F059D4" w:rsidRDefault="00F059D4">
      <w:pPr>
        <w:pStyle w:val="Code"/>
      </w:pPr>
    </w:p>
    <w:p w14:paraId="04ED16C7" w14:textId="77777777" w:rsidR="00F059D4" w:rsidRDefault="00F059D4">
      <w:pPr>
        <w:pStyle w:val="Code"/>
      </w:pPr>
      <w:r>
        <w:t>MMSMBoxViewRequest ::= SEQUENCE</w:t>
      </w:r>
    </w:p>
    <w:p w14:paraId="168F8B7D" w14:textId="77777777" w:rsidR="00F059D4" w:rsidRDefault="00F059D4">
      <w:pPr>
        <w:pStyle w:val="Code"/>
      </w:pPr>
      <w:r>
        <w:t>{</w:t>
      </w:r>
    </w:p>
    <w:p w14:paraId="1BE700EC" w14:textId="77777777" w:rsidR="00F059D4" w:rsidRDefault="00F059D4">
      <w:pPr>
        <w:pStyle w:val="Code"/>
      </w:pPr>
      <w:r>
        <w:t xml:space="preserve">    transactionID   [1]  UTF8String,</w:t>
      </w:r>
    </w:p>
    <w:p w14:paraId="081B0E4B" w14:textId="77777777" w:rsidR="00F059D4" w:rsidRDefault="00F059D4">
      <w:pPr>
        <w:pStyle w:val="Code"/>
      </w:pPr>
      <w:r>
        <w:t xml:space="preserve">    version         [2]  MMSVersion,</w:t>
      </w:r>
    </w:p>
    <w:p w14:paraId="10FFFB56" w14:textId="77777777" w:rsidR="00F059D4" w:rsidRDefault="00F059D4">
      <w:pPr>
        <w:pStyle w:val="Code"/>
      </w:pPr>
      <w:r>
        <w:lastRenderedPageBreak/>
        <w:t xml:space="preserve">    contentLocation [3]  UTF8String OPTIONAL,</w:t>
      </w:r>
    </w:p>
    <w:p w14:paraId="4759CC89" w14:textId="77777777" w:rsidR="00F059D4" w:rsidRDefault="00F059D4">
      <w:pPr>
        <w:pStyle w:val="Code"/>
      </w:pPr>
      <w:r>
        <w:t xml:space="preserve">    state           [4]  SEQUENCE OF MMState OPTIONAL,</w:t>
      </w:r>
    </w:p>
    <w:p w14:paraId="5B0889BF" w14:textId="77777777" w:rsidR="00F059D4" w:rsidRDefault="00F059D4">
      <w:pPr>
        <w:pStyle w:val="Code"/>
      </w:pPr>
      <w:r>
        <w:t xml:space="preserve">    flags           [5]  SEQUENCE OF MMFlags OPTIONAL,</w:t>
      </w:r>
    </w:p>
    <w:p w14:paraId="71994664" w14:textId="77777777" w:rsidR="00F059D4" w:rsidRDefault="00F059D4">
      <w:pPr>
        <w:pStyle w:val="Code"/>
      </w:pPr>
      <w:r>
        <w:t xml:space="preserve">    start           [6]  INTEGER OPTIONAL,</w:t>
      </w:r>
    </w:p>
    <w:p w14:paraId="202E5AA6" w14:textId="77777777" w:rsidR="00F059D4" w:rsidRDefault="00F059D4">
      <w:pPr>
        <w:pStyle w:val="Code"/>
      </w:pPr>
      <w:r>
        <w:t xml:space="preserve">    limit           [7]  INTEGER OPTIONAL,</w:t>
      </w:r>
    </w:p>
    <w:p w14:paraId="2D585092" w14:textId="77777777" w:rsidR="00F059D4" w:rsidRDefault="00F059D4">
      <w:pPr>
        <w:pStyle w:val="Code"/>
      </w:pPr>
      <w:r>
        <w:t xml:space="preserve">    attributes      [8]  SEQUENCE OF UTF8String OPTIONAL,</w:t>
      </w:r>
    </w:p>
    <w:p w14:paraId="3017C8B5" w14:textId="77777777" w:rsidR="00F059D4" w:rsidRDefault="00F059D4">
      <w:pPr>
        <w:pStyle w:val="Code"/>
      </w:pPr>
      <w:r>
        <w:t xml:space="preserve">    totals          [9]  INTEGER OPTIONAL,</w:t>
      </w:r>
    </w:p>
    <w:p w14:paraId="1B7B8F2A" w14:textId="77777777" w:rsidR="00F059D4" w:rsidRDefault="00F059D4">
      <w:pPr>
        <w:pStyle w:val="Code"/>
      </w:pPr>
      <w:r>
        <w:t xml:space="preserve">    quotas          [10] MMSQuota OPTIONAL</w:t>
      </w:r>
    </w:p>
    <w:p w14:paraId="6E2FF5B4" w14:textId="77777777" w:rsidR="00F059D4" w:rsidRDefault="00F059D4">
      <w:pPr>
        <w:pStyle w:val="Code"/>
      </w:pPr>
      <w:r>
        <w:t>}</w:t>
      </w:r>
    </w:p>
    <w:p w14:paraId="40F1E41D" w14:textId="77777777" w:rsidR="00F059D4" w:rsidRDefault="00F059D4">
      <w:pPr>
        <w:pStyle w:val="Code"/>
      </w:pPr>
    </w:p>
    <w:p w14:paraId="1AC911C4" w14:textId="77777777" w:rsidR="00F059D4" w:rsidRDefault="00F059D4">
      <w:pPr>
        <w:pStyle w:val="Code"/>
      </w:pPr>
      <w:r>
        <w:t>MMSMBoxViewResponse ::= SEQUENCE</w:t>
      </w:r>
    </w:p>
    <w:p w14:paraId="2EBB4EE4" w14:textId="77777777" w:rsidR="00F059D4" w:rsidRDefault="00F059D4">
      <w:pPr>
        <w:pStyle w:val="Code"/>
      </w:pPr>
      <w:r>
        <w:t>{</w:t>
      </w:r>
    </w:p>
    <w:p w14:paraId="62CE4DA1" w14:textId="77777777" w:rsidR="00F059D4" w:rsidRDefault="00F059D4">
      <w:pPr>
        <w:pStyle w:val="Code"/>
      </w:pPr>
      <w:r>
        <w:t xml:space="preserve">    transactionID   [1]  UTF8String,</w:t>
      </w:r>
    </w:p>
    <w:p w14:paraId="1F84FA4C" w14:textId="77777777" w:rsidR="00F059D4" w:rsidRDefault="00F059D4">
      <w:pPr>
        <w:pStyle w:val="Code"/>
      </w:pPr>
      <w:r>
        <w:t xml:space="preserve">    version         [2]  MMSVersion,</w:t>
      </w:r>
    </w:p>
    <w:p w14:paraId="4B830329" w14:textId="77777777" w:rsidR="00F059D4" w:rsidRDefault="00F059D4">
      <w:pPr>
        <w:pStyle w:val="Code"/>
      </w:pPr>
      <w:r>
        <w:t xml:space="preserve">    contentLocation [3]  UTF8String OPTIONAL,</w:t>
      </w:r>
    </w:p>
    <w:p w14:paraId="7C1D15A8" w14:textId="77777777" w:rsidR="00F059D4" w:rsidRDefault="00F059D4">
      <w:pPr>
        <w:pStyle w:val="Code"/>
      </w:pPr>
      <w:r>
        <w:t xml:space="preserve">    state           [4]  SEQUENCE OF MMState OPTIONAL,</w:t>
      </w:r>
    </w:p>
    <w:p w14:paraId="02D4BF1A" w14:textId="77777777" w:rsidR="00F059D4" w:rsidRDefault="00F059D4">
      <w:pPr>
        <w:pStyle w:val="Code"/>
      </w:pPr>
      <w:r>
        <w:t xml:space="preserve">    flags           [5]  SEQUENCE OF MMFlags OPTIONAL,</w:t>
      </w:r>
    </w:p>
    <w:p w14:paraId="36B3FFAB" w14:textId="77777777" w:rsidR="00F059D4" w:rsidRDefault="00F059D4">
      <w:pPr>
        <w:pStyle w:val="Code"/>
      </w:pPr>
      <w:r>
        <w:t xml:space="preserve">    start           [6]  INTEGER OPTIONAL,</w:t>
      </w:r>
    </w:p>
    <w:p w14:paraId="326417F2" w14:textId="77777777" w:rsidR="00F059D4" w:rsidRDefault="00F059D4">
      <w:pPr>
        <w:pStyle w:val="Code"/>
      </w:pPr>
      <w:r>
        <w:t xml:space="preserve">    limit           [7]  INTEGER OPTIONAL,</w:t>
      </w:r>
    </w:p>
    <w:p w14:paraId="44F75AB5" w14:textId="77777777" w:rsidR="00F059D4" w:rsidRDefault="00F059D4">
      <w:pPr>
        <w:pStyle w:val="Code"/>
      </w:pPr>
      <w:r>
        <w:t xml:space="preserve">    attributes      [8]  SEQUENCE OF UTF8String OPTIONAL,</w:t>
      </w:r>
    </w:p>
    <w:p w14:paraId="605FA9A5" w14:textId="77777777" w:rsidR="00F059D4" w:rsidRDefault="00F059D4">
      <w:pPr>
        <w:pStyle w:val="Code"/>
      </w:pPr>
      <w:r>
        <w:t xml:space="preserve">    mMSTotals       [9]  BOOLEAN OPTIONAL,</w:t>
      </w:r>
    </w:p>
    <w:p w14:paraId="50FBFB41" w14:textId="77777777" w:rsidR="00F059D4" w:rsidRDefault="00F059D4">
      <w:pPr>
        <w:pStyle w:val="Code"/>
      </w:pPr>
      <w:r>
        <w:t xml:space="preserve">    mMSQuotas       [10] BOOLEAN OPTIONAL,</w:t>
      </w:r>
    </w:p>
    <w:p w14:paraId="6DE2BE0F" w14:textId="77777777" w:rsidR="00F059D4" w:rsidRDefault="00F059D4">
      <w:pPr>
        <w:pStyle w:val="Code"/>
      </w:pPr>
      <w:r>
        <w:t xml:space="preserve">    mMessages       [11] SEQUENCE OF MMBoxDescription</w:t>
      </w:r>
    </w:p>
    <w:p w14:paraId="2EA2304C" w14:textId="77777777" w:rsidR="00F059D4" w:rsidRDefault="00F059D4">
      <w:pPr>
        <w:pStyle w:val="Code"/>
      </w:pPr>
      <w:r>
        <w:t>}</w:t>
      </w:r>
    </w:p>
    <w:p w14:paraId="1F23AE5A" w14:textId="77777777" w:rsidR="00F059D4" w:rsidRDefault="00F059D4">
      <w:pPr>
        <w:pStyle w:val="Code"/>
      </w:pPr>
    </w:p>
    <w:p w14:paraId="36E464E6" w14:textId="77777777" w:rsidR="00F059D4" w:rsidRDefault="00F059D4">
      <w:pPr>
        <w:pStyle w:val="Code"/>
      </w:pPr>
      <w:r>
        <w:t>MMBoxDescription ::= SEQUENCE</w:t>
      </w:r>
    </w:p>
    <w:p w14:paraId="72FF99DA" w14:textId="77777777" w:rsidR="00F059D4" w:rsidRDefault="00F059D4">
      <w:pPr>
        <w:pStyle w:val="Code"/>
      </w:pPr>
      <w:r>
        <w:t>{</w:t>
      </w:r>
    </w:p>
    <w:p w14:paraId="52BE3947" w14:textId="77777777" w:rsidR="00F059D4" w:rsidRDefault="00F059D4">
      <w:pPr>
        <w:pStyle w:val="Code"/>
      </w:pPr>
      <w:r>
        <w:t xml:space="preserve">    contentLocation          [1]  UTF8String OPTIONAL,</w:t>
      </w:r>
    </w:p>
    <w:p w14:paraId="66A84703" w14:textId="77777777" w:rsidR="00F059D4" w:rsidRDefault="00F059D4">
      <w:pPr>
        <w:pStyle w:val="Code"/>
      </w:pPr>
      <w:r>
        <w:t xml:space="preserve">    messageID                [2]  UTF8String OPTIONAL,</w:t>
      </w:r>
    </w:p>
    <w:p w14:paraId="60B91F58" w14:textId="77777777" w:rsidR="00F059D4" w:rsidRDefault="00F059D4">
      <w:pPr>
        <w:pStyle w:val="Code"/>
      </w:pPr>
      <w:r>
        <w:t xml:space="preserve">    state                    [3]  MMState OPTIONAL,</w:t>
      </w:r>
    </w:p>
    <w:p w14:paraId="38F46A55" w14:textId="77777777" w:rsidR="00F059D4" w:rsidRDefault="00F059D4">
      <w:pPr>
        <w:pStyle w:val="Code"/>
      </w:pPr>
      <w:r>
        <w:t xml:space="preserve">    flags                    [4]  SEQUENCE OF MMFlags OPTIONAL,</w:t>
      </w:r>
    </w:p>
    <w:p w14:paraId="139FFFEB" w14:textId="77777777" w:rsidR="00F059D4" w:rsidRDefault="00F059D4">
      <w:pPr>
        <w:pStyle w:val="Code"/>
      </w:pPr>
      <w:r>
        <w:t xml:space="preserve">    dateTime                 [5]  Timestamp OPTIONAL,</w:t>
      </w:r>
    </w:p>
    <w:p w14:paraId="7C29A752" w14:textId="77777777" w:rsidR="00F059D4" w:rsidRDefault="00F059D4">
      <w:pPr>
        <w:pStyle w:val="Code"/>
      </w:pPr>
      <w:r>
        <w:t xml:space="preserve">    originatingMMSParty      [6]  MMSParty OPTIONAL,</w:t>
      </w:r>
    </w:p>
    <w:p w14:paraId="6504E388" w14:textId="77777777" w:rsidR="00F059D4" w:rsidRDefault="00F059D4">
      <w:pPr>
        <w:pStyle w:val="Code"/>
      </w:pPr>
      <w:r>
        <w:t xml:space="preserve">    terminatingMMSParty      [7]  SEQUENCE OF MMSParty OPTIONAL,</w:t>
      </w:r>
    </w:p>
    <w:p w14:paraId="0799C43B" w14:textId="77777777" w:rsidR="00F059D4" w:rsidRDefault="00F059D4">
      <w:pPr>
        <w:pStyle w:val="Code"/>
      </w:pPr>
      <w:r>
        <w:t xml:space="preserve">    cCRecipients             [8]  SEQUENCE OF MMSParty OPTIONAL,</w:t>
      </w:r>
    </w:p>
    <w:p w14:paraId="3109CD86" w14:textId="77777777" w:rsidR="00F059D4" w:rsidRDefault="00F059D4">
      <w:pPr>
        <w:pStyle w:val="Code"/>
      </w:pPr>
      <w:r>
        <w:t xml:space="preserve">    bCCRecipients            [9]  SEQUENCE OF MMSParty OPTIONAL,</w:t>
      </w:r>
    </w:p>
    <w:p w14:paraId="601E4919" w14:textId="77777777" w:rsidR="00F059D4" w:rsidRDefault="00F059D4">
      <w:pPr>
        <w:pStyle w:val="Code"/>
      </w:pPr>
      <w:r>
        <w:t xml:space="preserve">    messageClass             [10] MMSMessageClass OPTIONAL,</w:t>
      </w:r>
    </w:p>
    <w:p w14:paraId="04E71F80" w14:textId="77777777" w:rsidR="00F059D4" w:rsidRDefault="00F059D4">
      <w:pPr>
        <w:pStyle w:val="Code"/>
      </w:pPr>
      <w:r>
        <w:t xml:space="preserve">    subject                  [11] MMSSubject OPTIONAL,</w:t>
      </w:r>
    </w:p>
    <w:p w14:paraId="31B015B1" w14:textId="77777777" w:rsidR="00F059D4" w:rsidRDefault="00F059D4">
      <w:pPr>
        <w:pStyle w:val="Code"/>
      </w:pPr>
      <w:r>
        <w:t xml:space="preserve">    priority                 [12] MMSPriority OPTIONAL,</w:t>
      </w:r>
    </w:p>
    <w:p w14:paraId="4B3CF6E0" w14:textId="77777777" w:rsidR="00F059D4" w:rsidRDefault="00F059D4">
      <w:pPr>
        <w:pStyle w:val="Code"/>
      </w:pPr>
      <w:r>
        <w:t xml:space="preserve">    deliveryTime             [13] Timestamp OPTIONAL,</w:t>
      </w:r>
    </w:p>
    <w:p w14:paraId="7CD7C577" w14:textId="77777777" w:rsidR="00F059D4" w:rsidRDefault="00F059D4">
      <w:pPr>
        <w:pStyle w:val="Code"/>
      </w:pPr>
      <w:r>
        <w:t xml:space="preserve">    readReport               [14] BOOLEAN OPTIONAL,</w:t>
      </w:r>
    </w:p>
    <w:p w14:paraId="7CBF5B1D" w14:textId="77777777" w:rsidR="00F059D4" w:rsidRDefault="00F059D4">
      <w:pPr>
        <w:pStyle w:val="Code"/>
      </w:pPr>
      <w:r>
        <w:t xml:space="preserve">    messageSize              [15] INTEGER OPTIONAL,</w:t>
      </w:r>
    </w:p>
    <w:p w14:paraId="54177586" w14:textId="77777777" w:rsidR="00F059D4" w:rsidRDefault="00F059D4">
      <w:pPr>
        <w:pStyle w:val="Code"/>
      </w:pPr>
      <w:r>
        <w:t xml:space="preserve">    replyCharging            [16] MMSReplyCharging OPTIONAL,</w:t>
      </w:r>
    </w:p>
    <w:p w14:paraId="2304779D" w14:textId="77777777" w:rsidR="00F059D4" w:rsidRDefault="00F059D4">
      <w:pPr>
        <w:pStyle w:val="Code"/>
      </w:pPr>
      <w:r>
        <w:t xml:space="preserve">    previouslySentBy         [17] MMSPreviouslySentBy OPTIONAL,</w:t>
      </w:r>
    </w:p>
    <w:p w14:paraId="7D6D8505" w14:textId="77777777" w:rsidR="00F059D4" w:rsidRDefault="00F059D4">
      <w:pPr>
        <w:pStyle w:val="Code"/>
      </w:pPr>
      <w:r>
        <w:t xml:space="preserve">    previouslySentByDateTime [18] Timestamp OPTIONAL,</w:t>
      </w:r>
    </w:p>
    <w:p w14:paraId="6D94F97D" w14:textId="77777777" w:rsidR="00F059D4" w:rsidRDefault="00F059D4">
      <w:pPr>
        <w:pStyle w:val="Code"/>
      </w:pPr>
      <w:r>
        <w:t xml:space="preserve">    contentType              [19] UTF8String OPTIONAL</w:t>
      </w:r>
    </w:p>
    <w:p w14:paraId="0734272D" w14:textId="77777777" w:rsidR="00F059D4" w:rsidRDefault="00F059D4">
      <w:pPr>
        <w:pStyle w:val="Code"/>
      </w:pPr>
      <w:r>
        <w:t>}</w:t>
      </w:r>
    </w:p>
    <w:p w14:paraId="76CF9913" w14:textId="77777777" w:rsidR="00F059D4" w:rsidRDefault="00F059D4">
      <w:pPr>
        <w:pStyle w:val="Code"/>
      </w:pPr>
    </w:p>
    <w:p w14:paraId="153062CB" w14:textId="77777777" w:rsidR="00F059D4" w:rsidRDefault="00F059D4">
      <w:pPr>
        <w:pStyle w:val="CodeHeader"/>
      </w:pPr>
      <w:r>
        <w:t>-- =========</w:t>
      </w:r>
    </w:p>
    <w:p w14:paraId="7C4AC701" w14:textId="77777777" w:rsidR="00F059D4" w:rsidRDefault="00F059D4">
      <w:pPr>
        <w:pStyle w:val="CodeHeader"/>
      </w:pPr>
      <w:r>
        <w:t>-- MMS CCPDU</w:t>
      </w:r>
    </w:p>
    <w:p w14:paraId="5BC17995" w14:textId="77777777" w:rsidR="00F059D4" w:rsidRDefault="00F059D4">
      <w:pPr>
        <w:pStyle w:val="Code"/>
      </w:pPr>
      <w:r>
        <w:t>-- =========</w:t>
      </w:r>
    </w:p>
    <w:p w14:paraId="28622BA9" w14:textId="77777777" w:rsidR="00F059D4" w:rsidRDefault="00F059D4">
      <w:pPr>
        <w:pStyle w:val="Code"/>
      </w:pPr>
    </w:p>
    <w:p w14:paraId="5931C6C3" w14:textId="77777777" w:rsidR="00F059D4" w:rsidRDefault="00F059D4">
      <w:pPr>
        <w:pStyle w:val="Code"/>
      </w:pPr>
      <w:r>
        <w:t>MMSCCPDU ::= SEQUENCE</w:t>
      </w:r>
    </w:p>
    <w:p w14:paraId="65A314E8" w14:textId="77777777" w:rsidR="00F059D4" w:rsidRDefault="00F059D4">
      <w:pPr>
        <w:pStyle w:val="Code"/>
      </w:pPr>
      <w:r>
        <w:t>{</w:t>
      </w:r>
    </w:p>
    <w:p w14:paraId="3C6601F7" w14:textId="77777777" w:rsidR="00F059D4" w:rsidRDefault="00F059D4">
      <w:pPr>
        <w:pStyle w:val="Code"/>
      </w:pPr>
      <w:r>
        <w:t xml:space="preserve">    version    [1] MMSVersion,</w:t>
      </w:r>
    </w:p>
    <w:p w14:paraId="306639F9" w14:textId="77777777" w:rsidR="00F059D4" w:rsidRDefault="00F059D4">
      <w:pPr>
        <w:pStyle w:val="Code"/>
      </w:pPr>
      <w:r>
        <w:t xml:space="preserve">    transactionID [2] UTF8String,</w:t>
      </w:r>
    </w:p>
    <w:p w14:paraId="5CCAC5BE" w14:textId="77777777" w:rsidR="00F059D4" w:rsidRDefault="00F059D4">
      <w:pPr>
        <w:pStyle w:val="Code"/>
      </w:pPr>
      <w:r>
        <w:t xml:space="preserve">    mMSContent    [3] OCTET STRING</w:t>
      </w:r>
    </w:p>
    <w:p w14:paraId="6A110461" w14:textId="77777777" w:rsidR="00F059D4" w:rsidRDefault="00F059D4">
      <w:pPr>
        <w:pStyle w:val="Code"/>
      </w:pPr>
      <w:r>
        <w:t>}</w:t>
      </w:r>
    </w:p>
    <w:p w14:paraId="29E1EED5" w14:textId="77777777" w:rsidR="00F059D4" w:rsidRDefault="00F059D4">
      <w:pPr>
        <w:pStyle w:val="Code"/>
      </w:pPr>
    </w:p>
    <w:p w14:paraId="5B9422F1" w14:textId="77777777" w:rsidR="00F059D4" w:rsidRDefault="00F059D4">
      <w:pPr>
        <w:pStyle w:val="CodeHeader"/>
      </w:pPr>
      <w:r>
        <w:t>-- ==============</w:t>
      </w:r>
    </w:p>
    <w:p w14:paraId="5D0D4EEA" w14:textId="77777777" w:rsidR="00F059D4" w:rsidRDefault="00F059D4">
      <w:pPr>
        <w:pStyle w:val="CodeHeader"/>
      </w:pPr>
      <w:r>
        <w:t>-- MMS parameters</w:t>
      </w:r>
    </w:p>
    <w:p w14:paraId="62995F44" w14:textId="77777777" w:rsidR="00F059D4" w:rsidRDefault="00F059D4">
      <w:pPr>
        <w:pStyle w:val="Code"/>
      </w:pPr>
      <w:r>
        <w:t>-- ==============</w:t>
      </w:r>
    </w:p>
    <w:p w14:paraId="30E8A200" w14:textId="77777777" w:rsidR="00F059D4" w:rsidRDefault="00F059D4">
      <w:pPr>
        <w:pStyle w:val="Code"/>
      </w:pPr>
    </w:p>
    <w:p w14:paraId="679B9BDC" w14:textId="77777777" w:rsidR="00F059D4" w:rsidRDefault="00F059D4">
      <w:pPr>
        <w:pStyle w:val="Code"/>
      </w:pPr>
      <w:r>
        <w:t>MMSAdaptation ::= SEQUENCE</w:t>
      </w:r>
    </w:p>
    <w:p w14:paraId="57B73A29" w14:textId="77777777" w:rsidR="00F059D4" w:rsidRDefault="00F059D4">
      <w:pPr>
        <w:pStyle w:val="Code"/>
      </w:pPr>
      <w:r>
        <w:t>{</w:t>
      </w:r>
    </w:p>
    <w:p w14:paraId="2B3F1EAC" w14:textId="77777777" w:rsidR="00F059D4" w:rsidRDefault="00F059D4">
      <w:pPr>
        <w:pStyle w:val="Code"/>
      </w:pPr>
      <w:r>
        <w:t xml:space="preserve">    allowed   [1] BOOLEAN,</w:t>
      </w:r>
    </w:p>
    <w:p w14:paraId="2F8875EA" w14:textId="77777777" w:rsidR="00F059D4" w:rsidRDefault="00F059D4">
      <w:pPr>
        <w:pStyle w:val="Code"/>
      </w:pPr>
      <w:r>
        <w:t xml:space="preserve">    overriden [2] BOOLEAN</w:t>
      </w:r>
    </w:p>
    <w:p w14:paraId="21206C26" w14:textId="77777777" w:rsidR="00F059D4" w:rsidRDefault="00F059D4">
      <w:pPr>
        <w:pStyle w:val="Code"/>
      </w:pPr>
      <w:r>
        <w:t>}</w:t>
      </w:r>
    </w:p>
    <w:p w14:paraId="73E1B4FC" w14:textId="77777777" w:rsidR="00F059D4" w:rsidRDefault="00F059D4">
      <w:pPr>
        <w:pStyle w:val="Code"/>
      </w:pPr>
    </w:p>
    <w:p w14:paraId="34E916D1" w14:textId="77777777" w:rsidR="00F059D4" w:rsidRDefault="00F059D4">
      <w:pPr>
        <w:pStyle w:val="Code"/>
      </w:pPr>
      <w:r>
        <w:t>MMSCancelStatus ::= ENUMERATED</w:t>
      </w:r>
    </w:p>
    <w:p w14:paraId="6D1D1FB9" w14:textId="77777777" w:rsidR="00F059D4" w:rsidRDefault="00F059D4">
      <w:pPr>
        <w:pStyle w:val="Code"/>
      </w:pPr>
      <w:r>
        <w:t>{</w:t>
      </w:r>
    </w:p>
    <w:p w14:paraId="1156E735" w14:textId="77777777" w:rsidR="00F059D4" w:rsidRDefault="00F059D4">
      <w:pPr>
        <w:pStyle w:val="Code"/>
      </w:pPr>
      <w:r>
        <w:t xml:space="preserve">    cancelRequestSuccessfullyReceived(1),</w:t>
      </w:r>
    </w:p>
    <w:p w14:paraId="4DF09E6A" w14:textId="77777777" w:rsidR="00F059D4" w:rsidRDefault="00F059D4">
      <w:pPr>
        <w:pStyle w:val="Code"/>
      </w:pPr>
      <w:r>
        <w:t xml:space="preserve">    cancelRequestCorrupted(2)</w:t>
      </w:r>
    </w:p>
    <w:p w14:paraId="22FA3142" w14:textId="77777777" w:rsidR="00F059D4" w:rsidRDefault="00F059D4">
      <w:pPr>
        <w:pStyle w:val="Code"/>
      </w:pPr>
      <w:r>
        <w:t>}</w:t>
      </w:r>
    </w:p>
    <w:p w14:paraId="73408844" w14:textId="77777777" w:rsidR="00F059D4" w:rsidRDefault="00F059D4">
      <w:pPr>
        <w:pStyle w:val="Code"/>
      </w:pPr>
    </w:p>
    <w:p w14:paraId="0DB88A00" w14:textId="77777777" w:rsidR="00F059D4" w:rsidRDefault="00F059D4">
      <w:pPr>
        <w:pStyle w:val="Code"/>
      </w:pPr>
      <w:r>
        <w:t>MMSContentClass ::= ENUMERATED</w:t>
      </w:r>
    </w:p>
    <w:p w14:paraId="7B92C7B0" w14:textId="77777777" w:rsidR="00F059D4" w:rsidRDefault="00F059D4">
      <w:pPr>
        <w:pStyle w:val="Code"/>
      </w:pPr>
      <w:r>
        <w:t>{</w:t>
      </w:r>
    </w:p>
    <w:p w14:paraId="490392CA" w14:textId="77777777" w:rsidR="00F059D4" w:rsidRDefault="00F059D4">
      <w:pPr>
        <w:pStyle w:val="Code"/>
      </w:pPr>
      <w:r>
        <w:t xml:space="preserve">    text(1),</w:t>
      </w:r>
    </w:p>
    <w:p w14:paraId="29231FEF" w14:textId="77777777" w:rsidR="00F059D4" w:rsidRDefault="00F059D4">
      <w:pPr>
        <w:pStyle w:val="Code"/>
      </w:pPr>
      <w:r>
        <w:lastRenderedPageBreak/>
        <w:t xml:space="preserve">    imageBasic(2),</w:t>
      </w:r>
    </w:p>
    <w:p w14:paraId="438CD16A" w14:textId="77777777" w:rsidR="00F059D4" w:rsidRDefault="00F059D4">
      <w:pPr>
        <w:pStyle w:val="Code"/>
      </w:pPr>
      <w:r>
        <w:t xml:space="preserve">    imageRich(3),</w:t>
      </w:r>
    </w:p>
    <w:p w14:paraId="0C4AB530" w14:textId="77777777" w:rsidR="00F059D4" w:rsidRDefault="00F059D4">
      <w:pPr>
        <w:pStyle w:val="Code"/>
      </w:pPr>
      <w:r>
        <w:t xml:space="preserve">    videoBasic(4),</w:t>
      </w:r>
    </w:p>
    <w:p w14:paraId="2915B892" w14:textId="77777777" w:rsidR="00F059D4" w:rsidRDefault="00F059D4">
      <w:pPr>
        <w:pStyle w:val="Code"/>
      </w:pPr>
      <w:r>
        <w:t xml:space="preserve">    videoRich(5),</w:t>
      </w:r>
    </w:p>
    <w:p w14:paraId="4156937A" w14:textId="77777777" w:rsidR="00F059D4" w:rsidRDefault="00F059D4">
      <w:pPr>
        <w:pStyle w:val="Code"/>
      </w:pPr>
      <w:r>
        <w:t xml:space="preserve">    megaPixel(6),</w:t>
      </w:r>
    </w:p>
    <w:p w14:paraId="31649260" w14:textId="77777777" w:rsidR="00F059D4" w:rsidRDefault="00F059D4">
      <w:pPr>
        <w:pStyle w:val="Code"/>
      </w:pPr>
      <w:r>
        <w:t xml:space="preserve">    contentBasic(7),</w:t>
      </w:r>
    </w:p>
    <w:p w14:paraId="7A504BA8" w14:textId="77777777" w:rsidR="00F059D4" w:rsidRDefault="00F059D4">
      <w:pPr>
        <w:pStyle w:val="Code"/>
      </w:pPr>
      <w:r>
        <w:t xml:space="preserve">    contentRich(8)</w:t>
      </w:r>
    </w:p>
    <w:p w14:paraId="7573639D" w14:textId="77777777" w:rsidR="00F059D4" w:rsidRDefault="00F059D4">
      <w:pPr>
        <w:pStyle w:val="Code"/>
      </w:pPr>
      <w:r>
        <w:t>}</w:t>
      </w:r>
    </w:p>
    <w:p w14:paraId="66C17A57" w14:textId="77777777" w:rsidR="00F059D4" w:rsidRDefault="00F059D4">
      <w:pPr>
        <w:pStyle w:val="Code"/>
      </w:pPr>
    </w:p>
    <w:p w14:paraId="277F42A2" w14:textId="77777777" w:rsidR="00F059D4" w:rsidRDefault="00F059D4">
      <w:pPr>
        <w:pStyle w:val="Code"/>
      </w:pPr>
      <w:r>
        <w:t>MMSContentType ::= UTF8String</w:t>
      </w:r>
    </w:p>
    <w:p w14:paraId="582C1153" w14:textId="77777777" w:rsidR="00F059D4" w:rsidRDefault="00F059D4">
      <w:pPr>
        <w:pStyle w:val="Code"/>
      </w:pPr>
    </w:p>
    <w:p w14:paraId="2DA17A24" w14:textId="77777777" w:rsidR="00F059D4" w:rsidRDefault="00F059D4">
      <w:pPr>
        <w:pStyle w:val="Code"/>
      </w:pPr>
      <w:r>
        <w:t>MMSDeleteResponseStatus ::= ENUMERATED</w:t>
      </w:r>
    </w:p>
    <w:p w14:paraId="26D77A84" w14:textId="77777777" w:rsidR="00F059D4" w:rsidRDefault="00F059D4">
      <w:pPr>
        <w:pStyle w:val="Code"/>
      </w:pPr>
      <w:r>
        <w:t>{</w:t>
      </w:r>
    </w:p>
    <w:p w14:paraId="3383DFB6" w14:textId="77777777" w:rsidR="00F059D4" w:rsidRDefault="00F059D4">
      <w:pPr>
        <w:pStyle w:val="Code"/>
      </w:pPr>
      <w:r>
        <w:t xml:space="preserve">    ok(1),</w:t>
      </w:r>
    </w:p>
    <w:p w14:paraId="652A2713" w14:textId="77777777" w:rsidR="00F059D4" w:rsidRDefault="00F059D4">
      <w:pPr>
        <w:pStyle w:val="Code"/>
      </w:pPr>
      <w:r>
        <w:t xml:space="preserve">    errorUnspecified(2),</w:t>
      </w:r>
    </w:p>
    <w:p w14:paraId="1D29FB91" w14:textId="77777777" w:rsidR="00F059D4" w:rsidRDefault="00F059D4">
      <w:pPr>
        <w:pStyle w:val="Code"/>
      </w:pPr>
      <w:r>
        <w:t xml:space="preserve">    errorServiceDenied(3),</w:t>
      </w:r>
    </w:p>
    <w:p w14:paraId="6EA4A039" w14:textId="77777777" w:rsidR="00F059D4" w:rsidRDefault="00F059D4">
      <w:pPr>
        <w:pStyle w:val="Code"/>
      </w:pPr>
      <w:r>
        <w:t xml:space="preserve">    errorMessageFormatCorrupt(4),</w:t>
      </w:r>
    </w:p>
    <w:p w14:paraId="3CA38D8A" w14:textId="77777777" w:rsidR="00F059D4" w:rsidRDefault="00F059D4">
      <w:pPr>
        <w:pStyle w:val="Code"/>
      </w:pPr>
      <w:r>
        <w:t xml:space="preserve">    errorSendingAddressUnresolved(5),</w:t>
      </w:r>
    </w:p>
    <w:p w14:paraId="6979B116" w14:textId="77777777" w:rsidR="00F059D4" w:rsidRDefault="00F059D4">
      <w:pPr>
        <w:pStyle w:val="Code"/>
      </w:pPr>
      <w:r>
        <w:t xml:space="preserve">    errorMessageNotFound(6),</w:t>
      </w:r>
    </w:p>
    <w:p w14:paraId="7C8B7D8B" w14:textId="77777777" w:rsidR="00F059D4" w:rsidRDefault="00F059D4">
      <w:pPr>
        <w:pStyle w:val="Code"/>
      </w:pPr>
      <w:r>
        <w:t xml:space="preserve">    errorNetworkProblem(7),</w:t>
      </w:r>
    </w:p>
    <w:p w14:paraId="0E5C348F" w14:textId="77777777" w:rsidR="00F059D4" w:rsidRDefault="00F059D4">
      <w:pPr>
        <w:pStyle w:val="Code"/>
      </w:pPr>
      <w:r>
        <w:t xml:space="preserve">    errorContentNotAccepted(8),</w:t>
      </w:r>
    </w:p>
    <w:p w14:paraId="02591D8E" w14:textId="77777777" w:rsidR="00F059D4" w:rsidRDefault="00F059D4">
      <w:pPr>
        <w:pStyle w:val="Code"/>
      </w:pPr>
      <w:r>
        <w:t xml:space="preserve">    errorUnsupportedMessage(9),</w:t>
      </w:r>
    </w:p>
    <w:p w14:paraId="2FCF8EA1" w14:textId="77777777" w:rsidR="00F059D4" w:rsidRDefault="00F059D4">
      <w:pPr>
        <w:pStyle w:val="Code"/>
      </w:pPr>
      <w:r>
        <w:t xml:space="preserve">    errorTransientFailure(10),</w:t>
      </w:r>
    </w:p>
    <w:p w14:paraId="489F7940" w14:textId="77777777" w:rsidR="00F059D4" w:rsidRDefault="00F059D4">
      <w:pPr>
        <w:pStyle w:val="Code"/>
      </w:pPr>
      <w:r>
        <w:t xml:space="preserve">    errorTransientSendingAddressUnresolved(11),</w:t>
      </w:r>
    </w:p>
    <w:p w14:paraId="28FB7706" w14:textId="77777777" w:rsidR="00F059D4" w:rsidRDefault="00F059D4">
      <w:pPr>
        <w:pStyle w:val="Code"/>
      </w:pPr>
      <w:r>
        <w:t xml:space="preserve">    errorTransientMessageNotFound(12),</w:t>
      </w:r>
    </w:p>
    <w:p w14:paraId="5211F4CD" w14:textId="77777777" w:rsidR="00F059D4" w:rsidRDefault="00F059D4">
      <w:pPr>
        <w:pStyle w:val="Code"/>
      </w:pPr>
      <w:r>
        <w:t xml:space="preserve">    errorTransientNetworkProblem(13),</w:t>
      </w:r>
    </w:p>
    <w:p w14:paraId="15E92B3A" w14:textId="77777777" w:rsidR="00F059D4" w:rsidRDefault="00F059D4">
      <w:pPr>
        <w:pStyle w:val="Code"/>
      </w:pPr>
      <w:r>
        <w:t xml:space="preserve">    errorTransientPartialSuccess(14),</w:t>
      </w:r>
    </w:p>
    <w:p w14:paraId="2D2BFFE0" w14:textId="77777777" w:rsidR="00F059D4" w:rsidRDefault="00F059D4">
      <w:pPr>
        <w:pStyle w:val="Code"/>
      </w:pPr>
      <w:r>
        <w:t xml:space="preserve">    errorPermanentFailure(15),</w:t>
      </w:r>
    </w:p>
    <w:p w14:paraId="0C0409DF" w14:textId="77777777" w:rsidR="00F059D4" w:rsidRDefault="00F059D4">
      <w:pPr>
        <w:pStyle w:val="Code"/>
      </w:pPr>
      <w:r>
        <w:t xml:space="preserve">    errorPermanentServiceDenied(16),</w:t>
      </w:r>
    </w:p>
    <w:p w14:paraId="11FB6D28" w14:textId="77777777" w:rsidR="00F059D4" w:rsidRDefault="00F059D4">
      <w:pPr>
        <w:pStyle w:val="Code"/>
      </w:pPr>
      <w:r>
        <w:t xml:space="preserve">    errorPermanentMessageFormatCorrupt(17),</w:t>
      </w:r>
    </w:p>
    <w:p w14:paraId="75975365" w14:textId="77777777" w:rsidR="00F059D4" w:rsidRDefault="00F059D4">
      <w:pPr>
        <w:pStyle w:val="Code"/>
      </w:pPr>
      <w:r>
        <w:t xml:space="preserve">    errorPermanentSendingAddressUnresolved(18),</w:t>
      </w:r>
    </w:p>
    <w:p w14:paraId="49674EEA" w14:textId="77777777" w:rsidR="00F059D4" w:rsidRDefault="00F059D4">
      <w:pPr>
        <w:pStyle w:val="Code"/>
      </w:pPr>
      <w:r>
        <w:t xml:space="preserve">    errorPermanentMessageNotFound(19),</w:t>
      </w:r>
    </w:p>
    <w:p w14:paraId="1B4B3F5A" w14:textId="77777777" w:rsidR="00F059D4" w:rsidRDefault="00F059D4">
      <w:pPr>
        <w:pStyle w:val="Code"/>
      </w:pPr>
      <w:r>
        <w:t xml:space="preserve">    errorPermanentContentNotAccepted(20),</w:t>
      </w:r>
    </w:p>
    <w:p w14:paraId="30CA1917" w14:textId="77777777" w:rsidR="00F059D4" w:rsidRDefault="00F059D4">
      <w:pPr>
        <w:pStyle w:val="Code"/>
      </w:pPr>
      <w:r>
        <w:t xml:space="preserve">    errorPermanentReplyChargingLimitationsNotMet(21),</w:t>
      </w:r>
    </w:p>
    <w:p w14:paraId="54316670" w14:textId="77777777" w:rsidR="00F059D4" w:rsidRDefault="00F059D4">
      <w:pPr>
        <w:pStyle w:val="Code"/>
      </w:pPr>
      <w:r>
        <w:t xml:space="preserve">    errorPermanentReplyChargingRequestNotAccepted(22),</w:t>
      </w:r>
    </w:p>
    <w:p w14:paraId="0633C3C9" w14:textId="77777777" w:rsidR="00F059D4" w:rsidRDefault="00F059D4">
      <w:pPr>
        <w:pStyle w:val="Code"/>
      </w:pPr>
      <w:r>
        <w:t xml:space="preserve">    errorPermanentReplyChargingForwardingDenied(23),</w:t>
      </w:r>
    </w:p>
    <w:p w14:paraId="0AEABB7B" w14:textId="77777777" w:rsidR="00F059D4" w:rsidRDefault="00F059D4">
      <w:pPr>
        <w:pStyle w:val="Code"/>
      </w:pPr>
      <w:r>
        <w:t xml:space="preserve">    errorPermanentReplyChargingNotSupported(24),</w:t>
      </w:r>
    </w:p>
    <w:p w14:paraId="6A271FC5" w14:textId="77777777" w:rsidR="00F059D4" w:rsidRDefault="00F059D4">
      <w:pPr>
        <w:pStyle w:val="Code"/>
      </w:pPr>
      <w:r>
        <w:t xml:space="preserve">    errorPermanentAddressHidingNotSupported(25),</w:t>
      </w:r>
    </w:p>
    <w:p w14:paraId="79FAAA58" w14:textId="77777777" w:rsidR="00F059D4" w:rsidRDefault="00F059D4">
      <w:pPr>
        <w:pStyle w:val="Code"/>
      </w:pPr>
      <w:r>
        <w:t xml:space="preserve">    errorPermanentLackOfPrepaid(26)</w:t>
      </w:r>
    </w:p>
    <w:p w14:paraId="2065F3BF" w14:textId="77777777" w:rsidR="00F059D4" w:rsidRDefault="00F059D4">
      <w:pPr>
        <w:pStyle w:val="Code"/>
      </w:pPr>
      <w:r>
        <w:t>}</w:t>
      </w:r>
    </w:p>
    <w:p w14:paraId="0244B0F2" w14:textId="77777777" w:rsidR="00F059D4" w:rsidRDefault="00F059D4">
      <w:pPr>
        <w:pStyle w:val="Code"/>
      </w:pPr>
    </w:p>
    <w:p w14:paraId="2044DD20" w14:textId="77777777" w:rsidR="00F059D4" w:rsidRDefault="00F059D4">
      <w:pPr>
        <w:pStyle w:val="Code"/>
      </w:pPr>
      <w:r>
        <w:t>MMSDirection ::= ENUMERATED</w:t>
      </w:r>
    </w:p>
    <w:p w14:paraId="0CE3EAB9" w14:textId="77777777" w:rsidR="00F059D4" w:rsidRDefault="00F059D4">
      <w:pPr>
        <w:pStyle w:val="Code"/>
      </w:pPr>
      <w:r>
        <w:t>{</w:t>
      </w:r>
    </w:p>
    <w:p w14:paraId="1EB07A60" w14:textId="77777777" w:rsidR="00F059D4" w:rsidRDefault="00F059D4">
      <w:pPr>
        <w:pStyle w:val="Code"/>
      </w:pPr>
      <w:r>
        <w:t xml:space="preserve">    fromTarget(0),</w:t>
      </w:r>
    </w:p>
    <w:p w14:paraId="73536D12" w14:textId="77777777" w:rsidR="00F059D4" w:rsidRDefault="00F059D4">
      <w:pPr>
        <w:pStyle w:val="Code"/>
      </w:pPr>
      <w:r>
        <w:t xml:space="preserve">    toTarget(1)</w:t>
      </w:r>
    </w:p>
    <w:p w14:paraId="628C2E38" w14:textId="77777777" w:rsidR="00F059D4" w:rsidRDefault="00F059D4">
      <w:pPr>
        <w:pStyle w:val="Code"/>
      </w:pPr>
      <w:r>
        <w:t>}</w:t>
      </w:r>
    </w:p>
    <w:p w14:paraId="36D5FCBA" w14:textId="77777777" w:rsidR="00F059D4" w:rsidRDefault="00F059D4">
      <w:pPr>
        <w:pStyle w:val="Code"/>
      </w:pPr>
    </w:p>
    <w:p w14:paraId="4A4D3201" w14:textId="77777777" w:rsidR="00F059D4" w:rsidRDefault="00F059D4">
      <w:pPr>
        <w:pStyle w:val="Code"/>
      </w:pPr>
      <w:r>
        <w:t>MMSElementDescriptor ::= SEQUENCE</w:t>
      </w:r>
    </w:p>
    <w:p w14:paraId="0E842051" w14:textId="77777777" w:rsidR="00F059D4" w:rsidRDefault="00F059D4">
      <w:pPr>
        <w:pStyle w:val="Code"/>
      </w:pPr>
      <w:r>
        <w:t>{</w:t>
      </w:r>
    </w:p>
    <w:p w14:paraId="7DD86FA1" w14:textId="77777777" w:rsidR="00F059D4" w:rsidRDefault="00F059D4">
      <w:pPr>
        <w:pStyle w:val="Code"/>
      </w:pPr>
      <w:r>
        <w:t xml:space="preserve">    reference [1] UTF8String,</w:t>
      </w:r>
    </w:p>
    <w:p w14:paraId="733F7A22" w14:textId="77777777" w:rsidR="00F059D4" w:rsidRDefault="00F059D4">
      <w:pPr>
        <w:pStyle w:val="Code"/>
      </w:pPr>
      <w:r>
        <w:t xml:space="preserve">    parameter [2] UTF8String     OPTIONAL,</w:t>
      </w:r>
    </w:p>
    <w:p w14:paraId="653D53EC" w14:textId="77777777" w:rsidR="00F059D4" w:rsidRDefault="00F059D4">
      <w:pPr>
        <w:pStyle w:val="Code"/>
      </w:pPr>
      <w:r>
        <w:t xml:space="preserve">    value     [3] UTF8String     OPTIONAL</w:t>
      </w:r>
    </w:p>
    <w:p w14:paraId="7CC98263" w14:textId="77777777" w:rsidR="00F059D4" w:rsidRDefault="00F059D4">
      <w:pPr>
        <w:pStyle w:val="Code"/>
      </w:pPr>
      <w:r>
        <w:t>}</w:t>
      </w:r>
    </w:p>
    <w:p w14:paraId="599C0141" w14:textId="77777777" w:rsidR="00F059D4" w:rsidRDefault="00F059D4">
      <w:pPr>
        <w:pStyle w:val="Code"/>
      </w:pPr>
    </w:p>
    <w:p w14:paraId="50E90D07" w14:textId="77777777" w:rsidR="00F059D4" w:rsidRDefault="00F059D4">
      <w:pPr>
        <w:pStyle w:val="Code"/>
      </w:pPr>
      <w:r>
        <w:t>MMSExpiry ::= SEQUENCE</w:t>
      </w:r>
    </w:p>
    <w:p w14:paraId="17A5AD65" w14:textId="77777777" w:rsidR="00F059D4" w:rsidRDefault="00F059D4">
      <w:pPr>
        <w:pStyle w:val="Code"/>
      </w:pPr>
      <w:r>
        <w:t>{</w:t>
      </w:r>
    </w:p>
    <w:p w14:paraId="49F9CC17" w14:textId="77777777" w:rsidR="00F059D4" w:rsidRDefault="00F059D4">
      <w:pPr>
        <w:pStyle w:val="Code"/>
      </w:pPr>
      <w:r>
        <w:t xml:space="preserve">    expiryPeriod [1] INTEGER,</w:t>
      </w:r>
    </w:p>
    <w:p w14:paraId="0F176460" w14:textId="77777777" w:rsidR="00F059D4" w:rsidRDefault="00F059D4">
      <w:pPr>
        <w:pStyle w:val="Code"/>
      </w:pPr>
      <w:r>
        <w:t xml:space="preserve">    periodFormat [2] MMSPeriodFormat</w:t>
      </w:r>
    </w:p>
    <w:p w14:paraId="0F727E6F" w14:textId="77777777" w:rsidR="00F059D4" w:rsidRDefault="00F059D4">
      <w:pPr>
        <w:pStyle w:val="Code"/>
      </w:pPr>
      <w:r>
        <w:t>}</w:t>
      </w:r>
    </w:p>
    <w:p w14:paraId="36692DB5" w14:textId="77777777" w:rsidR="00F059D4" w:rsidRDefault="00F059D4">
      <w:pPr>
        <w:pStyle w:val="Code"/>
      </w:pPr>
    </w:p>
    <w:p w14:paraId="7C0B5A3B" w14:textId="77777777" w:rsidR="00F059D4" w:rsidRDefault="00F059D4">
      <w:pPr>
        <w:pStyle w:val="Code"/>
      </w:pPr>
      <w:r>
        <w:t>MMFlags ::= SEQUENCE</w:t>
      </w:r>
    </w:p>
    <w:p w14:paraId="5A9195B3" w14:textId="77777777" w:rsidR="00F059D4" w:rsidRDefault="00F059D4">
      <w:pPr>
        <w:pStyle w:val="Code"/>
      </w:pPr>
      <w:r>
        <w:t>{</w:t>
      </w:r>
    </w:p>
    <w:p w14:paraId="1E28CF11" w14:textId="77777777" w:rsidR="00F059D4" w:rsidRDefault="00F059D4">
      <w:pPr>
        <w:pStyle w:val="Code"/>
      </w:pPr>
      <w:r>
        <w:t xml:space="preserve">    length     [1] INTEGER,</w:t>
      </w:r>
    </w:p>
    <w:p w14:paraId="1E9C8D41" w14:textId="77777777" w:rsidR="00F059D4" w:rsidRDefault="00F059D4">
      <w:pPr>
        <w:pStyle w:val="Code"/>
      </w:pPr>
      <w:r>
        <w:t xml:space="preserve">    flag       [2] MMStateFlag,</w:t>
      </w:r>
    </w:p>
    <w:p w14:paraId="76E3B46D" w14:textId="77777777" w:rsidR="00F059D4" w:rsidRDefault="00F059D4">
      <w:pPr>
        <w:pStyle w:val="Code"/>
      </w:pPr>
      <w:r>
        <w:t xml:space="preserve">    flagString [3] UTF8String</w:t>
      </w:r>
    </w:p>
    <w:p w14:paraId="188DB42F" w14:textId="77777777" w:rsidR="00F059D4" w:rsidRDefault="00F059D4">
      <w:pPr>
        <w:pStyle w:val="Code"/>
      </w:pPr>
      <w:r>
        <w:t>}</w:t>
      </w:r>
    </w:p>
    <w:p w14:paraId="0F4628D9" w14:textId="77777777" w:rsidR="00F059D4" w:rsidRDefault="00F059D4">
      <w:pPr>
        <w:pStyle w:val="Code"/>
      </w:pPr>
    </w:p>
    <w:p w14:paraId="1199C209" w14:textId="77777777" w:rsidR="00F059D4" w:rsidRDefault="00F059D4">
      <w:pPr>
        <w:pStyle w:val="Code"/>
      </w:pPr>
      <w:r>
        <w:t>MMSMessageClass ::= ENUMERATED</w:t>
      </w:r>
    </w:p>
    <w:p w14:paraId="52B58565" w14:textId="77777777" w:rsidR="00F059D4" w:rsidRDefault="00F059D4">
      <w:pPr>
        <w:pStyle w:val="Code"/>
      </w:pPr>
      <w:r>
        <w:t>{</w:t>
      </w:r>
    </w:p>
    <w:p w14:paraId="18CB6164" w14:textId="77777777" w:rsidR="00F059D4" w:rsidRDefault="00F059D4">
      <w:pPr>
        <w:pStyle w:val="Code"/>
      </w:pPr>
      <w:r>
        <w:t xml:space="preserve">    personal(1),</w:t>
      </w:r>
    </w:p>
    <w:p w14:paraId="4D63E9CE" w14:textId="77777777" w:rsidR="00F059D4" w:rsidRDefault="00F059D4">
      <w:pPr>
        <w:pStyle w:val="Code"/>
      </w:pPr>
      <w:r>
        <w:t xml:space="preserve">    advertisement(2),</w:t>
      </w:r>
    </w:p>
    <w:p w14:paraId="0D0D71AF" w14:textId="77777777" w:rsidR="00F059D4" w:rsidRDefault="00F059D4">
      <w:pPr>
        <w:pStyle w:val="Code"/>
      </w:pPr>
      <w:r>
        <w:t xml:space="preserve">    informational(3),</w:t>
      </w:r>
    </w:p>
    <w:p w14:paraId="57CF04FD" w14:textId="77777777" w:rsidR="00F059D4" w:rsidRDefault="00F059D4">
      <w:pPr>
        <w:pStyle w:val="Code"/>
      </w:pPr>
      <w:r>
        <w:t xml:space="preserve">    auto(4)</w:t>
      </w:r>
    </w:p>
    <w:p w14:paraId="3BFF4383" w14:textId="77777777" w:rsidR="00F059D4" w:rsidRDefault="00F059D4">
      <w:pPr>
        <w:pStyle w:val="Code"/>
      </w:pPr>
      <w:r>
        <w:t>}</w:t>
      </w:r>
    </w:p>
    <w:p w14:paraId="4ACDDE1E" w14:textId="77777777" w:rsidR="00F059D4" w:rsidRDefault="00F059D4">
      <w:pPr>
        <w:pStyle w:val="Code"/>
      </w:pPr>
    </w:p>
    <w:p w14:paraId="56CF0375" w14:textId="77777777" w:rsidR="00F059D4" w:rsidRDefault="00F059D4">
      <w:pPr>
        <w:pStyle w:val="Code"/>
      </w:pPr>
      <w:r>
        <w:t>MMSParty ::= SEQUENCE</w:t>
      </w:r>
    </w:p>
    <w:p w14:paraId="5EC4822F" w14:textId="77777777" w:rsidR="00F059D4" w:rsidRDefault="00F059D4">
      <w:pPr>
        <w:pStyle w:val="Code"/>
      </w:pPr>
      <w:r>
        <w:t>{</w:t>
      </w:r>
    </w:p>
    <w:p w14:paraId="33C32762" w14:textId="77777777" w:rsidR="00F059D4" w:rsidRDefault="00F059D4">
      <w:pPr>
        <w:pStyle w:val="Code"/>
      </w:pPr>
      <w:r>
        <w:t xml:space="preserve">    mMSPartyIDs [1] SEQUENCE OF MMSPartyID,</w:t>
      </w:r>
    </w:p>
    <w:p w14:paraId="60CA9A10" w14:textId="77777777" w:rsidR="00F059D4" w:rsidRDefault="00F059D4">
      <w:pPr>
        <w:pStyle w:val="Code"/>
      </w:pPr>
      <w:r>
        <w:lastRenderedPageBreak/>
        <w:t xml:space="preserve">    nonLocalID  [2] NonLocalID</w:t>
      </w:r>
    </w:p>
    <w:p w14:paraId="5785523F" w14:textId="77777777" w:rsidR="00F059D4" w:rsidRDefault="00F059D4">
      <w:pPr>
        <w:pStyle w:val="Code"/>
      </w:pPr>
      <w:r>
        <w:t>}</w:t>
      </w:r>
    </w:p>
    <w:p w14:paraId="30B10D16" w14:textId="77777777" w:rsidR="00F059D4" w:rsidRDefault="00F059D4">
      <w:pPr>
        <w:pStyle w:val="Code"/>
      </w:pPr>
    </w:p>
    <w:p w14:paraId="134FC270" w14:textId="77777777" w:rsidR="00F059D4" w:rsidRDefault="00F059D4">
      <w:pPr>
        <w:pStyle w:val="Code"/>
      </w:pPr>
      <w:r>
        <w:t>MMSPartyID ::= CHOICE</w:t>
      </w:r>
    </w:p>
    <w:p w14:paraId="75E2F410" w14:textId="77777777" w:rsidR="00F059D4" w:rsidRDefault="00F059D4">
      <w:pPr>
        <w:pStyle w:val="Code"/>
      </w:pPr>
      <w:r>
        <w:t>{</w:t>
      </w:r>
    </w:p>
    <w:p w14:paraId="1EB9FE8E" w14:textId="77777777" w:rsidR="00F059D4" w:rsidRDefault="00F059D4">
      <w:pPr>
        <w:pStyle w:val="Code"/>
      </w:pPr>
      <w:r>
        <w:t xml:space="preserve">    e164Number   [1] E164Number,</w:t>
      </w:r>
    </w:p>
    <w:p w14:paraId="6067410F" w14:textId="77777777" w:rsidR="00F059D4" w:rsidRDefault="00F059D4">
      <w:pPr>
        <w:pStyle w:val="Code"/>
      </w:pPr>
      <w:r>
        <w:t xml:space="preserve">    emailAddress [2] EmailAddress,</w:t>
      </w:r>
    </w:p>
    <w:p w14:paraId="7437D47B" w14:textId="77777777" w:rsidR="00F059D4" w:rsidRDefault="00F059D4">
      <w:pPr>
        <w:pStyle w:val="Code"/>
      </w:pPr>
      <w:r>
        <w:t xml:space="preserve">    iMSI         [3] IMSI,</w:t>
      </w:r>
    </w:p>
    <w:p w14:paraId="1CDF7270" w14:textId="77777777" w:rsidR="00F059D4" w:rsidRDefault="00F059D4">
      <w:pPr>
        <w:pStyle w:val="Code"/>
      </w:pPr>
      <w:r>
        <w:t xml:space="preserve">    iMPU         [4] IMPU,</w:t>
      </w:r>
    </w:p>
    <w:p w14:paraId="433600FD" w14:textId="77777777" w:rsidR="00F059D4" w:rsidRDefault="00F059D4">
      <w:pPr>
        <w:pStyle w:val="Code"/>
      </w:pPr>
      <w:r>
        <w:t xml:space="preserve">    iMPI         [5] IMPI,</w:t>
      </w:r>
    </w:p>
    <w:p w14:paraId="09D0BCA2" w14:textId="77777777" w:rsidR="00F059D4" w:rsidRDefault="00F059D4">
      <w:pPr>
        <w:pStyle w:val="Code"/>
      </w:pPr>
      <w:r>
        <w:t xml:space="preserve">    sUPI         [6] SUPI,</w:t>
      </w:r>
    </w:p>
    <w:p w14:paraId="27E15AB6" w14:textId="77777777" w:rsidR="00F059D4" w:rsidRDefault="00F059D4">
      <w:pPr>
        <w:pStyle w:val="Code"/>
      </w:pPr>
      <w:r>
        <w:t xml:space="preserve">    gPSI         [7] GPSI</w:t>
      </w:r>
    </w:p>
    <w:p w14:paraId="0B61B304" w14:textId="77777777" w:rsidR="00F059D4" w:rsidRDefault="00F059D4">
      <w:pPr>
        <w:pStyle w:val="Code"/>
      </w:pPr>
      <w:r>
        <w:t>}</w:t>
      </w:r>
    </w:p>
    <w:p w14:paraId="3E1D4B16" w14:textId="77777777" w:rsidR="00F059D4" w:rsidRDefault="00F059D4">
      <w:pPr>
        <w:pStyle w:val="Code"/>
      </w:pPr>
    </w:p>
    <w:p w14:paraId="04D67266" w14:textId="77777777" w:rsidR="00F059D4" w:rsidRDefault="00F059D4">
      <w:pPr>
        <w:pStyle w:val="Code"/>
      </w:pPr>
      <w:r>
        <w:t>MMSPeriodFormat ::= ENUMERATED</w:t>
      </w:r>
    </w:p>
    <w:p w14:paraId="31EF59A5" w14:textId="77777777" w:rsidR="00F059D4" w:rsidRDefault="00F059D4">
      <w:pPr>
        <w:pStyle w:val="Code"/>
      </w:pPr>
      <w:r>
        <w:t>{</w:t>
      </w:r>
    </w:p>
    <w:p w14:paraId="464ED752" w14:textId="77777777" w:rsidR="00F059D4" w:rsidRDefault="00F059D4">
      <w:pPr>
        <w:pStyle w:val="Code"/>
      </w:pPr>
      <w:r>
        <w:t xml:space="preserve">    absolute(1),</w:t>
      </w:r>
    </w:p>
    <w:p w14:paraId="59A75076" w14:textId="77777777" w:rsidR="00F059D4" w:rsidRDefault="00F059D4">
      <w:pPr>
        <w:pStyle w:val="Code"/>
      </w:pPr>
      <w:r>
        <w:t xml:space="preserve">    relative(2)</w:t>
      </w:r>
    </w:p>
    <w:p w14:paraId="02C69962" w14:textId="77777777" w:rsidR="00F059D4" w:rsidRDefault="00F059D4">
      <w:pPr>
        <w:pStyle w:val="Code"/>
      </w:pPr>
      <w:r>
        <w:t>}</w:t>
      </w:r>
    </w:p>
    <w:p w14:paraId="17F70844" w14:textId="77777777" w:rsidR="00F059D4" w:rsidRDefault="00F059D4">
      <w:pPr>
        <w:pStyle w:val="Code"/>
      </w:pPr>
    </w:p>
    <w:p w14:paraId="7B04CD01" w14:textId="77777777" w:rsidR="00F059D4" w:rsidRDefault="00F059D4">
      <w:pPr>
        <w:pStyle w:val="Code"/>
      </w:pPr>
      <w:r>
        <w:t>MMSPreviouslySent ::= SEQUENCE</w:t>
      </w:r>
    </w:p>
    <w:p w14:paraId="023987F8" w14:textId="77777777" w:rsidR="00F059D4" w:rsidRDefault="00F059D4">
      <w:pPr>
        <w:pStyle w:val="Code"/>
      </w:pPr>
      <w:r>
        <w:t>{</w:t>
      </w:r>
    </w:p>
    <w:p w14:paraId="7421D815" w14:textId="77777777" w:rsidR="00F059D4" w:rsidRDefault="00F059D4">
      <w:pPr>
        <w:pStyle w:val="Code"/>
      </w:pPr>
      <w:r>
        <w:t xml:space="preserve">    previouslySentByParty [1] MMSParty,</w:t>
      </w:r>
    </w:p>
    <w:p w14:paraId="516B972A" w14:textId="77777777" w:rsidR="00F059D4" w:rsidRDefault="00F059D4">
      <w:pPr>
        <w:pStyle w:val="Code"/>
      </w:pPr>
      <w:r>
        <w:t xml:space="preserve">    sequenceNumber        [2] INTEGER,</w:t>
      </w:r>
    </w:p>
    <w:p w14:paraId="279308A4" w14:textId="77777777" w:rsidR="00F059D4" w:rsidRDefault="00F059D4">
      <w:pPr>
        <w:pStyle w:val="Code"/>
      </w:pPr>
      <w:r>
        <w:t xml:space="preserve">    previousSendDateTime  [3] Timestamp</w:t>
      </w:r>
    </w:p>
    <w:p w14:paraId="4EBF4203" w14:textId="77777777" w:rsidR="00F059D4" w:rsidRDefault="00F059D4">
      <w:pPr>
        <w:pStyle w:val="Code"/>
      </w:pPr>
      <w:r>
        <w:t>}</w:t>
      </w:r>
    </w:p>
    <w:p w14:paraId="1A543D0A" w14:textId="77777777" w:rsidR="00F059D4" w:rsidRDefault="00F059D4">
      <w:pPr>
        <w:pStyle w:val="Code"/>
      </w:pPr>
    </w:p>
    <w:p w14:paraId="2CB67B35" w14:textId="77777777" w:rsidR="00F059D4" w:rsidRDefault="00F059D4">
      <w:pPr>
        <w:pStyle w:val="Code"/>
      </w:pPr>
      <w:r>
        <w:t>MMSPreviouslySentBy ::= SEQUENCE OF MMSPreviouslySent</w:t>
      </w:r>
    </w:p>
    <w:p w14:paraId="6FA15A2C" w14:textId="77777777" w:rsidR="00F059D4" w:rsidRDefault="00F059D4">
      <w:pPr>
        <w:pStyle w:val="Code"/>
      </w:pPr>
    </w:p>
    <w:p w14:paraId="1C0D337C" w14:textId="77777777" w:rsidR="00F059D4" w:rsidRDefault="00F059D4">
      <w:pPr>
        <w:pStyle w:val="Code"/>
      </w:pPr>
      <w:r>
        <w:t>MMSPriority ::= ENUMERATED</w:t>
      </w:r>
    </w:p>
    <w:p w14:paraId="417CEC4C" w14:textId="77777777" w:rsidR="00F059D4" w:rsidRDefault="00F059D4">
      <w:pPr>
        <w:pStyle w:val="Code"/>
      </w:pPr>
      <w:r>
        <w:t>{</w:t>
      </w:r>
    </w:p>
    <w:p w14:paraId="7081E7B0" w14:textId="77777777" w:rsidR="00F059D4" w:rsidRDefault="00F059D4">
      <w:pPr>
        <w:pStyle w:val="Code"/>
      </w:pPr>
      <w:r>
        <w:t xml:space="preserve">    low(1),</w:t>
      </w:r>
    </w:p>
    <w:p w14:paraId="42A24119" w14:textId="77777777" w:rsidR="00F059D4" w:rsidRDefault="00F059D4">
      <w:pPr>
        <w:pStyle w:val="Code"/>
      </w:pPr>
      <w:r>
        <w:t xml:space="preserve">    normal(2),</w:t>
      </w:r>
    </w:p>
    <w:p w14:paraId="65A84727" w14:textId="77777777" w:rsidR="00F059D4" w:rsidRDefault="00F059D4">
      <w:pPr>
        <w:pStyle w:val="Code"/>
      </w:pPr>
      <w:r>
        <w:t xml:space="preserve">    high(3)</w:t>
      </w:r>
    </w:p>
    <w:p w14:paraId="03BE92AA" w14:textId="77777777" w:rsidR="00F059D4" w:rsidRDefault="00F059D4">
      <w:pPr>
        <w:pStyle w:val="Code"/>
      </w:pPr>
      <w:r>
        <w:t>}</w:t>
      </w:r>
    </w:p>
    <w:p w14:paraId="410D4206" w14:textId="77777777" w:rsidR="00F059D4" w:rsidRDefault="00F059D4">
      <w:pPr>
        <w:pStyle w:val="Code"/>
      </w:pPr>
    </w:p>
    <w:p w14:paraId="34AAB7D9" w14:textId="77777777" w:rsidR="00F059D4" w:rsidRDefault="00F059D4">
      <w:pPr>
        <w:pStyle w:val="Code"/>
      </w:pPr>
      <w:r>
        <w:t>MMSQuota ::= SEQUENCE</w:t>
      </w:r>
    </w:p>
    <w:p w14:paraId="145BC73E" w14:textId="77777777" w:rsidR="00F059D4" w:rsidRDefault="00F059D4">
      <w:pPr>
        <w:pStyle w:val="Code"/>
      </w:pPr>
      <w:r>
        <w:t>{</w:t>
      </w:r>
    </w:p>
    <w:p w14:paraId="1FF74CF9" w14:textId="77777777" w:rsidR="00F059D4" w:rsidRDefault="00F059D4">
      <w:pPr>
        <w:pStyle w:val="Code"/>
      </w:pPr>
      <w:r>
        <w:t xml:space="preserve">    quota     [1] INTEGER,</w:t>
      </w:r>
    </w:p>
    <w:p w14:paraId="6D50AFD1" w14:textId="77777777" w:rsidR="00F059D4" w:rsidRDefault="00F059D4">
      <w:pPr>
        <w:pStyle w:val="Code"/>
      </w:pPr>
      <w:r>
        <w:t xml:space="preserve">    quotaUnit [2] MMSQuotaUnit</w:t>
      </w:r>
    </w:p>
    <w:p w14:paraId="4B75CA14" w14:textId="77777777" w:rsidR="00F059D4" w:rsidRDefault="00F059D4">
      <w:pPr>
        <w:pStyle w:val="Code"/>
      </w:pPr>
      <w:r>
        <w:t>}</w:t>
      </w:r>
    </w:p>
    <w:p w14:paraId="00D64380" w14:textId="77777777" w:rsidR="00F059D4" w:rsidRDefault="00F059D4">
      <w:pPr>
        <w:pStyle w:val="Code"/>
      </w:pPr>
    </w:p>
    <w:p w14:paraId="36E83DFF" w14:textId="77777777" w:rsidR="00F059D4" w:rsidRDefault="00F059D4">
      <w:pPr>
        <w:pStyle w:val="Code"/>
      </w:pPr>
      <w:r>
        <w:t>MMSQuotaUnit ::= ENUMERATED</w:t>
      </w:r>
    </w:p>
    <w:p w14:paraId="069F37D5" w14:textId="77777777" w:rsidR="00F059D4" w:rsidRDefault="00F059D4">
      <w:pPr>
        <w:pStyle w:val="Code"/>
      </w:pPr>
      <w:r>
        <w:t>{</w:t>
      </w:r>
    </w:p>
    <w:p w14:paraId="252D9D4E" w14:textId="77777777" w:rsidR="00F059D4" w:rsidRDefault="00F059D4">
      <w:pPr>
        <w:pStyle w:val="Code"/>
      </w:pPr>
      <w:r>
        <w:t xml:space="preserve">    numMessages(1),</w:t>
      </w:r>
    </w:p>
    <w:p w14:paraId="61F87248" w14:textId="77777777" w:rsidR="00F059D4" w:rsidRDefault="00F059D4">
      <w:pPr>
        <w:pStyle w:val="Code"/>
      </w:pPr>
      <w:r>
        <w:t xml:space="preserve">    bytes(2)</w:t>
      </w:r>
    </w:p>
    <w:p w14:paraId="13450FCC" w14:textId="77777777" w:rsidR="00F059D4" w:rsidRDefault="00F059D4">
      <w:pPr>
        <w:pStyle w:val="Code"/>
      </w:pPr>
      <w:r>
        <w:t>}</w:t>
      </w:r>
    </w:p>
    <w:p w14:paraId="5B7BBE34" w14:textId="77777777" w:rsidR="00F059D4" w:rsidRDefault="00F059D4">
      <w:pPr>
        <w:pStyle w:val="Code"/>
      </w:pPr>
    </w:p>
    <w:p w14:paraId="353CBA77" w14:textId="77777777" w:rsidR="00F059D4" w:rsidRDefault="00F059D4">
      <w:pPr>
        <w:pStyle w:val="Code"/>
      </w:pPr>
      <w:r>
        <w:t>MMSReadStatus ::= ENUMERATED</w:t>
      </w:r>
    </w:p>
    <w:p w14:paraId="75CA3E72" w14:textId="77777777" w:rsidR="00F059D4" w:rsidRDefault="00F059D4">
      <w:pPr>
        <w:pStyle w:val="Code"/>
      </w:pPr>
      <w:r>
        <w:t>{</w:t>
      </w:r>
    </w:p>
    <w:p w14:paraId="6ACA85BC" w14:textId="77777777" w:rsidR="00F059D4" w:rsidRDefault="00F059D4">
      <w:pPr>
        <w:pStyle w:val="Code"/>
      </w:pPr>
      <w:r>
        <w:t xml:space="preserve">    read(1),</w:t>
      </w:r>
    </w:p>
    <w:p w14:paraId="767973E8" w14:textId="77777777" w:rsidR="00F059D4" w:rsidRDefault="00F059D4">
      <w:pPr>
        <w:pStyle w:val="Code"/>
      </w:pPr>
      <w:r>
        <w:t xml:space="preserve">    deletedWithoutBeingRead(2)</w:t>
      </w:r>
    </w:p>
    <w:p w14:paraId="2C6079CD" w14:textId="77777777" w:rsidR="00F059D4" w:rsidRDefault="00F059D4">
      <w:pPr>
        <w:pStyle w:val="Code"/>
      </w:pPr>
      <w:r>
        <w:t>}</w:t>
      </w:r>
    </w:p>
    <w:p w14:paraId="0C2D8451" w14:textId="77777777" w:rsidR="00F059D4" w:rsidRDefault="00F059D4">
      <w:pPr>
        <w:pStyle w:val="Code"/>
      </w:pPr>
    </w:p>
    <w:p w14:paraId="4939DEE8" w14:textId="77777777" w:rsidR="00F059D4" w:rsidRDefault="00F059D4">
      <w:pPr>
        <w:pStyle w:val="Code"/>
      </w:pPr>
      <w:r>
        <w:t>MMSReadStatusText ::= UTF8String</w:t>
      </w:r>
    </w:p>
    <w:p w14:paraId="4C294F0F" w14:textId="77777777" w:rsidR="00F059D4" w:rsidRDefault="00F059D4">
      <w:pPr>
        <w:pStyle w:val="Code"/>
      </w:pPr>
    </w:p>
    <w:p w14:paraId="67CAD80D" w14:textId="77777777" w:rsidR="00F059D4" w:rsidRDefault="00F059D4">
      <w:pPr>
        <w:pStyle w:val="Code"/>
      </w:pPr>
      <w:r>
        <w:t>MMSReplyCharging ::= ENUMERATED</w:t>
      </w:r>
    </w:p>
    <w:p w14:paraId="6BCF5040" w14:textId="77777777" w:rsidR="00F059D4" w:rsidRDefault="00F059D4">
      <w:pPr>
        <w:pStyle w:val="Code"/>
      </w:pPr>
      <w:r>
        <w:t>{</w:t>
      </w:r>
    </w:p>
    <w:p w14:paraId="0B4685D0" w14:textId="77777777" w:rsidR="00F059D4" w:rsidRDefault="00F059D4">
      <w:pPr>
        <w:pStyle w:val="Code"/>
      </w:pPr>
      <w:r>
        <w:t xml:space="preserve">    requested(0),</w:t>
      </w:r>
    </w:p>
    <w:p w14:paraId="2B883908" w14:textId="77777777" w:rsidR="00F059D4" w:rsidRDefault="00F059D4">
      <w:pPr>
        <w:pStyle w:val="Code"/>
      </w:pPr>
      <w:r>
        <w:t xml:space="preserve">    requestedTextOnly(1),</w:t>
      </w:r>
    </w:p>
    <w:p w14:paraId="2400B1CA" w14:textId="77777777" w:rsidR="00F059D4" w:rsidRDefault="00F059D4">
      <w:pPr>
        <w:pStyle w:val="Code"/>
      </w:pPr>
      <w:r>
        <w:t xml:space="preserve">    accepted(2),</w:t>
      </w:r>
    </w:p>
    <w:p w14:paraId="49B1499B" w14:textId="77777777" w:rsidR="00F059D4" w:rsidRDefault="00F059D4">
      <w:pPr>
        <w:pStyle w:val="Code"/>
      </w:pPr>
      <w:r>
        <w:t xml:space="preserve">    acceptedTextOnly(3)</w:t>
      </w:r>
    </w:p>
    <w:p w14:paraId="31619421" w14:textId="77777777" w:rsidR="00F059D4" w:rsidRDefault="00F059D4">
      <w:pPr>
        <w:pStyle w:val="Code"/>
      </w:pPr>
      <w:r>
        <w:t>}</w:t>
      </w:r>
    </w:p>
    <w:p w14:paraId="077C8125" w14:textId="77777777" w:rsidR="00F059D4" w:rsidRDefault="00F059D4">
      <w:pPr>
        <w:pStyle w:val="Code"/>
      </w:pPr>
    </w:p>
    <w:p w14:paraId="4E732309" w14:textId="77777777" w:rsidR="00F059D4" w:rsidRDefault="00F059D4">
      <w:pPr>
        <w:pStyle w:val="Code"/>
      </w:pPr>
      <w:r>
        <w:t>MMSResponseStatus ::= ENUMERATED</w:t>
      </w:r>
    </w:p>
    <w:p w14:paraId="3213EBC2" w14:textId="77777777" w:rsidR="00F059D4" w:rsidRDefault="00F059D4">
      <w:pPr>
        <w:pStyle w:val="Code"/>
      </w:pPr>
      <w:r>
        <w:t>{</w:t>
      </w:r>
    </w:p>
    <w:p w14:paraId="41484300" w14:textId="77777777" w:rsidR="00F059D4" w:rsidRDefault="00F059D4">
      <w:pPr>
        <w:pStyle w:val="Code"/>
      </w:pPr>
      <w:r>
        <w:t xml:space="preserve">    ok(1),</w:t>
      </w:r>
    </w:p>
    <w:p w14:paraId="0C3F2275" w14:textId="77777777" w:rsidR="00F059D4" w:rsidRDefault="00F059D4">
      <w:pPr>
        <w:pStyle w:val="Code"/>
      </w:pPr>
      <w:r>
        <w:t xml:space="preserve">    errorUnspecified(2),</w:t>
      </w:r>
    </w:p>
    <w:p w14:paraId="6D19929B" w14:textId="77777777" w:rsidR="00F059D4" w:rsidRDefault="00F059D4">
      <w:pPr>
        <w:pStyle w:val="Code"/>
      </w:pPr>
      <w:r>
        <w:t xml:space="preserve">    errorServiceDenied(3),</w:t>
      </w:r>
    </w:p>
    <w:p w14:paraId="091A35AE" w14:textId="77777777" w:rsidR="00F059D4" w:rsidRDefault="00F059D4">
      <w:pPr>
        <w:pStyle w:val="Code"/>
      </w:pPr>
      <w:r>
        <w:t xml:space="preserve">    errorMessageFormatCorrupt(4),</w:t>
      </w:r>
    </w:p>
    <w:p w14:paraId="4D8A00F1" w14:textId="77777777" w:rsidR="00F059D4" w:rsidRDefault="00F059D4">
      <w:pPr>
        <w:pStyle w:val="Code"/>
      </w:pPr>
      <w:r>
        <w:t xml:space="preserve">    errorSendingAddressUnresolved(5),</w:t>
      </w:r>
    </w:p>
    <w:p w14:paraId="42530840" w14:textId="77777777" w:rsidR="00F059D4" w:rsidRDefault="00F059D4">
      <w:pPr>
        <w:pStyle w:val="Code"/>
      </w:pPr>
      <w:r>
        <w:t xml:space="preserve">    errorMessageNotFound(6),</w:t>
      </w:r>
    </w:p>
    <w:p w14:paraId="06704BE8" w14:textId="77777777" w:rsidR="00F059D4" w:rsidRDefault="00F059D4">
      <w:pPr>
        <w:pStyle w:val="Code"/>
      </w:pPr>
      <w:r>
        <w:t xml:space="preserve">    errorNetworkProblem(7),</w:t>
      </w:r>
    </w:p>
    <w:p w14:paraId="1D1CAFCB" w14:textId="77777777" w:rsidR="00F059D4" w:rsidRDefault="00F059D4">
      <w:pPr>
        <w:pStyle w:val="Code"/>
      </w:pPr>
      <w:r>
        <w:t xml:space="preserve">    errorContentNotAccepted(8),</w:t>
      </w:r>
    </w:p>
    <w:p w14:paraId="7090AE2C" w14:textId="77777777" w:rsidR="00F059D4" w:rsidRDefault="00F059D4">
      <w:pPr>
        <w:pStyle w:val="Code"/>
      </w:pPr>
      <w:r>
        <w:t xml:space="preserve">    errorUnsupportedMessage(9),</w:t>
      </w:r>
    </w:p>
    <w:p w14:paraId="7976CD5C" w14:textId="77777777" w:rsidR="00F059D4" w:rsidRDefault="00F059D4">
      <w:pPr>
        <w:pStyle w:val="Code"/>
      </w:pPr>
      <w:r>
        <w:t xml:space="preserve">    errorTransientFailure(10),</w:t>
      </w:r>
    </w:p>
    <w:p w14:paraId="5DB13A88" w14:textId="77777777" w:rsidR="00F059D4" w:rsidRDefault="00F059D4">
      <w:pPr>
        <w:pStyle w:val="Code"/>
      </w:pPr>
      <w:r>
        <w:t xml:space="preserve">    errorTransientSendingAddressUnresolved(11),</w:t>
      </w:r>
    </w:p>
    <w:p w14:paraId="731F53D6" w14:textId="77777777" w:rsidR="00F059D4" w:rsidRDefault="00F059D4">
      <w:pPr>
        <w:pStyle w:val="Code"/>
      </w:pPr>
      <w:r>
        <w:t xml:space="preserve">    errorTransientMessageNotFound(12),</w:t>
      </w:r>
    </w:p>
    <w:p w14:paraId="13E0302E" w14:textId="77777777" w:rsidR="00F059D4" w:rsidRDefault="00F059D4">
      <w:pPr>
        <w:pStyle w:val="Code"/>
      </w:pPr>
      <w:r>
        <w:lastRenderedPageBreak/>
        <w:t xml:space="preserve">    errorTransientNetworkProblem(13),</w:t>
      </w:r>
    </w:p>
    <w:p w14:paraId="1AA51CDF" w14:textId="77777777" w:rsidR="00F059D4" w:rsidRDefault="00F059D4">
      <w:pPr>
        <w:pStyle w:val="Code"/>
      </w:pPr>
      <w:r>
        <w:t xml:space="preserve">    errorTransientPartialSuccess(14),</w:t>
      </w:r>
    </w:p>
    <w:p w14:paraId="4B51476A" w14:textId="77777777" w:rsidR="00F059D4" w:rsidRDefault="00F059D4">
      <w:pPr>
        <w:pStyle w:val="Code"/>
      </w:pPr>
      <w:r>
        <w:t xml:space="preserve">    errorPermanentFailure(15),</w:t>
      </w:r>
    </w:p>
    <w:p w14:paraId="082D9463" w14:textId="77777777" w:rsidR="00F059D4" w:rsidRDefault="00F059D4">
      <w:pPr>
        <w:pStyle w:val="Code"/>
      </w:pPr>
      <w:r>
        <w:t xml:space="preserve">    errorPermanentServiceDenied(16),</w:t>
      </w:r>
    </w:p>
    <w:p w14:paraId="57A25C80" w14:textId="77777777" w:rsidR="00F059D4" w:rsidRDefault="00F059D4">
      <w:pPr>
        <w:pStyle w:val="Code"/>
      </w:pPr>
      <w:r>
        <w:t xml:space="preserve">    errorPermanentMessageFormatCorrupt(17),</w:t>
      </w:r>
    </w:p>
    <w:p w14:paraId="0AC37FBB" w14:textId="77777777" w:rsidR="00F059D4" w:rsidRDefault="00F059D4">
      <w:pPr>
        <w:pStyle w:val="Code"/>
      </w:pPr>
      <w:r>
        <w:t xml:space="preserve">    errorPermanentSendingAddressUnresolved(18),</w:t>
      </w:r>
    </w:p>
    <w:p w14:paraId="0907EBA0" w14:textId="77777777" w:rsidR="00F059D4" w:rsidRDefault="00F059D4">
      <w:pPr>
        <w:pStyle w:val="Code"/>
      </w:pPr>
      <w:r>
        <w:t xml:space="preserve">    errorPermanentMessageNotFound(19),</w:t>
      </w:r>
    </w:p>
    <w:p w14:paraId="0FE6FF91" w14:textId="77777777" w:rsidR="00F059D4" w:rsidRDefault="00F059D4">
      <w:pPr>
        <w:pStyle w:val="Code"/>
      </w:pPr>
      <w:r>
        <w:t xml:space="preserve">    errorPermanentContentNotAccepted(20),</w:t>
      </w:r>
    </w:p>
    <w:p w14:paraId="2BE7181F" w14:textId="77777777" w:rsidR="00F059D4" w:rsidRDefault="00F059D4">
      <w:pPr>
        <w:pStyle w:val="Code"/>
      </w:pPr>
      <w:r>
        <w:t xml:space="preserve">    errorPermanentReplyChargingLimitationsNotMet(21),</w:t>
      </w:r>
    </w:p>
    <w:p w14:paraId="5B952AD0" w14:textId="77777777" w:rsidR="00F059D4" w:rsidRDefault="00F059D4">
      <w:pPr>
        <w:pStyle w:val="Code"/>
      </w:pPr>
      <w:r>
        <w:t xml:space="preserve">    errorPermanentReplyChargingRequestNotAccepted(22),</w:t>
      </w:r>
    </w:p>
    <w:p w14:paraId="04984755" w14:textId="77777777" w:rsidR="00F059D4" w:rsidRDefault="00F059D4">
      <w:pPr>
        <w:pStyle w:val="Code"/>
      </w:pPr>
      <w:r>
        <w:t xml:space="preserve">    errorPermanentReplyChargingForwardingDenied(23),</w:t>
      </w:r>
    </w:p>
    <w:p w14:paraId="60F52C38" w14:textId="77777777" w:rsidR="00F059D4" w:rsidRDefault="00F059D4">
      <w:pPr>
        <w:pStyle w:val="Code"/>
      </w:pPr>
      <w:r>
        <w:t xml:space="preserve">    errorPermanentReplyChargingNotSupported(24),</w:t>
      </w:r>
    </w:p>
    <w:p w14:paraId="38AE3DDB" w14:textId="77777777" w:rsidR="00F059D4" w:rsidRDefault="00F059D4">
      <w:pPr>
        <w:pStyle w:val="Code"/>
      </w:pPr>
      <w:r>
        <w:t xml:space="preserve">    errorPermanentAddressHidingNotSupported(25),</w:t>
      </w:r>
    </w:p>
    <w:p w14:paraId="0F87C86A" w14:textId="77777777" w:rsidR="00F059D4" w:rsidRDefault="00F059D4">
      <w:pPr>
        <w:pStyle w:val="Code"/>
      </w:pPr>
      <w:r>
        <w:t xml:space="preserve">    errorPermanentLackOfPrepaid(26)</w:t>
      </w:r>
    </w:p>
    <w:p w14:paraId="6720336B" w14:textId="77777777" w:rsidR="00F059D4" w:rsidRDefault="00F059D4">
      <w:pPr>
        <w:pStyle w:val="Code"/>
      </w:pPr>
      <w:r>
        <w:t>}</w:t>
      </w:r>
    </w:p>
    <w:p w14:paraId="59617074" w14:textId="77777777" w:rsidR="00F059D4" w:rsidRDefault="00F059D4">
      <w:pPr>
        <w:pStyle w:val="Code"/>
      </w:pPr>
    </w:p>
    <w:p w14:paraId="0A23F127" w14:textId="77777777" w:rsidR="00F059D4" w:rsidRDefault="00F059D4">
      <w:pPr>
        <w:pStyle w:val="Code"/>
      </w:pPr>
      <w:r>
        <w:t>MMSRetrieveStatus ::= ENUMERATED</w:t>
      </w:r>
    </w:p>
    <w:p w14:paraId="1FE724EF" w14:textId="77777777" w:rsidR="00F059D4" w:rsidRDefault="00F059D4">
      <w:pPr>
        <w:pStyle w:val="Code"/>
      </w:pPr>
      <w:r>
        <w:t>{</w:t>
      </w:r>
    </w:p>
    <w:p w14:paraId="0180AE68" w14:textId="77777777" w:rsidR="00F059D4" w:rsidRDefault="00F059D4">
      <w:pPr>
        <w:pStyle w:val="Code"/>
      </w:pPr>
      <w:r>
        <w:t xml:space="preserve">    success(1),</w:t>
      </w:r>
    </w:p>
    <w:p w14:paraId="40AF8D7E" w14:textId="77777777" w:rsidR="00F059D4" w:rsidRDefault="00F059D4">
      <w:pPr>
        <w:pStyle w:val="Code"/>
      </w:pPr>
      <w:r>
        <w:t xml:space="preserve">    errorTransientFailure(2),</w:t>
      </w:r>
    </w:p>
    <w:p w14:paraId="29D40014" w14:textId="77777777" w:rsidR="00F059D4" w:rsidRDefault="00F059D4">
      <w:pPr>
        <w:pStyle w:val="Code"/>
      </w:pPr>
      <w:r>
        <w:t xml:space="preserve">    errorTransientMessageNotFound(3),</w:t>
      </w:r>
    </w:p>
    <w:p w14:paraId="4513D462" w14:textId="77777777" w:rsidR="00F059D4" w:rsidRDefault="00F059D4">
      <w:pPr>
        <w:pStyle w:val="Code"/>
      </w:pPr>
      <w:r>
        <w:t xml:space="preserve">    errorTransientNetworkProblem(4),</w:t>
      </w:r>
    </w:p>
    <w:p w14:paraId="24C79AA1" w14:textId="77777777" w:rsidR="00F059D4" w:rsidRDefault="00F059D4">
      <w:pPr>
        <w:pStyle w:val="Code"/>
      </w:pPr>
      <w:r>
        <w:t xml:space="preserve">    errorPermanentFailure(5),</w:t>
      </w:r>
    </w:p>
    <w:p w14:paraId="1883E2F7" w14:textId="77777777" w:rsidR="00F059D4" w:rsidRDefault="00F059D4">
      <w:pPr>
        <w:pStyle w:val="Code"/>
      </w:pPr>
      <w:r>
        <w:t xml:space="preserve">    errorPermanentServiceDenied(6),</w:t>
      </w:r>
    </w:p>
    <w:p w14:paraId="16A6D45B" w14:textId="77777777" w:rsidR="00F059D4" w:rsidRDefault="00F059D4">
      <w:pPr>
        <w:pStyle w:val="Code"/>
      </w:pPr>
      <w:r>
        <w:t xml:space="preserve">    errorPermanentMessageNotFound(7),</w:t>
      </w:r>
    </w:p>
    <w:p w14:paraId="192D6A7F" w14:textId="77777777" w:rsidR="00F059D4" w:rsidRDefault="00F059D4">
      <w:pPr>
        <w:pStyle w:val="Code"/>
      </w:pPr>
      <w:r>
        <w:t xml:space="preserve">    errorPermanentContentUnsupported(8)</w:t>
      </w:r>
    </w:p>
    <w:p w14:paraId="7E5B4FE4" w14:textId="77777777" w:rsidR="00F059D4" w:rsidRDefault="00F059D4">
      <w:pPr>
        <w:pStyle w:val="Code"/>
      </w:pPr>
      <w:r>
        <w:t>}</w:t>
      </w:r>
    </w:p>
    <w:p w14:paraId="1014E228" w14:textId="77777777" w:rsidR="00F059D4" w:rsidRDefault="00F059D4">
      <w:pPr>
        <w:pStyle w:val="Code"/>
      </w:pPr>
    </w:p>
    <w:p w14:paraId="0C34C39E" w14:textId="77777777" w:rsidR="00F059D4" w:rsidRDefault="00F059D4">
      <w:pPr>
        <w:pStyle w:val="Code"/>
      </w:pPr>
      <w:r>
        <w:t>MMSStoreStatus ::= ENUMERATED</w:t>
      </w:r>
    </w:p>
    <w:p w14:paraId="5F4148E2" w14:textId="77777777" w:rsidR="00F059D4" w:rsidRDefault="00F059D4">
      <w:pPr>
        <w:pStyle w:val="Code"/>
      </w:pPr>
      <w:r>
        <w:t>{</w:t>
      </w:r>
    </w:p>
    <w:p w14:paraId="6695E0B0" w14:textId="77777777" w:rsidR="00F059D4" w:rsidRDefault="00F059D4">
      <w:pPr>
        <w:pStyle w:val="Code"/>
      </w:pPr>
      <w:r>
        <w:t xml:space="preserve">    success(1),</w:t>
      </w:r>
    </w:p>
    <w:p w14:paraId="1ED9B0EF" w14:textId="77777777" w:rsidR="00F059D4" w:rsidRDefault="00F059D4">
      <w:pPr>
        <w:pStyle w:val="Code"/>
      </w:pPr>
      <w:r>
        <w:t xml:space="preserve">    errorTransientFailure(2),</w:t>
      </w:r>
    </w:p>
    <w:p w14:paraId="20657101" w14:textId="77777777" w:rsidR="00F059D4" w:rsidRDefault="00F059D4">
      <w:pPr>
        <w:pStyle w:val="Code"/>
      </w:pPr>
      <w:r>
        <w:t xml:space="preserve">    errorTransientNetworkProblem(3),</w:t>
      </w:r>
    </w:p>
    <w:p w14:paraId="6EAD0555" w14:textId="77777777" w:rsidR="00F059D4" w:rsidRDefault="00F059D4">
      <w:pPr>
        <w:pStyle w:val="Code"/>
      </w:pPr>
      <w:r>
        <w:t xml:space="preserve">    errorPermanentFailure(4),</w:t>
      </w:r>
    </w:p>
    <w:p w14:paraId="7EB28323" w14:textId="77777777" w:rsidR="00F059D4" w:rsidRDefault="00F059D4">
      <w:pPr>
        <w:pStyle w:val="Code"/>
      </w:pPr>
      <w:r>
        <w:t xml:space="preserve">    errorPermanentServiceDenied(5),</w:t>
      </w:r>
    </w:p>
    <w:p w14:paraId="215DE042" w14:textId="77777777" w:rsidR="00F059D4" w:rsidRDefault="00F059D4">
      <w:pPr>
        <w:pStyle w:val="Code"/>
      </w:pPr>
      <w:r>
        <w:t xml:space="preserve">    errorPermanentMessageFormatCorrupt(6),</w:t>
      </w:r>
    </w:p>
    <w:p w14:paraId="29711846" w14:textId="77777777" w:rsidR="00F059D4" w:rsidRDefault="00F059D4">
      <w:pPr>
        <w:pStyle w:val="Code"/>
      </w:pPr>
      <w:r>
        <w:t xml:space="preserve">    errorPermanentMessageNotFound(7),</w:t>
      </w:r>
    </w:p>
    <w:p w14:paraId="72BCF62A" w14:textId="77777777" w:rsidR="00F059D4" w:rsidRDefault="00F059D4">
      <w:pPr>
        <w:pStyle w:val="Code"/>
      </w:pPr>
      <w:r>
        <w:t xml:space="preserve">    errorMMBoxFull(8)</w:t>
      </w:r>
    </w:p>
    <w:p w14:paraId="563CA710" w14:textId="77777777" w:rsidR="00F059D4" w:rsidRDefault="00F059D4">
      <w:pPr>
        <w:pStyle w:val="Code"/>
      </w:pPr>
      <w:r>
        <w:t>}</w:t>
      </w:r>
    </w:p>
    <w:p w14:paraId="6FE1E9C0" w14:textId="77777777" w:rsidR="00F059D4" w:rsidRDefault="00F059D4">
      <w:pPr>
        <w:pStyle w:val="Code"/>
      </w:pPr>
    </w:p>
    <w:p w14:paraId="48D15BE4" w14:textId="77777777" w:rsidR="00F059D4" w:rsidRDefault="00F059D4">
      <w:pPr>
        <w:pStyle w:val="Code"/>
      </w:pPr>
      <w:r>
        <w:t>MMState ::= ENUMERATED</w:t>
      </w:r>
    </w:p>
    <w:p w14:paraId="22BF1E75" w14:textId="77777777" w:rsidR="00F059D4" w:rsidRDefault="00F059D4">
      <w:pPr>
        <w:pStyle w:val="Code"/>
      </w:pPr>
      <w:r>
        <w:t>{</w:t>
      </w:r>
    </w:p>
    <w:p w14:paraId="1900462C" w14:textId="77777777" w:rsidR="00F059D4" w:rsidRDefault="00F059D4">
      <w:pPr>
        <w:pStyle w:val="Code"/>
      </w:pPr>
      <w:r>
        <w:t xml:space="preserve">    draft(1),</w:t>
      </w:r>
    </w:p>
    <w:p w14:paraId="3A90CD64" w14:textId="77777777" w:rsidR="00F059D4" w:rsidRDefault="00F059D4">
      <w:pPr>
        <w:pStyle w:val="Code"/>
      </w:pPr>
      <w:r>
        <w:t xml:space="preserve">    sent(2),</w:t>
      </w:r>
    </w:p>
    <w:p w14:paraId="60245323" w14:textId="77777777" w:rsidR="00F059D4" w:rsidRDefault="00F059D4">
      <w:pPr>
        <w:pStyle w:val="Code"/>
      </w:pPr>
      <w:r>
        <w:t xml:space="preserve">    new(3),</w:t>
      </w:r>
    </w:p>
    <w:p w14:paraId="6C964F70" w14:textId="77777777" w:rsidR="00F059D4" w:rsidRDefault="00F059D4">
      <w:pPr>
        <w:pStyle w:val="Code"/>
      </w:pPr>
      <w:r>
        <w:t xml:space="preserve">    retrieved(4),</w:t>
      </w:r>
    </w:p>
    <w:p w14:paraId="5D7260D7" w14:textId="77777777" w:rsidR="00F059D4" w:rsidRDefault="00F059D4">
      <w:pPr>
        <w:pStyle w:val="Code"/>
      </w:pPr>
      <w:r>
        <w:t xml:space="preserve">    forwarded(5)</w:t>
      </w:r>
    </w:p>
    <w:p w14:paraId="07F9FA57" w14:textId="77777777" w:rsidR="00F059D4" w:rsidRDefault="00F059D4">
      <w:pPr>
        <w:pStyle w:val="Code"/>
      </w:pPr>
      <w:r>
        <w:t>}</w:t>
      </w:r>
    </w:p>
    <w:p w14:paraId="1C05941B" w14:textId="77777777" w:rsidR="00F059D4" w:rsidRDefault="00F059D4">
      <w:pPr>
        <w:pStyle w:val="Code"/>
      </w:pPr>
    </w:p>
    <w:p w14:paraId="1D0F81A3" w14:textId="77777777" w:rsidR="00F059D4" w:rsidRDefault="00F059D4">
      <w:pPr>
        <w:pStyle w:val="Code"/>
      </w:pPr>
      <w:r>
        <w:t>MMStateFlag ::= ENUMERATED</w:t>
      </w:r>
    </w:p>
    <w:p w14:paraId="76ED1C09" w14:textId="77777777" w:rsidR="00F059D4" w:rsidRDefault="00F059D4">
      <w:pPr>
        <w:pStyle w:val="Code"/>
      </w:pPr>
      <w:r>
        <w:t>{</w:t>
      </w:r>
    </w:p>
    <w:p w14:paraId="01596C9A" w14:textId="77777777" w:rsidR="00F059D4" w:rsidRDefault="00F059D4">
      <w:pPr>
        <w:pStyle w:val="Code"/>
      </w:pPr>
      <w:r>
        <w:t xml:space="preserve">    add(1),</w:t>
      </w:r>
    </w:p>
    <w:p w14:paraId="5EA7EFA3" w14:textId="77777777" w:rsidR="00F059D4" w:rsidRDefault="00F059D4">
      <w:pPr>
        <w:pStyle w:val="Code"/>
      </w:pPr>
      <w:r>
        <w:t xml:space="preserve">    remove(2),</w:t>
      </w:r>
    </w:p>
    <w:p w14:paraId="6BA13A0C" w14:textId="77777777" w:rsidR="00F059D4" w:rsidRDefault="00F059D4">
      <w:pPr>
        <w:pStyle w:val="Code"/>
      </w:pPr>
      <w:r>
        <w:t xml:space="preserve">    filter(3)</w:t>
      </w:r>
    </w:p>
    <w:p w14:paraId="233CD100" w14:textId="77777777" w:rsidR="00F059D4" w:rsidRDefault="00F059D4">
      <w:pPr>
        <w:pStyle w:val="Code"/>
      </w:pPr>
      <w:r>
        <w:t>}</w:t>
      </w:r>
    </w:p>
    <w:p w14:paraId="6F2AC38A" w14:textId="77777777" w:rsidR="00F059D4" w:rsidRDefault="00F059D4">
      <w:pPr>
        <w:pStyle w:val="Code"/>
      </w:pPr>
    </w:p>
    <w:p w14:paraId="569C7D77" w14:textId="77777777" w:rsidR="00F059D4" w:rsidRDefault="00F059D4">
      <w:pPr>
        <w:pStyle w:val="Code"/>
      </w:pPr>
      <w:r>
        <w:t>MMStatus ::= ENUMERATED</w:t>
      </w:r>
    </w:p>
    <w:p w14:paraId="4C8633A5" w14:textId="77777777" w:rsidR="00F059D4" w:rsidRDefault="00F059D4">
      <w:pPr>
        <w:pStyle w:val="Code"/>
      </w:pPr>
      <w:r>
        <w:t>{</w:t>
      </w:r>
    </w:p>
    <w:p w14:paraId="53780C9E" w14:textId="77777777" w:rsidR="00F059D4" w:rsidRDefault="00F059D4">
      <w:pPr>
        <w:pStyle w:val="Code"/>
      </w:pPr>
      <w:r>
        <w:t xml:space="preserve">    expired(1),</w:t>
      </w:r>
    </w:p>
    <w:p w14:paraId="3F88F4C5" w14:textId="77777777" w:rsidR="00F059D4" w:rsidRDefault="00F059D4">
      <w:pPr>
        <w:pStyle w:val="Code"/>
      </w:pPr>
      <w:r>
        <w:t xml:space="preserve">    retrieved(2),</w:t>
      </w:r>
    </w:p>
    <w:p w14:paraId="04230E93" w14:textId="77777777" w:rsidR="00F059D4" w:rsidRDefault="00F059D4">
      <w:pPr>
        <w:pStyle w:val="Code"/>
      </w:pPr>
      <w:r>
        <w:t xml:space="preserve">    rejected(3),</w:t>
      </w:r>
    </w:p>
    <w:p w14:paraId="4FF2CB2F" w14:textId="77777777" w:rsidR="00F059D4" w:rsidRDefault="00F059D4">
      <w:pPr>
        <w:pStyle w:val="Code"/>
      </w:pPr>
      <w:r>
        <w:t xml:space="preserve">    deferred(4),</w:t>
      </w:r>
    </w:p>
    <w:p w14:paraId="3069A33D" w14:textId="77777777" w:rsidR="00F059D4" w:rsidRDefault="00F059D4">
      <w:pPr>
        <w:pStyle w:val="Code"/>
      </w:pPr>
      <w:r>
        <w:t xml:space="preserve">    unrecognized(5),</w:t>
      </w:r>
    </w:p>
    <w:p w14:paraId="5FA83AD8" w14:textId="77777777" w:rsidR="00F059D4" w:rsidRDefault="00F059D4">
      <w:pPr>
        <w:pStyle w:val="Code"/>
      </w:pPr>
      <w:r>
        <w:t xml:space="preserve">    indeterminate(6),</w:t>
      </w:r>
    </w:p>
    <w:p w14:paraId="53E64895" w14:textId="77777777" w:rsidR="00F059D4" w:rsidRDefault="00F059D4">
      <w:pPr>
        <w:pStyle w:val="Code"/>
      </w:pPr>
      <w:r>
        <w:t xml:space="preserve">    forwarded(7),</w:t>
      </w:r>
    </w:p>
    <w:p w14:paraId="447B6D58" w14:textId="77777777" w:rsidR="00F059D4" w:rsidRDefault="00F059D4">
      <w:pPr>
        <w:pStyle w:val="Code"/>
      </w:pPr>
      <w:r>
        <w:t xml:space="preserve">    unreachable(8)</w:t>
      </w:r>
    </w:p>
    <w:p w14:paraId="4E1EB46A" w14:textId="77777777" w:rsidR="00F059D4" w:rsidRDefault="00F059D4">
      <w:pPr>
        <w:pStyle w:val="Code"/>
      </w:pPr>
      <w:r>
        <w:t>}</w:t>
      </w:r>
    </w:p>
    <w:p w14:paraId="0AFC327C" w14:textId="77777777" w:rsidR="00F059D4" w:rsidRDefault="00F059D4">
      <w:pPr>
        <w:pStyle w:val="Code"/>
      </w:pPr>
    </w:p>
    <w:p w14:paraId="082968B6" w14:textId="77777777" w:rsidR="00F059D4" w:rsidRDefault="00F059D4">
      <w:pPr>
        <w:pStyle w:val="Code"/>
      </w:pPr>
      <w:r>
        <w:t>MMStatusExtension ::= ENUMERATED</w:t>
      </w:r>
    </w:p>
    <w:p w14:paraId="37A2C14B" w14:textId="77777777" w:rsidR="00F059D4" w:rsidRDefault="00F059D4">
      <w:pPr>
        <w:pStyle w:val="Code"/>
      </w:pPr>
      <w:r>
        <w:t>{</w:t>
      </w:r>
    </w:p>
    <w:p w14:paraId="79DE3668" w14:textId="77777777" w:rsidR="00F059D4" w:rsidRDefault="00F059D4">
      <w:pPr>
        <w:pStyle w:val="Code"/>
      </w:pPr>
      <w:r>
        <w:t xml:space="preserve">    rejectionByMMSRecipient(0),</w:t>
      </w:r>
    </w:p>
    <w:p w14:paraId="5CDA1DA7" w14:textId="77777777" w:rsidR="00F059D4" w:rsidRDefault="00F059D4">
      <w:pPr>
        <w:pStyle w:val="Code"/>
      </w:pPr>
      <w:r>
        <w:t xml:space="preserve">    rejectionByOtherRS(1)</w:t>
      </w:r>
    </w:p>
    <w:p w14:paraId="36B082D5" w14:textId="77777777" w:rsidR="00F059D4" w:rsidRDefault="00F059D4">
      <w:pPr>
        <w:pStyle w:val="Code"/>
      </w:pPr>
      <w:r>
        <w:t>}</w:t>
      </w:r>
    </w:p>
    <w:p w14:paraId="2C980630" w14:textId="77777777" w:rsidR="00F059D4" w:rsidRDefault="00F059D4">
      <w:pPr>
        <w:pStyle w:val="Code"/>
      </w:pPr>
    </w:p>
    <w:p w14:paraId="5F322CFD" w14:textId="77777777" w:rsidR="00F059D4" w:rsidRDefault="00F059D4">
      <w:pPr>
        <w:pStyle w:val="Code"/>
      </w:pPr>
      <w:r>
        <w:t>MMStatusText ::= UTF8String</w:t>
      </w:r>
    </w:p>
    <w:p w14:paraId="22F4BFAD" w14:textId="77777777" w:rsidR="00F059D4" w:rsidRDefault="00F059D4">
      <w:pPr>
        <w:pStyle w:val="Code"/>
      </w:pPr>
    </w:p>
    <w:p w14:paraId="226A1A8E" w14:textId="77777777" w:rsidR="00F059D4" w:rsidRDefault="00F059D4">
      <w:pPr>
        <w:pStyle w:val="Code"/>
      </w:pPr>
      <w:r>
        <w:t>MMSSubject ::= UTF8String</w:t>
      </w:r>
    </w:p>
    <w:p w14:paraId="5B8970BB" w14:textId="77777777" w:rsidR="00F059D4" w:rsidRDefault="00F059D4">
      <w:pPr>
        <w:pStyle w:val="Code"/>
      </w:pPr>
    </w:p>
    <w:p w14:paraId="42B6AA26" w14:textId="77777777" w:rsidR="00F059D4" w:rsidRDefault="00F059D4">
      <w:pPr>
        <w:pStyle w:val="Code"/>
      </w:pPr>
      <w:r>
        <w:lastRenderedPageBreak/>
        <w:t>MMSVersion ::= SEQUENCE</w:t>
      </w:r>
    </w:p>
    <w:p w14:paraId="74AA4313" w14:textId="77777777" w:rsidR="00F059D4" w:rsidRDefault="00F059D4">
      <w:pPr>
        <w:pStyle w:val="Code"/>
      </w:pPr>
      <w:r>
        <w:t>{</w:t>
      </w:r>
    </w:p>
    <w:p w14:paraId="42DC36D9" w14:textId="77777777" w:rsidR="00F059D4" w:rsidRDefault="00F059D4">
      <w:pPr>
        <w:pStyle w:val="Code"/>
      </w:pPr>
      <w:r>
        <w:t xml:space="preserve">    majorVersion [1] INTEGER,</w:t>
      </w:r>
    </w:p>
    <w:p w14:paraId="153101EB" w14:textId="77777777" w:rsidR="00F059D4" w:rsidRDefault="00F059D4">
      <w:pPr>
        <w:pStyle w:val="Code"/>
      </w:pPr>
      <w:r>
        <w:t xml:space="preserve">    minorVersion [2] INTEGER</w:t>
      </w:r>
    </w:p>
    <w:p w14:paraId="14235B1B" w14:textId="77777777" w:rsidR="00F059D4" w:rsidRDefault="00F059D4">
      <w:pPr>
        <w:pStyle w:val="Code"/>
      </w:pPr>
      <w:r>
        <w:t>}</w:t>
      </w:r>
    </w:p>
    <w:p w14:paraId="2B6AE045" w14:textId="77777777" w:rsidR="00F059D4" w:rsidRDefault="00F059D4">
      <w:pPr>
        <w:pStyle w:val="Code"/>
      </w:pPr>
    </w:p>
    <w:p w14:paraId="3E2A7927" w14:textId="77777777" w:rsidR="00F059D4" w:rsidRDefault="00F059D4">
      <w:pPr>
        <w:pStyle w:val="CodeHeader"/>
      </w:pPr>
      <w:r>
        <w:t>-- ==================</w:t>
      </w:r>
    </w:p>
    <w:p w14:paraId="7E76AEF2" w14:textId="77777777" w:rsidR="00F059D4" w:rsidRDefault="00F059D4">
      <w:pPr>
        <w:pStyle w:val="CodeHeader"/>
      </w:pPr>
      <w:r>
        <w:t>-- 5G PTC definitions</w:t>
      </w:r>
    </w:p>
    <w:p w14:paraId="2A227BB1" w14:textId="77777777" w:rsidR="00F059D4" w:rsidRDefault="00F059D4">
      <w:pPr>
        <w:pStyle w:val="Code"/>
      </w:pPr>
      <w:r>
        <w:t>-- ==================</w:t>
      </w:r>
    </w:p>
    <w:p w14:paraId="07EFFFDC" w14:textId="77777777" w:rsidR="00F059D4" w:rsidRDefault="00F059D4">
      <w:pPr>
        <w:pStyle w:val="Code"/>
      </w:pPr>
    </w:p>
    <w:p w14:paraId="1D374423" w14:textId="77777777" w:rsidR="00F059D4" w:rsidRDefault="00F059D4">
      <w:pPr>
        <w:pStyle w:val="Code"/>
      </w:pPr>
      <w:r>
        <w:t>PTCRegistration  ::= SEQUENCE</w:t>
      </w:r>
    </w:p>
    <w:p w14:paraId="6C3DA271" w14:textId="77777777" w:rsidR="00F059D4" w:rsidRDefault="00F059D4">
      <w:pPr>
        <w:pStyle w:val="Code"/>
      </w:pPr>
      <w:r>
        <w:t>{</w:t>
      </w:r>
    </w:p>
    <w:p w14:paraId="138DBDF1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3FBC87D0" w14:textId="77777777" w:rsidR="00F059D4" w:rsidRDefault="00F059D4">
      <w:pPr>
        <w:pStyle w:val="Code"/>
      </w:pPr>
      <w:r>
        <w:t xml:space="preserve">    pTCServerURI                  [2] UTF8String,</w:t>
      </w:r>
    </w:p>
    <w:p w14:paraId="3EB3186B" w14:textId="77777777" w:rsidR="00F059D4" w:rsidRDefault="00F059D4">
      <w:pPr>
        <w:pStyle w:val="Code"/>
      </w:pPr>
      <w:r>
        <w:t xml:space="preserve">    pTCRegistrationRequest        [3] PTCRegistrationRequest,</w:t>
      </w:r>
    </w:p>
    <w:p w14:paraId="77BCA340" w14:textId="77777777" w:rsidR="00F059D4" w:rsidRDefault="00F059D4">
      <w:pPr>
        <w:pStyle w:val="Code"/>
      </w:pPr>
      <w:r>
        <w:t xml:space="preserve">    pTCRegistrationOutcome        [4] PTCRegistrationOutcome</w:t>
      </w:r>
    </w:p>
    <w:p w14:paraId="1ACFBB0C" w14:textId="77777777" w:rsidR="00F059D4" w:rsidRDefault="00F059D4">
      <w:pPr>
        <w:pStyle w:val="Code"/>
      </w:pPr>
      <w:r>
        <w:t>}</w:t>
      </w:r>
    </w:p>
    <w:p w14:paraId="2E478B4F" w14:textId="77777777" w:rsidR="00F059D4" w:rsidRDefault="00F059D4">
      <w:pPr>
        <w:pStyle w:val="Code"/>
      </w:pPr>
    </w:p>
    <w:p w14:paraId="09B82846" w14:textId="77777777" w:rsidR="00F059D4" w:rsidRDefault="00F059D4">
      <w:pPr>
        <w:pStyle w:val="Code"/>
      </w:pPr>
      <w:r>
        <w:t>PTCSessionInitiation  ::= SEQUENCE</w:t>
      </w:r>
    </w:p>
    <w:p w14:paraId="78EDBF59" w14:textId="77777777" w:rsidR="00F059D4" w:rsidRDefault="00F059D4">
      <w:pPr>
        <w:pStyle w:val="Code"/>
      </w:pPr>
      <w:r>
        <w:t>{</w:t>
      </w:r>
    </w:p>
    <w:p w14:paraId="53D2A2D5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52BD95A0" w14:textId="77777777" w:rsidR="00F059D4" w:rsidRDefault="00F059D4">
      <w:pPr>
        <w:pStyle w:val="Code"/>
      </w:pPr>
      <w:r>
        <w:t xml:space="preserve">    pTCDirection                  [2] Direction,</w:t>
      </w:r>
    </w:p>
    <w:p w14:paraId="4E220992" w14:textId="77777777" w:rsidR="00F059D4" w:rsidRDefault="00F059D4">
      <w:pPr>
        <w:pStyle w:val="Code"/>
      </w:pPr>
      <w:r>
        <w:t xml:space="preserve">    pTCServerURI                  [3] UTF8String,</w:t>
      </w:r>
    </w:p>
    <w:p w14:paraId="0AD5F5D7" w14:textId="77777777" w:rsidR="00F059D4" w:rsidRDefault="00F059D4">
      <w:pPr>
        <w:pStyle w:val="Code"/>
      </w:pPr>
      <w:r>
        <w:t xml:space="preserve">    pTCSessionInfo                [4] PTCSessionInfo,</w:t>
      </w:r>
    </w:p>
    <w:p w14:paraId="4D44FDBD" w14:textId="77777777" w:rsidR="00F059D4" w:rsidRDefault="00F059D4">
      <w:pPr>
        <w:pStyle w:val="Code"/>
      </w:pPr>
      <w:r>
        <w:t xml:space="preserve">    pTCOriginatingID              [5] PTCTargetInformation,</w:t>
      </w:r>
    </w:p>
    <w:p w14:paraId="6AC7242F" w14:textId="77777777" w:rsidR="00F059D4" w:rsidRDefault="00F059D4">
      <w:pPr>
        <w:pStyle w:val="Code"/>
      </w:pPr>
      <w:r>
        <w:t xml:space="preserve">    pTCParticipants               [6] SEQUENCE OF PTCTargetInformation OPTIONAL,</w:t>
      </w:r>
    </w:p>
    <w:p w14:paraId="74C407D2" w14:textId="77777777" w:rsidR="00F059D4" w:rsidRDefault="00F059D4">
      <w:pPr>
        <w:pStyle w:val="Code"/>
      </w:pPr>
      <w:r>
        <w:t xml:space="preserve">    pTCParticipantPresenceStatus  [7] MultipleParticipantPresenceStatus OPTIONAL,</w:t>
      </w:r>
    </w:p>
    <w:p w14:paraId="1F6D0119" w14:textId="77777777" w:rsidR="00F059D4" w:rsidRDefault="00F059D4">
      <w:pPr>
        <w:pStyle w:val="Code"/>
      </w:pPr>
      <w:r>
        <w:t xml:space="preserve">    location                      [8] Location OPTIONAL,</w:t>
      </w:r>
    </w:p>
    <w:p w14:paraId="33CFCEA9" w14:textId="77777777" w:rsidR="00F059D4" w:rsidRDefault="00F059D4">
      <w:pPr>
        <w:pStyle w:val="Code"/>
      </w:pPr>
      <w:r>
        <w:t xml:space="preserve">    pTCBearerCapability           [9] UTF8String OPTIONAL,</w:t>
      </w:r>
    </w:p>
    <w:p w14:paraId="4637F42C" w14:textId="77777777" w:rsidR="00F059D4" w:rsidRDefault="00F059D4">
      <w:pPr>
        <w:pStyle w:val="Code"/>
      </w:pPr>
      <w:r>
        <w:t xml:space="preserve">    pTCHost                       [10] PTCTargetInformation OPTIONAL</w:t>
      </w:r>
    </w:p>
    <w:p w14:paraId="6B9F2076" w14:textId="77777777" w:rsidR="00F059D4" w:rsidRDefault="00F059D4">
      <w:pPr>
        <w:pStyle w:val="Code"/>
      </w:pPr>
      <w:r>
        <w:t>}</w:t>
      </w:r>
    </w:p>
    <w:p w14:paraId="52AD3EF6" w14:textId="77777777" w:rsidR="00F059D4" w:rsidRDefault="00F059D4">
      <w:pPr>
        <w:pStyle w:val="Code"/>
      </w:pPr>
    </w:p>
    <w:p w14:paraId="5B553304" w14:textId="77777777" w:rsidR="00F059D4" w:rsidRDefault="00F059D4">
      <w:pPr>
        <w:pStyle w:val="Code"/>
      </w:pPr>
      <w:r>
        <w:t>PTCSessionAbandon  ::= SEQUENCE</w:t>
      </w:r>
    </w:p>
    <w:p w14:paraId="6E92FD83" w14:textId="77777777" w:rsidR="00F059D4" w:rsidRDefault="00F059D4">
      <w:pPr>
        <w:pStyle w:val="Code"/>
      </w:pPr>
      <w:r>
        <w:t>{</w:t>
      </w:r>
    </w:p>
    <w:p w14:paraId="18147B5C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64CD3A22" w14:textId="77777777" w:rsidR="00F059D4" w:rsidRDefault="00F059D4">
      <w:pPr>
        <w:pStyle w:val="Code"/>
      </w:pPr>
      <w:r>
        <w:t xml:space="preserve">    pTCDirection                  [2] Direction,</w:t>
      </w:r>
    </w:p>
    <w:p w14:paraId="303C0FA8" w14:textId="77777777" w:rsidR="00F059D4" w:rsidRDefault="00F059D4">
      <w:pPr>
        <w:pStyle w:val="Code"/>
      </w:pPr>
      <w:r>
        <w:t xml:space="preserve">    pTCSessionInfo                [3] PTCSessionInfo,</w:t>
      </w:r>
    </w:p>
    <w:p w14:paraId="0B3169B0" w14:textId="77777777" w:rsidR="00F059D4" w:rsidRDefault="00F059D4">
      <w:pPr>
        <w:pStyle w:val="Code"/>
      </w:pPr>
      <w:r>
        <w:t xml:space="preserve">    location                      [4] Location OPTIONAL,</w:t>
      </w:r>
    </w:p>
    <w:p w14:paraId="01B04D9F" w14:textId="77777777" w:rsidR="00F059D4" w:rsidRDefault="00F059D4">
      <w:pPr>
        <w:pStyle w:val="Code"/>
      </w:pPr>
      <w:r>
        <w:t xml:space="preserve">    pTCAbandonCause               [5] INTEGER</w:t>
      </w:r>
    </w:p>
    <w:p w14:paraId="639E8794" w14:textId="77777777" w:rsidR="00F059D4" w:rsidRDefault="00F059D4">
      <w:pPr>
        <w:pStyle w:val="Code"/>
      </w:pPr>
      <w:r>
        <w:t>}</w:t>
      </w:r>
    </w:p>
    <w:p w14:paraId="53C42929" w14:textId="77777777" w:rsidR="00F059D4" w:rsidRDefault="00F059D4">
      <w:pPr>
        <w:pStyle w:val="Code"/>
      </w:pPr>
    </w:p>
    <w:p w14:paraId="276BE60F" w14:textId="77777777" w:rsidR="00F059D4" w:rsidRDefault="00F059D4">
      <w:pPr>
        <w:pStyle w:val="Code"/>
      </w:pPr>
      <w:r>
        <w:t>PTCSessionStart  ::= SEQUENCE</w:t>
      </w:r>
    </w:p>
    <w:p w14:paraId="716590F5" w14:textId="77777777" w:rsidR="00F059D4" w:rsidRDefault="00F059D4">
      <w:pPr>
        <w:pStyle w:val="Code"/>
      </w:pPr>
      <w:r>
        <w:t>{</w:t>
      </w:r>
    </w:p>
    <w:p w14:paraId="6076FA18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4F65448F" w14:textId="77777777" w:rsidR="00F059D4" w:rsidRDefault="00F059D4">
      <w:pPr>
        <w:pStyle w:val="Code"/>
      </w:pPr>
      <w:r>
        <w:t xml:space="preserve">    pTCDirection                  [2] Direction,</w:t>
      </w:r>
    </w:p>
    <w:p w14:paraId="7B03F39E" w14:textId="77777777" w:rsidR="00F059D4" w:rsidRDefault="00F059D4">
      <w:pPr>
        <w:pStyle w:val="Code"/>
      </w:pPr>
      <w:r>
        <w:t xml:space="preserve">    pTCServerURI                  [3] UTF8String,</w:t>
      </w:r>
    </w:p>
    <w:p w14:paraId="61A5F426" w14:textId="77777777" w:rsidR="00F059D4" w:rsidRDefault="00F059D4">
      <w:pPr>
        <w:pStyle w:val="Code"/>
      </w:pPr>
      <w:r>
        <w:t xml:space="preserve">    pTCSessionInfo                [4] PTCSessionInfo,</w:t>
      </w:r>
    </w:p>
    <w:p w14:paraId="36944A78" w14:textId="77777777" w:rsidR="00F059D4" w:rsidRDefault="00F059D4">
      <w:pPr>
        <w:pStyle w:val="Code"/>
      </w:pPr>
      <w:r>
        <w:t xml:space="preserve">    pTCOriginatingID              [5] PTCTargetInformation,</w:t>
      </w:r>
    </w:p>
    <w:p w14:paraId="71F9B050" w14:textId="77777777" w:rsidR="00F059D4" w:rsidRDefault="00F059D4">
      <w:pPr>
        <w:pStyle w:val="Code"/>
      </w:pPr>
      <w:r>
        <w:t xml:space="preserve">    pTCParticipants               [6] SEQUENCE OF PTCTargetInformation OPTIONAL,</w:t>
      </w:r>
    </w:p>
    <w:p w14:paraId="12EDDB49" w14:textId="77777777" w:rsidR="00F059D4" w:rsidRDefault="00F059D4">
      <w:pPr>
        <w:pStyle w:val="Code"/>
      </w:pPr>
      <w:r>
        <w:t xml:space="preserve">    pTCParticipantPresenceStatus  [7] MultipleParticipantPresenceStatus OPTIONAL,</w:t>
      </w:r>
    </w:p>
    <w:p w14:paraId="4A023A7D" w14:textId="77777777" w:rsidR="00F059D4" w:rsidRDefault="00F059D4">
      <w:pPr>
        <w:pStyle w:val="Code"/>
      </w:pPr>
      <w:r>
        <w:t xml:space="preserve">    location                      [8] Location OPTIONAL,</w:t>
      </w:r>
    </w:p>
    <w:p w14:paraId="528AA560" w14:textId="77777777" w:rsidR="00F059D4" w:rsidRDefault="00F059D4">
      <w:pPr>
        <w:pStyle w:val="Code"/>
      </w:pPr>
      <w:r>
        <w:t xml:space="preserve">    pTCHost                       [9] PTCTargetInformation OPTIONAL,</w:t>
      </w:r>
    </w:p>
    <w:p w14:paraId="2BF73728" w14:textId="77777777" w:rsidR="00F059D4" w:rsidRDefault="00F059D4">
      <w:pPr>
        <w:pStyle w:val="Code"/>
      </w:pPr>
      <w:r>
        <w:t xml:space="preserve">    pTCBearerCapability           [10] UTF8String OPTIONAL</w:t>
      </w:r>
    </w:p>
    <w:p w14:paraId="460BC6DB" w14:textId="77777777" w:rsidR="00F059D4" w:rsidRDefault="00F059D4">
      <w:pPr>
        <w:pStyle w:val="Code"/>
      </w:pPr>
      <w:r>
        <w:t>}</w:t>
      </w:r>
    </w:p>
    <w:p w14:paraId="4CD8AAC8" w14:textId="77777777" w:rsidR="00F059D4" w:rsidRDefault="00F059D4">
      <w:pPr>
        <w:pStyle w:val="Code"/>
      </w:pPr>
    </w:p>
    <w:p w14:paraId="2F1C91B9" w14:textId="77777777" w:rsidR="00F059D4" w:rsidRDefault="00F059D4">
      <w:pPr>
        <w:pStyle w:val="Code"/>
      </w:pPr>
      <w:r>
        <w:t>PTCSessionEnd  ::= SEQUENCE</w:t>
      </w:r>
    </w:p>
    <w:p w14:paraId="760F4297" w14:textId="77777777" w:rsidR="00F059D4" w:rsidRDefault="00F059D4">
      <w:pPr>
        <w:pStyle w:val="Code"/>
      </w:pPr>
      <w:r>
        <w:t>{</w:t>
      </w:r>
    </w:p>
    <w:p w14:paraId="427A99A2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7464C293" w14:textId="77777777" w:rsidR="00F059D4" w:rsidRDefault="00F059D4">
      <w:pPr>
        <w:pStyle w:val="Code"/>
      </w:pPr>
      <w:r>
        <w:t xml:space="preserve">    pTCDirection                  [2] Direction,</w:t>
      </w:r>
    </w:p>
    <w:p w14:paraId="588982BA" w14:textId="77777777" w:rsidR="00F059D4" w:rsidRDefault="00F059D4">
      <w:pPr>
        <w:pStyle w:val="Code"/>
      </w:pPr>
      <w:r>
        <w:t xml:space="preserve">    pTCServerURI                  [3] UTF8String,</w:t>
      </w:r>
    </w:p>
    <w:p w14:paraId="2E690731" w14:textId="77777777" w:rsidR="00F059D4" w:rsidRDefault="00F059D4">
      <w:pPr>
        <w:pStyle w:val="Code"/>
      </w:pPr>
      <w:r>
        <w:t xml:space="preserve">    pTCSessionInfo                [4] PTCSessionInfo,</w:t>
      </w:r>
    </w:p>
    <w:p w14:paraId="0E45B2AD" w14:textId="77777777" w:rsidR="00F059D4" w:rsidRDefault="00F059D4">
      <w:pPr>
        <w:pStyle w:val="Code"/>
      </w:pPr>
      <w:r>
        <w:t xml:space="preserve">    pTCParticipants               [5] SEQUENCE OF PTCTargetInformation OPTIONAL,</w:t>
      </w:r>
    </w:p>
    <w:p w14:paraId="22E46274" w14:textId="77777777" w:rsidR="00F059D4" w:rsidRDefault="00F059D4">
      <w:pPr>
        <w:pStyle w:val="Code"/>
      </w:pPr>
      <w:r>
        <w:t xml:space="preserve">    location                      [6] Location OPTIONAL,</w:t>
      </w:r>
    </w:p>
    <w:p w14:paraId="2EA1BA2F" w14:textId="77777777" w:rsidR="00F059D4" w:rsidRDefault="00F059D4">
      <w:pPr>
        <w:pStyle w:val="Code"/>
      </w:pPr>
      <w:r>
        <w:t xml:space="preserve">    pTCSessionEndCause            [7] PTCSessionEndCause</w:t>
      </w:r>
    </w:p>
    <w:p w14:paraId="0D705FD7" w14:textId="77777777" w:rsidR="00F059D4" w:rsidRDefault="00F059D4">
      <w:pPr>
        <w:pStyle w:val="Code"/>
      </w:pPr>
      <w:r>
        <w:t>}</w:t>
      </w:r>
    </w:p>
    <w:p w14:paraId="2B196883" w14:textId="77777777" w:rsidR="00F059D4" w:rsidRDefault="00F059D4">
      <w:pPr>
        <w:pStyle w:val="Code"/>
      </w:pPr>
    </w:p>
    <w:p w14:paraId="08CB4648" w14:textId="77777777" w:rsidR="00F059D4" w:rsidRDefault="00F059D4">
      <w:pPr>
        <w:pStyle w:val="Code"/>
      </w:pPr>
      <w:r>
        <w:t>PTCStartOfInterception  ::= SEQUENCE</w:t>
      </w:r>
    </w:p>
    <w:p w14:paraId="7953DFB7" w14:textId="77777777" w:rsidR="00F059D4" w:rsidRDefault="00F059D4">
      <w:pPr>
        <w:pStyle w:val="Code"/>
      </w:pPr>
      <w:r>
        <w:t>{</w:t>
      </w:r>
    </w:p>
    <w:p w14:paraId="21BA6C17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07D16488" w14:textId="77777777" w:rsidR="00F059D4" w:rsidRDefault="00F059D4">
      <w:pPr>
        <w:pStyle w:val="Code"/>
      </w:pPr>
      <w:r>
        <w:t xml:space="preserve">    pTCDirection                  [2] Direction,</w:t>
      </w:r>
    </w:p>
    <w:p w14:paraId="070A7566" w14:textId="77777777" w:rsidR="00F059D4" w:rsidRDefault="00F059D4">
      <w:pPr>
        <w:pStyle w:val="Code"/>
      </w:pPr>
      <w:r>
        <w:t xml:space="preserve">    preEstSessionID               [3] PTCSessionInfo OPTIONAL,</w:t>
      </w:r>
    </w:p>
    <w:p w14:paraId="3746822D" w14:textId="77777777" w:rsidR="00F059D4" w:rsidRDefault="00F059D4">
      <w:pPr>
        <w:pStyle w:val="Code"/>
      </w:pPr>
      <w:r>
        <w:t xml:space="preserve">    pTCOriginatingID              [4] PTCTargetInformation,</w:t>
      </w:r>
    </w:p>
    <w:p w14:paraId="26FCD410" w14:textId="77777777" w:rsidR="00F059D4" w:rsidRDefault="00F059D4">
      <w:pPr>
        <w:pStyle w:val="Code"/>
      </w:pPr>
      <w:r>
        <w:t xml:space="preserve">    pTCSessionInfo                [5] PTCSessionInfo OPTIONAL,</w:t>
      </w:r>
    </w:p>
    <w:p w14:paraId="4C6029E0" w14:textId="77777777" w:rsidR="00F059D4" w:rsidRDefault="00F059D4">
      <w:pPr>
        <w:pStyle w:val="Code"/>
      </w:pPr>
      <w:r>
        <w:t xml:space="preserve">    pTCHost                       [6] PTCTargetInformation OPTIONAL,</w:t>
      </w:r>
    </w:p>
    <w:p w14:paraId="20335BD5" w14:textId="77777777" w:rsidR="00F059D4" w:rsidRDefault="00F059D4">
      <w:pPr>
        <w:pStyle w:val="Code"/>
      </w:pPr>
      <w:r>
        <w:t xml:space="preserve">    pTCParticipants               [7] SEQUENCE OF PTCTargetInformation OPTIONAL,</w:t>
      </w:r>
    </w:p>
    <w:p w14:paraId="6D56AB9B" w14:textId="77777777" w:rsidR="00F059D4" w:rsidRDefault="00F059D4">
      <w:pPr>
        <w:pStyle w:val="Code"/>
      </w:pPr>
      <w:r>
        <w:t xml:space="preserve">    pTCMediaStreamAvail           [8] BOOLEAN OPTIONAL,</w:t>
      </w:r>
    </w:p>
    <w:p w14:paraId="3102401D" w14:textId="77777777" w:rsidR="00F059D4" w:rsidRDefault="00F059D4">
      <w:pPr>
        <w:pStyle w:val="Code"/>
      </w:pPr>
      <w:r>
        <w:t xml:space="preserve">    pTCBearerCapability           [9] UTF8String OPTIONAL</w:t>
      </w:r>
    </w:p>
    <w:p w14:paraId="3E62541B" w14:textId="77777777" w:rsidR="00F059D4" w:rsidRDefault="00F059D4">
      <w:pPr>
        <w:pStyle w:val="Code"/>
      </w:pPr>
      <w:r>
        <w:t>}</w:t>
      </w:r>
    </w:p>
    <w:p w14:paraId="5D4152CB" w14:textId="77777777" w:rsidR="00F059D4" w:rsidRDefault="00F059D4">
      <w:pPr>
        <w:pStyle w:val="Code"/>
      </w:pPr>
    </w:p>
    <w:p w14:paraId="2E121E6C" w14:textId="77777777" w:rsidR="00F059D4" w:rsidRDefault="00F059D4">
      <w:pPr>
        <w:pStyle w:val="Code"/>
      </w:pPr>
      <w:r>
        <w:t>PTCPreEstablishedSession  ::= SEQUENCE</w:t>
      </w:r>
    </w:p>
    <w:p w14:paraId="0825E590" w14:textId="77777777" w:rsidR="00F059D4" w:rsidRDefault="00F059D4">
      <w:pPr>
        <w:pStyle w:val="Code"/>
      </w:pPr>
      <w:r>
        <w:t>{</w:t>
      </w:r>
    </w:p>
    <w:p w14:paraId="30E46E00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465CC1AD" w14:textId="77777777" w:rsidR="00F059D4" w:rsidRDefault="00F059D4">
      <w:pPr>
        <w:pStyle w:val="Code"/>
      </w:pPr>
      <w:r>
        <w:t xml:space="preserve">    pTCServerURI                  [2] UTF8String,</w:t>
      </w:r>
    </w:p>
    <w:p w14:paraId="6F7EF538" w14:textId="77777777" w:rsidR="00F059D4" w:rsidRDefault="00F059D4">
      <w:pPr>
        <w:pStyle w:val="Code"/>
      </w:pPr>
      <w:r>
        <w:t xml:space="preserve">    rTPSetting                    [3] RTPSetting,</w:t>
      </w:r>
    </w:p>
    <w:p w14:paraId="74924A58" w14:textId="77777777" w:rsidR="00F059D4" w:rsidRDefault="00F059D4">
      <w:pPr>
        <w:pStyle w:val="Code"/>
      </w:pPr>
      <w:r>
        <w:t xml:space="preserve">    pTCMediaCapability            [4] UTF8String,</w:t>
      </w:r>
    </w:p>
    <w:p w14:paraId="2B3B0C7A" w14:textId="77777777" w:rsidR="00F059D4" w:rsidRDefault="00F059D4">
      <w:pPr>
        <w:pStyle w:val="Code"/>
      </w:pPr>
      <w:r>
        <w:t xml:space="preserve">    pTCPreEstSessionID            [5] PTCSessionInfo,</w:t>
      </w:r>
    </w:p>
    <w:p w14:paraId="135A7D90" w14:textId="77777777" w:rsidR="00F059D4" w:rsidRDefault="00F059D4">
      <w:pPr>
        <w:pStyle w:val="Code"/>
      </w:pPr>
      <w:r>
        <w:t xml:space="preserve">    pTCPreEstStatus               [6] PTCPreEstStatus,</w:t>
      </w:r>
    </w:p>
    <w:p w14:paraId="118FBD9B" w14:textId="77777777" w:rsidR="00F059D4" w:rsidRDefault="00F059D4">
      <w:pPr>
        <w:pStyle w:val="Code"/>
      </w:pPr>
      <w:r>
        <w:t xml:space="preserve">    pTCMediaStreamAvail           [7] BOOLEAN OPTIONAL,</w:t>
      </w:r>
    </w:p>
    <w:p w14:paraId="526990F0" w14:textId="77777777" w:rsidR="00F059D4" w:rsidRDefault="00F059D4">
      <w:pPr>
        <w:pStyle w:val="Code"/>
      </w:pPr>
      <w:r>
        <w:t xml:space="preserve">    location                      [8] Location OPTIONAL,</w:t>
      </w:r>
    </w:p>
    <w:p w14:paraId="36EA38C8" w14:textId="77777777" w:rsidR="00F059D4" w:rsidRDefault="00F059D4">
      <w:pPr>
        <w:pStyle w:val="Code"/>
      </w:pPr>
      <w:r>
        <w:t xml:space="preserve">    pTCFailureCode                [9] PTCFailureCode OPTIONAL</w:t>
      </w:r>
    </w:p>
    <w:p w14:paraId="52911238" w14:textId="77777777" w:rsidR="00F059D4" w:rsidRDefault="00F059D4">
      <w:pPr>
        <w:pStyle w:val="Code"/>
      </w:pPr>
      <w:r>
        <w:t>}</w:t>
      </w:r>
    </w:p>
    <w:p w14:paraId="2274C5B6" w14:textId="77777777" w:rsidR="00F059D4" w:rsidRDefault="00F059D4">
      <w:pPr>
        <w:pStyle w:val="Code"/>
      </w:pPr>
    </w:p>
    <w:p w14:paraId="74D1A903" w14:textId="77777777" w:rsidR="00F059D4" w:rsidRDefault="00F059D4">
      <w:pPr>
        <w:pStyle w:val="Code"/>
      </w:pPr>
      <w:r>
        <w:t>PTCInstantPersonalAlert  ::= SEQUENCE</w:t>
      </w:r>
    </w:p>
    <w:p w14:paraId="2A4DC663" w14:textId="77777777" w:rsidR="00F059D4" w:rsidRDefault="00F059D4">
      <w:pPr>
        <w:pStyle w:val="Code"/>
      </w:pPr>
      <w:r>
        <w:t>{</w:t>
      </w:r>
    </w:p>
    <w:p w14:paraId="04C085D5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68DAE2E4" w14:textId="77777777" w:rsidR="00F059D4" w:rsidRDefault="00F059D4">
      <w:pPr>
        <w:pStyle w:val="Code"/>
      </w:pPr>
      <w:r>
        <w:t xml:space="preserve">    pTCIPAPartyID                 [2] PTCTargetInformation,</w:t>
      </w:r>
    </w:p>
    <w:p w14:paraId="303F2C9B" w14:textId="77777777" w:rsidR="00F059D4" w:rsidRDefault="00F059D4">
      <w:pPr>
        <w:pStyle w:val="Code"/>
      </w:pPr>
      <w:r>
        <w:t xml:space="preserve">    pTCIPADirection               [3] Direction</w:t>
      </w:r>
    </w:p>
    <w:p w14:paraId="029EFFBE" w14:textId="77777777" w:rsidR="00F059D4" w:rsidRDefault="00F059D4">
      <w:pPr>
        <w:pStyle w:val="Code"/>
      </w:pPr>
      <w:r>
        <w:t>}</w:t>
      </w:r>
    </w:p>
    <w:p w14:paraId="28C5CFCD" w14:textId="77777777" w:rsidR="00F059D4" w:rsidRDefault="00F059D4">
      <w:pPr>
        <w:pStyle w:val="Code"/>
      </w:pPr>
    </w:p>
    <w:p w14:paraId="47C1B2A8" w14:textId="77777777" w:rsidR="00F059D4" w:rsidRDefault="00F059D4">
      <w:pPr>
        <w:pStyle w:val="Code"/>
      </w:pPr>
      <w:r>
        <w:t>PTCPartyJoin  ::= SEQUENCE</w:t>
      </w:r>
    </w:p>
    <w:p w14:paraId="6CEFB6F0" w14:textId="77777777" w:rsidR="00F059D4" w:rsidRDefault="00F059D4">
      <w:pPr>
        <w:pStyle w:val="Code"/>
      </w:pPr>
      <w:r>
        <w:t>{</w:t>
      </w:r>
    </w:p>
    <w:p w14:paraId="434A0235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09439030" w14:textId="77777777" w:rsidR="00F059D4" w:rsidRDefault="00F059D4">
      <w:pPr>
        <w:pStyle w:val="Code"/>
      </w:pPr>
      <w:r>
        <w:t xml:space="preserve">    pTCDirection                  [2] Direction,</w:t>
      </w:r>
    </w:p>
    <w:p w14:paraId="7FFF283F" w14:textId="77777777" w:rsidR="00F059D4" w:rsidRDefault="00F059D4">
      <w:pPr>
        <w:pStyle w:val="Code"/>
      </w:pPr>
      <w:r>
        <w:t xml:space="preserve">    pTCSessionInfo                [3] PTCSessionInfo,</w:t>
      </w:r>
    </w:p>
    <w:p w14:paraId="7AB7FC88" w14:textId="77777777" w:rsidR="00F059D4" w:rsidRDefault="00F059D4">
      <w:pPr>
        <w:pStyle w:val="Code"/>
      </w:pPr>
      <w:r>
        <w:t xml:space="preserve">    pTCParticipants               [4] SEQUENCE OF PTCTargetInformation OPTIONAL,</w:t>
      </w:r>
    </w:p>
    <w:p w14:paraId="7F5FF326" w14:textId="77777777" w:rsidR="00F059D4" w:rsidRDefault="00F059D4">
      <w:pPr>
        <w:pStyle w:val="Code"/>
      </w:pPr>
      <w:r>
        <w:t xml:space="preserve">    pTCParticipantPresenceStatus  [5] MultipleParticipantPresenceStatus OPTIONAL,</w:t>
      </w:r>
    </w:p>
    <w:p w14:paraId="1F0001DA" w14:textId="77777777" w:rsidR="00F059D4" w:rsidRDefault="00F059D4">
      <w:pPr>
        <w:pStyle w:val="Code"/>
      </w:pPr>
      <w:r>
        <w:t xml:space="preserve">    pTCMediaStreamAvail           [6] BOOLEAN OPTIONAL,</w:t>
      </w:r>
    </w:p>
    <w:p w14:paraId="5E53C436" w14:textId="77777777" w:rsidR="00F059D4" w:rsidRDefault="00F059D4">
      <w:pPr>
        <w:pStyle w:val="Code"/>
      </w:pPr>
      <w:r>
        <w:t xml:space="preserve">    pTCBearerCapability           [7] UTF8String OPTIONAL</w:t>
      </w:r>
    </w:p>
    <w:p w14:paraId="4E9B386A" w14:textId="77777777" w:rsidR="00F059D4" w:rsidRDefault="00F059D4">
      <w:pPr>
        <w:pStyle w:val="Code"/>
      </w:pPr>
      <w:r>
        <w:t>}</w:t>
      </w:r>
    </w:p>
    <w:p w14:paraId="33D00A75" w14:textId="77777777" w:rsidR="00F059D4" w:rsidRDefault="00F059D4">
      <w:pPr>
        <w:pStyle w:val="Code"/>
      </w:pPr>
    </w:p>
    <w:p w14:paraId="4F2DFD13" w14:textId="77777777" w:rsidR="00F059D4" w:rsidRDefault="00F059D4">
      <w:pPr>
        <w:pStyle w:val="Code"/>
      </w:pPr>
      <w:r>
        <w:t>PTCPartyDrop  ::= SEQUENCE</w:t>
      </w:r>
    </w:p>
    <w:p w14:paraId="3252A230" w14:textId="77777777" w:rsidR="00F059D4" w:rsidRDefault="00F059D4">
      <w:pPr>
        <w:pStyle w:val="Code"/>
      </w:pPr>
      <w:r>
        <w:t>{</w:t>
      </w:r>
    </w:p>
    <w:p w14:paraId="2724CE93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4A15ADA6" w14:textId="77777777" w:rsidR="00F059D4" w:rsidRDefault="00F059D4">
      <w:pPr>
        <w:pStyle w:val="Code"/>
      </w:pPr>
      <w:r>
        <w:t xml:space="preserve">    pTCDirection                  [2] Direction,</w:t>
      </w:r>
    </w:p>
    <w:p w14:paraId="3CB3A7C0" w14:textId="77777777" w:rsidR="00F059D4" w:rsidRDefault="00F059D4">
      <w:pPr>
        <w:pStyle w:val="Code"/>
      </w:pPr>
      <w:r>
        <w:t xml:space="preserve">    pTCSessionInfo                [3] PTCSessionInfo,</w:t>
      </w:r>
    </w:p>
    <w:p w14:paraId="5337408C" w14:textId="77777777" w:rsidR="00F059D4" w:rsidRDefault="00F059D4">
      <w:pPr>
        <w:pStyle w:val="Code"/>
      </w:pPr>
      <w:r>
        <w:t xml:space="preserve">    pTCPartyDrop                  [4] PTCTargetInformation,</w:t>
      </w:r>
    </w:p>
    <w:p w14:paraId="09B425DC" w14:textId="77777777" w:rsidR="00F059D4" w:rsidRDefault="00F059D4">
      <w:pPr>
        <w:pStyle w:val="Code"/>
      </w:pPr>
      <w:r>
        <w:t xml:space="preserve">    pTCParticipantPresenceStatus  [5] PTCParticipantPresenceStatus OPTIONAL</w:t>
      </w:r>
    </w:p>
    <w:p w14:paraId="5F1D2B15" w14:textId="77777777" w:rsidR="00F059D4" w:rsidRDefault="00F059D4">
      <w:pPr>
        <w:pStyle w:val="Code"/>
      </w:pPr>
      <w:r>
        <w:t>}</w:t>
      </w:r>
    </w:p>
    <w:p w14:paraId="7D0AAD60" w14:textId="77777777" w:rsidR="00F059D4" w:rsidRDefault="00F059D4">
      <w:pPr>
        <w:pStyle w:val="Code"/>
      </w:pPr>
    </w:p>
    <w:p w14:paraId="1DAA3988" w14:textId="77777777" w:rsidR="00F059D4" w:rsidRDefault="00F059D4">
      <w:pPr>
        <w:pStyle w:val="Code"/>
      </w:pPr>
      <w:r>
        <w:t>PTCPartyHold  ::= SEQUENCE</w:t>
      </w:r>
    </w:p>
    <w:p w14:paraId="266DE169" w14:textId="77777777" w:rsidR="00F059D4" w:rsidRDefault="00F059D4">
      <w:pPr>
        <w:pStyle w:val="Code"/>
      </w:pPr>
      <w:r>
        <w:t>{</w:t>
      </w:r>
    </w:p>
    <w:p w14:paraId="606D4C2A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5C0FCAFC" w14:textId="77777777" w:rsidR="00F059D4" w:rsidRDefault="00F059D4">
      <w:pPr>
        <w:pStyle w:val="Code"/>
      </w:pPr>
      <w:r>
        <w:t xml:space="preserve">    pTCDirection                  [2] Direction,</w:t>
      </w:r>
    </w:p>
    <w:p w14:paraId="64EB1CAE" w14:textId="77777777" w:rsidR="00F059D4" w:rsidRDefault="00F059D4">
      <w:pPr>
        <w:pStyle w:val="Code"/>
      </w:pPr>
      <w:r>
        <w:t xml:space="preserve">    pTCSessionInfo                [3] PTCSessionInfo,</w:t>
      </w:r>
    </w:p>
    <w:p w14:paraId="2AB83812" w14:textId="77777777" w:rsidR="00F059D4" w:rsidRDefault="00F059D4">
      <w:pPr>
        <w:pStyle w:val="Code"/>
      </w:pPr>
      <w:r>
        <w:t xml:space="preserve">    pTCParticipants               [4] SEQUENCE OF PTCTargetInformation OPTIONAL,</w:t>
      </w:r>
    </w:p>
    <w:p w14:paraId="784BE3DA" w14:textId="77777777" w:rsidR="00F059D4" w:rsidRDefault="00F059D4">
      <w:pPr>
        <w:pStyle w:val="Code"/>
      </w:pPr>
      <w:r>
        <w:t xml:space="preserve">    pTCHoldID                     [5] SEQUENCE OF PTCTargetInformation,</w:t>
      </w:r>
    </w:p>
    <w:p w14:paraId="12710FD2" w14:textId="77777777" w:rsidR="00F059D4" w:rsidRDefault="00F059D4">
      <w:pPr>
        <w:pStyle w:val="Code"/>
      </w:pPr>
      <w:r>
        <w:t xml:space="preserve">    pTCHoldRetrieveInd            [6] BOOLEAN</w:t>
      </w:r>
    </w:p>
    <w:p w14:paraId="167894E1" w14:textId="77777777" w:rsidR="00F059D4" w:rsidRDefault="00F059D4">
      <w:pPr>
        <w:pStyle w:val="Code"/>
      </w:pPr>
      <w:r>
        <w:t>}</w:t>
      </w:r>
    </w:p>
    <w:p w14:paraId="2AF427F3" w14:textId="77777777" w:rsidR="00F059D4" w:rsidRDefault="00F059D4">
      <w:pPr>
        <w:pStyle w:val="Code"/>
      </w:pPr>
    </w:p>
    <w:p w14:paraId="73AD4F32" w14:textId="77777777" w:rsidR="00F059D4" w:rsidRDefault="00F059D4">
      <w:pPr>
        <w:pStyle w:val="Code"/>
      </w:pPr>
      <w:r>
        <w:t>PTCMediaModification  ::= SEQUENCE</w:t>
      </w:r>
    </w:p>
    <w:p w14:paraId="5AC41AA9" w14:textId="77777777" w:rsidR="00F059D4" w:rsidRDefault="00F059D4">
      <w:pPr>
        <w:pStyle w:val="Code"/>
      </w:pPr>
      <w:r>
        <w:t>{</w:t>
      </w:r>
    </w:p>
    <w:p w14:paraId="303FBC02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181C60CF" w14:textId="77777777" w:rsidR="00F059D4" w:rsidRDefault="00F059D4">
      <w:pPr>
        <w:pStyle w:val="Code"/>
      </w:pPr>
      <w:r>
        <w:t xml:space="preserve">    pTCDirection                  [2] Direction,</w:t>
      </w:r>
    </w:p>
    <w:p w14:paraId="13BAB500" w14:textId="77777777" w:rsidR="00F059D4" w:rsidRDefault="00F059D4">
      <w:pPr>
        <w:pStyle w:val="Code"/>
      </w:pPr>
      <w:r>
        <w:t xml:space="preserve">    pTCSessionInfo                [3] PTCSessionInfo,</w:t>
      </w:r>
    </w:p>
    <w:p w14:paraId="7CBE85A2" w14:textId="77777777" w:rsidR="00F059D4" w:rsidRDefault="00F059D4">
      <w:pPr>
        <w:pStyle w:val="Code"/>
      </w:pPr>
      <w:r>
        <w:t xml:space="preserve">    pTCMediaStreamAvail           [4] BOOLEAN OPTIONAL,</w:t>
      </w:r>
    </w:p>
    <w:p w14:paraId="34198061" w14:textId="77777777" w:rsidR="00F059D4" w:rsidRDefault="00F059D4">
      <w:pPr>
        <w:pStyle w:val="Code"/>
      </w:pPr>
      <w:r>
        <w:t xml:space="preserve">    pTCBearerCapability           [5] UTF8String</w:t>
      </w:r>
    </w:p>
    <w:p w14:paraId="515ECBB3" w14:textId="77777777" w:rsidR="00F059D4" w:rsidRDefault="00F059D4">
      <w:pPr>
        <w:pStyle w:val="Code"/>
      </w:pPr>
      <w:r>
        <w:t>}</w:t>
      </w:r>
    </w:p>
    <w:p w14:paraId="3CB9704A" w14:textId="77777777" w:rsidR="00F059D4" w:rsidRDefault="00F059D4">
      <w:pPr>
        <w:pStyle w:val="Code"/>
      </w:pPr>
    </w:p>
    <w:p w14:paraId="31158DB1" w14:textId="77777777" w:rsidR="00F059D4" w:rsidRDefault="00F059D4">
      <w:pPr>
        <w:pStyle w:val="Code"/>
      </w:pPr>
      <w:r>
        <w:t>PTCGroupAdvertisement  ::=SEQUENCE</w:t>
      </w:r>
    </w:p>
    <w:p w14:paraId="22E98BBB" w14:textId="77777777" w:rsidR="00F059D4" w:rsidRDefault="00F059D4">
      <w:pPr>
        <w:pStyle w:val="Code"/>
      </w:pPr>
      <w:r>
        <w:t>{</w:t>
      </w:r>
    </w:p>
    <w:p w14:paraId="74A242E5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0FED53B7" w14:textId="77777777" w:rsidR="00F059D4" w:rsidRDefault="00F059D4">
      <w:pPr>
        <w:pStyle w:val="Code"/>
      </w:pPr>
      <w:r>
        <w:t xml:space="preserve">    pTCDirection                  [2] Direction,</w:t>
      </w:r>
    </w:p>
    <w:p w14:paraId="1EB14529" w14:textId="77777777" w:rsidR="00F059D4" w:rsidRDefault="00F059D4">
      <w:pPr>
        <w:pStyle w:val="Code"/>
      </w:pPr>
      <w:r>
        <w:t xml:space="preserve">    pTCIDList                     [3] SEQUENCE OF PTCTargetInformation OPTIONAL,</w:t>
      </w:r>
    </w:p>
    <w:p w14:paraId="11B6F9C8" w14:textId="77777777" w:rsidR="00F059D4" w:rsidRDefault="00F059D4">
      <w:pPr>
        <w:pStyle w:val="Code"/>
      </w:pPr>
      <w:r>
        <w:t xml:space="preserve">    pTCGroupAuthRule              [4] PTCGroupAuthRule OPTIONAL,</w:t>
      </w:r>
    </w:p>
    <w:p w14:paraId="339936DD" w14:textId="77777777" w:rsidR="00F059D4" w:rsidRDefault="00F059D4">
      <w:pPr>
        <w:pStyle w:val="Code"/>
      </w:pPr>
      <w:r>
        <w:t xml:space="preserve">    pTCGroupAdSender              [5] PTCTargetInformation,</w:t>
      </w:r>
    </w:p>
    <w:p w14:paraId="17DA8186" w14:textId="77777777" w:rsidR="00F059D4" w:rsidRDefault="00F059D4">
      <w:pPr>
        <w:pStyle w:val="Code"/>
      </w:pPr>
      <w:r>
        <w:t xml:space="preserve">    pTCGroupNickname              [6] UTF8String OPTIONAL</w:t>
      </w:r>
    </w:p>
    <w:p w14:paraId="34A79EDD" w14:textId="77777777" w:rsidR="00F059D4" w:rsidRDefault="00F059D4">
      <w:pPr>
        <w:pStyle w:val="Code"/>
      </w:pPr>
      <w:r>
        <w:t>}</w:t>
      </w:r>
    </w:p>
    <w:p w14:paraId="1D864C12" w14:textId="77777777" w:rsidR="00F059D4" w:rsidRDefault="00F059D4">
      <w:pPr>
        <w:pStyle w:val="Code"/>
      </w:pPr>
    </w:p>
    <w:p w14:paraId="44210277" w14:textId="77777777" w:rsidR="00F059D4" w:rsidRDefault="00F059D4">
      <w:pPr>
        <w:pStyle w:val="Code"/>
      </w:pPr>
      <w:r>
        <w:t>PTCFloorControl  ::= SEQUENCE</w:t>
      </w:r>
    </w:p>
    <w:p w14:paraId="41686459" w14:textId="77777777" w:rsidR="00F059D4" w:rsidRDefault="00F059D4">
      <w:pPr>
        <w:pStyle w:val="Code"/>
      </w:pPr>
      <w:r>
        <w:t>{</w:t>
      </w:r>
    </w:p>
    <w:p w14:paraId="5CDE915B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617B46E5" w14:textId="77777777" w:rsidR="00F059D4" w:rsidRDefault="00F059D4">
      <w:pPr>
        <w:pStyle w:val="Code"/>
      </w:pPr>
      <w:r>
        <w:t xml:space="preserve">    pTCDirection                  [2] Direction,</w:t>
      </w:r>
    </w:p>
    <w:p w14:paraId="515B9C2D" w14:textId="77777777" w:rsidR="00F059D4" w:rsidRDefault="00F059D4">
      <w:pPr>
        <w:pStyle w:val="Code"/>
      </w:pPr>
      <w:r>
        <w:t xml:space="preserve">    pTCSessioninfo                [3] PTCSessionInfo,</w:t>
      </w:r>
    </w:p>
    <w:p w14:paraId="42835426" w14:textId="77777777" w:rsidR="00F059D4" w:rsidRDefault="00F059D4">
      <w:pPr>
        <w:pStyle w:val="Code"/>
      </w:pPr>
      <w:r>
        <w:t xml:space="preserve">    pTCFloorActivity              [4] SEQUENCE OF PTCFloorActivity,</w:t>
      </w:r>
    </w:p>
    <w:p w14:paraId="433FFB90" w14:textId="77777777" w:rsidR="00F059D4" w:rsidRDefault="00F059D4">
      <w:pPr>
        <w:pStyle w:val="Code"/>
      </w:pPr>
      <w:r>
        <w:t xml:space="preserve">    pTCFloorSpeakerID             [5] PTCTargetInformation OPTIONAL,</w:t>
      </w:r>
    </w:p>
    <w:p w14:paraId="08A2A147" w14:textId="77777777" w:rsidR="00F059D4" w:rsidRDefault="00F059D4">
      <w:pPr>
        <w:pStyle w:val="Code"/>
      </w:pPr>
      <w:r>
        <w:t xml:space="preserve">    pTCMaxTBTime                  [6] INTEGER OPTIONAL,</w:t>
      </w:r>
    </w:p>
    <w:p w14:paraId="6211CBBA" w14:textId="77777777" w:rsidR="00F059D4" w:rsidRDefault="00F059D4">
      <w:pPr>
        <w:pStyle w:val="Code"/>
      </w:pPr>
      <w:r>
        <w:lastRenderedPageBreak/>
        <w:t xml:space="preserve">    pTCQueuedFloorControl         [7] BOOLEAN OPTIONAL,</w:t>
      </w:r>
    </w:p>
    <w:p w14:paraId="5FC17B7B" w14:textId="77777777" w:rsidR="00F059D4" w:rsidRDefault="00F059D4">
      <w:pPr>
        <w:pStyle w:val="Code"/>
      </w:pPr>
      <w:r>
        <w:t xml:space="preserve">    pTCQueuedPosition             [8] INTEGER OPTIONAL,</w:t>
      </w:r>
    </w:p>
    <w:p w14:paraId="1CAB0084" w14:textId="77777777" w:rsidR="00F059D4" w:rsidRDefault="00F059D4">
      <w:pPr>
        <w:pStyle w:val="Code"/>
      </w:pPr>
      <w:r>
        <w:t xml:space="preserve">    pTCTalkBurstPriority          [9] PTCTBPriorityLevel OPTIONAL,</w:t>
      </w:r>
    </w:p>
    <w:p w14:paraId="673F91D5" w14:textId="77777777" w:rsidR="00F059D4" w:rsidRDefault="00F059D4">
      <w:pPr>
        <w:pStyle w:val="Code"/>
      </w:pPr>
      <w:r>
        <w:t xml:space="preserve">    pTCTalkBurstReason            [10] PTCTBReasonCode OPTIONAL</w:t>
      </w:r>
    </w:p>
    <w:p w14:paraId="0CCA75F8" w14:textId="77777777" w:rsidR="00F059D4" w:rsidRDefault="00F059D4">
      <w:pPr>
        <w:pStyle w:val="Code"/>
      </w:pPr>
      <w:r>
        <w:t>}</w:t>
      </w:r>
    </w:p>
    <w:p w14:paraId="4E1C598C" w14:textId="77777777" w:rsidR="00F059D4" w:rsidRDefault="00F059D4">
      <w:pPr>
        <w:pStyle w:val="Code"/>
      </w:pPr>
    </w:p>
    <w:p w14:paraId="30A44161" w14:textId="77777777" w:rsidR="00F059D4" w:rsidRDefault="00F059D4">
      <w:pPr>
        <w:pStyle w:val="Code"/>
      </w:pPr>
      <w:r>
        <w:t>PTCTargetPresence  ::= SEQUENCE</w:t>
      </w:r>
    </w:p>
    <w:p w14:paraId="286CE0D5" w14:textId="77777777" w:rsidR="00F059D4" w:rsidRDefault="00F059D4">
      <w:pPr>
        <w:pStyle w:val="Code"/>
      </w:pPr>
      <w:r>
        <w:t>{</w:t>
      </w:r>
    </w:p>
    <w:p w14:paraId="73FA26DD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5EB1E42B" w14:textId="77777777" w:rsidR="00F059D4" w:rsidRDefault="00F059D4">
      <w:pPr>
        <w:pStyle w:val="Code"/>
      </w:pPr>
      <w:r>
        <w:t xml:space="preserve">    pTCTargetPresenceStatus       [2] PTCParticipantPresenceStatus</w:t>
      </w:r>
    </w:p>
    <w:p w14:paraId="698B376F" w14:textId="77777777" w:rsidR="00F059D4" w:rsidRDefault="00F059D4">
      <w:pPr>
        <w:pStyle w:val="Code"/>
      </w:pPr>
      <w:r>
        <w:t>}</w:t>
      </w:r>
    </w:p>
    <w:p w14:paraId="1CDA9A28" w14:textId="77777777" w:rsidR="00F059D4" w:rsidRDefault="00F059D4">
      <w:pPr>
        <w:pStyle w:val="Code"/>
      </w:pPr>
    </w:p>
    <w:p w14:paraId="0958BB8A" w14:textId="77777777" w:rsidR="00F059D4" w:rsidRDefault="00F059D4">
      <w:pPr>
        <w:pStyle w:val="Code"/>
      </w:pPr>
      <w:r>
        <w:t>PTCParticipantPresence  ::= SEQUENCE</w:t>
      </w:r>
    </w:p>
    <w:p w14:paraId="2C1F49CB" w14:textId="77777777" w:rsidR="00F059D4" w:rsidRDefault="00F059D4">
      <w:pPr>
        <w:pStyle w:val="Code"/>
      </w:pPr>
      <w:r>
        <w:t>{</w:t>
      </w:r>
    </w:p>
    <w:p w14:paraId="475EAE1D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164A5F50" w14:textId="77777777" w:rsidR="00F059D4" w:rsidRDefault="00F059D4">
      <w:pPr>
        <w:pStyle w:val="Code"/>
      </w:pPr>
      <w:r>
        <w:t xml:space="preserve">    pTCParticipantPresenceStatus  [2] PTCParticipantPresenceStatus</w:t>
      </w:r>
    </w:p>
    <w:p w14:paraId="3E372C32" w14:textId="77777777" w:rsidR="00F059D4" w:rsidRDefault="00F059D4">
      <w:pPr>
        <w:pStyle w:val="Code"/>
      </w:pPr>
      <w:r>
        <w:t>}</w:t>
      </w:r>
    </w:p>
    <w:p w14:paraId="65A7537A" w14:textId="77777777" w:rsidR="00F059D4" w:rsidRDefault="00F059D4">
      <w:pPr>
        <w:pStyle w:val="Code"/>
      </w:pPr>
    </w:p>
    <w:p w14:paraId="5F3A5CF0" w14:textId="77777777" w:rsidR="00F059D4" w:rsidRDefault="00F059D4">
      <w:pPr>
        <w:pStyle w:val="Code"/>
      </w:pPr>
      <w:r>
        <w:t>PTCListManagement  ::= SEQUENCE</w:t>
      </w:r>
    </w:p>
    <w:p w14:paraId="5D0C596C" w14:textId="77777777" w:rsidR="00F059D4" w:rsidRDefault="00F059D4">
      <w:pPr>
        <w:pStyle w:val="Code"/>
      </w:pPr>
      <w:r>
        <w:t>{</w:t>
      </w:r>
    </w:p>
    <w:p w14:paraId="3DCF7633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5AF666EE" w14:textId="77777777" w:rsidR="00F059D4" w:rsidRDefault="00F059D4">
      <w:pPr>
        <w:pStyle w:val="Code"/>
      </w:pPr>
      <w:r>
        <w:t xml:space="preserve">    pTCDirection                  [2] Direction,</w:t>
      </w:r>
    </w:p>
    <w:p w14:paraId="39D7A196" w14:textId="77777777" w:rsidR="00F059D4" w:rsidRDefault="00F059D4">
      <w:pPr>
        <w:pStyle w:val="Code"/>
      </w:pPr>
      <w:r>
        <w:t xml:space="preserve">    pTCListManagementType         [3] PTCListManagementType OPTIONAL,</w:t>
      </w:r>
    </w:p>
    <w:p w14:paraId="205ECB44" w14:textId="77777777" w:rsidR="00F059D4" w:rsidRDefault="00F059D4">
      <w:pPr>
        <w:pStyle w:val="Code"/>
      </w:pPr>
      <w:r>
        <w:t xml:space="preserve">    pTCListManagementAction       [4] PTCListManagementAction OPTIONAL,</w:t>
      </w:r>
    </w:p>
    <w:p w14:paraId="6FA8A606" w14:textId="77777777" w:rsidR="00F059D4" w:rsidRDefault="00F059D4">
      <w:pPr>
        <w:pStyle w:val="Code"/>
      </w:pPr>
      <w:r>
        <w:t xml:space="preserve">    pTCListManagementFailure      [5] PTCListManagementFailure OPTIONAL,</w:t>
      </w:r>
    </w:p>
    <w:p w14:paraId="33F62878" w14:textId="77777777" w:rsidR="00F059D4" w:rsidRDefault="00F059D4">
      <w:pPr>
        <w:pStyle w:val="Code"/>
      </w:pPr>
      <w:r>
        <w:t xml:space="preserve">    pTCContactID                  [6] PTCTargetInformation OPTIONAL,</w:t>
      </w:r>
    </w:p>
    <w:p w14:paraId="057B59D7" w14:textId="77777777" w:rsidR="00F059D4" w:rsidRDefault="00F059D4">
      <w:pPr>
        <w:pStyle w:val="Code"/>
      </w:pPr>
      <w:r>
        <w:t xml:space="preserve">    pTCIDList                     [7] SEQUENCE OF PTCIDList OPTIONAL,</w:t>
      </w:r>
    </w:p>
    <w:p w14:paraId="68324334" w14:textId="77777777" w:rsidR="00F059D4" w:rsidRDefault="00F059D4">
      <w:pPr>
        <w:pStyle w:val="Code"/>
      </w:pPr>
      <w:r>
        <w:t xml:space="preserve">    pTCHost                       [8] PTCTargetInformation OPTIONAL</w:t>
      </w:r>
    </w:p>
    <w:p w14:paraId="6B490146" w14:textId="77777777" w:rsidR="00F059D4" w:rsidRDefault="00F059D4">
      <w:pPr>
        <w:pStyle w:val="Code"/>
      </w:pPr>
      <w:r>
        <w:t>}</w:t>
      </w:r>
    </w:p>
    <w:p w14:paraId="6AC2BD08" w14:textId="77777777" w:rsidR="00F059D4" w:rsidRDefault="00F059D4">
      <w:pPr>
        <w:pStyle w:val="Code"/>
      </w:pPr>
    </w:p>
    <w:p w14:paraId="4BDADD9B" w14:textId="77777777" w:rsidR="00F059D4" w:rsidRDefault="00F059D4">
      <w:pPr>
        <w:pStyle w:val="Code"/>
      </w:pPr>
      <w:r>
        <w:t>PTCAccessPolicy  ::= SEQUENCE</w:t>
      </w:r>
    </w:p>
    <w:p w14:paraId="26746D42" w14:textId="77777777" w:rsidR="00F059D4" w:rsidRDefault="00F059D4">
      <w:pPr>
        <w:pStyle w:val="Code"/>
      </w:pPr>
      <w:r>
        <w:t>{</w:t>
      </w:r>
    </w:p>
    <w:p w14:paraId="5B9050AC" w14:textId="77777777" w:rsidR="00F059D4" w:rsidRDefault="00F059D4">
      <w:pPr>
        <w:pStyle w:val="Code"/>
      </w:pPr>
      <w:r>
        <w:t xml:space="preserve">    pTCTargetInformation          [1] PTCTargetInformation,</w:t>
      </w:r>
    </w:p>
    <w:p w14:paraId="4A73AC34" w14:textId="77777777" w:rsidR="00F059D4" w:rsidRDefault="00F059D4">
      <w:pPr>
        <w:pStyle w:val="Code"/>
      </w:pPr>
      <w:r>
        <w:t xml:space="preserve">    pTCDirection                  [2] Direction,</w:t>
      </w:r>
    </w:p>
    <w:p w14:paraId="52A218F0" w14:textId="77777777" w:rsidR="00F059D4" w:rsidRDefault="00F059D4">
      <w:pPr>
        <w:pStyle w:val="Code"/>
      </w:pPr>
      <w:r>
        <w:t xml:space="preserve">    pTCAccessPolicyType           [3] PTCAccessPolicyType OPTIONAL,</w:t>
      </w:r>
    </w:p>
    <w:p w14:paraId="2FA3850F" w14:textId="77777777" w:rsidR="00F059D4" w:rsidRDefault="00F059D4">
      <w:pPr>
        <w:pStyle w:val="Code"/>
      </w:pPr>
      <w:r>
        <w:t xml:space="preserve">    pTCUserAccessPolicy           [4] PTCUserAccessPolicy OPTIONAL,</w:t>
      </w:r>
    </w:p>
    <w:p w14:paraId="2F344A12" w14:textId="77777777" w:rsidR="00F059D4" w:rsidRDefault="00F059D4">
      <w:pPr>
        <w:pStyle w:val="Code"/>
      </w:pPr>
      <w:r>
        <w:t xml:space="preserve">    pTCGroupAuthRule              [5] PTCGroupAuthRule OPTIONAL,</w:t>
      </w:r>
    </w:p>
    <w:p w14:paraId="040A622B" w14:textId="77777777" w:rsidR="00F059D4" w:rsidRDefault="00F059D4">
      <w:pPr>
        <w:pStyle w:val="Code"/>
      </w:pPr>
      <w:r>
        <w:t xml:space="preserve">    pTCContactID                  [6] PTCTargetInformation OPTIONAL,</w:t>
      </w:r>
    </w:p>
    <w:p w14:paraId="1D64C5FE" w14:textId="77777777" w:rsidR="00F059D4" w:rsidRDefault="00F059D4">
      <w:pPr>
        <w:pStyle w:val="Code"/>
      </w:pPr>
      <w:r>
        <w:t xml:space="preserve">    pTCAccessPolicyFailure        [7] PTCAccessPolicyFailure OPTIONAL</w:t>
      </w:r>
    </w:p>
    <w:p w14:paraId="3E0C67DB" w14:textId="77777777" w:rsidR="00F059D4" w:rsidRDefault="00F059D4">
      <w:pPr>
        <w:pStyle w:val="Code"/>
      </w:pPr>
      <w:r>
        <w:t>}</w:t>
      </w:r>
    </w:p>
    <w:p w14:paraId="7CF91A71" w14:textId="77777777" w:rsidR="00F059D4" w:rsidRDefault="00F059D4">
      <w:pPr>
        <w:pStyle w:val="Code"/>
      </w:pPr>
    </w:p>
    <w:p w14:paraId="7B7851BD" w14:textId="77777777" w:rsidR="00F059D4" w:rsidRDefault="00F059D4">
      <w:pPr>
        <w:pStyle w:val="CodeHeader"/>
      </w:pPr>
      <w:r>
        <w:t>-- =========</w:t>
      </w:r>
    </w:p>
    <w:p w14:paraId="51E4C70E" w14:textId="77777777" w:rsidR="00F059D4" w:rsidRDefault="00F059D4">
      <w:pPr>
        <w:pStyle w:val="CodeHeader"/>
      </w:pPr>
      <w:r>
        <w:t>-- PTC CCPDU</w:t>
      </w:r>
    </w:p>
    <w:p w14:paraId="50B5469E" w14:textId="77777777" w:rsidR="00F059D4" w:rsidRDefault="00F059D4">
      <w:pPr>
        <w:pStyle w:val="Code"/>
      </w:pPr>
      <w:r>
        <w:t>-- =========</w:t>
      </w:r>
    </w:p>
    <w:p w14:paraId="5562EFC4" w14:textId="77777777" w:rsidR="00F059D4" w:rsidRDefault="00F059D4">
      <w:pPr>
        <w:pStyle w:val="Code"/>
      </w:pPr>
    </w:p>
    <w:p w14:paraId="4F952046" w14:textId="77777777" w:rsidR="00F059D4" w:rsidRDefault="00F059D4">
      <w:pPr>
        <w:pStyle w:val="Code"/>
      </w:pPr>
      <w:r>
        <w:t>PTCCCPDU ::= OCTET STRING</w:t>
      </w:r>
    </w:p>
    <w:p w14:paraId="2703F0C0" w14:textId="77777777" w:rsidR="00F059D4" w:rsidRDefault="00F059D4">
      <w:pPr>
        <w:pStyle w:val="Code"/>
      </w:pPr>
    </w:p>
    <w:p w14:paraId="5D37CEFD" w14:textId="77777777" w:rsidR="00F059D4" w:rsidRDefault="00F059D4">
      <w:pPr>
        <w:pStyle w:val="CodeHeader"/>
      </w:pPr>
      <w:r>
        <w:t>-- =================</w:t>
      </w:r>
    </w:p>
    <w:p w14:paraId="410CA690" w14:textId="77777777" w:rsidR="00F059D4" w:rsidRDefault="00F059D4">
      <w:pPr>
        <w:pStyle w:val="CodeHeader"/>
      </w:pPr>
      <w:r>
        <w:t>-- 5G PTC parameters</w:t>
      </w:r>
    </w:p>
    <w:p w14:paraId="1D5EB64F" w14:textId="77777777" w:rsidR="00F059D4" w:rsidRDefault="00F059D4">
      <w:pPr>
        <w:pStyle w:val="Code"/>
      </w:pPr>
      <w:r>
        <w:t>-- =================</w:t>
      </w:r>
    </w:p>
    <w:p w14:paraId="5584BFED" w14:textId="77777777" w:rsidR="00F059D4" w:rsidRDefault="00F059D4">
      <w:pPr>
        <w:pStyle w:val="Code"/>
      </w:pPr>
    </w:p>
    <w:p w14:paraId="60C3CF06" w14:textId="77777777" w:rsidR="00F059D4" w:rsidRDefault="00F059D4">
      <w:pPr>
        <w:pStyle w:val="Code"/>
      </w:pPr>
      <w:r>
        <w:t>PTCRegistrationRequest  ::= ENUMERATED</w:t>
      </w:r>
    </w:p>
    <w:p w14:paraId="52E9F08C" w14:textId="77777777" w:rsidR="00F059D4" w:rsidRDefault="00F059D4">
      <w:pPr>
        <w:pStyle w:val="Code"/>
      </w:pPr>
      <w:r>
        <w:t>{</w:t>
      </w:r>
    </w:p>
    <w:p w14:paraId="73BDFCC1" w14:textId="77777777" w:rsidR="00F059D4" w:rsidRDefault="00F059D4">
      <w:pPr>
        <w:pStyle w:val="Code"/>
      </w:pPr>
      <w:r>
        <w:t xml:space="preserve">    register(1),</w:t>
      </w:r>
    </w:p>
    <w:p w14:paraId="5A966668" w14:textId="77777777" w:rsidR="00F059D4" w:rsidRDefault="00F059D4">
      <w:pPr>
        <w:pStyle w:val="Code"/>
      </w:pPr>
      <w:r>
        <w:t xml:space="preserve">    reRegister(2),</w:t>
      </w:r>
    </w:p>
    <w:p w14:paraId="56E38C01" w14:textId="77777777" w:rsidR="00F059D4" w:rsidRDefault="00F059D4">
      <w:pPr>
        <w:pStyle w:val="Code"/>
      </w:pPr>
      <w:r>
        <w:t xml:space="preserve">    deRegister(3)</w:t>
      </w:r>
    </w:p>
    <w:p w14:paraId="727EF59A" w14:textId="77777777" w:rsidR="00F059D4" w:rsidRDefault="00F059D4">
      <w:pPr>
        <w:pStyle w:val="Code"/>
      </w:pPr>
      <w:r>
        <w:t>}</w:t>
      </w:r>
    </w:p>
    <w:p w14:paraId="0BA0FCB9" w14:textId="77777777" w:rsidR="00F059D4" w:rsidRDefault="00F059D4">
      <w:pPr>
        <w:pStyle w:val="Code"/>
      </w:pPr>
    </w:p>
    <w:p w14:paraId="3A0C0EB6" w14:textId="77777777" w:rsidR="00F059D4" w:rsidRDefault="00F059D4">
      <w:pPr>
        <w:pStyle w:val="Code"/>
      </w:pPr>
      <w:r>
        <w:t>PTCRegistrationOutcome  ::= ENUMERATED</w:t>
      </w:r>
    </w:p>
    <w:p w14:paraId="7B9D3D39" w14:textId="77777777" w:rsidR="00F059D4" w:rsidRDefault="00F059D4">
      <w:pPr>
        <w:pStyle w:val="Code"/>
      </w:pPr>
      <w:r>
        <w:t>{</w:t>
      </w:r>
    </w:p>
    <w:p w14:paraId="5A429D21" w14:textId="77777777" w:rsidR="00F059D4" w:rsidRDefault="00F059D4">
      <w:pPr>
        <w:pStyle w:val="Code"/>
      </w:pPr>
      <w:r>
        <w:t xml:space="preserve">    success(1),</w:t>
      </w:r>
    </w:p>
    <w:p w14:paraId="4892EAB5" w14:textId="77777777" w:rsidR="00F059D4" w:rsidRDefault="00F059D4">
      <w:pPr>
        <w:pStyle w:val="Code"/>
      </w:pPr>
      <w:r>
        <w:t xml:space="preserve">    failure(2)</w:t>
      </w:r>
    </w:p>
    <w:p w14:paraId="4742F4ED" w14:textId="77777777" w:rsidR="00F059D4" w:rsidRDefault="00F059D4">
      <w:pPr>
        <w:pStyle w:val="Code"/>
      </w:pPr>
      <w:r>
        <w:t>}</w:t>
      </w:r>
    </w:p>
    <w:p w14:paraId="6EBAF366" w14:textId="77777777" w:rsidR="00F059D4" w:rsidRDefault="00F059D4">
      <w:pPr>
        <w:pStyle w:val="Code"/>
      </w:pPr>
    </w:p>
    <w:p w14:paraId="15187EF4" w14:textId="77777777" w:rsidR="00F059D4" w:rsidRDefault="00F059D4">
      <w:pPr>
        <w:pStyle w:val="Code"/>
      </w:pPr>
      <w:r>
        <w:t>PTCSessionEndCause  ::= ENUMERATED</w:t>
      </w:r>
    </w:p>
    <w:p w14:paraId="67CB0385" w14:textId="77777777" w:rsidR="00F059D4" w:rsidRDefault="00F059D4">
      <w:pPr>
        <w:pStyle w:val="Code"/>
      </w:pPr>
      <w:r>
        <w:t>{</w:t>
      </w:r>
    </w:p>
    <w:p w14:paraId="7252FDF3" w14:textId="77777777" w:rsidR="00F059D4" w:rsidRDefault="00F059D4">
      <w:pPr>
        <w:pStyle w:val="Code"/>
      </w:pPr>
      <w:r>
        <w:t xml:space="preserve">    initiaterLeavesSession(1),</w:t>
      </w:r>
    </w:p>
    <w:p w14:paraId="74E53E0C" w14:textId="77777777" w:rsidR="00F059D4" w:rsidRDefault="00F059D4">
      <w:pPr>
        <w:pStyle w:val="Code"/>
      </w:pPr>
      <w:r>
        <w:t xml:space="preserve">    definedParticipantLeaves(2),</w:t>
      </w:r>
    </w:p>
    <w:p w14:paraId="198A4C6C" w14:textId="77777777" w:rsidR="00F059D4" w:rsidRDefault="00F059D4">
      <w:pPr>
        <w:pStyle w:val="Code"/>
      </w:pPr>
      <w:r>
        <w:t xml:space="preserve">    numberOfParticipants(3),</w:t>
      </w:r>
    </w:p>
    <w:p w14:paraId="69A27AA9" w14:textId="77777777" w:rsidR="00F059D4" w:rsidRDefault="00F059D4">
      <w:pPr>
        <w:pStyle w:val="Code"/>
      </w:pPr>
      <w:r>
        <w:t xml:space="preserve">    sessionTimerExpired(4),</w:t>
      </w:r>
    </w:p>
    <w:p w14:paraId="1948A4C6" w14:textId="77777777" w:rsidR="00F059D4" w:rsidRDefault="00F059D4">
      <w:pPr>
        <w:pStyle w:val="Code"/>
      </w:pPr>
      <w:r>
        <w:t xml:space="preserve">    pTCSpeechInactive(5),</w:t>
      </w:r>
    </w:p>
    <w:p w14:paraId="12E611AE" w14:textId="77777777" w:rsidR="00F059D4" w:rsidRDefault="00F059D4">
      <w:pPr>
        <w:pStyle w:val="Code"/>
      </w:pPr>
      <w:r>
        <w:t xml:space="preserve">    allMediaTypesInactive(6)</w:t>
      </w:r>
    </w:p>
    <w:p w14:paraId="1F40FA35" w14:textId="77777777" w:rsidR="00F059D4" w:rsidRDefault="00F059D4">
      <w:pPr>
        <w:pStyle w:val="Code"/>
      </w:pPr>
      <w:r>
        <w:t>}</w:t>
      </w:r>
    </w:p>
    <w:p w14:paraId="1ACB8D5C" w14:textId="77777777" w:rsidR="00F059D4" w:rsidRDefault="00F059D4">
      <w:pPr>
        <w:pStyle w:val="Code"/>
      </w:pPr>
    </w:p>
    <w:p w14:paraId="0DFACE8D" w14:textId="77777777" w:rsidR="00F059D4" w:rsidRDefault="00F059D4">
      <w:pPr>
        <w:pStyle w:val="Code"/>
      </w:pPr>
      <w:r>
        <w:t>PTCTargetInformation  ::= SEQUENCE</w:t>
      </w:r>
    </w:p>
    <w:p w14:paraId="69D2BFAD" w14:textId="77777777" w:rsidR="00F059D4" w:rsidRDefault="00F059D4">
      <w:pPr>
        <w:pStyle w:val="Code"/>
      </w:pPr>
      <w:r>
        <w:t>{</w:t>
      </w:r>
    </w:p>
    <w:p w14:paraId="5510427D" w14:textId="77777777" w:rsidR="00F059D4" w:rsidRDefault="00F059D4">
      <w:pPr>
        <w:pStyle w:val="Code"/>
      </w:pPr>
      <w:r>
        <w:t xml:space="preserve">    identifiers                [1] SEQUENCE SIZE(1..MAX) OF PTCIdentifiers</w:t>
      </w:r>
    </w:p>
    <w:p w14:paraId="6BD38BCD" w14:textId="77777777" w:rsidR="00F059D4" w:rsidRDefault="00F059D4">
      <w:pPr>
        <w:pStyle w:val="Code"/>
      </w:pPr>
      <w:r>
        <w:t>}</w:t>
      </w:r>
    </w:p>
    <w:p w14:paraId="2DA721DF" w14:textId="77777777" w:rsidR="00F059D4" w:rsidRDefault="00F059D4">
      <w:pPr>
        <w:pStyle w:val="Code"/>
      </w:pPr>
    </w:p>
    <w:p w14:paraId="7FCB3F26" w14:textId="77777777" w:rsidR="00F059D4" w:rsidRDefault="00F059D4">
      <w:pPr>
        <w:pStyle w:val="Code"/>
      </w:pPr>
      <w:r>
        <w:t>PTCIdentifiers  ::= CHOICE</w:t>
      </w:r>
    </w:p>
    <w:p w14:paraId="33429E86" w14:textId="77777777" w:rsidR="00F059D4" w:rsidRDefault="00F059D4">
      <w:pPr>
        <w:pStyle w:val="Code"/>
      </w:pPr>
      <w:r>
        <w:t>{</w:t>
      </w:r>
    </w:p>
    <w:p w14:paraId="1DC84F20" w14:textId="77777777" w:rsidR="00F059D4" w:rsidRDefault="00F059D4">
      <w:pPr>
        <w:pStyle w:val="Code"/>
      </w:pPr>
      <w:r>
        <w:t xml:space="preserve">    mCPTTID                    [1] UTF8String,</w:t>
      </w:r>
    </w:p>
    <w:p w14:paraId="28904D4D" w14:textId="77777777" w:rsidR="00F059D4" w:rsidRDefault="00F059D4">
      <w:pPr>
        <w:pStyle w:val="Code"/>
      </w:pPr>
      <w:r>
        <w:t xml:space="preserve">    instanceIdentifierURN      [2] UTF8String,</w:t>
      </w:r>
    </w:p>
    <w:p w14:paraId="42F2522C" w14:textId="77777777" w:rsidR="00F059D4" w:rsidRDefault="00F059D4">
      <w:pPr>
        <w:pStyle w:val="Code"/>
      </w:pPr>
      <w:r>
        <w:t xml:space="preserve">    pTCChatGroupID             [3] PTCChatGroupID,</w:t>
      </w:r>
    </w:p>
    <w:p w14:paraId="65473B99" w14:textId="77777777" w:rsidR="00F059D4" w:rsidRDefault="00F059D4">
      <w:pPr>
        <w:pStyle w:val="Code"/>
      </w:pPr>
      <w:r>
        <w:t xml:space="preserve">    iMPU                       [4] IMPU,</w:t>
      </w:r>
    </w:p>
    <w:p w14:paraId="78C63FB6" w14:textId="77777777" w:rsidR="00F059D4" w:rsidRDefault="00F059D4">
      <w:pPr>
        <w:pStyle w:val="Code"/>
      </w:pPr>
      <w:r>
        <w:t xml:space="preserve">    iMPI                       [5] IMPI</w:t>
      </w:r>
    </w:p>
    <w:p w14:paraId="68870EDE" w14:textId="77777777" w:rsidR="00F059D4" w:rsidRDefault="00F059D4">
      <w:pPr>
        <w:pStyle w:val="Code"/>
      </w:pPr>
      <w:r>
        <w:t>}</w:t>
      </w:r>
    </w:p>
    <w:p w14:paraId="20524E44" w14:textId="77777777" w:rsidR="00F059D4" w:rsidRDefault="00F059D4">
      <w:pPr>
        <w:pStyle w:val="Code"/>
      </w:pPr>
    </w:p>
    <w:p w14:paraId="10914499" w14:textId="77777777" w:rsidR="00F059D4" w:rsidRDefault="00F059D4">
      <w:pPr>
        <w:pStyle w:val="Code"/>
      </w:pPr>
      <w:r>
        <w:t>PTCSessionInfo  ::= SEQUENCE</w:t>
      </w:r>
    </w:p>
    <w:p w14:paraId="30015668" w14:textId="77777777" w:rsidR="00F059D4" w:rsidRDefault="00F059D4">
      <w:pPr>
        <w:pStyle w:val="Code"/>
      </w:pPr>
      <w:r>
        <w:t>{</w:t>
      </w:r>
    </w:p>
    <w:p w14:paraId="3E5CAFCB" w14:textId="77777777" w:rsidR="00F059D4" w:rsidRDefault="00F059D4">
      <w:pPr>
        <w:pStyle w:val="Code"/>
      </w:pPr>
      <w:r>
        <w:t xml:space="preserve">    pTCSessionURI              [1] UTF8String,</w:t>
      </w:r>
    </w:p>
    <w:p w14:paraId="04D0DAB0" w14:textId="77777777" w:rsidR="00F059D4" w:rsidRDefault="00F059D4">
      <w:pPr>
        <w:pStyle w:val="Code"/>
      </w:pPr>
      <w:r>
        <w:t xml:space="preserve">    pTCSessionType             [2] PTCSessionType</w:t>
      </w:r>
    </w:p>
    <w:p w14:paraId="5B62408B" w14:textId="77777777" w:rsidR="00F059D4" w:rsidRDefault="00F059D4">
      <w:pPr>
        <w:pStyle w:val="Code"/>
      </w:pPr>
      <w:r>
        <w:t>}</w:t>
      </w:r>
    </w:p>
    <w:p w14:paraId="6352ED96" w14:textId="77777777" w:rsidR="00F059D4" w:rsidRDefault="00F059D4">
      <w:pPr>
        <w:pStyle w:val="Code"/>
      </w:pPr>
    </w:p>
    <w:p w14:paraId="7F716C34" w14:textId="77777777" w:rsidR="00F059D4" w:rsidRDefault="00F059D4">
      <w:pPr>
        <w:pStyle w:val="Code"/>
      </w:pPr>
      <w:r>
        <w:t>PTCSessionType  ::= ENUMERATED</w:t>
      </w:r>
    </w:p>
    <w:p w14:paraId="3D51097E" w14:textId="77777777" w:rsidR="00F059D4" w:rsidRDefault="00F059D4">
      <w:pPr>
        <w:pStyle w:val="Code"/>
      </w:pPr>
      <w:r>
        <w:t>{</w:t>
      </w:r>
    </w:p>
    <w:p w14:paraId="68E5F153" w14:textId="77777777" w:rsidR="00F059D4" w:rsidRDefault="00F059D4">
      <w:pPr>
        <w:pStyle w:val="Code"/>
      </w:pPr>
      <w:r>
        <w:t xml:space="preserve">    ondemand(1),</w:t>
      </w:r>
    </w:p>
    <w:p w14:paraId="5867F317" w14:textId="77777777" w:rsidR="00F059D4" w:rsidRDefault="00F059D4">
      <w:pPr>
        <w:pStyle w:val="Code"/>
      </w:pPr>
      <w:r>
        <w:t xml:space="preserve">    preEstablished(2),</w:t>
      </w:r>
    </w:p>
    <w:p w14:paraId="26E58F73" w14:textId="77777777" w:rsidR="00F059D4" w:rsidRDefault="00F059D4">
      <w:pPr>
        <w:pStyle w:val="Code"/>
      </w:pPr>
      <w:r>
        <w:t xml:space="preserve">    adhoc(3),</w:t>
      </w:r>
    </w:p>
    <w:p w14:paraId="4FBCFD4D" w14:textId="77777777" w:rsidR="00F059D4" w:rsidRDefault="00F059D4">
      <w:pPr>
        <w:pStyle w:val="Code"/>
      </w:pPr>
      <w:r>
        <w:t xml:space="preserve">    prearranged(4),</w:t>
      </w:r>
    </w:p>
    <w:p w14:paraId="204E5A9A" w14:textId="77777777" w:rsidR="00F059D4" w:rsidRDefault="00F059D4">
      <w:pPr>
        <w:pStyle w:val="Code"/>
      </w:pPr>
      <w:r>
        <w:t xml:space="preserve">    groupSession(5)</w:t>
      </w:r>
    </w:p>
    <w:p w14:paraId="78F6816F" w14:textId="77777777" w:rsidR="00F059D4" w:rsidRDefault="00F059D4">
      <w:pPr>
        <w:pStyle w:val="Code"/>
      </w:pPr>
      <w:r>
        <w:t>}</w:t>
      </w:r>
    </w:p>
    <w:p w14:paraId="23D08812" w14:textId="77777777" w:rsidR="00F059D4" w:rsidRDefault="00F059D4">
      <w:pPr>
        <w:pStyle w:val="Code"/>
      </w:pPr>
    </w:p>
    <w:p w14:paraId="1200E10D" w14:textId="77777777" w:rsidR="00F059D4" w:rsidRDefault="00F059D4">
      <w:pPr>
        <w:pStyle w:val="Code"/>
      </w:pPr>
      <w:r>
        <w:t>MultipleParticipantPresenceStatus  ::= SEQUENCE OF PTCParticipantPresenceStatus</w:t>
      </w:r>
    </w:p>
    <w:p w14:paraId="46C66047" w14:textId="77777777" w:rsidR="00F059D4" w:rsidRDefault="00F059D4">
      <w:pPr>
        <w:pStyle w:val="Code"/>
      </w:pPr>
    </w:p>
    <w:p w14:paraId="4368523E" w14:textId="77777777" w:rsidR="00F059D4" w:rsidRDefault="00F059D4">
      <w:pPr>
        <w:pStyle w:val="Code"/>
      </w:pPr>
      <w:r>
        <w:t>PTCParticipantPresenceStatus  ::= SEQUENCE</w:t>
      </w:r>
    </w:p>
    <w:p w14:paraId="1427F52F" w14:textId="77777777" w:rsidR="00F059D4" w:rsidRDefault="00F059D4">
      <w:pPr>
        <w:pStyle w:val="Code"/>
      </w:pPr>
      <w:r>
        <w:t>{</w:t>
      </w:r>
    </w:p>
    <w:p w14:paraId="5BF5CBB0" w14:textId="77777777" w:rsidR="00F059D4" w:rsidRDefault="00F059D4">
      <w:pPr>
        <w:pStyle w:val="Code"/>
      </w:pPr>
      <w:r>
        <w:t xml:space="preserve">    presenceID                 [1] PTCTargetInformation,</w:t>
      </w:r>
    </w:p>
    <w:p w14:paraId="7F9400F1" w14:textId="77777777" w:rsidR="00F059D4" w:rsidRDefault="00F059D4">
      <w:pPr>
        <w:pStyle w:val="Code"/>
      </w:pPr>
      <w:r>
        <w:t xml:space="preserve">    presenceType               [2] PTCPresenceType,</w:t>
      </w:r>
    </w:p>
    <w:p w14:paraId="6BF50DDE" w14:textId="77777777" w:rsidR="00F059D4" w:rsidRDefault="00F059D4">
      <w:pPr>
        <w:pStyle w:val="Code"/>
      </w:pPr>
      <w:r>
        <w:t xml:space="preserve">    presenceStatus             [3] BOOLEAN</w:t>
      </w:r>
    </w:p>
    <w:p w14:paraId="3321E247" w14:textId="77777777" w:rsidR="00F059D4" w:rsidRDefault="00F059D4">
      <w:pPr>
        <w:pStyle w:val="Code"/>
      </w:pPr>
      <w:r>
        <w:t>}</w:t>
      </w:r>
    </w:p>
    <w:p w14:paraId="35F29589" w14:textId="77777777" w:rsidR="00F059D4" w:rsidRDefault="00F059D4">
      <w:pPr>
        <w:pStyle w:val="Code"/>
      </w:pPr>
    </w:p>
    <w:p w14:paraId="365F7725" w14:textId="77777777" w:rsidR="00F059D4" w:rsidRDefault="00F059D4">
      <w:pPr>
        <w:pStyle w:val="Code"/>
      </w:pPr>
      <w:r>
        <w:t>PTCPresenceType  ::= ENUMERATED</w:t>
      </w:r>
    </w:p>
    <w:p w14:paraId="076AA022" w14:textId="77777777" w:rsidR="00F059D4" w:rsidRDefault="00F059D4">
      <w:pPr>
        <w:pStyle w:val="Code"/>
      </w:pPr>
      <w:r>
        <w:t>{</w:t>
      </w:r>
    </w:p>
    <w:p w14:paraId="208DFC17" w14:textId="77777777" w:rsidR="00F059D4" w:rsidRDefault="00F059D4">
      <w:pPr>
        <w:pStyle w:val="Code"/>
      </w:pPr>
      <w:r>
        <w:t xml:space="preserve">    pTCClient(1),</w:t>
      </w:r>
    </w:p>
    <w:p w14:paraId="020CB9A1" w14:textId="77777777" w:rsidR="00F059D4" w:rsidRDefault="00F059D4">
      <w:pPr>
        <w:pStyle w:val="Code"/>
      </w:pPr>
      <w:r>
        <w:t xml:space="preserve">    pTCGroup(2)</w:t>
      </w:r>
    </w:p>
    <w:p w14:paraId="3D39FC9A" w14:textId="77777777" w:rsidR="00F059D4" w:rsidRDefault="00F059D4">
      <w:pPr>
        <w:pStyle w:val="Code"/>
      </w:pPr>
      <w:r>
        <w:t>}</w:t>
      </w:r>
    </w:p>
    <w:p w14:paraId="749C72BE" w14:textId="77777777" w:rsidR="00F059D4" w:rsidRDefault="00F059D4">
      <w:pPr>
        <w:pStyle w:val="Code"/>
      </w:pPr>
    </w:p>
    <w:p w14:paraId="30EAC8DA" w14:textId="77777777" w:rsidR="00F059D4" w:rsidRDefault="00F059D4">
      <w:pPr>
        <w:pStyle w:val="Code"/>
      </w:pPr>
      <w:r>
        <w:t>PTCPreEstStatus  ::= ENUMERATED</w:t>
      </w:r>
    </w:p>
    <w:p w14:paraId="3A282757" w14:textId="77777777" w:rsidR="00F059D4" w:rsidRDefault="00F059D4">
      <w:pPr>
        <w:pStyle w:val="Code"/>
      </w:pPr>
      <w:r>
        <w:t>{</w:t>
      </w:r>
    </w:p>
    <w:p w14:paraId="317A0DC5" w14:textId="77777777" w:rsidR="00F059D4" w:rsidRDefault="00F059D4">
      <w:pPr>
        <w:pStyle w:val="Code"/>
      </w:pPr>
      <w:r>
        <w:t xml:space="preserve">    established(1),</w:t>
      </w:r>
    </w:p>
    <w:p w14:paraId="326F1E40" w14:textId="77777777" w:rsidR="00F059D4" w:rsidRDefault="00F059D4">
      <w:pPr>
        <w:pStyle w:val="Code"/>
      </w:pPr>
      <w:r>
        <w:t xml:space="preserve">    modified(2),</w:t>
      </w:r>
    </w:p>
    <w:p w14:paraId="6BE8555D" w14:textId="77777777" w:rsidR="00F059D4" w:rsidRDefault="00F059D4">
      <w:pPr>
        <w:pStyle w:val="Code"/>
      </w:pPr>
      <w:r>
        <w:t xml:space="preserve">    released(3)</w:t>
      </w:r>
    </w:p>
    <w:p w14:paraId="4B1FC200" w14:textId="77777777" w:rsidR="00F059D4" w:rsidRDefault="00F059D4">
      <w:pPr>
        <w:pStyle w:val="Code"/>
      </w:pPr>
      <w:r>
        <w:t>}</w:t>
      </w:r>
    </w:p>
    <w:p w14:paraId="1C626586" w14:textId="77777777" w:rsidR="00F059D4" w:rsidRDefault="00F059D4">
      <w:pPr>
        <w:pStyle w:val="Code"/>
      </w:pPr>
    </w:p>
    <w:p w14:paraId="05DD9243" w14:textId="77777777" w:rsidR="00F059D4" w:rsidRDefault="00F059D4">
      <w:pPr>
        <w:pStyle w:val="Code"/>
      </w:pPr>
      <w:r>
        <w:t>RTPSetting  ::= SEQUENCE</w:t>
      </w:r>
    </w:p>
    <w:p w14:paraId="2040B9E2" w14:textId="77777777" w:rsidR="00F059D4" w:rsidRDefault="00F059D4">
      <w:pPr>
        <w:pStyle w:val="Code"/>
      </w:pPr>
      <w:r>
        <w:t>{</w:t>
      </w:r>
    </w:p>
    <w:p w14:paraId="6E27C6A6" w14:textId="77777777" w:rsidR="00F059D4" w:rsidRDefault="00F059D4">
      <w:pPr>
        <w:pStyle w:val="Code"/>
      </w:pPr>
      <w:r>
        <w:t xml:space="preserve">    iPAddress                  [1] IPAddress,</w:t>
      </w:r>
    </w:p>
    <w:p w14:paraId="06FCCD50" w14:textId="77777777" w:rsidR="00F059D4" w:rsidRDefault="00F059D4">
      <w:pPr>
        <w:pStyle w:val="Code"/>
      </w:pPr>
      <w:r>
        <w:t xml:space="preserve">    portNumber                 [2] PortNumber</w:t>
      </w:r>
    </w:p>
    <w:p w14:paraId="2B5D250B" w14:textId="77777777" w:rsidR="00F059D4" w:rsidRDefault="00F059D4">
      <w:pPr>
        <w:pStyle w:val="Code"/>
      </w:pPr>
      <w:r>
        <w:t>}</w:t>
      </w:r>
    </w:p>
    <w:p w14:paraId="2F62EC91" w14:textId="77777777" w:rsidR="00F059D4" w:rsidRDefault="00F059D4">
      <w:pPr>
        <w:pStyle w:val="Code"/>
      </w:pPr>
    </w:p>
    <w:p w14:paraId="011A3ACA" w14:textId="77777777" w:rsidR="00F059D4" w:rsidRDefault="00F059D4">
      <w:pPr>
        <w:pStyle w:val="Code"/>
      </w:pPr>
      <w:r>
        <w:t>PTCIDList  ::= SEQUENCE</w:t>
      </w:r>
    </w:p>
    <w:p w14:paraId="664E0F21" w14:textId="77777777" w:rsidR="00F059D4" w:rsidRDefault="00F059D4">
      <w:pPr>
        <w:pStyle w:val="Code"/>
      </w:pPr>
      <w:r>
        <w:t>{</w:t>
      </w:r>
    </w:p>
    <w:p w14:paraId="5BA74439" w14:textId="77777777" w:rsidR="00F059D4" w:rsidRDefault="00F059D4">
      <w:pPr>
        <w:pStyle w:val="Code"/>
      </w:pPr>
      <w:r>
        <w:t xml:space="preserve">    pTCPartyID                 [1] PTCTargetInformation,</w:t>
      </w:r>
    </w:p>
    <w:p w14:paraId="3AF11ED7" w14:textId="77777777" w:rsidR="00F059D4" w:rsidRDefault="00F059D4">
      <w:pPr>
        <w:pStyle w:val="Code"/>
      </w:pPr>
      <w:r>
        <w:t xml:space="preserve">    pTCChatGroupID             [2] PTCChatGroupID</w:t>
      </w:r>
    </w:p>
    <w:p w14:paraId="4F38F9AB" w14:textId="77777777" w:rsidR="00F059D4" w:rsidRDefault="00F059D4">
      <w:pPr>
        <w:pStyle w:val="Code"/>
      </w:pPr>
      <w:r>
        <w:t>}</w:t>
      </w:r>
    </w:p>
    <w:p w14:paraId="57CEED9C" w14:textId="77777777" w:rsidR="00F059D4" w:rsidRDefault="00F059D4">
      <w:pPr>
        <w:pStyle w:val="Code"/>
      </w:pPr>
    </w:p>
    <w:p w14:paraId="387E675E" w14:textId="77777777" w:rsidR="00F059D4" w:rsidRDefault="00F059D4">
      <w:pPr>
        <w:pStyle w:val="Code"/>
      </w:pPr>
      <w:r>
        <w:t>PTCChatGroupID  ::= SEQUENCE</w:t>
      </w:r>
    </w:p>
    <w:p w14:paraId="645057FD" w14:textId="77777777" w:rsidR="00F059D4" w:rsidRDefault="00F059D4">
      <w:pPr>
        <w:pStyle w:val="Code"/>
      </w:pPr>
      <w:r>
        <w:t>{</w:t>
      </w:r>
    </w:p>
    <w:p w14:paraId="794C72C0" w14:textId="77777777" w:rsidR="00F059D4" w:rsidRDefault="00F059D4">
      <w:pPr>
        <w:pStyle w:val="Code"/>
      </w:pPr>
      <w:r>
        <w:t xml:space="preserve">    groupIdentity              [1] UTF8String</w:t>
      </w:r>
    </w:p>
    <w:p w14:paraId="04DB3AE5" w14:textId="77777777" w:rsidR="00F059D4" w:rsidRDefault="00F059D4">
      <w:pPr>
        <w:pStyle w:val="Code"/>
      </w:pPr>
      <w:r>
        <w:t>}</w:t>
      </w:r>
    </w:p>
    <w:p w14:paraId="696F2281" w14:textId="77777777" w:rsidR="00F059D4" w:rsidRDefault="00F059D4">
      <w:pPr>
        <w:pStyle w:val="Code"/>
      </w:pPr>
    </w:p>
    <w:p w14:paraId="678B9B5B" w14:textId="77777777" w:rsidR="00F059D4" w:rsidRDefault="00F059D4">
      <w:pPr>
        <w:pStyle w:val="Code"/>
      </w:pPr>
      <w:r>
        <w:t>PTCFloorActivity  ::= ENUMERATED</w:t>
      </w:r>
    </w:p>
    <w:p w14:paraId="71D3F2DC" w14:textId="77777777" w:rsidR="00F059D4" w:rsidRDefault="00F059D4">
      <w:pPr>
        <w:pStyle w:val="Code"/>
      </w:pPr>
      <w:r>
        <w:t>{</w:t>
      </w:r>
    </w:p>
    <w:p w14:paraId="6B18C4FA" w14:textId="77777777" w:rsidR="00F059D4" w:rsidRDefault="00F059D4">
      <w:pPr>
        <w:pStyle w:val="Code"/>
      </w:pPr>
      <w:r>
        <w:t xml:space="preserve">    tBCPRequest(1),</w:t>
      </w:r>
    </w:p>
    <w:p w14:paraId="304989C1" w14:textId="77777777" w:rsidR="00F059D4" w:rsidRDefault="00F059D4">
      <w:pPr>
        <w:pStyle w:val="Code"/>
      </w:pPr>
      <w:r>
        <w:t xml:space="preserve">    tBCPGranted(2),</w:t>
      </w:r>
    </w:p>
    <w:p w14:paraId="1036905A" w14:textId="77777777" w:rsidR="00F059D4" w:rsidRDefault="00F059D4">
      <w:pPr>
        <w:pStyle w:val="Code"/>
      </w:pPr>
      <w:r>
        <w:t xml:space="preserve">    tBCPDeny(3),</w:t>
      </w:r>
    </w:p>
    <w:p w14:paraId="184C7B01" w14:textId="77777777" w:rsidR="00F059D4" w:rsidRDefault="00F059D4">
      <w:pPr>
        <w:pStyle w:val="Code"/>
      </w:pPr>
      <w:r>
        <w:t xml:space="preserve">    tBCPIdle(4),</w:t>
      </w:r>
    </w:p>
    <w:p w14:paraId="49179294" w14:textId="77777777" w:rsidR="00F059D4" w:rsidRDefault="00F059D4">
      <w:pPr>
        <w:pStyle w:val="Code"/>
      </w:pPr>
      <w:r>
        <w:t xml:space="preserve">    tBCPTaken(5),</w:t>
      </w:r>
    </w:p>
    <w:p w14:paraId="285F20F7" w14:textId="77777777" w:rsidR="00F059D4" w:rsidRDefault="00F059D4">
      <w:pPr>
        <w:pStyle w:val="Code"/>
      </w:pPr>
      <w:r>
        <w:t xml:space="preserve">    tBCPRevoke(6),</w:t>
      </w:r>
    </w:p>
    <w:p w14:paraId="64807E77" w14:textId="77777777" w:rsidR="00F059D4" w:rsidRDefault="00F059D4">
      <w:pPr>
        <w:pStyle w:val="Code"/>
      </w:pPr>
      <w:r>
        <w:t xml:space="preserve">    tBCPQueued(7),</w:t>
      </w:r>
    </w:p>
    <w:p w14:paraId="30809A29" w14:textId="77777777" w:rsidR="00F059D4" w:rsidRDefault="00F059D4">
      <w:pPr>
        <w:pStyle w:val="Code"/>
      </w:pPr>
      <w:r>
        <w:t xml:space="preserve">    tBCPRelease(8)</w:t>
      </w:r>
    </w:p>
    <w:p w14:paraId="50A6E532" w14:textId="77777777" w:rsidR="00F059D4" w:rsidRDefault="00F059D4">
      <w:pPr>
        <w:pStyle w:val="Code"/>
      </w:pPr>
      <w:r>
        <w:t>}</w:t>
      </w:r>
    </w:p>
    <w:p w14:paraId="2DB381E3" w14:textId="77777777" w:rsidR="00F059D4" w:rsidRDefault="00F059D4">
      <w:pPr>
        <w:pStyle w:val="Code"/>
      </w:pPr>
    </w:p>
    <w:p w14:paraId="5A8AA952" w14:textId="77777777" w:rsidR="00F059D4" w:rsidRDefault="00F059D4">
      <w:pPr>
        <w:pStyle w:val="Code"/>
      </w:pPr>
      <w:r>
        <w:t>PTCTBPriorityLevel  ::= ENUMERATED</w:t>
      </w:r>
    </w:p>
    <w:p w14:paraId="148E900D" w14:textId="77777777" w:rsidR="00F059D4" w:rsidRDefault="00F059D4">
      <w:pPr>
        <w:pStyle w:val="Code"/>
      </w:pPr>
      <w:r>
        <w:t>{</w:t>
      </w:r>
    </w:p>
    <w:p w14:paraId="3C38ED5B" w14:textId="77777777" w:rsidR="00F059D4" w:rsidRDefault="00F059D4">
      <w:pPr>
        <w:pStyle w:val="Code"/>
      </w:pPr>
      <w:r>
        <w:lastRenderedPageBreak/>
        <w:t xml:space="preserve">    preEmptive(1),</w:t>
      </w:r>
    </w:p>
    <w:p w14:paraId="6EF6A375" w14:textId="77777777" w:rsidR="00F059D4" w:rsidRDefault="00F059D4">
      <w:pPr>
        <w:pStyle w:val="Code"/>
      </w:pPr>
      <w:r>
        <w:t xml:space="preserve">    highPriority(2),</w:t>
      </w:r>
    </w:p>
    <w:p w14:paraId="06E9B2D3" w14:textId="77777777" w:rsidR="00F059D4" w:rsidRDefault="00F059D4">
      <w:pPr>
        <w:pStyle w:val="Code"/>
      </w:pPr>
      <w:r>
        <w:t xml:space="preserve">    normalPriority(3),</w:t>
      </w:r>
    </w:p>
    <w:p w14:paraId="4E7DEABF" w14:textId="77777777" w:rsidR="00F059D4" w:rsidRDefault="00F059D4">
      <w:pPr>
        <w:pStyle w:val="Code"/>
      </w:pPr>
      <w:r>
        <w:t xml:space="preserve">    listenOnly(4)</w:t>
      </w:r>
    </w:p>
    <w:p w14:paraId="4FA36DAA" w14:textId="77777777" w:rsidR="00F059D4" w:rsidRDefault="00F059D4">
      <w:pPr>
        <w:pStyle w:val="Code"/>
      </w:pPr>
      <w:r>
        <w:t>}</w:t>
      </w:r>
    </w:p>
    <w:p w14:paraId="4BB2E926" w14:textId="77777777" w:rsidR="00F059D4" w:rsidRDefault="00F059D4">
      <w:pPr>
        <w:pStyle w:val="Code"/>
      </w:pPr>
    </w:p>
    <w:p w14:paraId="29A74134" w14:textId="77777777" w:rsidR="00F059D4" w:rsidRDefault="00F059D4">
      <w:pPr>
        <w:pStyle w:val="Code"/>
      </w:pPr>
      <w:r>
        <w:t>PTCTBReasonCode  ::= ENUMERATED</w:t>
      </w:r>
    </w:p>
    <w:p w14:paraId="107D3F09" w14:textId="77777777" w:rsidR="00F059D4" w:rsidRDefault="00F059D4">
      <w:pPr>
        <w:pStyle w:val="Code"/>
      </w:pPr>
      <w:r>
        <w:t>{</w:t>
      </w:r>
    </w:p>
    <w:p w14:paraId="2FE7F943" w14:textId="77777777" w:rsidR="00F059D4" w:rsidRDefault="00F059D4">
      <w:pPr>
        <w:pStyle w:val="Code"/>
      </w:pPr>
      <w:r>
        <w:t xml:space="preserve">    noQueuingAllowed(1),</w:t>
      </w:r>
    </w:p>
    <w:p w14:paraId="715253A2" w14:textId="77777777" w:rsidR="00F059D4" w:rsidRDefault="00F059D4">
      <w:pPr>
        <w:pStyle w:val="Code"/>
      </w:pPr>
      <w:r>
        <w:t xml:space="preserve">    oneParticipantSession(2),</w:t>
      </w:r>
    </w:p>
    <w:p w14:paraId="7E5F54F3" w14:textId="77777777" w:rsidR="00F059D4" w:rsidRDefault="00F059D4">
      <w:pPr>
        <w:pStyle w:val="Code"/>
      </w:pPr>
      <w:r>
        <w:t xml:space="preserve">    listenOnly(3),</w:t>
      </w:r>
    </w:p>
    <w:p w14:paraId="2A4AEC15" w14:textId="77777777" w:rsidR="00F059D4" w:rsidRDefault="00F059D4">
      <w:pPr>
        <w:pStyle w:val="Code"/>
      </w:pPr>
      <w:r>
        <w:t xml:space="preserve">    exceededMaxDuration(4),</w:t>
      </w:r>
    </w:p>
    <w:p w14:paraId="174FBA92" w14:textId="77777777" w:rsidR="00F059D4" w:rsidRDefault="00F059D4">
      <w:pPr>
        <w:pStyle w:val="Code"/>
      </w:pPr>
      <w:r>
        <w:t xml:space="preserve">    tBPrevented(5)</w:t>
      </w:r>
    </w:p>
    <w:p w14:paraId="68B53DD1" w14:textId="77777777" w:rsidR="00F059D4" w:rsidRDefault="00F059D4">
      <w:pPr>
        <w:pStyle w:val="Code"/>
      </w:pPr>
      <w:r>
        <w:t>}</w:t>
      </w:r>
    </w:p>
    <w:p w14:paraId="0C115F68" w14:textId="77777777" w:rsidR="00F059D4" w:rsidRDefault="00F059D4">
      <w:pPr>
        <w:pStyle w:val="Code"/>
      </w:pPr>
    </w:p>
    <w:p w14:paraId="1185E284" w14:textId="77777777" w:rsidR="00F059D4" w:rsidRDefault="00F059D4">
      <w:pPr>
        <w:pStyle w:val="Code"/>
      </w:pPr>
      <w:r>
        <w:t>PTCListManagementType  ::= ENUMERATED</w:t>
      </w:r>
    </w:p>
    <w:p w14:paraId="584F8B3D" w14:textId="77777777" w:rsidR="00F059D4" w:rsidRDefault="00F059D4">
      <w:pPr>
        <w:pStyle w:val="Code"/>
      </w:pPr>
      <w:r>
        <w:t>{</w:t>
      </w:r>
    </w:p>
    <w:p w14:paraId="7E9D8038" w14:textId="77777777" w:rsidR="00F059D4" w:rsidRDefault="00F059D4">
      <w:pPr>
        <w:pStyle w:val="Code"/>
      </w:pPr>
      <w:r>
        <w:t xml:space="preserve">  contactListManagementAttempt(1),</w:t>
      </w:r>
    </w:p>
    <w:p w14:paraId="7B4CD51C" w14:textId="77777777" w:rsidR="00F059D4" w:rsidRDefault="00F059D4">
      <w:pPr>
        <w:pStyle w:val="Code"/>
      </w:pPr>
      <w:r>
        <w:t xml:space="preserve">  groupListManagementAttempt(2),</w:t>
      </w:r>
    </w:p>
    <w:p w14:paraId="4D987B3F" w14:textId="77777777" w:rsidR="00F059D4" w:rsidRDefault="00F059D4">
      <w:pPr>
        <w:pStyle w:val="Code"/>
      </w:pPr>
      <w:r>
        <w:t xml:space="preserve">  contactListManagementResult(3),</w:t>
      </w:r>
    </w:p>
    <w:p w14:paraId="6DBD0543" w14:textId="77777777" w:rsidR="00F059D4" w:rsidRDefault="00F059D4">
      <w:pPr>
        <w:pStyle w:val="Code"/>
      </w:pPr>
      <w:r>
        <w:t xml:space="preserve">  groupListManagementResult(4),</w:t>
      </w:r>
    </w:p>
    <w:p w14:paraId="077FD254" w14:textId="77777777" w:rsidR="00F059D4" w:rsidRDefault="00F059D4">
      <w:pPr>
        <w:pStyle w:val="Code"/>
      </w:pPr>
      <w:r>
        <w:t xml:space="preserve">  requestUnsuccessful(5)</w:t>
      </w:r>
    </w:p>
    <w:p w14:paraId="4DB4A513" w14:textId="77777777" w:rsidR="00F059D4" w:rsidRDefault="00F059D4">
      <w:pPr>
        <w:pStyle w:val="Code"/>
      </w:pPr>
      <w:r>
        <w:t>}</w:t>
      </w:r>
    </w:p>
    <w:p w14:paraId="262DAB76" w14:textId="77777777" w:rsidR="00F059D4" w:rsidRDefault="00F059D4">
      <w:pPr>
        <w:pStyle w:val="Code"/>
      </w:pPr>
    </w:p>
    <w:p w14:paraId="41179460" w14:textId="77777777" w:rsidR="00F059D4" w:rsidRDefault="00F059D4">
      <w:pPr>
        <w:pStyle w:val="Code"/>
      </w:pPr>
    </w:p>
    <w:p w14:paraId="40A3FDCB" w14:textId="77777777" w:rsidR="00F059D4" w:rsidRDefault="00F059D4">
      <w:pPr>
        <w:pStyle w:val="Code"/>
      </w:pPr>
      <w:r>
        <w:t>PTCListManagementAction  ::= ENUMERATED</w:t>
      </w:r>
    </w:p>
    <w:p w14:paraId="6E4C2332" w14:textId="77777777" w:rsidR="00F059D4" w:rsidRDefault="00F059D4">
      <w:pPr>
        <w:pStyle w:val="Code"/>
      </w:pPr>
      <w:r>
        <w:t>{</w:t>
      </w:r>
    </w:p>
    <w:p w14:paraId="79EF15D2" w14:textId="77777777" w:rsidR="00F059D4" w:rsidRDefault="00F059D4">
      <w:pPr>
        <w:pStyle w:val="Code"/>
      </w:pPr>
      <w:r>
        <w:t xml:space="preserve">  create(1),</w:t>
      </w:r>
    </w:p>
    <w:p w14:paraId="6424FF6A" w14:textId="77777777" w:rsidR="00F059D4" w:rsidRDefault="00F059D4">
      <w:pPr>
        <w:pStyle w:val="Code"/>
      </w:pPr>
      <w:r>
        <w:t xml:space="preserve">  modify(2),</w:t>
      </w:r>
    </w:p>
    <w:p w14:paraId="7A677586" w14:textId="77777777" w:rsidR="00F059D4" w:rsidRDefault="00F059D4">
      <w:pPr>
        <w:pStyle w:val="Code"/>
      </w:pPr>
      <w:r>
        <w:t xml:space="preserve">  retrieve(3),</w:t>
      </w:r>
    </w:p>
    <w:p w14:paraId="6E1484B9" w14:textId="77777777" w:rsidR="00F059D4" w:rsidRDefault="00F059D4">
      <w:pPr>
        <w:pStyle w:val="Code"/>
      </w:pPr>
      <w:r>
        <w:t xml:space="preserve">  delete(4),</w:t>
      </w:r>
    </w:p>
    <w:p w14:paraId="24348E8A" w14:textId="77777777" w:rsidR="00F059D4" w:rsidRDefault="00F059D4">
      <w:pPr>
        <w:pStyle w:val="Code"/>
      </w:pPr>
      <w:r>
        <w:t xml:space="preserve">  notify(5)</w:t>
      </w:r>
    </w:p>
    <w:p w14:paraId="0F4D1C2D" w14:textId="77777777" w:rsidR="00F059D4" w:rsidRDefault="00F059D4">
      <w:pPr>
        <w:pStyle w:val="Code"/>
      </w:pPr>
      <w:r>
        <w:t>}</w:t>
      </w:r>
    </w:p>
    <w:p w14:paraId="1C3EAE3C" w14:textId="77777777" w:rsidR="00F059D4" w:rsidRDefault="00F059D4">
      <w:pPr>
        <w:pStyle w:val="Code"/>
      </w:pPr>
    </w:p>
    <w:p w14:paraId="2BAEFD01" w14:textId="77777777" w:rsidR="00F059D4" w:rsidRDefault="00F059D4">
      <w:pPr>
        <w:pStyle w:val="Code"/>
      </w:pPr>
      <w:r>
        <w:t>PTCAccessPolicyType  ::= ENUMERATED</w:t>
      </w:r>
    </w:p>
    <w:p w14:paraId="732CD498" w14:textId="77777777" w:rsidR="00F059D4" w:rsidRDefault="00F059D4">
      <w:pPr>
        <w:pStyle w:val="Code"/>
      </w:pPr>
      <w:r>
        <w:t>{</w:t>
      </w:r>
    </w:p>
    <w:p w14:paraId="19E4C521" w14:textId="77777777" w:rsidR="00F059D4" w:rsidRDefault="00F059D4">
      <w:pPr>
        <w:pStyle w:val="Code"/>
      </w:pPr>
      <w:r>
        <w:t xml:space="preserve">    pTCUserAccessPolicyAttempt(1),</w:t>
      </w:r>
    </w:p>
    <w:p w14:paraId="786B4AD7" w14:textId="77777777" w:rsidR="00F059D4" w:rsidRDefault="00F059D4">
      <w:pPr>
        <w:pStyle w:val="Code"/>
      </w:pPr>
      <w:r>
        <w:t xml:space="preserve">    groupAuthorizationRulesAttempt(2),</w:t>
      </w:r>
    </w:p>
    <w:p w14:paraId="472321BA" w14:textId="77777777" w:rsidR="00F059D4" w:rsidRDefault="00F059D4">
      <w:pPr>
        <w:pStyle w:val="Code"/>
      </w:pPr>
      <w:r>
        <w:t xml:space="preserve">    pTCUserAccessPolicyQuery(3),</w:t>
      </w:r>
    </w:p>
    <w:p w14:paraId="29D1ADB8" w14:textId="77777777" w:rsidR="00F059D4" w:rsidRDefault="00F059D4">
      <w:pPr>
        <w:pStyle w:val="Code"/>
      </w:pPr>
      <w:r>
        <w:t xml:space="preserve">    groupAuthorizationRulesQuery(4),</w:t>
      </w:r>
    </w:p>
    <w:p w14:paraId="6C023AD1" w14:textId="77777777" w:rsidR="00F059D4" w:rsidRDefault="00F059D4">
      <w:pPr>
        <w:pStyle w:val="Code"/>
      </w:pPr>
      <w:r>
        <w:t xml:space="preserve">    pTCUserAccessPolicyResult(5),</w:t>
      </w:r>
    </w:p>
    <w:p w14:paraId="2C974F00" w14:textId="77777777" w:rsidR="00F059D4" w:rsidRDefault="00F059D4">
      <w:pPr>
        <w:pStyle w:val="Code"/>
      </w:pPr>
      <w:r>
        <w:t xml:space="preserve">    groupAuthorizationRulesResult(6),</w:t>
      </w:r>
    </w:p>
    <w:p w14:paraId="43BE7C34" w14:textId="77777777" w:rsidR="00F059D4" w:rsidRDefault="00F059D4">
      <w:pPr>
        <w:pStyle w:val="Code"/>
      </w:pPr>
      <w:r>
        <w:t xml:space="preserve">    requestUnsuccessful(7)</w:t>
      </w:r>
    </w:p>
    <w:p w14:paraId="7DAFC27C" w14:textId="77777777" w:rsidR="00F059D4" w:rsidRDefault="00F059D4">
      <w:pPr>
        <w:pStyle w:val="Code"/>
      </w:pPr>
      <w:r>
        <w:t>}</w:t>
      </w:r>
    </w:p>
    <w:p w14:paraId="5AC508F4" w14:textId="77777777" w:rsidR="00F059D4" w:rsidRDefault="00F059D4">
      <w:pPr>
        <w:pStyle w:val="Code"/>
      </w:pPr>
    </w:p>
    <w:p w14:paraId="53F566DC" w14:textId="77777777" w:rsidR="00F059D4" w:rsidRDefault="00F059D4">
      <w:pPr>
        <w:pStyle w:val="Code"/>
      </w:pPr>
      <w:r>
        <w:t>PTCUserAccessPolicy  ::= ENUMERATED</w:t>
      </w:r>
    </w:p>
    <w:p w14:paraId="0877E72F" w14:textId="77777777" w:rsidR="00F059D4" w:rsidRDefault="00F059D4">
      <w:pPr>
        <w:pStyle w:val="Code"/>
      </w:pPr>
      <w:r>
        <w:t>{</w:t>
      </w:r>
    </w:p>
    <w:p w14:paraId="7AECA0B5" w14:textId="77777777" w:rsidR="00F059D4" w:rsidRDefault="00F059D4">
      <w:pPr>
        <w:pStyle w:val="Code"/>
      </w:pPr>
      <w:r>
        <w:t xml:space="preserve">    allowIncomingPTCSessionRequest(1),</w:t>
      </w:r>
    </w:p>
    <w:p w14:paraId="62DE2727" w14:textId="77777777" w:rsidR="00F059D4" w:rsidRDefault="00F059D4">
      <w:pPr>
        <w:pStyle w:val="Code"/>
      </w:pPr>
      <w:r>
        <w:t xml:space="preserve">    blockIncomingPTCSessionRequest(2),</w:t>
      </w:r>
    </w:p>
    <w:p w14:paraId="7F90F67B" w14:textId="77777777" w:rsidR="00F059D4" w:rsidRDefault="00F059D4">
      <w:pPr>
        <w:pStyle w:val="Code"/>
      </w:pPr>
      <w:r>
        <w:t xml:space="preserve">    allowAutoAnswerMode(3),</w:t>
      </w:r>
    </w:p>
    <w:p w14:paraId="774CBB6D" w14:textId="77777777" w:rsidR="00F059D4" w:rsidRDefault="00F059D4">
      <w:pPr>
        <w:pStyle w:val="Code"/>
      </w:pPr>
      <w:r>
        <w:t xml:space="preserve">    allowOverrideManualAnswerMode(4)</w:t>
      </w:r>
    </w:p>
    <w:p w14:paraId="55BF306B" w14:textId="77777777" w:rsidR="00F059D4" w:rsidRDefault="00F059D4">
      <w:pPr>
        <w:pStyle w:val="Code"/>
      </w:pPr>
      <w:r>
        <w:t>}</w:t>
      </w:r>
    </w:p>
    <w:p w14:paraId="22B16166" w14:textId="77777777" w:rsidR="00F059D4" w:rsidRDefault="00F059D4">
      <w:pPr>
        <w:pStyle w:val="Code"/>
      </w:pPr>
    </w:p>
    <w:p w14:paraId="09F24872" w14:textId="77777777" w:rsidR="00F059D4" w:rsidRDefault="00F059D4">
      <w:pPr>
        <w:pStyle w:val="Code"/>
      </w:pPr>
      <w:r>
        <w:t>PTCGroupAuthRule  ::= ENUMERATED</w:t>
      </w:r>
    </w:p>
    <w:p w14:paraId="2ED1EE58" w14:textId="77777777" w:rsidR="00F059D4" w:rsidRDefault="00F059D4">
      <w:pPr>
        <w:pStyle w:val="Code"/>
      </w:pPr>
      <w:r>
        <w:t>{</w:t>
      </w:r>
    </w:p>
    <w:p w14:paraId="46B170E6" w14:textId="77777777" w:rsidR="00F059D4" w:rsidRDefault="00F059D4">
      <w:pPr>
        <w:pStyle w:val="Code"/>
      </w:pPr>
      <w:r>
        <w:t xml:space="preserve">    allowInitiatingPTCSession(1),</w:t>
      </w:r>
    </w:p>
    <w:p w14:paraId="2044F39C" w14:textId="77777777" w:rsidR="00F059D4" w:rsidRDefault="00F059D4">
      <w:pPr>
        <w:pStyle w:val="Code"/>
      </w:pPr>
      <w:r>
        <w:t xml:space="preserve">    blockInitiatingPTCSession(2),</w:t>
      </w:r>
    </w:p>
    <w:p w14:paraId="1042692A" w14:textId="77777777" w:rsidR="00F059D4" w:rsidRDefault="00F059D4">
      <w:pPr>
        <w:pStyle w:val="Code"/>
      </w:pPr>
      <w:r>
        <w:t xml:space="preserve">    allowJoiningPTCSession(3),</w:t>
      </w:r>
    </w:p>
    <w:p w14:paraId="5EC91A4B" w14:textId="77777777" w:rsidR="00F059D4" w:rsidRDefault="00F059D4">
      <w:pPr>
        <w:pStyle w:val="Code"/>
      </w:pPr>
      <w:r>
        <w:t xml:space="preserve">    blockJoiningPTCSession(4),</w:t>
      </w:r>
    </w:p>
    <w:p w14:paraId="64028543" w14:textId="77777777" w:rsidR="00F059D4" w:rsidRDefault="00F059D4">
      <w:pPr>
        <w:pStyle w:val="Code"/>
      </w:pPr>
      <w:r>
        <w:t xml:space="preserve">    allowAddParticipants(5),</w:t>
      </w:r>
    </w:p>
    <w:p w14:paraId="4FBF4942" w14:textId="77777777" w:rsidR="00F059D4" w:rsidRDefault="00F059D4">
      <w:pPr>
        <w:pStyle w:val="Code"/>
      </w:pPr>
      <w:r>
        <w:t xml:space="preserve">    blockAddParticipants(6),</w:t>
      </w:r>
    </w:p>
    <w:p w14:paraId="786A54B8" w14:textId="77777777" w:rsidR="00F059D4" w:rsidRDefault="00F059D4">
      <w:pPr>
        <w:pStyle w:val="Code"/>
      </w:pPr>
      <w:r>
        <w:t xml:space="preserve">    allowSubscriptionPTCSessionState(7),</w:t>
      </w:r>
    </w:p>
    <w:p w14:paraId="22411EB1" w14:textId="77777777" w:rsidR="00F059D4" w:rsidRDefault="00F059D4">
      <w:pPr>
        <w:pStyle w:val="Code"/>
      </w:pPr>
      <w:r>
        <w:t xml:space="preserve">    blockSubscriptionPTCSessionState(8),</w:t>
      </w:r>
    </w:p>
    <w:p w14:paraId="37432BEA" w14:textId="77777777" w:rsidR="00F059D4" w:rsidRDefault="00F059D4">
      <w:pPr>
        <w:pStyle w:val="Code"/>
      </w:pPr>
      <w:r>
        <w:t xml:space="preserve">    allowAnonymity(9),</w:t>
      </w:r>
    </w:p>
    <w:p w14:paraId="26F89204" w14:textId="77777777" w:rsidR="00F059D4" w:rsidRDefault="00F059D4">
      <w:pPr>
        <w:pStyle w:val="Code"/>
      </w:pPr>
      <w:r>
        <w:t xml:space="preserve">    forbidAnonymity(10)</w:t>
      </w:r>
    </w:p>
    <w:p w14:paraId="29066D69" w14:textId="77777777" w:rsidR="00F059D4" w:rsidRDefault="00F059D4">
      <w:pPr>
        <w:pStyle w:val="Code"/>
      </w:pPr>
      <w:r>
        <w:t>}</w:t>
      </w:r>
    </w:p>
    <w:p w14:paraId="76A01355" w14:textId="77777777" w:rsidR="00F059D4" w:rsidRDefault="00F059D4">
      <w:pPr>
        <w:pStyle w:val="Code"/>
      </w:pPr>
    </w:p>
    <w:p w14:paraId="76129AF0" w14:textId="77777777" w:rsidR="00F059D4" w:rsidRDefault="00F059D4">
      <w:pPr>
        <w:pStyle w:val="Code"/>
      </w:pPr>
      <w:r>
        <w:t>PTCFailureCode  ::= ENUMERATED</w:t>
      </w:r>
    </w:p>
    <w:p w14:paraId="42CEDB27" w14:textId="77777777" w:rsidR="00F059D4" w:rsidRDefault="00F059D4">
      <w:pPr>
        <w:pStyle w:val="Code"/>
      </w:pPr>
      <w:r>
        <w:t>{</w:t>
      </w:r>
    </w:p>
    <w:p w14:paraId="14BA4BA6" w14:textId="77777777" w:rsidR="00F059D4" w:rsidRDefault="00F059D4">
      <w:pPr>
        <w:pStyle w:val="Code"/>
      </w:pPr>
      <w:r>
        <w:t xml:space="preserve">    sessionCannotBeEstablished(1),</w:t>
      </w:r>
    </w:p>
    <w:p w14:paraId="49F4E909" w14:textId="77777777" w:rsidR="00F059D4" w:rsidRDefault="00F059D4">
      <w:pPr>
        <w:pStyle w:val="Code"/>
      </w:pPr>
      <w:r>
        <w:t xml:space="preserve">    sessionCannotBeModified(2)</w:t>
      </w:r>
    </w:p>
    <w:p w14:paraId="539CCDEB" w14:textId="77777777" w:rsidR="00F059D4" w:rsidRDefault="00F059D4">
      <w:pPr>
        <w:pStyle w:val="Code"/>
      </w:pPr>
      <w:r>
        <w:t>}</w:t>
      </w:r>
    </w:p>
    <w:p w14:paraId="41948D6F" w14:textId="77777777" w:rsidR="00F059D4" w:rsidRDefault="00F059D4">
      <w:pPr>
        <w:pStyle w:val="Code"/>
      </w:pPr>
    </w:p>
    <w:p w14:paraId="7B02A5BA" w14:textId="77777777" w:rsidR="00F059D4" w:rsidRDefault="00F059D4">
      <w:pPr>
        <w:pStyle w:val="Code"/>
      </w:pPr>
      <w:r>
        <w:t>PTCListManagementFailure  ::= ENUMERATED</w:t>
      </w:r>
    </w:p>
    <w:p w14:paraId="2F9CB892" w14:textId="77777777" w:rsidR="00F059D4" w:rsidRDefault="00F059D4">
      <w:pPr>
        <w:pStyle w:val="Code"/>
      </w:pPr>
      <w:r>
        <w:t>{</w:t>
      </w:r>
    </w:p>
    <w:p w14:paraId="2A619760" w14:textId="77777777" w:rsidR="00F059D4" w:rsidRDefault="00F059D4">
      <w:pPr>
        <w:pStyle w:val="Code"/>
      </w:pPr>
      <w:r>
        <w:t xml:space="preserve">    requestUnsuccessful(1),</w:t>
      </w:r>
    </w:p>
    <w:p w14:paraId="7CF90BA6" w14:textId="77777777" w:rsidR="00F059D4" w:rsidRDefault="00F059D4">
      <w:pPr>
        <w:pStyle w:val="Code"/>
      </w:pPr>
      <w:r>
        <w:t xml:space="preserve">    requestUnknown(2)</w:t>
      </w:r>
    </w:p>
    <w:p w14:paraId="7940CDF8" w14:textId="77777777" w:rsidR="00F059D4" w:rsidRDefault="00F059D4">
      <w:pPr>
        <w:pStyle w:val="Code"/>
      </w:pPr>
      <w:r>
        <w:t>}</w:t>
      </w:r>
    </w:p>
    <w:p w14:paraId="462AAE3C" w14:textId="77777777" w:rsidR="00F059D4" w:rsidRDefault="00F059D4">
      <w:pPr>
        <w:pStyle w:val="Code"/>
      </w:pPr>
    </w:p>
    <w:p w14:paraId="6E6B1979" w14:textId="77777777" w:rsidR="00F059D4" w:rsidRDefault="00F059D4">
      <w:pPr>
        <w:pStyle w:val="Code"/>
      </w:pPr>
      <w:r>
        <w:t>PTCAccessPolicyFailure  ::= ENUMERATED</w:t>
      </w:r>
    </w:p>
    <w:p w14:paraId="1DBD2375" w14:textId="77777777" w:rsidR="00F059D4" w:rsidRDefault="00F059D4">
      <w:pPr>
        <w:pStyle w:val="Code"/>
      </w:pPr>
      <w:r>
        <w:t>{</w:t>
      </w:r>
    </w:p>
    <w:p w14:paraId="7C05F393" w14:textId="77777777" w:rsidR="00F059D4" w:rsidRDefault="00F059D4">
      <w:pPr>
        <w:pStyle w:val="Code"/>
      </w:pPr>
      <w:r>
        <w:t xml:space="preserve">    requestUnsuccessful(1),</w:t>
      </w:r>
    </w:p>
    <w:p w14:paraId="0B5E57D3" w14:textId="77777777" w:rsidR="00F059D4" w:rsidRDefault="00F059D4">
      <w:pPr>
        <w:pStyle w:val="Code"/>
      </w:pPr>
      <w:r>
        <w:t xml:space="preserve">    requestUnknown(2)</w:t>
      </w:r>
    </w:p>
    <w:p w14:paraId="3D5BF239" w14:textId="77777777" w:rsidR="00F059D4" w:rsidRDefault="00F059D4">
      <w:pPr>
        <w:pStyle w:val="Code"/>
      </w:pPr>
      <w:r>
        <w:t>}</w:t>
      </w:r>
    </w:p>
    <w:p w14:paraId="0B6853DF" w14:textId="77777777" w:rsidR="00F059D4" w:rsidRDefault="00F059D4">
      <w:pPr>
        <w:pStyle w:val="CodeHeader"/>
      </w:pPr>
      <w:r>
        <w:t>-- ===============</w:t>
      </w:r>
    </w:p>
    <w:p w14:paraId="3C66395A" w14:textId="77777777" w:rsidR="00F059D4" w:rsidRDefault="00F059D4">
      <w:pPr>
        <w:pStyle w:val="CodeHeader"/>
      </w:pPr>
      <w:r>
        <w:t>-- IMS definitions</w:t>
      </w:r>
    </w:p>
    <w:p w14:paraId="38B2F309" w14:textId="77777777" w:rsidR="00F059D4" w:rsidRDefault="00F059D4">
      <w:pPr>
        <w:pStyle w:val="Code"/>
      </w:pPr>
      <w:r>
        <w:t>-- ===============</w:t>
      </w:r>
    </w:p>
    <w:p w14:paraId="442262BB" w14:textId="77777777" w:rsidR="00F059D4" w:rsidRDefault="00F059D4">
      <w:pPr>
        <w:pStyle w:val="Code"/>
      </w:pPr>
    </w:p>
    <w:p w14:paraId="76327E31" w14:textId="77777777" w:rsidR="00F059D4" w:rsidRDefault="00F059D4">
      <w:pPr>
        <w:pStyle w:val="Code"/>
      </w:pPr>
      <w:r>
        <w:t>-- See clause 7.12.4.2.1 for details of this structure</w:t>
      </w:r>
    </w:p>
    <w:p w14:paraId="0A200AFA" w14:textId="77777777" w:rsidR="00F059D4" w:rsidRDefault="00F059D4">
      <w:pPr>
        <w:pStyle w:val="Code"/>
      </w:pPr>
      <w:r>
        <w:t>IMSMessage ::= SEQUENCE</w:t>
      </w:r>
    </w:p>
    <w:p w14:paraId="0A51BEF6" w14:textId="77777777" w:rsidR="00F059D4" w:rsidRDefault="00F059D4">
      <w:pPr>
        <w:pStyle w:val="Code"/>
      </w:pPr>
      <w:r>
        <w:t>{</w:t>
      </w:r>
    </w:p>
    <w:p w14:paraId="7D17A84C" w14:textId="77777777" w:rsidR="00F059D4" w:rsidRDefault="00F059D4">
      <w:pPr>
        <w:pStyle w:val="Code"/>
      </w:pPr>
      <w:r>
        <w:t xml:space="preserve">    payload               [1] IMSPayload,</w:t>
      </w:r>
    </w:p>
    <w:p w14:paraId="0FA07003" w14:textId="77777777" w:rsidR="00F059D4" w:rsidRDefault="00F059D4">
      <w:pPr>
        <w:pStyle w:val="Code"/>
      </w:pPr>
      <w:r>
        <w:t xml:space="preserve">    sessionDirection      [2] SessionDirection,</w:t>
      </w:r>
    </w:p>
    <w:p w14:paraId="18F5D512" w14:textId="77777777" w:rsidR="00F059D4" w:rsidRDefault="00F059D4">
      <w:pPr>
        <w:pStyle w:val="Code"/>
      </w:pPr>
      <w:r>
        <w:t xml:space="preserve">    voIPRoamingIndication [3] VoIPRoamingIndication OPTIONAL,</w:t>
      </w:r>
    </w:p>
    <w:p w14:paraId="29FBCCF0" w14:textId="77777777" w:rsidR="00F059D4" w:rsidRDefault="00F059D4">
      <w:pPr>
        <w:pStyle w:val="Code"/>
      </w:pPr>
      <w:r>
        <w:t xml:space="preserve">    location              [6] Location OPTIONAL</w:t>
      </w:r>
    </w:p>
    <w:p w14:paraId="3BF1CBE9" w14:textId="77777777" w:rsidR="00F059D4" w:rsidRDefault="00F059D4">
      <w:pPr>
        <w:pStyle w:val="Code"/>
      </w:pPr>
      <w:r>
        <w:t>}</w:t>
      </w:r>
    </w:p>
    <w:p w14:paraId="46287060" w14:textId="77777777" w:rsidR="00F059D4" w:rsidRDefault="00F059D4">
      <w:pPr>
        <w:pStyle w:val="Code"/>
      </w:pPr>
      <w:r>
        <w:t>-- See clause 7.12.4.2.2 for details of this structure</w:t>
      </w:r>
    </w:p>
    <w:p w14:paraId="186BFEB3" w14:textId="77777777" w:rsidR="00F059D4" w:rsidRDefault="00F059D4">
      <w:pPr>
        <w:pStyle w:val="Code"/>
      </w:pPr>
      <w:r>
        <w:t>StartOfInterceptionForActiveIMSSession ::= SEQUENCE</w:t>
      </w:r>
    </w:p>
    <w:p w14:paraId="0216DB1E" w14:textId="77777777" w:rsidR="00F059D4" w:rsidRDefault="00F059D4">
      <w:pPr>
        <w:pStyle w:val="Code"/>
      </w:pPr>
      <w:r>
        <w:t>{</w:t>
      </w:r>
    </w:p>
    <w:p w14:paraId="41E0C951" w14:textId="77777777" w:rsidR="00F059D4" w:rsidRDefault="00F059D4">
      <w:pPr>
        <w:pStyle w:val="Code"/>
      </w:pPr>
      <w:r>
        <w:t xml:space="preserve">    originatingId         [1] SEQUENCE OF IMPU,</w:t>
      </w:r>
    </w:p>
    <w:p w14:paraId="679803D7" w14:textId="77777777" w:rsidR="00F059D4" w:rsidRDefault="00F059D4">
      <w:pPr>
        <w:pStyle w:val="Code"/>
      </w:pPr>
      <w:r>
        <w:t xml:space="preserve">    terminatingId         [2] IMPU,</w:t>
      </w:r>
    </w:p>
    <w:p w14:paraId="4DD830A9" w14:textId="77777777" w:rsidR="00F059D4" w:rsidRDefault="00F059D4">
      <w:pPr>
        <w:pStyle w:val="Code"/>
      </w:pPr>
      <w:r>
        <w:t xml:space="preserve">    sDPState              [3] SEQUENCE OF OCTET STRING OPTIONAL,</w:t>
      </w:r>
    </w:p>
    <w:p w14:paraId="79CFB043" w14:textId="77777777" w:rsidR="00F059D4" w:rsidRDefault="00F059D4">
      <w:pPr>
        <w:pStyle w:val="Code"/>
      </w:pPr>
      <w:r>
        <w:t xml:space="preserve">    diversionIdentity     [4] IMPU OPTIONAL,</w:t>
      </w:r>
    </w:p>
    <w:p w14:paraId="2FA9F79F" w14:textId="77777777" w:rsidR="00F059D4" w:rsidRDefault="00F059D4">
      <w:pPr>
        <w:pStyle w:val="Code"/>
      </w:pPr>
      <w:r>
        <w:t xml:space="preserve">    voIPRoamingIndication [5] VoIPRoamingIndication OPTIONAL,</w:t>
      </w:r>
    </w:p>
    <w:p w14:paraId="268D5D37" w14:textId="77777777" w:rsidR="00F059D4" w:rsidRDefault="00F059D4">
      <w:pPr>
        <w:pStyle w:val="Code"/>
      </w:pPr>
      <w:r>
        <w:t xml:space="preserve">    location              [7] Location OPTIONAL</w:t>
      </w:r>
    </w:p>
    <w:p w14:paraId="183DC147" w14:textId="77777777" w:rsidR="00F059D4" w:rsidRDefault="00F059D4">
      <w:pPr>
        <w:pStyle w:val="Code"/>
      </w:pPr>
      <w:r>
        <w:t>}</w:t>
      </w:r>
    </w:p>
    <w:p w14:paraId="142C8069" w14:textId="77777777" w:rsidR="00F059D4" w:rsidRDefault="00F059D4">
      <w:pPr>
        <w:pStyle w:val="Code"/>
      </w:pPr>
    </w:p>
    <w:p w14:paraId="0A46F7CB" w14:textId="77777777" w:rsidR="00F059D4" w:rsidRDefault="00F059D4">
      <w:pPr>
        <w:pStyle w:val="Code"/>
      </w:pPr>
      <w:r>
        <w:t>-- See clause 7.12.4.2.3 for the details.</w:t>
      </w:r>
    </w:p>
    <w:p w14:paraId="5F9CCA56" w14:textId="77777777" w:rsidR="00F059D4" w:rsidRDefault="00F059D4">
      <w:pPr>
        <w:pStyle w:val="Code"/>
      </w:pPr>
      <w:r>
        <w:t>IMSCCUnavailable ::= SEQUENCE</w:t>
      </w:r>
    </w:p>
    <w:p w14:paraId="1D0B29CC" w14:textId="77777777" w:rsidR="00F059D4" w:rsidRDefault="00F059D4">
      <w:pPr>
        <w:pStyle w:val="Code"/>
      </w:pPr>
      <w:r>
        <w:t>{</w:t>
      </w:r>
    </w:p>
    <w:p w14:paraId="504F47CE" w14:textId="77777777" w:rsidR="00F059D4" w:rsidRDefault="00F059D4">
      <w:pPr>
        <w:pStyle w:val="Code"/>
      </w:pPr>
      <w:r>
        <w:t xml:space="preserve">    cCUnavailableReason   [1] UTF8String,</w:t>
      </w:r>
    </w:p>
    <w:p w14:paraId="0C829BBB" w14:textId="77777777" w:rsidR="00F059D4" w:rsidRDefault="00F059D4">
      <w:pPr>
        <w:pStyle w:val="Code"/>
      </w:pPr>
      <w:r>
        <w:t xml:space="preserve">    sDPState              [2] OCTET STRING OPTIONAL</w:t>
      </w:r>
    </w:p>
    <w:p w14:paraId="099D0C02" w14:textId="77777777" w:rsidR="00F059D4" w:rsidRDefault="00F059D4">
      <w:pPr>
        <w:pStyle w:val="Code"/>
      </w:pPr>
      <w:r>
        <w:t>}</w:t>
      </w:r>
    </w:p>
    <w:p w14:paraId="68E26F9B" w14:textId="77777777" w:rsidR="00F059D4" w:rsidRDefault="00F059D4">
      <w:pPr>
        <w:pStyle w:val="Code"/>
      </w:pPr>
    </w:p>
    <w:p w14:paraId="51E08711" w14:textId="77777777" w:rsidR="00F059D4" w:rsidRDefault="00F059D4">
      <w:pPr>
        <w:pStyle w:val="CodeHeader"/>
      </w:pPr>
      <w:r>
        <w:t>-- =========</w:t>
      </w:r>
    </w:p>
    <w:p w14:paraId="2DAA7763" w14:textId="77777777" w:rsidR="00F059D4" w:rsidRDefault="00F059D4">
      <w:pPr>
        <w:pStyle w:val="CodeHeader"/>
      </w:pPr>
      <w:r>
        <w:t>-- IMS CCPDU</w:t>
      </w:r>
    </w:p>
    <w:p w14:paraId="7FB2CD21" w14:textId="77777777" w:rsidR="00F059D4" w:rsidRDefault="00F059D4">
      <w:pPr>
        <w:pStyle w:val="Code"/>
      </w:pPr>
      <w:r>
        <w:t>-- =========</w:t>
      </w:r>
    </w:p>
    <w:p w14:paraId="097465B9" w14:textId="77777777" w:rsidR="00F059D4" w:rsidRDefault="00F059D4">
      <w:pPr>
        <w:pStyle w:val="Code"/>
      </w:pPr>
    </w:p>
    <w:p w14:paraId="516F3210" w14:textId="77777777" w:rsidR="00F059D4" w:rsidRDefault="00F059D4">
      <w:pPr>
        <w:pStyle w:val="Code"/>
      </w:pPr>
      <w:r>
        <w:t>IMSCCPDU ::= SEQUENCE</w:t>
      </w:r>
    </w:p>
    <w:p w14:paraId="31E07112" w14:textId="77777777" w:rsidR="00F059D4" w:rsidRDefault="00F059D4">
      <w:pPr>
        <w:pStyle w:val="Code"/>
      </w:pPr>
      <w:r>
        <w:t>{</w:t>
      </w:r>
    </w:p>
    <w:p w14:paraId="0A5E908A" w14:textId="77777777" w:rsidR="00F059D4" w:rsidRDefault="00F059D4">
      <w:pPr>
        <w:pStyle w:val="Code"/>
      </w:pPr>
      <w:r>
        <w:t xml:space="preserve">    payload [1] IMSCCPDUPayload,</w:t>
      </w:r>
    </w:p>
    <w:p w14:paraId="68DBBF2B" w14:textId="77777777" w:rsidR="00F059D4" w:rsidRDefault="00F059D4">
      <w:pPr>
        <w:pStyle w:val="Code"/>
      </w:pPr>
      <w:r>
        <w:t xml:space="preserve">    sDPInfo [2] OCTET STRING OPTIONAL</w:t>
      </w:r>
    </w:p>
    <w:p w14:paraId="5141C7EF" w14:textId="77777777" w:rsidR="00F059D4" w:rsidRDefault="00F059D4">
      <w:pPr>
        <w:pStyle w:val="Code"/>
      </w:pPr>
      <w:r>
        <w:t>}</w:t>
      </w:r>
    </w:p>
    <w:p w14:paraId="63A00A91" w14:textId="77777777" w:rsidR="00F059D4" w:rsidRDefault="00F059D4">
      <w:pPr>
        <w:pStyle w:val="Code"/>
      </w:pPr>
    </w:p>
    <w:p w14:paraId="0DC2485A" w14:textId="77777777" w:rsidR="00F059D4" w:rsidRDefault="00F059D4">
      <w:pPr>
        <w:pStyle w:val="Code"/>
      </w:pPr>
      <w:r>
        <w:t>IMSCCPDUPayload ::= OCTET STRING</w:t>
      </w:r>
    </w:p>
    <w:p w14:paraId="715E58D8" w14:textId="77777777" w:rsidR="00F059D4" w:rsidRDefault="00F059D4">
      <w:pPr>
        <w:pStyle w:val="Code"/>
      </w:pPr>
    </w:p>
    <w:p w14:paraId="4B83407E" w14:textId="77777777" w:rsidR="00F059D4" w:rsidRDefault="00F059D4">
      <w:pPr>
        <w:pStyle w:val="CodeHeader"/>
      </w:pPr>
      <w:r>
        <w:t>-- ==============</w:t>
      </w:r>
    </w:p>
    <w:p w14:paraId="054DFC84" w14:textId="77777777" w:rsidR="00F059D4" w:rsidRDefault="00F059D4">
      <w:pPr>
        <w:pStyle w:val="CodeHeader"/>
      </w:pPr>
      <w:r>
        <w:t>-- IMS parameters</w:t>
      </w:r>
    </w:p>
    <w:p w14:paraId="1BDD0628" w14:textId="77777777" w:rsidR="00F059D4" w:rsidRDefault="00F059D4">
      <w:pPr>
        <w:pStyle w:val="Code"/>
      </w:pPr>
      <w:r>
        <w:t>-- ==============</w:t>
      </w:r>
    </w:p>
    <w:p w14:paraId="0941FAD6" w14:textId="77777777" w:rsidR="00F059D4" w:rsidRDefault="00F059D4">
      <w:pPr>
        <w:pStyle w:val="Code"/>
      </w:pPr>
    </w:p>
    <w:p w14:paraId="4340901A" w14:textId="77777777" w:rsidR="00F059D4" w:rsidRDefault="00F059D4">
      <w:pPr>
        <w:pStyle w:val="Code"/>
      </w:pPr>
      <w:r>
        <w:t>IMSPayload ::= CHOICE</w:t>
      </w:r>
    </w:p>
    <w:p w14:paraId="1EE4FD4E" w14:textId="77777777" w:rsidR="00F059D4" w:rsidRDefault="00F059D4">
      <w:pPr>
        <w:pStyle w:val="Code"/>
      </w:pPr>
      <w:r>
        <w:t>{</w:t>
      </w:r>
    </w:p>
    <w:p w14:paraId="51D6543B" w14:textId="77777777" w:rsidR="00F059D4" w:rsidRDefault="00F059D4">
      <w:pPr>
        <w:pStyle w:val="Code"/>
      </w:pPr>
      <w:r>
        <w:t xml:space="preserve">    encapsulatedSIPMessage            [1] SIPMessage</w:t>
      </w:r>
    </w:p>
    <w:p w14:paraId="266A2C6F" w14:textId="77777777" w:rsidR="00F059D4" w:rsidRDefault="00F059D4">
      <w:pPr>
        <w:pStyle w:val="Code"/>
      </w:pPr>
      <w:r>
        <w:t>}</w:t>
      </w:r>
    </w:p>
    <w:p w14:paraId="52375F5C" w14:textId="77777777" w:rsidR="00F059D4" w:rsidRDefault="00F059D4">
      <w:pPr>
        <w:pStyle w:val="Code"/>
      </w:pPr>
    </w:p>
    <w:p w14:paraId="31523FBD" w14:textId="77777777" w:rsidR="00F059D4" w:rsidRDefault="00F059D4">
      <w:pPr>
        <w:pStyle w:val="Code"/>
      </w:pPr>
      <w:r>
        <w:t>SIPMessage ::= SEQUENCE</w:t>
      </w:r>
    </w:p>
    <w:p w14:paraId="3B63FE0B" w14:textId="77777777" w:rsidR="00F059D4" w:rsidRDefault="00F059D4">
      <w:pPr>
        <w:pStyle w:val="Code"/>
      </w:pPr>
      <w:r>
        <w:t>{</w:t>
      </w:r>
    </w:p>
    <w:p w14:paraId="0615B14F" w14:textId="77777777" w:rsidR="00F059D4" w:rsidRDefault="00F059D4">
      <w:pPr>
        <w:pStyle w:val="Code"/>
      </w:pPr>
      <w:r>
        <w:t xml:space="preserve">    iPSourceAddress       [1] IPAddress,</w:t>
      </w:r>
    </w:p>
    <w:p w14:paraId="093FD7DA" w14:textId="77777777" w:rsidR="00F059D4" w:rsidRDefault="00F059D4">
      <w:pPr>
        <w:pStyle w:val="Code"/>
      </w:pPr>
      <w:r>
        <w:t xml:space="preserve">    iPDestinationAddress  [2] IPAddress,</w:t>
      </w:r>
    </w:p>
    <w:p w14:paraId="714889DA" w14:textId="77777777" w:rsidR="00F059D4" w:rsidRDefault="00F059D4">
      <w:pPr>
        <w:pStyle w:val="Code"/>
      </w:pPr>
      <w:r>
        <w:t xml:space="preserve">    sIPContent            [3] OCTET STRING</w:t>
      </w:r>
    </w:p>
    <w:p w14:paraId="06DD713A" w14:textId="77777777" w:rsidR="00F059D4" w:rsidRDefault="00F059D4">
      <w:pPr>
        <w:pStyle w:val="Code"/>
      </w:pPr>
      <w:r>
        <w:t>}</w:t>
      </w:r>
    </w:p>
    <w:p w14:paraId="784D6973" w14:textId="77777777" w:rsidR="00F059D4" w:rsidRDefault="00F059D4">
      <w:pPr>
        <w:pStyle w:val="Code"/>
      </w:pPr>
    </w:p>
    <w:p w14:paraId="4CD3677F" w14:textId="77777777" w:rsidR="00F059D4" w:rsidRDefault="00F059D4">
      <w:pPr>
        <w:pStyle w:val="Code"/>
      </w:pPr>
      <w:r>
        <w:t>VoIPRoamingIndication ::= ENUMERATED</w:t>
      </w:r>
    </w:p>
    <w:p w14:paraId="653663C1" w14:textId="77777777" w:rsidR="00F059D4" w:rsidRDefault="00F059D4">
      <w:pPr>
        <w:pStyle w:val="Code"/>
      </w:pPr>
      <w:r>
        <w:t>{</w:t>
      </w:r>
    </w:p>
    <w:p w14:paraId="729DBD2D" w14:textId="77777777" w:rsidR="00F059D4" w:rsidRDefault="00F059D4">
      <w:pPr>
        <w:pStyle w:val="Code"/>
      </w:pPr>
      <w:r>
        <w:t xml:space="preserve">    roamingLBO(1),</w:t>
      </w:r>
    </w:p>
    <w:p w14:paraId="286F4DED" w14:textId="77777777" w:rsidR="00F059D4" w:rsidRDefault="00F059D4">
      <w:pPr>
        <w:pStyle w:val="Code"/>
      </w:pPr>
      <w:r>
        <w:t xml:space="preserve">    roamingS8HR(2),</w:t>
      </w:r>
    </w:p>
    <w:p w14:paraId="510D4A33" w14:textId="77777777" w:rsidR="00F059D4" w:rsidRDefault="00F059D4">
      <w:pPr>
        <w:pStyle w:val="Code"/>
      </w:pPr>
      <w:r>
        <w:t xml:space="preserve">    roamingN9HR(3)</w:t>
      </w:r>
    </w:p>
    <w:p w14:paraId="05E45CD9" w14:textId="77777777" w:rsidR="00F059D4" w:rsidRDefault="00F059D4">
      <w:pPr>
        <w:pStyle w:val="Code"/>
      </w:pPr>
      <w:r>
        <w:t>}</w:t>
      </w:r>
    </w:p>
    <w:p w14:paraId="24CAADE7" w14:textId="77777777" w:rsidR="00F059D4" w:rsidRDefault="00F059D4">
      <w:pPr>
        <w:pStyle w:val="Code"/>
      </w:pPr>
    </w:p>
    <w:p w14:paraId="0E7E2BD2" w14:textId="77777777" w:rsidR="00F059D4" w:rsidRDefault="00F059D4">
      <w:pPr>
        <w:pStyle w:val="Code"/>
      </w:pPr>
      <w:r>
        <w:t>SessionDirection ::= ENUMERATED</w:t>
      </w:r>
    </w:p>
    <w:p w14:paraId="1963D3E9" w14:textId="77777777" w:rsidR="00F059D4" w:rsidRDefault="00F059D4">
      <w:pPr>
        <w:pStyle w:val="Code"/>
      </w:pPr>
      <w:r>
        <w:t>{</w:t>
      </w:r>
    </w:p>
    <w:p w14:paraId="25C54319" w14:textId="77777777" w:rsidR="00F059D4" w:rsidRDefault="00F059D4">
      <w:pPr>
        <w:pStyle w:val="Code"/>
      </w:pPr>
      <w:r>
        <w:t xml:space="preserve">    fromTarget(1),</w:t>
      </w:r>
    </w:p>
    <w:p w14:paraId="1BABEB6E" w14:textId="77777777" w:rsidR="00F059D4" w:rsidRDefault="00F059D4">
      <w:pPr>
        <w:pStyle w:val="Code"/>
      </w:pPr>
      <w:r>
        <w:t xml:space="preserve">    toTarget(2),</w:t>
      </w:r>
    </w:p>
    <w:p w14:paraId="2D738A2B" w14:textId="77777777" w:rsidR="00F059D4" w:rsidRDefault="00F059D4">
      <w:pPr>
        <w:pStyle w:val="Code"/>
      </w:pPr>
      <w:r>
        <w:t xml:space="preserve">    combined(3),</w:t>
      </w:r>
    </w:p>
    <w:p w14:paraId="448857BB" w14:textId="77777777" w:rsidR="00F059D4" w:rsidRDefault="00F059D4">
      <w:pPr>
        <w:pStyle w:val="Code"/>
      </w:pPr>
      <w:r>
        <w:t xml:space="preserve">    indeterminate(4)</w:t>
      </w:r>
    </w:p>
    <w:p w14:paraId="3D9A7F0B" w14:textId="77777777" w:rsidR="00F059D4" w:rsidRDefault="00F059D4">
      <w:pPr>
        <w:pStyle w:val="Code"/>
      </w:pPr>
      <w:r>
        <w:t>}</w:t>
      </w:r>
    </w:p>
    <w:p w14:paraId="6B08A83A" w14:textId="77777777" w:rsidR="00F059D4" w:rsidRDefault="00F059D4">
      <w:pPr>
        <w:pStyle w:val="Code"/>
      </w:pPr>
    </w:p>
    <w:p w14:paraId="462AB41A" w14:textId="77777777" w:rsidR="00F059D4" w:rsidRDefault="00F059D4">
      <w:pPr>
        <w:pStyle w:val="Code"/>
      </w:pPr>
      <w:r>
        <w:t>HeaderOnlyIndication ::= BOOLEAN</w:t>
      </w:r>
    </w:p>
    <w:p w14:paraId="6F4C2D2C" w14:textId="77777777" w:rsidR="00F059D4" w:rsidRDefault="00F059D4">
      <w:pPr>
        <w:pStyle w:val="Code"/>
      </w:pPr>
    </w:p>
    <w:p w14:paraId="586DE81F" w14:textId="77777777" w:rsidR="00F059D4" w:rsidRDefault="00F059D4">
      <w:pPr>
        <w:pStyle w:val="CodeHeader"/>
      </w:pPr>
      <w:r>
        <w:t>-- =================================</w:t>
      </w:r>
    </w:p>
    <w:p w14:paraId="0B6EBFE9" w14:textId="77777777" w:rsidR="00F059D4" w:rsidRDefault="00F059D4">
      <w:pPr>
        <w:pStyle w:val="CodeHeader"/>
      </w:pPr>
      <w:r>
        <w:t>-- STIR/SHAKEN/RCD/eCNAM definitions</w:t>
      </w:r>
    </w:p>
    <w:p w14:paraId="32C50E89" w14:textId="77777777" w:rsidR="00F059D4" w:rsidRDefault="00F059D4">
      <w:pPr>
        <w:pStyle w:val="Code"/>
      </w:pPr>
      <w:r>
        <w:t>-- =================================</w:t>
      </w:r>
    </w:p>
    <w:p w14:paraId="4CCB5CC9" w14:textId="77777777" w:rsidR="00F059D4" w:rsidRDefault="00F059D4">
      <w:pPr>
        <w:pStyle w:val="Code"/>
      </w:pPr>
    </w:p>
    <w:p w14:paraId="30B35BA5" w14:textId="77777777" w:rsidR="00F059D4" w:rsidRDefault="00F059D4">
      <w:pPr>
        <w:pStyle w:val="Code"/>
      </w:pPr>
      <w:r>
        <w:t>-- See clause 7.11.2.1.2 for details of this structure</w:t>
      </w:r>
    </w:p>
    <w:p w14:paraId="6BCF8D80" w14:textId="77777777" w:rsidR="00F059D4" w:rsidRDefault="00F059D4">
      <w:pPr>
        <w:pStyle w:val="Code"/>
      </w:pPr>
      <w:r>
        <w:t>STIRSHAKENSignatureGeneration ::= SEQUENCE</w:t>
      </w:r>
    </w:p>
    <w:p w14:paraId="1474490F" w14:textId="77777777" w:rsidR="00F059D4" w:rsidRDefault="00F059D4">
      <w:pPr>
        <w:pStyle w:val="Code"/>
      </w:pPr>
      <w:r>
        <w:t>{</w:t>
      </w:r>
    </w:p>
    <w:p w14:paraId="4C238B1B" w14:textId="77777777" w:rsidR="00F059D4" w:rsidRDefault="00F059D4">
      <w:pPr>
        <w:pStyle w:val="Code"/>
      </w:pPr>
      <w:r>
        <w:t xml:space="preserve">    pASSporTs                 [1] SEQUENCE OF PASSporT,</w:t>
      </w:r>
    </w:p>
    <w:p w14:paraId="0A9C6FAA" w14:textId="77777777" w:rsidR="00F059D4" w:rsidRDefault="00F059D4">
      <w:pPr>
        <w:pStyle w:val="Code"/>
      </w:pPr>
      <w:r>
        <w:t xml:space="preserve">    encapsulatedSIPMessage    [2] SIPMessage OPTIONAL</w:t>
      </w:r>
    </w:p>
    <w:p w14:paraId="2E7492F8" w14:textId="77777777" w:rsidR="00F059D4" w:rsidRDefault="00F059D4">
      <w:pPr>
        <w:pStyle w:val="Code"/>
      </w:pPr>
      <w:r>
        <w:t>}</w:t>
      </w:r>
    </w:p>
    <w:p w14:paraId="4936EF23" w14:textId="77777777" w:rsidR="00F059D4" w:rsidRDefault="00F059D4">
      <w:pPr>
        <w:pStyle w:val="Code"/>
      </w:pPr>
    </w:p>
    <w:p w14:paraId="5B80F0A6" w14:textId="77777777" w:rsidR="00F059D4" w:rsidRDefault="00F059D4">
      <w:pPr>
        <w:pStyle w:val="Code"/>
      </w:pPr>
      <w:r>
        <w:t>-- See clause 7.11.2.1.3 for details of this structure</w:t>
      </w:r>
    </w:p>
    <w:p w14:paraId="7C9CEF76" w14:textId="77777777" w:rsidR="00F059D4" w:rsidRDefault="00F059D4">
      <w:pPr>
        <w:pStyle w:val="Code"/>
      </w:pPr>
      <w:r>
        <w:t>STIRSHAKENSignatureValidation ::= SEQUENCE</w:t>
      </w:r>
    </w:p>
    <w:p w14:paraId="2B9B75EF" w14:textId="77777777" w:rsidR="00F059D4" w:rsidRDefault="00F059D4">
      <w:pPr>
        <w:pStyle w:val="Code"/>
      </w:pPr>
      <w:r>
        <w:t>{</w:t>
      </w:r>
    </w:p>
    <w:p w14:paraId="0608133E" w14:textId="77777777" w:rsidR="00F059D4" w:rsidRDefault="00F059D4">
      <w:pPr>
        <w:pStyle w:val="Code"/>
      </w:pPr>
      <w:r>
        <w:t xml:space="preserve">    pASSporTs                 [1] SEQUENCE OF PASSporT OPTIONAL,</w:t>
      </w:r>
    </w:p>
    <w:p w14:paraId="7ED6D496" w14:textId="77777777" w:rsidR="00F059D4" w:rsidRDefault="00F059D4">
      <w:pPr>
        <w:pStyle w:val="Code"/>
      </w:pPr>
      <w:r>
        <w:t xml:space="preserve">    rCDTerminalDisplayInfo    [2] RCDDisplayInfo OPTIONAL,</w:t>
      </w:r>
    </w:p>
    <w:p w14:paraId="12A67EFF" w14:textId="77777777" w:rsidR="00F059D4" w:rsidRDefault="00F059D4">
      <w:pPr>
        <w:pStyle w:val="Code"/>
      </w:pPr>
      <w:r>
        <w:t xml:space="preserve">    eCNAMTerminalDisplayInfo  [3] ECNAMDisplayInfo OPTIONAL,</w:t>
      </w:r>
    </w:p>
    <w:p w14:paraId="1862C3E5" w14:textId="77777777" w:rsidR="00F059D4" w:rsidRDefault="00F059D4">
      <w:pPr>
        <w:pStyle w:val="Code"/>
      </w:pPr>
      <w:r>
        <w:t xml:space="preserve">    sHAKENValidationResult    [4] SHAKENValidationResult,</w:t>
      </w:r>
    </w:p>
    <w:p w14:paraId="2001F811" w14:textId="77777777" w:rsidR="00F059D4" w:rsidRDefault="00F059D4">
      <w:pPr>
        <w:pStyle w:val="Code"/>
      </w:pPr>
      <w:r>
        <w:t xml:space="preserve">    sHAKENFailureStatusCode   [5] SHAKENFailureStatusCode OPTIONAL,</w:t>
      </w:r>
    </w:p>
    <w:p w14:paraId="06966FC8" w14:textId="77777777" w:rsidR="00F059D4" w:rsidRDefault="00F059D4">
      <w:pPr>
        <w:pStyle w:val="Code"/>
      </w:pPr>
      <w:r>
        <w:t xml:space="preserve">    encapsulatedSIPMessage    [6] SIPMessage OPTIONAL</w:t>
      </w:r>
    </w:p>
    <w:p w14:paraId="544B09B2" w14:textId="77777777" w:rsidR="00F059D4" w:rsidRDefault="00F059D4">
      <w:pPr>
        <w:pStyle w:val="Code"/>
      </w:pPr>
      <w:r>
        <w:t>}</w:t>
      </w:r>
    </w:p>
    <w:p w14:paraId="5DBFDAC9" w14:textId="77777777" w:rsidR="00F059D4" w:rsidRDefault="00F059D4">
      <w:pPr>
        <w:pStyle w:val="Code"/>
      </w:pPr>
    </w:p>
    <w:p w14:paraId="24394B28" w14:textId="77777777" w:rsidR="00F059D4" w:rsidRDefault="00F059D4">
      <w:pPr>
        <w:pStyle w:val="CodeHeader"/>
      </w:pPr>
      <w:r>
        <w:t>-- ================================</w:t>
      </w:r>
    </w:p>
    <w:p w14:paraId="4504F3DB" w14:textId="77777777" w:rsidR="00F059D4" w:rsidRDefault="00F059D4">
      <w:pPr>
        <w:pStyle w:val="CodeHeader"/>
      </w:pPr>
      <w:r>
        <w:t>-- STIR/SHAKEN/RCD/eCNAM parameters</w:t>
      </w:r>
    </w:p>
    <w:p w14:paraId="6A0BE67B" w14:textId="77777777" w:rsidR="00F059D4" w:rsidRDefault="00F059D4">
      <w:pPr>
        <w:pStyle w:val="Code"/>
      </w:pPr>
      <w:r>
        <w:t>-- ================================</w:t>
      </w:r>
    </w:p>
    <w:p w14:paraId="6595F94A" w14:textId="77777777" w:rsidR="00F059D4" w:rsidRDefault="00F059D4">
      <w:pPr>
        <w:pStyle w:val="Code"/>
      </w:pPr>
    </w:p>
    <w:p w14:paraId="45896858" w14:textId="77777777" w:rsidR="00F059D4" w:rsidRDefault="00F059D4">
      <w:pPr>
        <w:pStyle w:val="Code"/>
      </w:pPr>
      <w:r>
        <w:t>PASSporT ::= SEQUENCE</w:t>
      </w:r>
    </w:p>
    <w:p w14:paraId="4374D75A" w14:textId="77777777" w:rsidR="00F059D4" w:rsidRDefault="00F059D4">
      <w:pPr>
        <w:pStyle w:val="Code"/>
      </w:pPr>
      <w:r>
        <w:t>{</w:t>
      </w:r>
    </w:p>
    <w:p w14:paraId="74767A4C" w14:textId="77777777" w:rsidR="00F059D4" w:rsidRDefault="00F059D4">
      <w:pPr>
        <w:pStyle w:val="Code"/>
      </w:pPr>
      <w:r>
        <w:t xml:space="preserve">    pASSporTHeader    [1] PASSporTHeader,</w:t>
      </w:r>
    </w:p>
    <w:p w14:paraId="003EB751" w14:textId="77777777" w:rsidR="00F059D4" w:rsidRDefault="00F059D4">
      <w:pPr>
        <w:pStyle w:val="Code"/>
      </w:pPr>
      <w:r>
        <w:t xml:space="preserve">    pASSporTPayload   [2] PASSporTPayload,</w:t>
      </w:r>
    </w:p>
    <w:p w14:paraId="010B3BBA" w14:textId="77777777" w:rsidR="00F059D4" w:rsidRDefault="00F059D4">
      <w:pPr>
        <w:pStyle w:val="Code"/>
      </w:pPr>
      <w:r>
        <w:t xml:space="preserve">    pASSporTSignature [3] OCTET STRING</w:t>
      </w:r>
    </w:p>
    <w:p w14:paraId="26FF02E0" w14:textId="77777777" w:rsidR="00F059D4" w:rsidRDefault="00F059D4">
      <w:pPr>
        <w:pStyle w:val="Code"/>
      </w:pPr>
      <w:r>
        <w:t>}</w:t>
      </w:r>
    </w:p>
    <w:p w14:paraId="201E04FC" w14:textId="77777777" w:rsidR="00F059D4" w:rsidRDefault="00F059D4">
      <w:pPr>
        <w:pStyle w:val="Code"/>
      </w:pPr>
    </w:p>
    <w:p w14:paraId="3AB1F9C9" w14:textId="77777777" w:rsidR="00F059D4" w:rsidRDefault="00F059D4">
      <w:pPr>
        <w:pStyle w:val="Code"/>
      </w:pPr>
      <w:r>
        <w:t>PASSporTHeader ::= SEQUENCE</w:t>
      </w:r>
    </w:p>
    <w:p w14:paraId="58C85D60" w14:textId="77777777" w:rsidR="00F059D4" w:rsidRDefault="00F059D4">
      <w:pPr>
        <w:pStyle w:val="Code"/>
      </w:pPr>
      <w:r>
        <w:t>{</w:t>
      </w:r>
    </w:p>
    <w:p w14:paraId="19B2FF0C" w14:textId="77777777" w:rsidR="00F059D4" w:rsidRDefault="00F059D4">
      <w:pPr>
        <w:pStyle w:val="Code"/>
      </w:pPr>
      <w:r>
        <w:t xml:space="preserve">    type          [1] JWSTokenType,</w:t>
      </w:r>
    </w:p>
    <w:p w14:paraId="02EF3AAB" w14:textId="77777777" w:rsidR="00F059D4" w:rsidRDefault="00F059D4">
      <w:pPr>
        <w:pStyle w:val="Code"/>
      </w:pPr>
      <w:r>
        <w:t xml:space="preserve">    algorithm     [2] UTF8String,</w:t>
      </w:r>
    </w:p>
    <w:p w14:paraId="2EAA544A" w14:textId="77777777" w:rsidR="00F059D4" w:rsidRDefault="00F059D4">
      <w:pPr>
        <w:pStyle w:val="Code"/>
      </w:pPr>
      <w:r>
        <w:t xml:space="preserve">    ppt           [3] UTF8String OPTIONAL,</w:t>
      </w:r>
    </w:p>
    <w:p w14:paraId="57706E21" w14:textId="77777777" w:rsidR="00F059D4" w:rsidRDefault="00F059D4">
      <w:pPr>
        <w:pStyle w:val="Code"/>
      </w:pPr>
      <w:r>
        <w:t xml:space="preserve">    x5u           [4] UTF8String</w:t>
      </w:r>
    </w:p>
    <w:p w14:paraId="0F3DD144" w14:textId="77777777" w:rsidR="00F059D4" w:rsidRDefault="00F059D4">
      <w:pPr>
        <w:pStyle w:val="Code"/>
      </w:pPr>
      <w:r>
        <w:t>}</w:t>
      </w:r>
    </w:p>
    <w:p w14:paraId="5191D90C" w14:textId="77777777" w:rsidR="00F059D4" w:rsidRDefault="00F059D4">
      <w:pPr>
        <w:pStyle w:val="Code"/>
      </w:pPr>
    </w:p>
    <w:p w14:paraId="634075CD" w14:textId="77777777" w:rsidR="00F059D4" w:rsidRDefault="00F059D4">
      <w:pPr>
        <w:pStyle w:val="Code"/>
      </w:pPr>
      <w:r>
        <w:t>JWSTokenType ::= ENUMERATED</w:t>
      </w:r>
    </w:p>
    <w:p w14:paraId="3AF42E83" w14:textId="77777777" w:rsidR="00F059D4" w:rsidRDefault="00F059D4">
      <w:pPr>
        <w:pStyle w:val="Code"/>
      </w:pPr>
      <w:r>
        <w:t>{</w:t>
      </w:r>
    </w:p>
    <w:p w14:paraId="44A926CA" w14:textId="77777777" w:rsidR="00F059D4" w:rsidRDefault="00F059D4">
      <w:pPr>
        <w:pStyle w:val="Code"/>
      </w:pPr>
      <w:r>
        <w:t xml:space="preserve">    passport(1)</w:t>
      </w:r>
    </w:p>
    <w:p w14:paraId="2841ED00" w14:textId="77777777" w:rsidR="00F059D4" w:rsidRDefault="00F059D4">
      <w:pPr>
        <w:pStyle w:val="Code"/>
      </w:pPr>
      <w:r>
        <w:t>}</w:t>
      </w:r>
    </w:p>
    <w:p w14:paraId="042DD5C5" w14:textId="77777777" w:rsidR="00F059D4" w:rsidRDefault="00F059D4">
      <w:pPr>
        <w:pStyle w:val="Code"/>
      </w:pPr>
    </w:p>
    <w:p w14:paraId="6D6EA5F4" w14:textId="77777777" w:rsidR="00F059D4" w:rsidRDefault="00F059D4">
      <w:pPr>
        <w:pStyle w:val="Code"/>
      </w:pPr>
      <w:r>
        <w:t>PASSporTPayload ::= SEQUENCE</w:t>
      </w:r>
    </w:p>
    <w:p w14:paraId="48E1751B" w14:textId="77777777" w:rsidR="00F059D4" w:rsidRDefault="00F059D4">
      <w:pPr>
        <w:pStyle w:val="Code"/>
      </w:pPr>
      <w:r>
        <w:t>{</w:t>
      </w:r>
    </w:p>
    <w:p w14:paraId="0C566334" w14:textId="77777777" w:rsidR="00F059D4" w:rsidRDefault="00F059D4">
      <w:pPr>
        <w:pStyle w:val="Code"/>
      </w:pPr>
      <w:r>
        <w:t xml:space="preserve">    issuedAtTime    [1] GeneralizedTime,</w:t>
      </w:r>
    </w:p>
    <w:p w14:paraId="692885EC" w14:textId="77777777" w:rsidR="00F059D4" w:rsidRDefault="00F059D4">
      <w:pPr>
        <w:pStyle w:val="Code"/>
      </w:pPr>
      <w:r>
        <w:t xml:space="preserve">    originator      [2] STIRSHAKENOriginator,</w:t>
      </w:r>
    </w:p>
    <w:p w14:paraId="52A6AC3D" w14:textId="77777777" w:rsidR="00F059D4" w:rsidRDefault="00F059D4">
      <w:pPr>
        <w:pStyle w:val="Code"/>
      </w:pPr>
      <w:r>
        <w:t xml:space="preserve">    destination     [3] STIRSHAKENDestinations,</w:t>
      </w:r>
    </w:p>
    <w:p w14:paraId="5F2A8383" w14:textId="77777777" w:rsidR="00F059D4" w:rsidRDefault="00F059D4">
      <w:pPr>
        <w:pStyle w:val="Code"/>
      </w:pPr>
      <w:r>
        <w:t xml:space="preserve">    attestation     [4] Attestation,</w:t>
      </w:r>
    </w:p>
    <w:p w14:paraId="7D04333E" w14:textId="77777777" w:rsidR="00F059D4" w:rsidRDefault="00F059D4">
      <w:pPr>
        <w:pStyle w:val="Code"/>
      </w:pPr>
      <w:r>
        <w:t xml:space="preserve">    origId          [5] UTF8String,</w:t>
      </w:r>
    </w:p>
    <w:p w14:paraId="252EDEFD" w14:textId="77777777" w:rsidR="00F059D4" w:rsidRDefault="00F059D4">
      <w:pPr>
        <w:pStyle w:val="Code"/>
      </w:pPr>
      <w:r>
        <w:t xml:space="preserve">    diversion       [6] STIRSHAKENDestination</w:t>
      </w:r>
    </w:p>
    <w:p w14:paraId="122D675B" w14:textId="77777777" w:rsidR="00F059D4" w:rsidRDefault="00F059D4">
      <w:pPr>
        <w:pStyle w:val="Code"/>
      </w:pPr>
      <w:r>
        <w:t>}</w:t>
      </w:r>
    </w:p>
    <w:p w14:paraId="72E2C08F" w14:textId="77777777" w:rsidR="00F059D4" w:rsidRDefault="00F059D4">
      <w:pPr>
        <w:pStyle w:val="Code"/>
      </w:pPr>
    </w:p>
    <w:p w14:paraId="00021820" w14:textId="77777777" w:rsidR="00F059D4" w:rsidRDefault="00F059D4">
      <w:pPr>
        <w:pStyle w:val="Code"/>
      </w:pPr>
      <w:r>
        <w:t>STIRSHAKENOriginator ::= CHOICE</w:t>
      </w:r>
    </w:p>
    <w:p w14:paraId="6B6445EF" w14:textId="77777777" w:rsidR="00F059D4" w:rsidRDefault="00F059D4">
      <w:pPr>
        <w:pStyle w:val="Code"/>
      </w:pPr>
      <w:r>
        <w:t>{</w:t>
      </w:r>
    </w:p>
    <w:p w14:paraId="00DBD884" w14:textId="77777777" w:rsidR="00F059D4" w:rsidRDefault="00F059D4">
      <w:pPr>
        <w:pStyle w:val="Code"/>
      </w:pPr>
      <w:r>
        <w:t xml:space="preserve">    telephoneNumber [1] STIRSHAKENTN,</w:t>
      </w:r>
    </w:p>
    <w:p w14:paraId="0D0DF694" w14:textId="77777777" w:rsidR="00F059D4" w:rsidRDefault="00F059D4">
      <w:pPr>
        <w:pStyle w:val="Code"/>
      </w:pPr>
      <w:r>
        <w:t xml:space="preserve">    sTIRSHAKENURI   [2] UTF8String</w:t>
      </w:r>
    </w:p>
    <w:p w14:paraId="6BB94F33" w14:textId="77777777" w:rsidR="00F059D4" w:rsidRDefault="00F059D4">
      <w:pPr>
        <w:pStyle w:val="Code"/>
      </w:pPr>
      <w:r>
        <w:t>}</w:t>
      </w:r>
    </w:p>
    <w:p w14:paraId="3F204F27" w14:textId="77777777" w:rsidR="00F059D4" w:rsidRDefault="00F059D4">
      <w:pPr>
        <w:pStyle w:val="Code"/>
      </w:pPr>
    </w:p>
    <w:p w14:paraId="55895186" w14:textId="77777777" w:rsidR="00F059D4" w:rsidRDefault="00F059D4">
      <w:pPr>
        <w:pStyle w:val="Code"/>
      </w:pPr>
      <w:r>
        <w:t>STIRSHAKENDestinations ::= SEQUENCE OF STIRSHAKENDestination</w:t>
      </w:r>
    </w:p>
    <w:p w14:paraId="10097107" w14:textId="77777777" w:rsidR="00F059D4" w:rsidRDefault="00F059D4">
      <w:pPr>
        <w:pStyle w:val="Code"/>
      </w:pPr>
    </w:p>
    <w:p w14:paraId="5541C9DF" w14:textId="77777777" w:rsidR="00F059D4" w:rsidRDefault="00F059D4">
      <w:pPr>
        <w:pStyle w:val="Code"/>
      </w:pPr>
      <w:r>
        <w:t>STIRSHAKENDestination ::= CHOICE</w:t>
      </w:r>
    </w:p>
    <w:p w14:paraId="57EA4FEB" w14:textId="77777777" w:rsidR="00F059D4" w:rsidRDefault="00F059D4">
      <w:pPr>
        <w:pStyle w:val="Code"/>
      </w:pPr>
      <w:r>
        <w:t>{</w:t>
      </w:r>
    </w:p>
    <w:p w14:paraId="5308D764" w14:textId="77777777" w:rsidR="00F059D4" w:rsidRDefault="00F059D4">
      <w:pPr>
        <w:pStyle w:val="Code"/>
      </w:pPr>
      <w:r>
        <w:t xml:space="preserve">    telephoneNumber [1] STIRSHAKENTN,</w:t>
      </w:r>
    </w:p>
    <w:p w14:paraId="153BFC2F" w14:textId="77777777" w:rsidR="00F059D4" w:rsidRDefault="00F059D4">
      <w:pPr>
        <w:pStyle w:val="Code"/>
      </w:pPr>
      <w:r>
        <w:t xml:space="preserve">    sTIRSHAKENURI   [2] UTF8String</w:t>
      </w:r>
    </w:p>
    <w:p w14:paraId="39465D48" w14:textId="77777777" w:rsidR="00F059D4" w:rsidRDefault="00F059D4">
      <w:pPr>
        <w:pStyle w:val="Code"/>
      </w:pPr>
      <w:r>
        <w:t>}</w:t>
      </w:r>
    </w:p>
    <w:p w14:paraId="5B757490" w14:textId="77777777" w:rsidR="00F059D4" w:rsidRDefault="00F059D4">
      <w:pPr>
        <w:pStyle w:val="Code"/>
      </w:pPr>
    </w:p>
    <w:p w14:paraId="4405973F" w14:textId="77777777" w:rsidR="00F059D4" w:rsidRDefault="00F059D4">
      <w:pPr>
        <w:pStyle w:val="Code"/>
      </w:pPr>
    </w:p>
    <w:p w14:paraId="25882B0C" w14:textId="77777777" w:rsidR="00F059D4" w:rsidRDefault="00F059D4">
      <w:pPr>
        <w:pStyle w:val="Code"/>
      </w:pPr>
      <w:r>
        <w:t>STIRSHAKENTN ::= CHOICE</w:t>
      </w:r>
    </w:p>
    <w:p w14:paraId="73E8390F" w14:textId="77777777" w:rsidR="00F059D4" w:rsidRDefault="00F059D4">
      <w:pPr>
        <w:pStyle w:val="Code"/>
      </w:pPr>
      <w:r>
        <w:t>{</w:t>
      </w:r>
    </w:p>
    <w:p w14:paraId="2EE1DC27" w14:textId="77777777" w:rsidR="00F059D4" w:rsidRDefault="00F059D4">
      <w:pPr>
        <w:pStyle w:val="Code"/>
      </w:pPr>
      <w:r>
        <w:t xml:space="preserve">    mSISDN [1] MSISDN</w:t>
      </w:r>
    </w:p>
    <w:p w14:paraId="29C786A2" w14:textId="77777777" w:rsidR="00F059D4" w:rsidRDefault="00F059D4">
      <w:pPr>
        <w:pStyle w:val="Code"/>
      </w:pPr>
      <w:r>
        <w:t>}</w:t>
      </w:r>
    </w:p>
    <w:p w14:paraId="6684ACBF" w14:textId="77777777" w:rsidR="00F059D4" w:rsidRDefault="00F059D4">
      <w:pPr>
        <w:pStyle w:val="Code"/>
      </w:pPr>
    </w:p>
    <w:p w14:paraId="0AE40890" w14:textId="77777777" w:rsidR="00F059D4" w:rsidRDefault="00F059D4">
      <w:pPr>
        <w:pStyle w:val="Code"/>
      </w:pPr>
      <w:r>
        <w:t>Attestation ::= ENUMERATED</w:t>
      </w:r>
    </w:p>
    <w:p w14:paraId="69292260" w14:textId="77777777" w:rsidR="00F059D4" w:rsidRDefault="00F059D4">
      <w:pPr>
        <w:pStyle w:val="Code"/>
      </w:pPr>
      <w:r>
        <w:t>{</w:t>
      </w:r>
    </w:p>
    <w:p w14:paraId="6A18A134" w14:textId="77777777" w:rsidR="00F059D4" w:rsidRDefault="00F059D4">
      <w:pPr>
        <w:pStyle w:val="Code"/>
      </w:pPr>
      <w:r>
        <w:t xml:space="preserve">    attestationA(1),</w:t>
      </w:r>
    </w:p>
    <w:p w14:paraId="4DED2A0C" w14:textId="77777777" w:rsidR="00F059D4" w:rsidRDefault="00F059D4">
      <w:pPr>
        <w:pStyle w:val="Code"/>
      </w:pPr>
      <w:r>
        <w:t xml:space="preserve">    attestationB(2),</w:t>
      </w:r>
    </w:p>
    <w:p w14:paraId="1E72E641" w14:textId="77777777" w:rsidR="00F059D4" w:rsidRDefault="00F059D4">
      <w:pPr>
        <w:pStyle w:val="Code"/>
      </w:pPr>
      <w:r>
        <w:t xml:space="preserve">    attestationC(3)</w:t>
      </w:r>
    </w:p>
    <w:p w14:paraId="38F80190" w14:textId="77777777" w:rsidR="00F059D4" w:rsidRDefault="00F059D4">
      <w:pPr>
        <w:pStyle w:val="Code"/>
      </w:pPr>
      <w:r>
        <w:t>}</w:t>
      </w:r>
    </w:p>
    <w:p w14:paraId="1D60C2C3" w14:textId="77777777" w:rsidR="00F059D4" w:rsidRDefault="00F059D4">
      <w:pPr>
        <w:pStyle w:val="Code"/>
      </w:pPr>
    </w:p>
    <w:p w14:paraId="241C7754" w14:textId="77777777" w:rsidR="00F059D4" w:rsidRDefault="00F059D4">
      <w:pPr>
        <w:pStyle w:val="Code"/>
      </w:pPr>
      <w:r>
        <w:t>SHAKENValidationResult ::= ENUMERATED</w:t>
      </w:r>
    </w:p>
    <w:p w14:paraId="731A85BD" w14:textId="77777777" w:rsidR="00F059D4" w:rsidRDefault="00F059D4">
      <w:pPr>
        <w:pStyle w:val="Code"/>
      </w:pPr>
      <w:r>
        <w:t>{</w:t>
      </w:r>
    </w:p>
    <w:p w14:paraId="5B8994A7" w14:textId="77777777" w:rsidR="00F059D4" w:rsidRDefault="00F059D4">
      <w:pPr>
        <w:pStyle w:val="Code"/>
      </w:pPr>
      <w:r>
        <w:t xml:space="preserve">    tNValidationPassed(1),</w:t>
      </w:r>
    </w:p>
    <w:p w14:paraId="4818A136" w14:textId="77777777" w:rsidR="00F059D4" w:rsidRDefault="00F059D4">
      <w:pPr>
        <w:pStyle w:val="Code"/>
      </w:pPr>
      <w:r>
        <w:t xml:space="preserve">    tNValidationFailed(2),</w:t>
      </w:r>
    </w:p>
    <w:p w14:paraId="73ED6696" w14:textId="77777777" w:rsidR="00F059D4" w:rsidRDefault="00F059D4">
      <w:pPr>
        <w:pStyle w:val="Code"/>
      </w:pPr>
      <w:r>
        <w:t xml:space="preserve">    noTNValidation(3)</w:t>
      </w:r>
    </w:p>
    <w:p w14:paraId="75857DC1" w14:textId="77777777" w:rsidR="00F059D4" w:rsidRDefault="00F059D4">
      <w:pPr>
        <w:pStyle w:val="Code"/>
      </w:pPr>
      <w:r>
        <w:t>}</w:t>
      </w:r>
    </w:p>
    <w:p w14:paraId="1D36394B" w14:textId="77777777" w:rsidR="00F059D4" w:rsidRDefault="00F059D4">
      <w:pPr>
        <w:pStyle w:val="Code"/>
      </w:pPr>
    </w:p>
    <w:p w14:paraId="4440C68A" w14:textId="77777777" w:rsidR="00F059D4" w:rsidRDefault="00F059D4">
      <w:pPr>
        <w:pStyle w:val="Code"/>
      </w:pPr>
      <w:r>
        <w:t>SHAKENFailureStatusCode ::= INTEGER</w:t>
      </w:r>
    </w:p>
    <w:p w14:paraId="040D833D" w14:textId="77777777" w:rsidR="00F059D4" w:rsidRDefault="00F059D4">
      <w:pPr>
        <w:pStyle w:val="Code"/>
      </w:pPr>
    </w:p>
    <w:p w14:paraId="15706C3E" w14:textId="77777777" w:rsidR="00F059D4" w:rsidRDefault="00F059D4">
      <w:pPr>
        <w:pStyle w:val="Code"/>
      </w:pPr>
      <w:r>
        <w:t>ECNAMDisplayInfo ::= SEQUENCE</w:t>
      </w:r>
    </w:p>
    <w:p w14:paraId="14F53907" w14:textId="77777777" w:rsidR="00F059D4" w:rsidRDefault="00F059D4">
      <w:pPr>
        <w:pStyle w:val="Code"/>
      </w:pPr>
      <w:r>
        <w:t>{</w:t>
      </w:r>
    </w:p>
    <w:p w14:paraId="1E99855B" w14:textId="77777777" w:rsidR="00F059D4" w:rsidRDefault="00F059D4">
      <w:pPr>
        <w:pStyle w:val="Code"/>
      </w:pPr>
      <w:r>
        <w:t xml:space="preserve">    name           [1] UTF8String,</w:t>
      </w:r>
    </w:p>
    <w:p w14:paraId="029DB64D" w14:textId="77777777" w:rsidR="00F059D4" w:rsidRDefault="00F059D4">
      <w:pPr>
        <w:pStyle w:val="Code"/>
      </w:pPr>
      <w:r>
        <w:t xml:space="preserve">    additionalInfo [2] OCTET STRING OPTIONAL</w:t>
      </w:r>
    </w:p>
    <w:p w14:paraId="77674AF6" w14:textId="77777777" w:rsidR="00F059D4" w:rsidRDefault="00F059D4">
      <w:pPr>
        <w:pStyle w:val="Code"/>
      </w:pPr>
      <w:r>
        <w:t>}</w:t>
      </w:r>
    </w:p>
    <w:p w14:paraId="50B3B8E7" w14:textId="77777777" w:rsidR="00F059D4" w:rsidRDefault="00F059D4">
      <w:pPr>
        <w:pStyle w:val="Code"/>
      </w:pPr>
    </w:p>
    <w:p w14:paraId="19C9584D" w14:textId="77777777" w:rsidR="00F059D4" w:rsidRDefault="00F059D4">
      <w:pPr>
        <w:pStyle w:val="Code"/>
      </w:pPr>
      <w:r>
        <w:t>RCDDisplayInfo ::= SEQUENCE</w:t>
      </w:r>
    </w:p>
    <w:p w14:paraId="5C4D4867" w14:textId="77777777" w:rsidR="00F059D4" w:rsidRDefault="00F059D4">
      <w:pPr>
        <w:pStyle w:val="Code"/>
      </w:pPr>
      <w:r>
        <w:t>{</w:t>
      </w:r>
    </w:p>
    <w:p w14:paraId="1BDF8DBB" w14:textId="77777777" w:rsidR="00F059D4" w:rsidRDefault="00F059D4">
      <w:pPr>
        <w:pStyle w:val="Code"/>
      </w:pPr>
      <w:r>
        <w:t xml:space="preserve">    name [1] UTF8String,</w:t>
      </w:r>
    </w:p>
    <w:p w14:paraId="6A4D1181" w14:textId="77777777" w:rsidR="00F059D4" w:rsidRDefault="00F059D4">
      <w:pPr>
        <w:pStyle w:val="Code"/>
      </w:pPr>
      <w:r>
        <w:t xml:space="preserve">    jcd  [2] OCTET STRING OPTIONAL,</w:t>
      </w:r>
    </w:p>
    <w:p w14:paraId="29A56226" w14:textId="77777777" w:rsidR="00F059D4" w:rsidRDefault="00F059D4">
      <w:pPr>
        <w:pStyle w:val="Code"/>
      </w:pPr>
      <w:r>
        <w:t xml:space="preserve">    jcl  [3] OCTET STRING OPTIONAL</w:t>
      </w:r>
    </w:p>
    <w:p w14:paraId="48B30EF1" w14:textId="77777777" w:rsidR="00F059D4" w:rsidRDefault="00F059D4">
      <w:pPr>
        <w:pStyle w:val="Code"/>
      </w:pPr>
      <w:r>
        <w:t>}</w:t>
      </w:r>
    </w:p>
    <w:p w14:paraId="185103CD" w14:textId="77777777" w:rsidR="00F059D4" w:rsidRDefault="00F059D4">
      <w:pPr>
        <w:pStyle w:val="Code"/>
      </w:pPr>
    </w:p>
    <w:p w14:paraId="770B978D" w14:textId="77777777" w:rsidR="00F059D4" w:rsidRDefault="00F059D4">
      <w:pPr>
        <w:pStyle w:val="CodeHeader"/>
      </w:pPr>
      <w:r>
        <w:t>-- ===================</w:t>
      </w:r>
    </w:p>
    <w:p w14:paraId="12C1F263" w14:textId="77777777" w:rsidR="00F059D4" w:rsidRDefault="00F059D4">
      <w:pPr>
        <w:pStyle w:val="CodeHeader"/>
      </w:pPr>
      <w:r>
        <w:t>-- 5G LALS definitions</w:t>
      </w:r>
    </w:p>
    <w:p w14:paraId="357C84AD" w14:textId="77777777" w:rsidR="00F059D4" w:rsidRDefault="00F059D4">
      <w:pPr>
        <w:pStyle w:val="Code"/>
      </w:pPr>
      <w:r>
        <w:t>-- ===================</w:t>
      </w:r>
    </w:p>
    <w:p w14:paraId="04FAA9FB" w14:textId="77777777" w:rsidR="00F059D4" w:rsidRDefault="00F059D4">
      <w:pPr>
        <w:pStyle w:val="Code"/>
      </w:pPr>
    </w:p>
    <w:p w14:paraId="1F57C074" w14:textId="77777777" w:rsidR="00F059D4" w:rsidRDefault="00F059D4">
      <w:pPr>
        <w:pStyle w:val="Code"/>
      </w:pPr>
      <w:r>
        <w:t>LALSReport ::= SEQUENCE</w:t>
      </w:r>
    </w:p>
    <w:p w14:paraId="047ED373" w14:textId="77777777" w:rsidR="00F059D4" w:rsidRDefault="00F059D4">
      <w:pPr>
        <w:pStyle w:val="Code"/>
      </w:pPr>
      <w:r>
        <w:t>{</w:t>
      </w:r>
    </w:p>
    <w:p w14:paraId="108283D3" w14:textId="77777777" w:rsidR="00F059D4" w:rsidRDefault="00F059D4">
      <w:pPr>
        <w:pStyle w:val="Code"/>
      </w:pPr>
      <w:r>
        <w:t xml:space="preserve">    sUPI                [1] SUPI OPTIONAL,</w:t>
      </w:r>
    </w:p>
    <w:p w14:paraId="7A07ED19" w14:textId="77777777" w:rsidR="00F059D4" w:rsidRDefault="00F059D4">
      <w:pPr>
        <w:pStyle w:val="Code"/>
      </w:pPr>
      <w:r>
        <w:t>--  pEI                 [2] PEI OPTIONAL, deprecated in Release-16, do not re-use this tag number</w:t>
      </w:r>
    </w:p>
    <w:p w14:paraId="1D1FC1CF" w14:textId="77777777" w:rsidR="00F059D4" w:rsidRDefault="00F059D4">
      <w:pPr>
        <w:pStyle w:val="Code"/>
      </w:pPr>
      <w:r>
        <w:t xml:space="preserve">    gPSI                [3] GPSI OPTIONAL,</w:t>
      </w:r>
    </w:p>
    <w:p w14:paraId="665AE110" w14:textId="77777777" w:rsidR="00F059D4" w:rsidRDefault="00F059D4">
      <w:pPr>
        <w:pStyle w:val="Code"/>
      </w:pPr>
      <w:r>
        <w:t xml:space="preserve">    location            [4] Location OPTIONAL,</w:t>
      </w:r>
    </w:p>
    <w:p w14:paraId="47790BDD" w14:textId="77777777" w:rsidR="00F059D4" w:rsidRDefault="00F059D4">
      <w:pPr>
        <w:pStyle w:val="Code"/>
      </w:pPr>
      <w:r>
        <w:t xml:space="preserve">    iMPU                [5] IMPU OPTIONAL,</w:t>
      </w:r>
    </w:p>
    <w:p w14:paraId="09C8EA17" w14:textId="77777777" w:rsidR="00F059D4" w:rsidRDefault="00F059D4">
      <w:pPr>
        <w:pStyle w:val="Code"/>
      </w:pPr>
      <w:r>
        <w:t xml:space="preserve">    iMSI                [7] IMSI OPTIONAL,</w:t>
      </w:r>
    </w:p>
    <w:p w14:paraId="7BC92ECC" w14:textId="77777777" w:rsidR="00F059D4" w:rsidRDefault="00F059D4">
      <w:pPr>
        <w:pStyle w:val="Code"/>
      </w:pPr>
      <w:r>
        <w:t xml:space="preserve">    mSISDN              [8] MSISDN OPTIONAL</w:t>
      </w:r>
    </w:p>
    <w:p w14:paraId="70153C05" w14:textId="77777777" w:rsidR="00F059D4" w:rsidRDefault="00F059D4">
      <w:pPr>
        <w:pStyle w:val="Code"/>
      </w:pPr>
      <w:r>
        <w:t>}</w:t>
      </w:r>
    </w:p>
    <w:p w14:paraId="79AC8C04" w14:textId="77777777" w:rsidR="00F059D4" w:rsidRDefault="00F059D4">
      <w:pPr>
        <w:pStyle w:val="Code"/>
      </w:pPr>
    </w:p>
    <w:p w14:paraId="6B846D90" w14:textId="77777777" w:rsidR="00F059D4" w:rsidRDefault="00F059D4">
      <w:pPr>
        <w:pStyle w:val="CodeHeader"/>
      </w:pPr>
      <w:r>
        <w:t>-- =====================</w:t>
      </w:r>
    </w:p>
    <w:p w14:paraId="526C0DBF" w14:textId="77777777" w:rsidR="00F059D4" w:rsidRDefault="00F059D4">
      <w:pPr>
        <w:pStyle w:val="CodeHeader"/>
      </w:pPr>
      <w:r>
        <w:t>-- PDHR/PDSR definitions</w:t>
      </w:r>
    </w:p>
    <w:p w14:paraId="16582989" w14:textId="77777777" w:rsidR="00F059D4" w:rsidRDefault="00F059D4">
      <w:pPr>
        <w:pStyle w:val="Code"/>
      </w:pPr>
      <w:r>
        <w:t>-- =====================</w:t>
      </w:r>
    </w:p>
    <w:p w14:paraId="4F3E3BBE" w14:textId="77777777" w:rsidR="00F059D4" w:rsidRDefault="00F059D4">
      <w:pPr>
        <w:pStyle w:val="Code"/>
      </w:pPr>
    </w:p>
    <w:p w14:paraId="2186D319" w14:textId="77777777" w:rsidR="00F059D4" w:rsidRDefault="00F059D4">
      <w:pPr>
        <w:pStyle w:val="Code"/>
      </w:pPr>
      <w:r>
        <w:t>PDHeaderReport ::= SEQUENCE</w:t>
      </w:r>
    </w:p>
    <w:p w14:paraId="4C5D2F36" w14:textId="77777777" w:rsidR="00F059D4" w:rsidRDefault="00F059D4">
      <w:pPr>
        <w:pStyle w:val="Code"/>
      </w:pPr>
      <w:r>
        <w:t>{</w:t>
      </w:r>
    </w:p>
    <w:p w14:paraId="2DE90F3F" w14:textId="77777777" w:rsidR="00F059D4" w:rsidRDefault="00F059D4">
      <w:pPr>
        <w:pStyle w:val="Code"/>
      </w:pPr>
      <w:r>
        <w:t xml:space="preserve">    pDUSessionID                [1] PDUSessionID,</w:t>
      </w:r>
    </w:p>
    <w:p w14:paraId="60FABB8D" w14:textId="77777777" w:rsidR="00F059D4" w:rsidRDefault="00F059D4">
      <w:pPr>
        <w:pStyle w:val="Code"/>
      </w:pPr>
      <w:r>
        <w:t xml:space="preserve">    sourceIPAddress             [2] IPAddress,</w:t>
      </w:r>
    </w:p>
    <w:p w14:paraId="0DF9FDFF" w14:textId="77777777" w:rsidR="00F059D4" w:rsidRDefault="00F059D4">
      <w:pPr>
        <w:pStyle w:val="Code"/>
      </w:pPr>
      <w:r>
        <w:t xml:space="preserve">    sourcePort                  [3] PortNumber OPTIONAL,</w:t>
      </w:r>
    </w:p>
    <w:p w14:paraId="4A91D715" w14:textId="77777777" w:rsidR="00F059D4" w:rsidRDefault="00F059D4">
      <w:pPr>
        <w:pStyle w:val="Code"/>
      </w:pPr>
      <w:r>
        <w:t xml:space="preserve">    destinationIPAddress        [4] IPAddress,</w:t>
      </w:r>
    </w:p>
    <w:p w14:paraId="57F52A5A" w14:textId="77777777" w:rsidR="00F059D4" w:rsidRDefault="00F059D4">
      <w:pPr>
        <w:pStyle w:val="Code"/>
      </w:pPr>
      <w:r>
        <w:t xml:space="preserve">    destinationPort             [5] PortNumber OPTIONAL,</w:t>
      </w:r>
    </w:p>
    <w:p w14:paraId="7366A3D8" w14:textId="77777777" w:rsidR="00F059D4" w:rsidRDefault="00F059D4">
      <w:pPr>
        <w:pStyle w:val="Code"/>
      </w:pPr>
      <w:r>
        <w:t xml:space="preserve">    nextLayerProtocol           [6] NextLayerProtocol,</w:t>
      </w:r>
    </w:p>
    <w:p w14:paraId="43A89DEA" w14:textId="77777777" w:rsidR="00F059D4" w:rsidRDefault="00F059D4">
      <w:pPr>
        <w:pStyle w:val="Code"/>
      </w:pPr>
      <w:r>
        <w:t xml:space="preserve">    iPv6flowLabel               [7] IPv6FlowLabel OPTIONAL,</w:t>
      </w:r>
    </w:p>
    <w:p w14:paraId="36BEEB02" w14:textId="77777777" w:rsidR="00F059D4" w:rsidRDefault="00F059D4">
      <w:pPr>
        <w:pStyle w:val="Code"/>
      </w:pPr>
      <w:r>
        <w:t xml:space="preserve">    direction                   [8] Direction,</w:t>
      </w:r>
    </w:p>
    <w:p w14:paraId="554A6CC3" w14:textId="77777777" w:rsidR="00F059D4" w:rsidRDefault="00F059D4">
      <w:pPr>
        <w:pStyle w:val="Code"/>
      </w:pPr>
      <w:r>
        <w:t xml:space="preserve">    packetSize                  [9] INTEGER</w:t>
      </w:r>
    </w:p>
    <w:p w14:paraId="233B6828" w14:textId="77777777" w:rsidR="00F059D4" w:rsidRDefault="00F059D4">
      <w:pPr>
        <w:pStyle w:val="Code"/>
      </w:pPr>
      <w:r>
        <w:t>}</w:t>
      </w:r>
    </w:p>
    <w:p w14:paraId="39178EEA" w14:textId="77777777" w:rsidR="00F059D4" w:rsidRDefault="00F059D4">
      <w:pPr>
        <w:pStyle w:val="Code"/>
      </w:pPr>
    </w:p>
    <w:p w14:paraId="57D26C51" w14:textId="77777777" w:rsidR="00F059D4" w:rsidRDefault="00F059D4">
      <w:pPr>
        <w:pStyle w:val="Code"/>
      </w:pPr>
      <w:r>
        <w:t>PDSummaryReport ::= SEQUENCE</w:t>
      </w:r>
    </w:p>
    <w:p w14:paraId="3E9239F1" w14:textId="77777777" w:rsidR="00F059D4" w:rsidRDefault="00F059D4">
      <w:pPr>
        <w:pStyle w:val="Code"/>
      </w:pPr>
      <w:r>
        <w:t>{</w:t>
      </w:r>
    </w:p>
    <w:p w14:paraId="0AC59637" w14:textId="77777777" w:rsidR="00F059D4" w:rsidRDefault="00F059D4">
      <w:pPr>
        <w:pStyle w:val="Code"/>
      </w:pPr>
      <w:r>
        <w:t xml:space="preserve">    pDUSessionID                [1] PDUSessionID,</w:t>
      </w:r>
    </w:p>
    <w:p w14:paraId="59207047" w14:textId="77777777" w:rsidR="00F059D4" w:rsidRDefault="00F059D4">
      <w:pPr>
        <w:pStyle w:val="Code"/>
      </w:pPr>
      <w:r>
        <w:t xml:space="preserve">    sourceIPAddress             [2] IPAddress,</w:t>
      </w:r>
    </w:p>
    <w:p w14:paraId="4C804BC1" w14:textId="77777777" w:rsidR="00F059D4" w:rsidRDefault="00F059D4">
      <w:pPr>
        <w:pStyle w:val="Code"/>
      </w:pPr>
      <w:r>
        <w:t xml:space="preserve">    sourcePort                  [3] PortNumber OPTIONAL,</w:t>
      </w:r>
    </w:p>
    <w:p w14:paraId="70E6FD88" w14:textId="77777777" w:rsidR="00F059D4" w:rsidRDefault="00F059D4">
      <w:pPr>
        <w:pStyle w:val="Code"/>
      </w:pPr>
      <w:r>
        <w:t xml:space="preserve">    destinationIPAddress        [4] IPAddress,</w:t>
      </w:r>
    </w:p>
    <w:p w14:paraId="6899431D" w14:textId="77777777" w:rsidR="00F059D4" w:rsidRDefault="00F059D4">
      <w:pPr>
        <w:pStyle w:val="Code"/>
      </w:pPr>
      <w:r>
        <w:t xml:space="preserve">    destinationPort             [5] PortNumber OPTIONAL,</w:t>
      </w:r>
    </w:p>
    <w:p w14:paraId="5AB0A15A" w14:textId="77777777" w:rsidR="00F059D4" w:rsidRDefault="00F059D4">
      <w:pPr>
        <w:pStyle w:val="Code"/>
      </w:pPr>
      <w:r>
        <w:t xml:space="preserve">    nextLayerProtocol           [6] NextLayerProtocol,</w:t>
      </w:r>
    </w:p>
    <w:p w14:paraId="452AD02A" w14:textId="77777777" w:rsidR="00F059D4" w:rsidRDefault="00F059D4">
      <w:pPr>
        <w:pStyle w:val="Code"/>
      </w:pPr>
      <w:r>
        <w:t xml:space="preserve">    iPv6flowLabel               [7] IPv6FlowLabel OPTIONAL,</w:t>
      </w:r>
    </w:p>
    <w:p w14:paraId="1680A644" w14:textId="77777777" w:rsidR="00F059D4" w:rsidRDefault="00F059D4">
      <w:pPr>
        <w:pStyle w:val="Code"/>
      </w:pPr>
      <w:r>
        <w:t xml:space="preserve">    direction                   [8] Direction,</w:t>
      </w:r>
    </w:p>
    <w:p w14:paraId="60772B5C" w14:textId="77777777" w:rsidR="00F059D4" w:rsidRDefault="00F059D4">
      <w:pPr>
        <w:pStyle w:val="Code"/>
      </w:pPr>
      <w:r>
        <w:t xml:space="preserve">    pDSRSummaryTrigger          [9] PDSRSummaryTrigger,</w:t>
      </w:r>
    </w:p>
    <w:p w14:paraId="56C74C26" w14:textId="77777777" w:rsidR="00F059D4" w:rsidRDefault="00F059D4">
      <w:pPr>
        <w:pStyle w:val="Code"/>
      </w:pPr>
      <w:r>
        <w:t xml:space="preserve">    firstPacketTimestamp        [10] Timestamp,</w:t>
      </w:r>
    </w:p>
    <w:p w14:paraId="36C144F1" w14:textId="77777777" w:rsidR="00F059D4" w:rsidRDefault="00F059D4">
      <w:pPr>
        <w:pStyle w:val="Code"/>
      </w:pPr>
      <w:r>
        <w:t xml:space="preserve">    lastPacketTimestamp         [11] Timestamp,</w:t>
      </w:r>
    </w:p>
    <w:p w14:paraId="2F7EA40C" w14:textId="77777777" w:rsidR="00F059D4" w:rsidRDefault="00F059D4">
      <w:pPr>
        <w:pStyle w:val="Code"/>
      </w:pPr>
      <w:r>
        <w:t xml:space="preserve">    packetCount                 [12] INTEGER,</w:t>
      </w:r>
    </w:p>
    <w:p w14:paraId="286839AD" w14:textId="77777777" w:rsidR="00F059D4" w:rsidRDefault="00F059D4">
      <w:pPr>
        <w:pStyle w:val="Code"/>
      </w:pPr>
      <w:r>
        <w:t xml:space="preserve">    byteCount                   [13] INTEGER,</w:t>
      </w:r>
    </w:p>
    <w:p w14:paraId="4179691B" w14:textId="77777777" w:rsidR="00F059D4" w:rsidRDefault="00F059D4">
      <w:pPr>
        <w:pStyle w:val="Code"/>
      </w:pPr>
      <w:r>
        <w:t xml:space="preserve">    perSessionTrigger           [14] BOOLEAN</w:t>
      </w:r>
    </w:p>
    <w:p w14:paraId="69C200AE" w14:textId="77777777" w:rsidR="00F059D4" w:rsidRDefault="00F059D4">
      <w:pPr>
        <w:pStyle w:val="Code"/>
      </w:pPr>
      <w:r>
        <w:lastRenderedPageBreak/>
        <w:t>}</w:t>
      </w:r>
    </w:p>
    <w:p w14:paraId="52A1052D" w14:textId="77777777" w:rsidR="00F059D4" w:rsidRDefault="00F059D4">
      <w:pPr>
        <w:pStyle w:val="Code"/>
      </w:pPr>
    </w:p>
    <w:p w14:paraId="065073C1" w14:textId="77777777" w:rsidR="00F059D4" w:rsidRDefault="00F059D4">
      <w:pPr>
        <w:pStyle w:val="CodeHeader"/>
      </w:pPr>
      <w:r>
        <w:t>-- ====================</w:t>
      </w:r>
    </w:p>
    <w:p w14:paraId="577575E0" w14:textId="77777777" w:rsidR="00F059D4" w:rsidRDefault="00F059D4">
      <w:pPr>
        <w:pStyle w:val="CodeHeader"/>
      </w:pPr>
      <w:r>
        <w:t>-- PDHR/PDSR parameters</w:t>
      </w:r>
    </w:p>
    <w:p w14:paraId="5037E625" w14:textId="77777777" w:rsidR="00F059D4" w:rsidRDefault="00F059D4">
      <w:pPr>
        <w:pStyle w:val="Code"/>
      </w:pPr>
      <w:r>
        <w:t>-- ====================</w:t>
      </w:r>
    </w:p>
    <w:p w14:paraId="0B84F622" w14:textId="77777777" w:rsidR="00F059D4" w:rsidRDefault="00F059D4">
      <w:pPr>
        <w:pStyle w:val="Code"/>
      </w:pPr>
    </w:p>
    <w:p w14:paraId="06E31DEB" w14:textId="77777777" w:rsidR="00F059D4" w:rsidRDefault="00F059D4">
      <w:pPr>
        <w:pStyle w:val="Code"/>
      </w:pPr>
      <w:r>
        <w:t>PDSRSummaryTrigger ::= ENUMERATED</w:t>
      </w:r>
    </w:p>
    <w:p w14:paraId="51FF7040" w14:textId="77777777" w:rsidR="00F059D4" w:rsidRDefault="00F059D4">
      <w:pPr>
        <w:pStyle w:val="Code"/>
      </w:pPr>
      <w:r>
        <w:t>{</w:t>
      </w:r>
    </w:p>
    <w:p w14:paraId="4F8223B6" w14:textId="77777777" w:rsidR="00F059D4" w:rsidRDefault="00F059D4">
      <w:pPr>
        <w:pStyle w:val="Code"/>
      </w:pPr>
      <w:r>
        <w:t xml:space="preserve">    timerExpiry(1),</w:t>
      </w:r>
    </w:p>
    <w:p w14:paraId="4EA0DC80" w14:textId="77777777" w:rsidR="00F059D4" w:rsidRDefault="00F059D4">
      <w:pPr>
        <w:pStyle w:val="Code"/>
      </w:pPr>
      <w:r>
        <w:t xml:space="preserve">    packetCount(2),</w:t>
      </w:r>
    </w:p>
    <w:p w14:paraId="0C37FD1C" w14:textId="77777777" w:rsidR="00F059D4" w:rsidRDefault="00F059D4">
      <w:pPr>
        <w:pStyle w:val="Code"/>
      </w:pPr>
      <w:r>
        <w:t xml:space="preserve">    byteCount(3),</w:t>
      </w:r>
    </w:p>
    <w:p w14:paraId="5AF5D025" w14:textId="77777777" w:rsidR="00F059D4" w:rsidRDefault="00F059D4">
      <w:pPr>
        <w:pStyle w:val="Code"/>
      </w:pPr>
      <w:r>
        <w:t xml:space="preserve">    startOfFlow(4),</w:t>
      </w:r>
    </w:p>
    <w:p w14:paraId="233F0564" w14:textId="77777777" w:rsidR="00F059D4" w:rsidRDefault="00F059D4">
      <w:pPr>
        <w:pStyle w:val="Code"/>
      </w:pPr>
      <w:r>
        <w:t xml:space="preserve">    endOfFlow(5)</w:t>
      </w:r>
    </w:p>
    <w:p w14:paraId="43BEA106" w14:textId="77777777" w:rsidR="00F059D4" w:rsidRDefault="00F059D4">
      <w:pPr>
        <w:pStyle w:val="Code"/>
      </w:pPr>
      <w:r>
        <w:t>}</w:t>
      </w:r>
    </w:p>
    <w:p w14:paraId="033438E7" w14:textId="77777777" w:rsidR="00F059D4" w:rsidRDefault="00F059D4">
      <w:pPr>
        <w:pStyle w:val="Code"/>
      </w:pPr>
    </w:p>
    <w:p w14:paraId="0577A19B" w14:textId="77777777" w:rsidR="00F059D4" w:rsidRDefault="00F059D4">
      <w:pPr>
        <w:pStyle w:val="CodeHeader"/>
      </w:pPr>
      <w:r>
        <w:t>-- ==================================</w:t>
      </w:r>
    </w:p>
    <w:p w14:paraId="597F66D0" w14:textId="77777777" w:rsidR="00F059D4" w:rsidRDefault="00F059D4">
      <w:pPr>
        <w:pStyle w:val="CodeHeader"/>
      </w:pPr>
      <w:r>
        <w:t>-- Identifier Association definitions</w:t>
      </w:r>
    </w:p>
    <w:p w14:paraId="0798308B" w14:textId="77777777" w:rsidR="00F059D4" w:rsidRDefault="00F059D4">
      <w:pPr>
        <w:pStyle w:val="Code"/>
      </w:pPr>
      <w:r>
        <w:t>-- ==================================</w:t>
      </w:r>
    </w:p>
    <w:p w14:paraId="748AF9C4" w14:textId="77777777" w:rsidR="00F059D4" w:rsidRDefault="00F059D4">
      <w:pPr>
        <w:pStyle w:val="Code"/>
      </w:pPr>
    </w:p>
    <w:p w14:paraId="129CDA07" w14:textId="77777777" w:rsidR="00F059D4" w:rsidRDefault="00F059D4">
      <w:pPr>
        <w:pStyle w:val="Code"/>
      </w:pPr>
      <w:r>
        <w:t>AMFIdentifierAssociation ::= SEQUENCE</w:t>
      </w:r>
    </w:p>
    <w:p w14:paraId="266501E8" w14:textId="77777777" w:rsidR="00F059D4" w:rsidRDefault="00F059D4">
      <w:pPr>
        <w:pStyle w:val="Code"/>
      </w:pPr>
      <w:r>
        <w:t>{</w:t>
      </w:r>
    </w:p>
    <w:p w14:paraId="0C06E013" w14:textId="77777777" w:rsidR="00F059D4" w:rsidRDefault="00F059D4">
      <w:pPr>
        <w:pStyle w:val="Code"/>
      </w:pPr>
      <w:r>
        <w:t xml:space="preserve">    sUPI             [1] SUPI,</w:t>
      </w:r>
    </w:p>
    <w:p w14:paraId="7ECEF49E" w14:textId="77777777" w:rsidR="00F059D4" w:rsidRDefault="00F059D4">
      <w:pPr>
        <w:pStyle w:val="Code"/>
      </w:pPr>
      <w:r>
        <w:t xml:space="preserve">    sUCI             [2] SUCI OPTIONAL,</w:t>
      </w:r>
    </w:p>
    <w:p w14:paraId="648B48AF" w14:textId="77777777" w:rsidR="00F059D4" w:rsidRDefault="00F059D4">
      <w:pPr>
        <w:pStyle w:val="Code"/>
      </w:pPr>
      <w:r>
        <w:t xml:space="preserve">    pEI              [3] PEI OPTIONAL,</w:t>
      </w:r>
    </w:p>
    <w:p w14:paraId="4E704202" w14:textId="77777777" w:rsidR="00F059D4" w:rsidRDefault="00F059D4">
      <w:pPr>
        <w:pStyle w:val="Code"/>
      </w:pPr>
      <w:r>
        <w:t xml:space="preserve">    gPSI             [4] GPSI OPTIONAL,</w:t>
      </w:r>
    </w:p>
    <w:p w14:paraId="43A117CD" w14:textId="77777777" w:rsidR="00F059D4" w:rsidRDefault="00F059D4">
      <w:pPr>
        <w:pStyle w:val="Code"/>
      </w:pPr>
      <w:r>
        <w:t xml:space="preserve">    gUTI             [5] FiveGGUTI,</w:t>
      </w:r>
    </w:p>
    <w:p w14:paraId="161ADB7B" w14:textId="77777777" w:rsidR="00F059D4" w:rsidRDefault="00F059D4">
      <w:pPr>
        <w:pStyle w:val="Code"/>
      </w:pPr>
      <w:r>
        <w:t xml:space="preserve">    location         [6] Location,</w:t>
      </w:r>
    </w:p>
    <w:p w14:paraId="1F62C684" w14:textId="77777777" w:rsidR="00F059D4" w:rsidRDefault="00F059D4">
      <w:pPr>
        <w:pStyle w:val="Code"/>
      </w:pPr>
      <w:r>
        <w:t xml:space="preserve">    fiveGSTAIList    [7] TAIList OPTIONAL</w:t>
      </w:r>
    </w:p>
    <w:p w14:paraId="2B667EB6" w14:textId="77777777" w:rsidR="00F059D4" w:rsidRDefault="00F059D4">
      <w:pPr>
        <w:pStyle w:val="Code"/>
      </w:pPr>
      <w:r>
        <w:t>}</w:t>
      </w:r>
    </w:p>
    <w:p w14:paraId="1617CDE8" w14:textId="77777777" w:rsidR="00F059D4" w:rsidRDefault="00F059D4">
      <w:pPr>
        <w:pStyle w:val="Code"/>
      </w:pPr>
    </w:p>
    <w:p w14:paraId="2A430331" w14:textId="77777777" w:rsidR="00F059D4" w:rsidRDefault="00F059D4">
      <w:pPr>
        <w:pStyle w:val="Code"/>
      </w:pPr>
      <w:r>
        <w:t>MMEIdentifierAssociation ::= SEQUENCE</w:t>
      </w:r>
    </w:p>
    <w:p w14:paraId="67DE3455" w14:textId="77777777" w:rsidR="00F059D4" w:rsidRDefault="00F059D4">
      <w:pPr>
        <w:pStyle w:val="Code"/>
      </w:pPr>
      <w:r>
        <w:t>{</w:t>
      </w:r>
    </w:p>
    <w:p w14:paraId="528A904C" w14:textId="77777777" w:rsidR="00F059D4" w:rsidRDefault="00F059D4">
      <w:pPr>
        <w:pStyle w:val="Code"/>
      </w:pPr>
      <w:r>
        <w:t xml:space="preserve">    iMSI        [1] IMSI,</w:t>
      </w:r>
    </w:p>
    <w:p w14:paraId="28CE9145" w14:textId="77777777" w:rsidR="00F059D4" w:rsidRDefault="00F059D4">
      <w:pPr>
        <w:pStyle w:val="Code"/>
      </w:pPr>
      <w:r>
        <w:t xml:space="preserve">    iMEI        [2] IMEI OPTIONAL,</w:t>
      </w:r>
    </w:p>
    <w:p w14:paraId="17A7DFDB" w14:textId="77777777" w:rsidR="00F059D4" w:rsidRDefault="00F059D4">
      <w:pPr>
        <w:pStyle w:val="Code"/>
      </w:pPr>
      <w:r>
        <w:t xml:space="preserve">    mSISDN      [3] MSISDN OPTIONAL,</w:t>
      </w:r>
    </w:p>
    <w:p w14:paraId="1E439B98" w14:textId="77777777" w:rsidR="00F059D4" w:rsidRDefault="00F059D4">
      <w:pPr>
        <w:pStyle w:val="Code"/>
      </w:pPr>
      <w:r>
        <w:t xml:space="preserve">    gUTI        [4] GUTI,</w:t>
      </w:r>
    </w:p>
    <w:p w14:paraId="22B4D130" w14:textId="77777777" w:rsidR="00F059D4" w:rsidRDefault="00F059D4">
      <w:pPr>
        <w:pStyle w:val="Code"/>
      </w:pPr>
      <w:r>
        <w:t xml:space="preserve">    location    [5] Location,</w:t>
      </w:r>
    </w:p>
    <w:p w14:paraId="0DC9F668" w14:textId="77777777" w:rsidR="00F059D4" w:rsidRDefault="00F059D4">
      <w:pPr>
        <w:pStyle w:val="Code"/>
      </w:pPr>
      <w:r>
        <w:t xml:space="preserve">    tAIList     [6] TAIList OPTIONAL</w:t>
      </w:r>
    </w:p>
    <w:p w14:paraId="17FEB0B3" w14:textId="77777777" w:rsidR="00F059D4" w:rsidRDefault="00F059D4">
      <w:pPr>
        <w:pStyle w:val="Code"/>
      </w:pPr>
      <w:r>
        <w:t>}</w:t>
      </w:r>
    </w:p>
    <w:p w14:paraId="20CD905B" w14:textId="77777777" w:rsidR="00F059D4" w:rsidRDefault="00F059D4">
      <w:pPr>
        <w:pStyle w:val="Code"/>
      </w:pPr>
    </w:p>
    <w:p w14:paraId="0927B7EC" w14:textId="77777777" w:rsidR="00F059D4" w:rsidRDefault="00F059D4">
      <w:pPr>
        <w:pStyle w:val="CodeHeader"/>
      </w:pPr>
      <w:r>
        <w:t>-- =================================</w:t>
      </w:r>
    </w:p>
    <w:p w14:paraId="53C78970" w14:textId="77777777" w:rsidR="00F059D4" w:rsidRDefault="00F059D4">
      <w:pPr>
        <w:pStyle w:val="CodeHeader"/>
      </w:pPr>
      <w:r>
        <w:t>-- Identifier Association parameters</w:t>
      </w:r>
    </w:p>
    <w:p w14:paraId="28F06A13" w14:textId="77777777" w:rsidR="00F059D4" w:rsidRDefault="00F059D4">
      <w:pPr>
        <w:pStyle w:val="Code"/>
      </w:pPr>
      <w:r>
        <w:t>-- =================================</w:t>
      </w:r>
    </w:p>
    <w:p w14:paraId="2A223352" w14:textId="77777777" w:rsidR="00F059D4" w:rsidRDefault="00F059D4">
      <w:pPr>
        <w:pStyle w:val="Code"/>
      </w:pPr>
    </w:p>
    <w:p w14:paraId="7D179126" w14:textId="77777777" w:rsidR="00F059D4" w:rsidRDefault="00F059D4">
      <w:pPr>
        <w:pStyle w:val="Code"/>
      </w:pPr>
    </w:p>
    <w:p w14:paraId="0C286022" w14:textId="77777777" w:rsidR="00F059D4" w:rsidRDefault="00F059D4">
      <w:pPr>
        <w:pStyle w:val="Code"/>
      </w:pPr>
      <w:r>
        <w:t>MMEGroupID ::= OCTET STRING (SIZE(2))</w:t>
      </w:r>
    </w:p>
    <w:p w14:paraId="03FCBF9D" w14:textId="77777777" w:rsidR="00F059D4" w:rsidRDefault="00F059D4">
      <w:pPr>
        <w:pStyle w:val="Code"/>
      </w:pPr>
    </w:p>
    <w:p w14:paraId="124F938C" w14:textId="77777777" w:rsidR="00F059D4" w:rsidRDefault="00F059D4">
      <w:pPr>
        <w:pStyle w:val="Code"/>
      </w:pPr>
      <w:r>
        <w:t>MMECode ::= OCTET STRING (SIZE(1))</w:t>
      </w:r>
    </w:p>
    <w:p w14:paraId="11DC2D77" w14:textId="77777777" w:rsidR="00F059D4" w:rsidRDefault="00F059D4">
      <w:pPr>
        <w:pStyle w:val="Code"/>
      </w:pPr>
    </w:p>
    <w:p w14:paraId="46C8EC45" w14:textId="77777777" w:rsidR="00F059D4" w:rsidRDefault="00F059D4">
      <w:pPr>
        <w:pStyle w:val="Code"/>
      </w:pPr>
      <w:r>
        <w:t>TMSI ::= OCTET STRING (SIZE(4))</w:t>
      </w:r>
    </w:p>
    <w:p w14:paraId="251CFC31" w14:textId="77777777" w:rsidR="00F059D4" w:rsidRDefault="00F059D4">
      <w:pPr>
        <w:pStyle w:val="Code"/>
      </w:pPr>
    </w:p>
    <w:p w14:paraId="6403B792" w14:textId="77777777" w:rsidR="00F059D4" w:rsidRDefault="00F059D4">
      <w:pPr>
        <w:pStyle w:val="CodeHeader"/>
      </w:pPr>
      <w:r>
        <w:t>-- ===================</w:t>
      </w:r>
    </w:p>
    <w:p w14:paraId="7DA638B9" w14:textId="77777777" w:rsidR="00F059D4" w:rsidRDefault="00F059D4">
      <w:pPr>
        <w:pStyle w:val="CodeHeader"/>
      </w:pPr>
      <w:r>
        <w:t>-- EPS MME definitions</w:t>
      </w:r>
    </w:p>
    <w:p w14:paraId="6CDB057E" w14:textId="77777777" w:rsidR="00F059D4" w:rsidRDefault="00F059D4">
      <w:pPr>
        <w:pStyle w:val="Code"/>
      </w:pPr>
      <w:r>
        <w:t>-- ===================</w:t>
      </w:r>
    </w:p>
    <w:p w14:paraId="296EAF62" w14:textId="77777777" w:rsidR="00F059D4" w:rsidRDefault="00F059D4">
      <w:pPr>
        <w:pStyle w:val="Code"/>
      </w:pPr>
    </w:p>
    <w:p w14:paraId="164AF8C7" w14:textId="77777777" w:rsidR="00F059D4" w:rsidRDefault="00F059D4">
      <w:pPr>
        <w:pStyle w:val="Code"/>
      </w:pPr>
      <w:r>
        <w:t>MMEAttach ::= SEQUENCE</w:t>
      </w:r>
    </w:p>
    <w:p w14:paraId="5536AA48" w14:textId="77777777" w:rsidR="00F059D4" w:rsidRDefault="00F059D4">
      <w:pPr>
        <w:pStyle w:val="Code"/>
      </w:pPr>
      <w:r>
        <w:t>{</w:t>
      </w:r>
    </w:p>
    <w:p w14:paraId="2D2F6AA4" w14:textId="77777777" w:rsidR="00F059D4" w:rsidRDefault="00F059D4">
      <w:pPr>
        <w:pStyle w:val="Code"/>
      </w:pPr>
      <w:r>
        <w:t xml:space="preserve">    attachType       [1] EPSAttachType,</w:t>
      </w:r>
    </w:p>
    <w:p w14:paraId="0F1AF14B" w14:textId="77777777" w:rsidR="00F059D4" w:rsidRDefault="00F059D4">
      <w:pPr>
        <w:pStyle w:val="Code"/>
      </w:pPr>
      <w:r>
        <w:t xml:space="preserve">    attachResult     [2] EPSAttachResult,</w:t>
      </w:r>
    </w:p>
    <w:p w14:paraId="17A78A50" w14:textId="77777777" w:rsidR="00F059D4" w:rsidRDefault="00F059D4">
      <w:pPr>
        <w:pStyle w:val="Code"/>
      </w:pPr>
      <w:r>
        <w:t xml:space="preserve">    iMSI             [3] IMSI,</w:t>
      </w:r>
    </w:p>
    <w:p w14:paraId="1171DE28" w14:textId="77777777" w:rsidR="00F059D4" w:rsidRDefault="00F059D4">
      <w:pPr>
        <w:pStyle w:val="Code"/>
      </w:pPr>
      <w:r>
        <w:t xml:space="preserve">    iMEI             [4] IMEI OPTIONAL,</w:t>
      </w:r>
    </w:p>
    <w:p w14:paraId="586455C2" w14:textId="77777777" w:rsidR="00F059D4" w:rsidRDefault="00F059D4">
      <w:pPr>
        <w:pStyle w:val="Code"/>
      </w:pPr>
      <w:r>
        <w:t xml:space="preserve">    mSISDN           [5] MSISDN OPTIONAL,</w:t>
      </w:r>
    </w:p>
    <w:p w14:paraId="1C3ADA48" w14:textId="77777777" w:rsidR="00F059D4" w:rsidRDefault="00F059D4">
      <w:pPr>
        <w:pStyle w:val="Code"/>
      </w:pPr>
      <w:r>
        <w:t xml:space="preserve">    gUTI             [6] GUTI OPTIONAL,</w:t>
      </w:r>
    </w:p>
    <w:p w14:paraId="18D4B7BA" w14:textId="77777777" w:rsidR="00F059D4" w:rsidRDefault="00F059D4">
      <w:pPr>
        <w:pStyle w:val="Code"/>
      </w:pPr>
      <w:r>
        <w:t xml:space="preserve">    location         [7] Location OPTIONAL,</w:t>
      </w:r>
    </w:p>
    <w:p w14:paraId="33991D8F" w14:textId="77777777" w:rsidR="00F059D4" w:rsidRDefault="00F059D4">
      <w:pPr>
        <w:pStyle w:val="Code"/>
      </w:pPr>
      <w:r>
        <w:t xml:space="preserve">    ePSTAIList       [8] TAIList OPTIONAL,</w:t>
      </w:r>
    </w:p>
    <w:p w14:paraId="140FB944" w14:textId="77777777" w:rsidR="00F059D4" w:rsidRDefault="00F059D4">
      <w:pPr>
        <w:pStyle w:val="Code"/>
      </w:pPr>
      <w:r>
        <w:t xml:space="preserve">    sMSServiceStatus [9] EPSSMSServiceStatus OPTIONAL,</w:t>
      </w:r>
    </w:p>
    <w:p w14:paraId="3A430FAA" w14:textId="77777777" w:rsidR="00F059D4" w:rsidRDefault="00F059D4">
      <w:pPr>
        <w:pStyle w:val="Code"/>
      </w:pPr>
      <w:r>
        <w:t xml:space="preserve">    oldGUTI          [10] GUTI OPTIONAL,</w:t>
      </w:r>
    </w:p>
    <w:p w14:paraId="39BCBBCF" w14:textId="77777777" w:rsidR="00F059D4" w:rsidRDefault="00F059D4">
      <w:pPr>
        <w:pStyle w:val="Code"/>
      </w:pPr>
      <w:r>
        <w:t xml:space="preserve">    eMM5GRegStatus   [11] EMM5GMMStatus OPTIONAL</w:t>
      </w:r>
    </w:p>
    <w:p w14:paraId="187DBFE1" w14:textId="77777777" w:rsidR="00F059D4" w:rsidRDefault="00F059D4">
      <w:pPr>
        <w:pStyle w:val="Code"/>
      </w:pPr>
      <w:r>
        <w:t>}</w:t>
      </w:r>
    </w:p>
    <w:p w14:paraId="2B36DFC0" w14:textId="77777777" w:rsidR="00F059D4" w:rsidRDefault="00F059D4">
      <w:pPr>
        <w:pStyle w:val="Code"/>
      </w:pPr>
    </w:p>
    <w:p w14:paraId="73328763" w14:textId="77777777" w:rsidR="00F059D4" w:rsidRDefault="00F059D4">
      <w:pPr>
        <w:pStyle w:val="Code"/>
      </w:pPr>
      <w:r>
        <w:t>MMEDetach ::= SEQUENCE</w:t>
      </w:r>
    </w:p>
    <w:p w14:paraId="7480DB78" w14:textId="77777777" w:rsidR="00F059D4" w:rsidRDefault="00F059D4">
      <w:pPr>
        <w:pStyle w:val="Code"/>
      </w:pPr>
      <w:r>
        <w:t>{</w:t>
      </w:r>
    </w:p>
    <w:p w14:paraId="0E708A33" w14:textId="77777777" w:rsidR="00F059D4" w:rsidRDefault="00F059D4">
      <w:pPr>
        <w:pStyle w:val="Code"/>
      </w:pPr>
      <w:r>
        <w:t xml:space="preserve">    detachDirection    [1] MMEDirection,</w:t>
      </w:r>
    </w:p>
    <w:p w14:paraId="0E7286E5" w14:textId="77777777" w:rsidR="00F059D4" w:rsidRDefault="00F059D4">
      <w:pPr>
        <w:pStyle w:val="Code"/>
      </w:pPr>
      <w:r>
        <w:t xml:space="preserve">    detachType         [2] EPSDetachType,</w:t>
      </w:r>
    </w:p>
    <w:p w14:paraId="5AADB3CA" w14:textId="77777777" w:rsidR="00F059D4" w:rsidRDefault="00F059D4">
      <w:pPr>
        <w:pStyle w:val="Code"/>
      </w:pPr>
      <w:r>
        <w:t xml:space="preserve">    iMSI               [3] IMSI,</w:t>
      </w:r>
    </w:p>
    <w:p w14:paraId="54D739DA" w14:textId="77777777" w:rsidR="00F059D4" w:rsidRDefault="00F059D4">
      <w:pPr>
        <w:pStyle w:val="Code"/>
      </w:pPr>
      <w:r>
        <w:t xml:space="preserve">    iMEI               [4] IMEI OPTIONAL,</w:t>
      </w:r>
    </w:p>
    <w:p w14:paraId="5FD3487E" w14:textId="77777777" w:rsidR="00F059D4" w:rsidRDefault="00F059D4">
      <w:pPr>
        <w:pStyle w:val="Code"/>
      </w:pPr>
      <w:r>
        <w:t xml:space="preserve">    mSISDN             [5] MSISDN OPTIONAL,</w:t>
      </w:r>
    </w:p>
    <w:p w14:paraId="479103FB" w14:textId="77777777" w:rsidR="00F059D4" w:rsidRDefault="00F059D4">
      <w:pPr>
        <w:pStyle w:val="Code"/>
      </w:pPr>
      <w:r>
        <w:t xml:space="preserve">    gUTI               [6] GUTI OPTIONAL,</w:t>
      </w:r>
    </w:p>
    <w:p w14:paraId="215297D7" w14:textId="77777777" w:rsidR="00F059D4" w:rsidRDefault="00F059D4">
      <w:pPr>
        <w:pStyle w:val="Code"/>
      </w:pPr>
      <w:r>
        <w:lastRenderedPageBreak/>
        <w:t xml:space="preserve">    cause              [7] EMMCause OPTIONAL,</w:t>
      </w:r>
    </w:p>
    <w:p w14:paraId="7897DCE8" w14:textId="77777777" w:rsidR="00F059D4" w:rsidRDefault="00F059D4">
      <w:pPr>
        <w:pStyle w:val="Code"/>
      </w:pPr>
      <w:r>
        <w:t xml:space="preserve">    location           [8] Location OPTIONAL,</w:t>
      </w:r>
    </w:p>
    <w:p w14:paraId="7502AD42" w14:textId="77777777" w:rsidR="00F059D4" w:rsidRDefault="00F059D4">
      <w:pPr>
        <w:pStyle w:val="Code"/>
      </w:pPr>
      <w:r>
        <w:t xml:space="preserve">    switchOffIndicator [9] SwitchOffIndicator OPTIONAL</w:t>
      </w:r>
    </w:p>
    <w:p w14:paraId="02BDBC49" w14:textId="77777777" w:rsidR="00F059D4" w:rsidRDefault="00F059D4">
      <w:pPr>
        <w:pStyle w:val="Code"/>
      </w:pPr>
      <w:r>
        <w:t>}</w:t>
      </w:r>
    </w:p>
    <w:p w14:paraId="43ECE102" w14:textId="77777777" w:rsidR="00F059D4" w:rsidRDefault="00F059D4">
      <w:pPr>
        <w:pStyle w:val="Code"/>
      </w:pPr>
    </w:p>
    <w:p w14:paraId="7180F52C" w14:textId="77777777" w:rsidR="00F059D4" w:rsidRDefault="00F059D4">
      <w:pPr>
        <w:pStyle w:val="Code"/>
      </w:pPr>
      <w:r>
        <w:t>MMELocationUpdate ::= SEQUENCE</w:t>
      </w:r>
    </w:p>
    <w:p w14:paraId="7B4A9BF5" w14:textId="77777777" w:rsidR="00F059D4" w:rsidRDefault="00F059D4">
      <w:pPr>
        <w:pStyle w:val="Code"/>
      </w:pPr>
      <w:r>
        <w:t>{</w:t>
      </w:r>
    </w:p>
    <w:p w14:paraId="784DF352" w14:textId="77777777" w:rsidR="00F059D4" w:rsidRDefault="00F059D4">
      <w:pPr>
        <w:pStyle w:val="Code"/>
      </w:pPr>
      <w:r>
        <w:t xml:space="preserve">    iMSI             [1] IMSI,</w:t>
      </w:r>
    </w:p>
    <w:p w14:paraId="617C9197" w14:textId="77777777" w:rsidR="00F059D4" w:rsidRDefault="00F059D4">
      <w:pPr>
        <w:pStyle w:val="Code"/>
      </w:pPr>
      <w:r>
        <w:t xml:space="preserve">    iMEI             [2] IMEI OPTIONAL,</w:t>
      </w:r>
    </w:p>
    <w:p w14:paraId="02EA30FD" w14:textId="77777777" w:rsidR="00F059D4" w:rsidRDefault="00F059D4">
      <w:pPr>
        <w:pStyle w:val="Code"/>
      </w:pPr>
      <w:r>
        <w:t xml:space="preserve">    mSISDN           [3] MSISDN OPTIONAL,</w:t>
      </w:r>
    </w:p>
    <w:p w14:paraId="6D66194C" w14:textId="77777777" w:rsidR="00F059D4" w:rsidRDefault="00F059D4">
      <w:pPr>
        <w:pStyle w:val="Code"/>
      </w:pPr>
      <w:r>
        <w:t xml:space="preserve">    gUTI             [4] GUTI OPTIONAL,</w:t>
      </w:r>
    </w:p>
    <w:p w14:paraId="00E56C15" w14:textId="77777777" w:rsidR="00F059D4" w:rsidRDefault="00F059D4">
      <w:pPr>
        <w:pStyle w:val="Code"/>
      </w:pPr>
      <w:r>
        <w:t xml:space="preserve">    location         [5] Location OPTIONAL,</w:t>
      </w:r>
    </w:p>
    <w:p w14:paraId="7C700238" w14:textId="77777777" w:rsidR="00F059D4" w:rsidRDefault="00F059D4">
      <w:pPr>
        <w:pStyle w:val="Code"/>
      </w:pPr>
      <w:r>
        <w:t xml:space="preserve">    oldGUTI          [6] GUTI OPTIONAL,</w:t>
      </w:r>
    </w:p>
    <w:p w14:paraId="70121F12" w14:textId="77777777" w:rsidR="00F059D4" w:rsidRDefault="00F059D4">
      <w:pPr>
        <w:pStyle w:val="Code"/>
      </w:pPr>
      <w:r>
        <w:t xml:space="preserve">    sMSServiceStatus [7] EPSSMSServiceStatus OPTIONAL</w:t>
      </w:r>
    </w:p>
    <w:p w14:paraId="023EDD2B" w14:textId="77777777" w:rsidR="00F059D4" w:rsidRDefault="00F059D4">
      <w:pPr>
        <w:pStyle w:val="Code"/>
      </w:pPr>
      <w:r>
        <w:t>}</w:t>
      </w:r>
    </w:p>
    <w:p w14:paraId="40B77630" w14:textId="77777777" w:rsidR="00F059D4" w:rsidRDefault="00F059D4">
      <w:pPr>
        <w:pStyle w:val="Code"/>
      </w:pPr>
    </w:p>
    <w:p w14:paraId="593DF8CA" w14:textId="77777777" w:rsidR="00F059D4" w:rsidRDefault="00F059D4">
      <w:pPr>
        <w:pStyle w:val="Code"/>
      </w:pPr>
      <w:r>
        <w:t>MMEStartOfInterceptionWithEPSAttachedUE ::= SEQUENCE</w:t>
      </w:r>
    </w:p>
    <w:p w14:paraId="397E36B3" w14:textId="77777777" w:rsidR="00F059D4" w:rsidRDefault="00F059D4">
      <w:pPr>
        <w:pStyle w:val="Code"/>
      </w:pPr>
      <w:r>
        <w:t>{</w:t>
      </w:r>
    </w:p>
    <w:p w14:paraId="3A053849" w14:textId="77777777" w:rsidR="00F059D4" w:rsidRDefault="00F059D4">
      <w:pPr>
        <w:pStyle w:val="Code"/>
      </w:pPr>
      <w:r>
        <w:t xml:space="preserve">    attachType         [1] EPSAttachType,</w:t>
      </w:r>
    </w:p>
    <w:p w14:paraId="754D1864" w14:textId="77777777" w:rsidR="00F059D4" w:rsidRDefault="00F059D4">
      <w:pPr>
        <w:pStyle w:val="Code"/>
      </w:pPr>
      <w:r>
        <w:t xml:space="preserve">    attachResult       [2] EPSAttachResult,</w:t>
      </w:r>
    </w:p>
    <w:p w14:paraId="29ADA64C" w14:textId="77777777" w:rsidR="00F059D4" w:rsidRDefault="00F059D4">
      <w:pPr>
        <w:pStyle w:val="Code"/>
      </w:pPr>
      <w:r>
        <w:t xml:space="preserve">    iMSI               [3] IMSI,</w:t>
      </w:r>
    </w:p>
    <w:p w14:paraId="05D16FBB" w14:textId="77777777" w:rsidR="00F059D4" w:rsidRDefault="00F059D4">
      <w:pPr>
        <w:pStyle w:val="Code"/>
      </w:pPr>
      <w:r>
        <w:t xml:space="preserve">    iMEI               [4] IMEI OPTIONAL,</w:t>
      </w:r>
    </w:p>
    <w:p w14:paraId="4EB7FC4D" w14:textId="77777777" w:rsidR="00F059D4" w:rsidRDefault="00F059D4">
      <w:pPr>
        <w:pStyle w:val="Code"/>
      </w:pPr>
      <w:r>
        <w:t xml:space="preserve">    mSISDN             [5] MSISDN OPTIONAL,</w:t>
      </w:r>
    </w:p>
    <w:p w14:paraId="0356E5A0" w14:textId="77777777" w:rsidR="00F059D4" w:rsidRDefault="00F059D4">
      <w:pPr>
        <w:pStyle w:val="Code"/>
      </w:pPr>
      <w:r>
        <w:t xml:space="preserve">    gUTI               [6] GUTI OPTIONAL,</w:t>
      </w:r>
    </w:p>
    <w:p w14:paraId="37B3E1D3" w14:textId="77777777" w:rsidR="00F059D4" w:rsidRDefault="00F059D4">
      <w:pPr>
        <w:pStyle w:val="Code"/>
      </w:pPr>
      <w:r>
        <w:t xml:space="preserve">    location           [7] Location OPTIONAL,</w:t>
      </w:r>
    </w:p>
    <w:p w14:paraId="0AEB260F" w14:textId="77777777" w:rsidR="00F059D4" w:rsidRDefault="00F059D4">
      <w:pPr>
        <w:pStyle w:val="Code"/>
      </w:pPr>
      <w:r>
        <w:t xml:space="preserve">    ePSTAIList         [9] TAIList OPTIONAL,</w:t>
      </w:r>
    </w:p>
    <w:p w14:paraId="7A1FCF15" w14:textId="77777777" w:rsidR="00F059D4" w:rsidRDefault="00F059D4">
      <w:pPr>
        <w:pStyle w:val="Code"/>
      </w:pPr>
      <w:r>
        <w:t xml:space="preserve">    sMSServiceStatus   [10] EPSSMSServiceStatus OPTIONAL,</w:t>
      </w:r>
    </w:p>
    <w:p w14:paraId="31585D54" w14:textId="77777777" w:rsidR="00F059D4" w:rsidRDefault="00F059D4">
      <w:pPr>
        <w:pStyle w:val="Code"/>
      </w:pPr>
      <w:r>
        <w:t xml:space="preserve">    eMM5GRegStatus     [12] EMM5GMMStatus OPTIONAL</w:t>
      </w:r>
    </w:p>
    <w:p w14:paraId="26012D5E" w14:textId="77777777" w:rsidR="00F059D4" w:rsidRDefault="00F059D4">
      <w:pPr>
        <w:pStyle w:val="Code"/>
      </w:pPr>
      <w:r>
        <w:t>}</w:t>
      </w:r>
    </w:p>
    <w:p w14:paraId="16363E6D" w14:textId="77777777" w:rsidR="00F059D4" w:rsidRDefault="00F059D4">
      <w:pPr>
        <w:pStyle w:val="Code"/>
      </w:pPr>
    </w:p>
    <w:p w14:paraId="3A0595D1" w14:textId="77777777" w:rsidR="00F059D4" w:rsidRDefault="00F059D4">
      <w:pPr>
        <w:pStyle w:val="Code"/>
      </w:pPr>
      <w:r>
        <w:t>MMEUnsuccessfulProcedure ::= SEQUENCE</w:t>
      </w:r>
    </w:p>
    <w:p w14:paraId="035151F0" w14:textId="77777777" w:rsidR="00F059D4" w:rsidRDefault="00F059D4">
      <w:pPr>
        <w:pStyle w:val="Code"/>
      </w:pPr>
      <w:r>
        <w:t>{</w:t>
      </w:r>
    </w:p>
    <w:p w14:paraId="61C123F3" w14:textId="77777777" w:rsidR="00F059D4" w:rsidRDefault="00F059D4">
      <w:pPr>
        <w:pStyle w:val="Code"/>
      </w:pPr>
      <w:r>
        <w:t xml:space="preserve">    failedProcedureType [1] MMEFailedProcedureType,</w:t>
      </w:r>
    </w:p>
    <w:p w14:paraId="498D1139" w14:textId="77777777" w:rsidR="00F059D4" w:rsidRDefault="00F059D4">
      <w:pPr>
        <w:pStyle w:val="Code"/>
      </w:pPr>
      <w:r>
        <w:t xml:space="preserve">    failureCause        [2] MMEFailureCause,</w:t>
      </w:r>
    </w:p>
    <w:p w14:paraId="43DA906C" w14:textId="77777777" w:rsidR="00F059D4" w:rsidRDefault="00F059D4">
      <w:pPr>
        <w:pStyle w:val="Code"/>
      </w:pPr>
      <w:r>
        <w:t xml:space="preserve">    iMSI                [3] IMSI OPTIONAL,</w:t>
      </w:r>
    </w:p>
    <w:p w14:paraId="32E35B79" w14:textId="77777777" w:rsidR="00F059D4" w:rsidRDefault="00F059D4">
      <w:pPr>
        <w:pStyle w:val="Code"/>
      </w:pPr>
      <w:r>
        <w:t xml:space="preserve">    iMEI                [4] IMEI OPTIONAL,</w:t>
      </w:r>
    </w:p>
    <w:p w14:paraId="5738FB6F" w14:textId="77777777" w:rsidR="00F059D4" w:rsidRDefault="00F059D4">
      <w:pPr>
        <w:pStyle w:val="Code"/>
      </w:pPr>
      <w:r>
        <w:t xml:space="preserve">    mSISDN              [5] MSISDN OPTIONAL,</w:t>
      </w:r>
    </w:p>
    <w:p w14:paraId="4012C04B" w14:textId="77777777" w:rsidR="00F059D4" w:rsidRDefault="00F059D4">
      <w:pPr>
        <w:pStyle w:val="Code"/>
      </w:pPr>
      <w:r>
        <w:t xml:space="preserve">    gUTI                [6] GUTI OPTIONAL,</w:t>
      </w:r>
    </w:p>
    <w:p w14:paraId="2A67D776" w14:textId="77777777" w:rsidR="00F059D4" w:rsidRDefault="00F059D4">
      <w:pPr>
        <w:pStyle w:val="Code"/>
      </w:pPr>
      <w:r>
        <w:t xml:space="preserve">    location            [7] Location OPTIONAL</w:t>
      </w:r>
    </w:p>
    <w:p w14:paraId="6CC19804" w14:textId="77777777" w:rsidR="00F059D4" w:rsidRDefault="00F059D4">
      <w:pPr>
        <w:pStyle w:val="Code"/>
      </w:pPr>
      <w:r>
        <w:t>}</w:t>
      </w:r>
    </w:p>
    <w:p w14:paraId="59F1BC99" w14:textId="77777777" w:rsidR="00F059D4" w:rsidRDefault="00F059D4">
      <w:pPr>
        <w:pStyle w:val="Code"/>
      </w:pPr>
    </w:p>
    <w:p w14:paraId="29DD3032" w14:textId="77777777" w:rsidR="00F059D4" w:rsidRDefault="00F059D4">
      <w:pPr>
        <w:pStyle w:val="Code"/>
      </w:pPr>
      <w:r>
        <w:t>-- See clause 6.3.2.2.8 for details of this structure</w:t>
      </w:r>
    </w:p>
    <w:p w14:paraId="258EB63F" w14:textId="77777777" w:rsidR="00F059D4" w:rsidRDefault="00F059D4">
      <w:pPr>
        <w:pStyle w:val="Code"/>
      </w:pPr>
      <w:r>
        <w:t>MMEPositioningInfoTransfer ::= SEQUENCE</w:t>
      </w:r>
    </w:p>
    <w:p w14:paraId="6EF25EAF" w14:textId="77777777" w:rsidR="00F059D4" w:rsidRDefault="00F059D4">
      <w:pPr>
        <w:pStyle w:val="Code"/>
      </w:pPr>
      <w:r>
        <w:t>{</w:t>
      </w:r>
    </w:p>
    <w:p w14:paraId="63274A92" w14:textId="77777777" w:rsidR="00F059D4" w:rsidRDefault="00F059D4">
      <w:pPr>
        <w:pStyle w:val="Code"/>
      </w:pPr>
      <w:r>
        <w:t xml:space="preserve">    iMSI                [1] IMSI,</w:t>
      </w:r>
    </w:p>
    <w:p w14:paraId="7564AB90" w14:textId="77777777" w:rsidR="00F059D4" w:rsidRDefault="00F059D4">
      <w:pPr>
        <w:pStyle w:val="Code"/>
      </w:pPr>
      <w:r>
        <w:t xml:space="preserve">    iMEI                [2] IMEI OPTIONAL,</w:t>
      </w:r>
    </w:p>
    <w:p w14:paraId="32169C10" w14:textId="77777777" w:rsidR="00F059D4" w:rsidRDefault="00F059D4">
      <w:pPr>
        <w:pStyle w:val="Code"/>
      </w:pPr>
      <w:r>
        <w:t xml:space="preserve">    mSISDN              [3] MSISDN OPTIONAL,</w:t>
      </w:r>
    </w:p>
    <w:p w14:paraId="286DE941" w14:textId="77777777" w:rsidR="00F059D4" w:rsidRDefault="00F059D4">
      <w:pPr>
        <w:pStyle w:val="Code"/>
      </w:pPr>
      <w:r>
        <w:t xml:space="preserve">    gUTI                [4] GUTI OPTIONAL,</w:t>
      </w:r>
    </w:p>
    <w:p w14:paraId="1B9A3B7B" w14:textId="77777777" w:rsidR="00F059D4" w:rsidRDefault="00F059D4">
      <w:pPr>
        <w:pStyle w:val="Code"/>
      </w:pPr>
      <w:r>
        <w:t xml:space="preserve">    lPPaMessage         [5] OCTET STRING OPTIONAL,</w:t>
      </w:r>
    </w:p>
    <w:p w14:paraId="06E8A17F" w14:textId="77777777" w:rsidR="00F059D4" w:rsidRDefault="00F059D4">
      <w:pPr>
        <w:pStyle w:val="Code"/>
      </w:pPr>
      <w:r>
        <w:t xml:space="preserve">    lPPMessage          [6] OCTET STRING OPTIONAL,</w:t>
      </w:r>
    </w:p>
    <w:p w14:paraId="25884760" w14:textId="77777777" w:rsidR="00F059D4" w:rsidRDefault="00F059D4">
      <w:pPr>
        <w:pStyle w:val="Code"/>
      </w:pPr>
      <w:r>
        <w:t xml:space="preserve">    mMELCSCorrelationId [7] OCTET STRING (SIZE(4))</w:t>
      </w:r>
    </w:p>
    <w:p w14:paraId="7826F73A" w14:textId="77777777" w:rsidR="00F059D4" w:rsidRDefault="00F059D4">
      <w:pPr>
        <w:pStyle w:val="Code"/>
      </w:pPr>
      <w:r>
        <w:t>}</w:t>
      </w:r>
    </w:p>
    <w:p w14:paraId="09E7659C" w14:textId="77777777" w:rsidR="00F059D4" w:rsidRDefault="00F059D4">
      <w:pPr>
        <w:pStyle w:val="Code"/>
      </w:pPr>
    </w:p>
    <w:p w14:paraId="0D31B6C4" w14:textId="77777777" w:rsidR="00F059D4" w:rsidRDefault="00F059D4">
      <w:pPr>
        <w:pStyle w:val="CodeHeader"/>
      </w:pPr>
      <w:r>
        <w:t>-- ==================</w:t>
      </w:r>
    </w:p>
    <w:p w14:paraId="473D2D4F" w14:textId="77777777" w:rsidR="00F059D4" w:rsidRDefault="00F059D4">
      <w:pPr>
        <w:pStyle w:val="CodeHeader"/>
      </w:pPr>
      <w:r>
        <w:t>-- EPS MME parameters</w:t>
      </w:r>
    </w:p>
    <w:p w14:paraId="10FFFAB5" w14:textId="77777777" w:rsidR="00F059D4" w:rsidRDefault="00F059D4">
      <w:pPr>
        <w:pStyle w:val="Code"/>
      </w:pPr>
      <w:r>
        <w:t>-- ==================</w:t>
      </w:r>
    </w:p>
    <w:p w14:paraId="47419E69" w14:textId="77777777" w:rsidR="00F059D4" w:rsidRDefault="00F059D4">
      <w:pPr>
        <w:pStyle w:val="Code"/>
      </w:pPr>
    </w:p>
    <w:p w14:paraId="3B6705E0" w14:textId="77777777" w:rsidR="00F059D4" w:rsidRDefault="00F059D4">
      <w:pPr>
        <w:pStyle w:val="Code"/>
      </w:pPr>
      <w:r>
        <w:t>EMMCause ::= INTEGER (0..255)</w:t>
      </w:r>
    </w:p>
    <w:p w14:paraId="7A593325" w14:textId="77777777" w:rsidR="00F059D4" w:rsidRDefault="00F059D4">
      <w:pPr>
        <w:pStyle w:val="Code"/>
      </w:pPr>
    </w:p>
    <w:p w14:paraId="4B0C0B4D" w14:textId="77777777" w:rsidR="00F059D4" w:rsidRDefault="00F059D4">
      <w:pPr>
        <w:pStyle w:val="Code"/>
      </w:pPr>
      <w:r>
        <w:t>ESMCause ::= INTEGER (0..255)</w:t>
      </w:r>
    </w:p>
    <w:p w14:paraId="281A625D" w14:textId="77777777" w:rsidR="00F059D4" w:rsidRDefault="00F059D4">
      <w:pPr>
        <w:pStyle w:val="Code"/>
      </w:pPr>
    </w:p>
    <w:p w14:paraId="173C5803" w14:textId="77777777" w:rsidR="00F059D4" w:rsidRDefault="00F059D4">
      <w:pPr>
        <w:pStyle w:val="Code"/>
      </w:pPr>
      <w:r>
        <w:t>EPSAttachType ::= ENUMERATED</w:t>
      </w:r>
    </w:p>
    <w:p w14:paraId="010936D9" w14:textId="77777777" w:rsidR="00F059D4" w:rsidRDefault="00F059D4">
      <w:pPr>
        <w:pStyle w:val="Code"/>
      </w:pPr>
      <w:r>
        <w:t>{</w:t>
      </w:r>
    </w:p>
    <w:p w14:paraId="5989C872" w14:textId="77777777" w:rsidR="00F059D4" w:rsidRDefault="00F059D4">
      <w:pPr>
        <w:pStyle w:val="Code"/>
      </w:pPr>
      <w:r>
        <w:t xml:space="preserve">    ePSAttach(1),</w:t>
      </w:r>
    </w:p>
    <w:p w14:paraId="15DB9E4D" w14:textId="77777777" w:rsidR="00F059D4" w:rsidRDefault="00F059D4">
      <w:pPr>
        <w:pStyle w:val="Code"/>
      </w:pPr>
      <w:r>
        <w:t xml:space="preserve">    combinedEPSIMSIAttach(2),</w:t>
      </w:r>
    </w:p>
    <w:p w14:paraId="2554A998" w14:textId="77777777" w:rsidR="00F059D4" w:rsidRDefault="00F059D4">
      <w:pPr>
        <w:pStyle w:val="Code"/>
      </w:pPr>
      <w:r>
        <w:t xml:space="preserve">    ePSRLOSAttach(3),</w:t>
      </w:r>
    </w:p>
    <w:p w14:paraId="3BFAF9D8" w14:textId="77777777" w:rsidR="00F059D4" w:rsidRDefault="00F059D4">
      <w:pPr>
        <w:pStyle w:val="Code"/>
      </w:pPr>
      <w:r>
        <w:t xml:space="preserve">    ePSEmergencyAttach(4),</w:t>
      </w:r>
    </w:p>
    <w:p w14:paraId="264FB434" w14:textId="77777777" w:rsidR="00F059D4" w:rsidRDefault="00F059D4">
      <w:pPr>
        <w:pStyle w:val="Code"/>
      </w:pPr>
      <w:r>
        <w:t xml:space="preserve">    reserved(5)</w:t>
      </w:r>
    </w:p>
    <w:p w14:paraId="5AC0F579" w14:textId="77777777" w:rsidR="00F059D4" w:rsidRDefault="00F059D4">
      <w:pPr>
        <w:pStyle w:val="Code"/>
      </w:pPr>
      <w:r>
        <w:t>}</w:t>
      </w:r>
    </w:p>
    <w:p w14:paraId="379600D8" w14:textId="77777777" w:rsidR="00F059D4" w:rsidRDefault="00F059D4">
      <w:pPr>
        <w:pStyle w:val="Code"/>
      </w:pPr>
    </w:p>
    <w:p w14:paraId="10AB28CD" w14:textId="77777777" w:rsidR="00F059D4" w:rsidRDefault="00F059D4">
      <w:pPr>
        <w:pStyle w:val="Code"/>
      </w:pPr>
      <w:r>
        <w:t>EPSAttachResult ::= ENUMERATED</w:t>
      </w:r>
    </w:p>
    <w:p w14:paraId="1148FB25" w14:textId="77777777" w:rsidR="00F059D4" w:rsidRDefault="00F059D4">
      <w:pPr>
        <w:pStyle w:val="Code"/>
      </w:pPr>
      <w:r>
        <w:t>{</w:t>
      </w:r>
    </w:p>
    <w:p w14:paraId="37D77689" w14:textId="77777777" w:rsidR="00F059D4" w:rsidRDefault="00F059D4">
      <w:pPr>
        <w:pStyle w:val="Code"/>
      </w:pPr>
      <w:r>
        <w:t xml:space="preserve">    ePSOnly(1),</w:t>
      </w:r>
    </w:p>
    <w:p w14:paraId="5FEB332B" w14:textId="77777777" w:rsidR="00F059D4" w:rsidRDefault="00F059D4">
      <w:pPr>
        <w:pStyle w:val="Code"/>
      </w:pPr>
      <w:r>
        <w:t xml:space="preserve">    combinedEPSIMSI(2)</w:t>
      </w:r>
    </w:p>
    <w:p w14:paraId="5D16EACF" w14:textId="77777777" w:rsidR="00F059D4" w:rsidRDefault="00F059D4">
      <w:pPr>
        <w:pStyle w:val="Code"/>
      </w:pPr>
      <w:r>
        <w:t>}</w:t>
      </w:r>
    </w:p>
    <w:p w14:paraId="533B0082" w14:textId="77777777" w:rsidR="00F059D4" w:rsidRDefault="00F059D4">
      <w:pPr>
        <w:pStyle w:val="Code"/>
      </w:pPr>
    </w:p>
    <w:p w14:paraId="198F57FE" w14:textId="77777777" w:rsidR="00F059D4" w:rsidRDefault="00F059D4">
      <w:pPr>
        <w:pStyle w:val="Code"/>
      </w:pPr>
    </w:p>
    <w:p w14:paraId="2B2F59CE" w14:textId="77777777" w:rsidR="00F059D4" w:rsidRDefault="00F059D4">
      <w:pPr>
        <w:pStyle w:val="Code"/>
      </w:pPr>
      <w:r>
        <w:t>EPSDetachType ::= ENUMERATED</w:t>
      </w:r>
    </w:p>
    <w:p w14:paraId="529505F5" w14:textId="77777777" w:rsidR="00F059D4" w:rsidRDefault="00F059D4">
      <w:pPr>
        <w:pStyle w:val="Code"/>
      </w:pPr>
      <w:r>
        <w:lastRenderedPageBreak/>
        <w:t>{</w:t>
      </w:r>
    </w:p>
    <w:p w14:paraId="3A1264D7" w14:textId="77777777" w:rsidR="00F059D4" w:rsidRDefault="00F059D4">
      <w:pPr>
        <w:pStyle w:val="Code"/>
      </w:pPr>
      <w:r>
        <w:t xml:space="preserve">    ePSDetach(1),</w:t>
      </w:r>
    </w:p>
    <w:p w14:paraId="6EB367F7" w14:textId="77777777" w:rsidR="00F059D4" w:rsidRDefault="00F059D4">
      <w:pPr>
        <w:pStyle w:val="Code"/>
      </w:pPr>
      <w:r>
        <w:t xml:space="preserve">    iMSIDetach(2),</w:t>
      </w:r>
    </w:p>
    <w:p w14:paraId="73A86317" w14:textId="77777777" w:rsidR="00F059D4" w:rsidRDefault="00F059D4">
      <w:pPr>
        <w:pStyle w:val="Code"/>
      </w:pPr>
      <w:r>
        <w:t xml:space="preserve">    combinedEPSIMSIDetach(3),</w:t>
      </w:r>
    </w:p>
    <w:p w14:paraId="1DEE6D02" w14:textId="77777777" w:rsidR="00F059D4" w:rsidRDefault="00F059D4">
      <w:pPr>
        <w:pStyle w:val="Code"/>
      </w:pPr>
      <w:r>
        <w:t xml:space="preserve">    reAttachRequired(4),</w:t>
      </w:r>
    </w:p>
    <w:p w14:paraId="5ED89EBF" w14:textId="77777777" w:rsidR="00F059D4" w:rsidRDefault="00F059D4">
      <w:pPr>
        <w:pStyle w:val="Code"/>
      </w:pPr>
      <w:r>
        <w:t xml:space="preserve">    reAttachNotRequired(5),</w:t>
      </w:r>
    </w:p>
    <w:p w14:paraId="374EE7FE" w14:textId="77777777" w:rsidR="00F059D4" w:rsidRDefault="00F059D4">
      <w:pPr>
        <w:pStyle w:val="Code"/>
      </w:pPr>
      <w:r>
        <w:t xml:space="preserve">    reserved(6)</w:t>
      </w:r>
    </w:p>
    <w:p w14:paraId="6926D69C" w14:textId="77777777" w:rsidR="00F059D4" w:rsidRDefault="00F059D4">
      <w:pPr>
        <w:pStyle w:val="Code"/>
      </w:pPr>
      <w:r>
        <w:t>}</w:t>
      </w:r>
    </w:p>
    <w:p w14:paraId="120408A0" w14:textId="77777777" w:rsidR="00F059D4" w:rsidRDefault="00F059D4">
      <w:pPr>
        <w:pStyle w:val="Code"/>
      </w:pPr>
    </w:p>
    <w:p w14:paraId="3FCB8F75" w14:textId="77777777" w:rsidR="00F059D4" w:rsidRDefault="00F059D4">
      <w:pPr>
        <w:pStyle w:val="Code"/>
      </w:pPr>
      <w:r>
        <w:t>EPSSMSServiceStatus ::= ENUMERATED</w:t>
      </w:r>
    </w:p>
    <w:p w14:paraId="7F4B5138" w14:textId="77777777" w:rsidR="00F059D4" w:rsidRDefault="00F059D4">
      <w:pPr>
        <w:pStyle w:val="Code"/>
      </w:pPr>
      <w:r>
        <w:t>{</w:t>
      </w:r>
    </w:p>
    <w:p w14:paraId="0777C9C2" w14:textId="77777777" w:rsidR="00F059D4" w:rsidRDefault="00F059D4">
      <w:pPr>
        <w:pStyle w:val="Code"/>
      </w:pPr>
      <w:r>
        <w:t xml:space="preserve">    sMSServicesNotAvailable(1),</w:t>
      </w:r>
    </w:p>
    <w:p w14:paraId="1983C70F" w14:textId="77777777" w:rsidR="00F059D4" w:rsidRDefault="00F059D4">
      <w:pPr>
        <w:pStyle w:val="Code"/>
      </w:pPr>
      <w:r>
        <w:t xml:space="preserve">    sMSServicesNotAvailableInThisPLMN(2),</w:t>
      </w:r>
    </w:p>
    <w:p w14:paraId="6F784B09" w14:textId="77777777" w:rsidR="00F059D4" w:rsidRDefault="00F059D4">
      <w:pPr>
        <w:pStyle w:val="Code"/>
      </w:pPr>
      <w:r>
        <w:t xml:space="preserve">    networkFailure(3),</w:t>
      </w:r>
    </w:p>
    <w:p w14:paraId="74E38822" w14:textId="77777777" w:rsidR="00F059D4" w:rsidRDefault="00F059D4">
      <w:pPr>
        <w:pStyle w:val="Code"/>
      </w:pPr>
      <w:r>
        <w:t xml:space="preserve">    congestion(4)</w:t>
      </w:r>
    </w:p>
    <w:p w14:paraId="57EA87E5" w14:textId="77777777" w:rsidR="00F059D4" w:rsidRDefault="00F059D4">
      <w:pPr>
        <w:pStyle w:val="Code"/>
      </w:pPr>
      <w:r>
        <w:t>}</w:t>
      </w:r>
    </w:p>
    <w:p w14:paraId="5B6C4CA8" w14:textId="77777777" w:rsidR="00F059D4" w:rsidRDefault="00F059D4">
      <w:pPr>
        <w:pStyle w:val="Code"/>
      </w:pPr>
    </w:p>
    <w:p w14:paraId="64C5BB85" w14:textId="77777777" w:rsidR="00F059D4" w:rsidRDefault="00F059D4">
      <w:pPr>
        <w:pStyle w:val="Code"/>
      </w:pPr>
      <w:r>
        <w:t>MMEDirection ::= ENUMERATED</w:t>
      </w:r>
    </w:p>
    <w:p w14:paraId="10B7CC23" w14:textId="77777777" w:rsidR="00F059D4" w:rsidRDefault="00F059D4">
      <w:pPr>
        <w:pStyle w:val="Code"/>
      </w:pPr>
      <w:r>
        <w:t>{</w:t>
      </w:r>
    </w:p>
    <w:p w14:paraId="761F26FD" w14:textId="77777777" w:rsidR="00F059D4" w:rsidRDefault="00F059D4">
      <w:pPr>
        <w:pStyle w:val="Code"/>
      </w:pPr>
      <w:r>
        <w:t xml:space="preserve">    networkInitiated(1),</w:t>
      </w:r>
    </w:p>
    <w:p w14:paraId="2427B4AB" w14:textId="77777777" w:rsidR="00F059D4" w:rsidRDefault="00F059D4">
      <w:pPr>
        <w:pStyle w:val="Code"/>
      </w:pPr>
      <w:r>
        <w:t xml:space="preserve">    uEInitiated(2)</w:t>
      </w:r>
    </w:p>
    <w:p w14:paraId="224AC83C" w14:textId="77777777" w:rsidR="00F059D4" w:rsidRDefault="00F059D4">
      <w:pPr>
        <w:pStyle w:val="Code"/>
      </w:pPr>
      <w:r>
        <w:t>}</w:t>
      </w:r>
    </w:p>
    <w:p w14:paraId="29F05D8C" w14:textId="77777777" w:rsidR="00F059D4" w:rsidRDefault="00F059D4">
      <w:pPr>
        <w:pStyle w:val="Code"/>
      </w:pPr>
    </w:p>
    <w:p w14:paraId="05417CBC" w14:textId="77777777" w:rsidR="00F059D4" w:rsidRDefault="00F059D4">
      <w:pPr>
        <w:pStyle w:val="Code"/>
      </w:pPr>
      <w:r>
        <w:t>MMEFailedProcedureType ::= ENUMERATED</w:t>
      </w:r>
    </w:p>
    <w:p w14:paraId="3C5AE69A" w14:textId="77777777" w:rsidR="00F059D4" w:rsidRDefault="00F059D4">
      <w:pPr>
        <w:pStyle w:val="Code"/>
      </w:pPr>
      <w:r>
        <w:t>{</w:t>
      </w:r>
    </w:p>
    <w:p w14:paraId="064D8587" w14:textId="77777777" w:rsidR="00F059D4" w:rsidRDefault="00F059D4">
      <w:pPr>
        <w:pStyle w:val="Code"/>
      </w:pPr>
      <w:r>
        <w:t xml:space="preserve">    attachReject(1),</w:t>
      </w:r>
    </w:p>
    <w:p w14:paraId="67084EE0" w14:textId="77777777" w:rsidR="00F059D4" w:rsidRDefault="00F059D4">
      <w:pPr>
        <w:pStyle w:val="Code"/>
      </w:pPr>
      <w:r>
        <w:t xml:space="preserve">    authenticationReject(2),</w:t>
      </w:r>
    </w:p>
    <w:p w14:paraId="44C6E87A" w14:textId="77777777" w:rsidR="00F059D4" w:rsidRDefault="00F059D4">
      <w:pPr>
        <w:pStyle w:val="Code"/>
      </w:pPr>
      <w:r>
        <w:t xml:space="preserve">    securityModeReject(3),</w:t>
      </w:r>
    </w:p>
    <w:p w14:paraId="1DD168E3" w14:textId="77777777" w:rsidR="00F059D4" w:rsidRDefault="00F059D4">
      <w:pPr>
        <w:pStyle w:val="Code"/>
      </w:pPr>
      <w:r>
        <w:t xml:space="preserve">    serviceReject(4),</w:t>
      </w:r>
    </w:p>
    <w:p w14:paraId="05B19AC5" w14:textId="77777777" w:rsidR="00F059D4" w:rsidRDefault="00F059D4">
      <w:pPr>
        <w:pStyle w:val="Code"/>
      </w:pPr>
      <w:r>
        <w:t xml:space="preserve">    trackingAreaUpdateReject(5),</w:t>
      </w:r>
    </w:p>
    <w:p w14:paraId="098B23ED" w14:textId="77777777" w:rsidR="00F059D4" w:rsidRDefault="00F059D4">
      <w:pPr>
        <w:pStyle w:val="Code"/>
      </w:pPr>
      <w:r>
        <w:t xml:space="preserve">    activateDedicatedEPSBearerContextReject(6),</w:t>
      </w:r>
    </w:p>
    <w:p w14:paraId="39EE02F4" w14:textId="77777777" w:rsidR="00F059D4" w:rsidRDefault="00F059D4">
      <w:pPr>
        <w:pStyle w:val="Code"/>
      </w:pPr>
      <w:r>
        <w:t xml:space="preserve">    activateDefaultEPSBearerContextReject(7),</w:t>
      </w:r>
    </w:p>
    <w:p w14:paraId="7AF42BE5" w14:textId="77777777" w:rsidR="00F059D4" w:rsidRDefault="00F059D4">
      <w:pPr>
        <w:pStyle w:val="Code"/>
      </w:pPr>
      <w:r>
        <w:t xml:space="preserve">    bearerResourceAllocationReject(8),</w:t>
      </w:r>
    </w:p>
    <w:p w14:paraId="0444E78E" w14:textId="77777777" w:rsidR="00F059D4" w:rsidRDefault="00F059D4">
      <w:pPr>
        <w:pStyle w:val="Code"/>
      </w:pPr>
      <w:r>
        <w:t xml:space="preserve">    bearerResourceModificationReject(9),</w:t>
      </w:r>
    </w:p>
    <w:p w14:paraId="6273F3B2" w14:textId="77777777" w:rsidR="00F059D4" w:rsidRDefault="00F059D4">
      <w:pPr>
        <w:pStyle w:val="Code"/>
      </w:pPr>
      <w:r>
        <w:t xml:space="preserve">    modifyEPSBearerContectReject(10),</w:t>
      </w:r>
    </w:p>
    <w:p w14:paraId="1558EDF3" w14:textId="77777777" w:rsidR="00F059D4" w:rsidRDefault="00F059D4">
      <w:pPr>
        <w:pStyle w:val="Code"/>
      </w:pPr>
      <w:r>
        <w:t xml:space="preserve">    pDNConnectivityReject(11),</w:t>
      </w:r>
    </w:p>
    <w:p w14:paraId="0FAD478A" w14:textId="77777777" w:rsidR="00F059D4" w:rsidRDefault="00F059D4">
      <w:pPr>
        <w:pStyle w:val="Code"/>
      </w:pPr>
      <w:r>
        <w:t xml:space="preserve">    pDNDisconnectReject(12)</w:t>
      </w:r>
    </w:p>
    <w:p w14:paraId="059E3ED2" w14:textId="77777777" w:rsidR="00F059D4" w:rsidRDefault="00F059D4">
      <w:pPr>
        <w:pStyle w:val="Code"/>
      </w:pPr>
      <w:r>
        <w:t>}</w:t>
      </w:r>
    </w:p>
    <w:p w14:paraId="22DCAEEB" w14:textId="77777777" w:rsidR="00F059D4" w:rsidRDefault="00F059D4">
      <w:pPr>
        <w:pStyle w:val="Code"/>
      </w:pPr>
    </w:p>
    <w:p w14:paraId="072F42CB" w14:textId="77777777" w:rsidR="00F059D4" w:rsidRDefault="00F059D4">
      <w:pPr>
        <w:pStyle w:val="Code"/>
      </w:pPr>
      <w:r>
        <w:t>MMEFailureCause ::= CHOICE</w:t>
      </w:r>
    </w:p>
    <w:p w14:paraId="3B221BEB" w14:textId="77777777" w:rsidR="00F059D4" w:rsidRDefault="00F059D4">
      <w:pPr>
        <w:pStyle w:val="Code"/>
      </w:pPr>
      <w:r>
        <w:t>{</w:t>
      </w:r>
    </w:p>
    <w:p w14:paraId="2695ECBA" w14:textId="77777777" w:rsidR="00F059D4" w:rsidRDefault="00F059D4">
      <w:pPr>
        <w:pStyle w:val="Code"/>
      </w:pPr>
      <w:r>
        <w:t xml:space="preserve">    eMMCause [1] EMMCause,</w:t>
      </w:r>
    </w:p>
    <w:p w14:paraId="60A753B1" w14:textId="77777777" w:rsidR="00F059D4" w:rsidRDefault="00F059D4">
      <w:pPr>
        <w:pStyle w:val="Code"/>
      </w:pPr>
      <w:r>
        <w:t xml:space="preserve">    eSMCause [2] ESMCause</w:t>
      </w:r>
    </w:p>
    <w:p w14:paraId="0E428904" w14:textId="77777777" w:rsidR="00F059D4" w:rsidRDefault="00F059D4">
      <w:pPr>
        <w:pStyle w:val="Code"/>
      </w:pPr>
      <w:r>
        <w:t>}</w:t>
      </w:r>
    </w:p>
    <w:p w14:paraId="298F1E85" w14:textId="77777777" w:rsidR="00F059D4" w:rsidRDefault="00F059D4">
      <w:pPr>
        <w:pStyle w:val="Code"/>
      </w:pPr>
    </w:p>
    <w:p w14:paraId="72929367" w14:textId="77777777" w:rsidR="00F059D4" w:rsidRDefault="00F059D4">
      <w:pPr>
        <w:pStyle w:val="CodeHeader"/>
      </w:pPr>
      <w:r>
        <w:t>-- ===========================</w:t>
      </w:r>
    </w:p>
    <w:p w14:paraId="7C2DD45E" w14:textId="77777777" w:rsidR="00F059D4" w:rsidRDefault="00F059D4">
      <w:pPr>
        <w:pStyle w:val="CodeHeader"/>
      </w:pPr>
      <w:r>
        <w:t>-- LI Notification definitions</w:t>
      </w:r>
    </w:p>
    <w:p w14:paraId="05392764" w14:textId="77777777" w:rsidR="00F059D4" w:rsidRDefault="00F059D4">
      <w:pPr>
        <w:pStyle w:val="Code"/>
      </w:pPr>
      <w:r>
        <w:t>-- ===========================</w:t>
      </w:r>
    </w:p>
    <w:p w14:paraId="7CA8E9F0" w14:textId="77777777" w:rsidR="00F059D4" w:rsidRDefault="00F059D4">
      <w:pPr>
        <w:pStyle w:val="Code"/>
      </w:pPr>
    </w:p>
    <w:p w14:paraId="77238862" w14:textId="77777777" w:rsidR="00F059D4" w:rsidRDefault="00F059D4">
      <w:pPr>
        <w:pStyle w:val="Code"/>
      </w:pPr>
      <w:r>
        <w:t>LINotification ::= SEQUENCE</w:t>
      </w:r>
    </w:p>
    <w:p w14:paraId="2933FC88" w14:textId="77777777" w:rsidR="00F059D4" w:rsidRDefault="00F059D4">
      <w:pPr>
        <w:pStyle w:val="Code"/>
      </w:pPr>
      <w:r>
        <w:t>{</w:t>
      </w:r>
    </w:p>
    <w:p w14:paraId="4A6BBAA8" w14:textId="77777777" w:rsidR="00F059D4" w:rsidRDefault="00F059D4">
      <w:pPr>
        <w:pStyle w:val="Code"/>
      </w:pPr>
      <w:r>
        <w:t xml:space="preserve">    notificationType                    [1] LINotificationType,</w:t>
      </w:r>
    </w:p>
    <w:p w14:paraId="21E4A34A" w14:textId="77777777" w:rsidR="00F059D4" w:rsidRDefault="00F059D4">
      <w:pPr>
        <w:pStyle w:val="Code"/>
      </w:pPr>
      <w:r>
        <w:t xml:space="preserve">    appliedTargetID                     [2] TargetIdentifier OPTIONAL,</w:t>
      </w:r>
    </w:p>
    <w:p w14:paraId="5B5902B5" w14:textId="77777777" w:rsidR="00F059D4" w:rsidRDefault="00F059D4">
      <w:pPr>
        <w:pStyle w:val="Code"/>
      </w:pPr>
      <w:r>
        <w:t xml:space="preserve">    appliedDeliveryInformation          [3] SEQUENCE OF LIAppliedDeliveryInformation OPTIONAL,</w:t>
      </w:r>
    </w:p>
    <w:p w14:paraId="00C9B5C5" w14:textId="77777777" w:rsidR="00F059D4" w:rsidRDefault="00F059D4">
      <w:pPr>
        <w:pStyle w:val="Code"/>
      </w:pPr>
      <w:r>
        <w:t xml:space="preserve">    appliedStartTime                    [4] Timestamp OPTIONAL,</w:t>
      </w:r>
    </w:p>
    <w:p w14:paraId="554EFC24" w14:textId="77777777" w:rsidR="00F059D4" w:rsidRDefault="00F059D4">
      <w:pPr>
        <w:pStyle w:val="Code"/>
      </w:pPr>
      <w:r>
        <w:t xml:space="preserve">    appliedEndTime                      [5] Timestamp OPTIONAL</w:t>
      </w:r>
    </w:p>
    <w:p w14:paraId="522BC60C" w14:textId="77777777" w:rsidR="00F059D4" w:rsidRDefault="00F059D4">
      <w:pPr>
        <w:pStyle w:val="Code"/>
      </w:pPr>
      <w:r>
        <w:t>}</w:t>
      </w:r>
    </w:p>
    <w:p w14:paraId="74599EE9" w14:textId="77777777" w:rsidR="00F059D4" w:rsidRDefault="00F059D4">
      <w:pPr>
        <w:pStyle w:val="Code"/>
      </w:pPr>
    </w:p>
    <w:p w14:paraId="2D3247B5" w14:textId="77777777" w:rsidR="00F059D4" w:rsidRDefault="00F059D4">
      <w:pPr>
        <w:pStyle w:val="CodeHeader"/>
      </w:pPr>
      <w:r>
        <w:t>-- ==========================</w:t>
      </w:r>
    </w:p>
    <w:p w14:paraId="7CF5B65A" w14:textId="77777777" w:rsidR="00F059D4" w:rsidRDefault="00F059D4">
      <w:pPr>
        <w:pStyle w:val="CodeHeader"/>
      </w:pPr>
      <w:r>
        <w:t>-- LI Notification parameters</w:t>
      </w:r>
    </w:p>
    <w:p w14:paraId="7961A576" w14:textId="77777777" w:rsidR="00F059D4" w:rsidRDefault="00F059D4">
      <w:pPr>
        <w:pStyle w:val="Code"/>
      </w:pPr>
      <w:r>
        <w:t>-- ==========================</w:t>
      </w:r>
    </w:p>
    <w:p w14:paraId="321588FE" w14:textId="77777777" w:rsidR="00F059D4" w:rsidRDefault="00F059D4">
      <w:pPr>
        <w:pStyle w:val="Code"/>
      </w:pPr>
    </w:p>
    <w:p w14:paraId="7F354C1D" w14:textId="77777777" w:rsidR="00F059D4" w:rsidRDefault="00F059D4">
      <w:pPr>
        <w:pStyle w:val="Code"/>
      </w:pPr>
      <w:r>
        <w:t>LINotificationType ::= ENUMERATED</w:t>
      </w:r>
    </w:p>
    <w:p w14:paraId="3AB5FE8E" w14:textId="77777777" w:rsidR="00F059D4" w:rsidRDefault="00F059D4">
      <w:pPr>
        <w:pStyle w:val="Code"/>
      </w:pPr>
      <w:r>
        <w:t>{</w:t>
      </w:r>
    </w:p>
    <w:p w14:paraId="72F3578A" w14:textId="77777777" w:rsidR="00F059D4" w:rsidRDefault="00F059D4">
      <w:pPr>
        <w:pStyle w:val="Code"/>
      </w:pPr>
      <w:r>
        <w:t xml:space="preserve">    activation(1),</w:t>
      </w:r>
    </w:p>
    <w:p w14:paraId="7C722DAF" w14:textId="77777777" w:rsidR="00F059D4" w:rsidRDefault="00F059D4">
      <w:pPr>
        <w:pStyle w:val="Code"/>
      </w:pPr>
      <w:r>
        <w:t xml:space="preserve">    deactivation(2),</w:t>
      </w:r>
    </w:p>
    <w:p w14:paraId="434F89C9" w14:textId="77777777" w:rsidR="00F059D4" w:rsidRDefault="00F059D4">
      <w:pPr>
        <w:pStyle w:val="Code"/>
      </w:pPr>
      <w:r>
        <w:t xml:space="preserve">    modification(3)</w:t>
      </w:r>
    </w:p>
    <w:p w14:paraId="5D65BD8F" w14:textId="77777777" w:rsidR="00F059D4" w:rsidRDefault="00F059D4">
      <w:pPr>
        <w:pStyle w:val="Code"/>
      </w:pPr>
      <w:r>
        <w:t>}</w:t>
      </w:r>
    </w:p>
    <w:p w14:paraId="2325F31D" w14:textId="77777777" w:rsidR="00F059D4" w:rsidRDefault="00F059D4">
      <w:pPr>
        <w:pStyle w:val="Code"/>
      </w:pPr>
    </w:p>
    <w:p w14:paraId="01EC630D" w14:textId="77777777" w:rsidR="00F059D4" w:rsidRDefault="00F059D4">
      <w:pPr>
        <w:pStyle w:val="Code"/>
      </w:pPr>
      <w:r>
        <w:t>LIAppliedDeliveryInformation ::= SEQUENCE</w:t>
      </w:r>
    </w:p>
    <w:p w14:paraId="64A09016" w14:textId="77777777" w:rsidR="00F059D4" w:rsidRDefault="00F059D4">
      <w:pPr>
        <w:pStyle w:val="Code"/>
      </w:pPr>
      <w:r>
        <w:t>{</w:t>
      </w:r>
    </w:p>
    <w:p w14:paraId="7EC475D4" w14:textId="77777777" w:rsidR="00F059D4" w:rsidRDefault="00F059D4">
      <w:pPr>
        <w:pStyle w:val="Code"/>
      </w:pPr>
      <w:r>
        <w:t xml:space="preserve">    hI2DeliveryIPAddress                [1] IPAddress OPTIONAL,</w:t>
      </w:r>
    </w:p>
    <w:p w14:paraId="51E9550E" w14:textId="77777777" w:rsidR="00F059D4" w:rsidRDefault="00F059D4">
      <w:pPr>
        <w:pStyle w:val="Code"/>
      </w:pPr>
      <w:r>
        <w:t xml:space="preserve">    hI2DeliveryPortNumber               [2] PortNumber OPTIONAL,</w:t>
      </w:r>
    </w:p>
    <w:p w14:paraId="7F70CA7B" w14:textId="77777777" w:rsidR="00F059D4" w:rsidRDefault="00F059D4">
      <w:pPr>
        <w:pStyle w:val="Code"/>
      </w:pPr>
      <w:r>
        <w:t xml:space="preserve">    hI3DeliveryIPAddress                [3] IPAddress OPTIONAL,</w:t>
      </w:r>
    </w:p>
    <w:p w14:paraId="2514CD11" w14:textId="77777777" w:rsidR="00F059D4" w:rsidRDefault="00F059D4">
      <w:pPr>
        <w:pStyle w:val="Code"/>
      </w:pPr>
      <w:r>
        <w:t xml:space="preserve">    hI3DeliveryPortNumber               [4] PortNumber OPTIONAL</w:t>
      </w:r>
    </w:p>
    <w:p w14:paraId="2A0BCCBC" w14:textId="77777777" w:rsidR="00F059D4" w:rsidRDefault="00F059D4">
      <w:pPr>
        <w:pStyle w:val="Code"/>
      </w:pPr>
      <w:r>
        <w:t>}</w:t>
      </w:r>
    </w:p>
    <w:p w14:paraId="21BA0DAF" w14:textId="77777777" w:rsidR="00F059D4" w:rsidRDefault="00F059D4">
      <w:pPr>
        <w:pStyle w:val="Code"/>
      </w:pPr>
    </w:p>
    <w:p w14:paraId="79ABADB0" w14:textId="77777777" w:rsidR="00F059D4" w:rsidRDefault="00F059D4">
      <w:pPr>
        <w:pStyle w:val="CodeHeader"/>
      </w:pPr>
      <w:r>
        <w:t>-- ===============</w:t>
      </w:r>
    </w:p>
    <w:p w14:paraId="4A334534" w14:textId="77777777" w:rsidR="00F059D4" w:rsidRDefault="00F059D4">
      <w:pPr>
        <w:pStyle w:val="CodeHeader"/>
      </w:pPr>
      <w:r>
        <w:lastRenderedPageBreak/>
        <w:t>-- MDF definitions</w:t>
      </w:r>
    </w:p>
    <w:p w14:paraId="2BF2B6EE" w14:textId="77777777" w:rsidR="00F059D4" w:rsidRDefault="00F059D4">
      <w:pPr>
        <w:pStyle w:val="Code"/>
      </w:pPr>
      <w:r>
        <w:t>-- ===============</w:t>
      </w:r>
    </w:p>
    <w:p w14:paraId="1960968A" w14:textId="77777777" w:rsidR="00F059D4" w:rsidRDefault="00F059D4">
      <w:pPr>
        <w:pStyle w:val="Code"/>
      </w:pPr>
    </w:p>
    <w:p w14:paraId="297BE9F3" w14:textId="77777777" w:rsidR="00F059D4" w:rsidRDefault="00F059D4">
      <w:pPr>
        <w:pStyle w:val="Code"/>
      </w:pPr>
      <w:r>
        <w:t>MDFCellSiteReport ::= SEQUENCE OF CellInformation</w:t>
      </w:r>
    </w:p>
    <w:p w14:paraId="11CAE380" w14:textId="77777777" w:rsidR="00F059D4" w:rsidRDefault="00F059D4">
      <w:pPr>
        <w:pStyle w:val="Code"/>
      </w:pPr>
    </w:p>
    <w:p w14:paraId="2F865F45" w14:textId="77777777" w:rsidR="00F059D4" w:rsidRDefault="00F059D4">
      <w:pPr>
        <w:pStyle w:val="CodeHeader"/>
      </w:pPr>
      <w:r>
        <w:t>-- ==============================</w:t>
      </w:r>
    </w:p>
    <w:p w14:paraId="5101B5A1" w14:textId="77777777" w:rsidR="00F059D4" w:rsidRDefault="00F059D4">
      <w:pPr>
        <w:pStyle w:val="CodeHeader"/>
      </w:pPr>
      <w:r>
        <w:t>-- 5G EPS Interworking Parameters</w:t>
      </w:r>
    </w:p>
    <w:p w14:paraId="49A1B9FA" w14:textId="77777777" w:rsidR="00F059D4" w:rsidRDefault="00F059D4">
      <w:pPr>
        <w:pStyle w:val="Code"/>
      </w:pPr>
      <w:r>
        <w:t>-- ==============================</w:t>
      </w:r>
    </w:p>
    <w:p w14:paraId="5C689984" w14:textId="77777777" w:rsidR="00F059D4" w:rsidRDefault="00F059D4">
      <w:pPr>
        <w:pStyle w:val="Code"/>
      </w:pPr>
    </w:p>
    <w:p w14:paraId="33D633CC" w14:textId="77777777" w:rsidR="00F059D4" w:rsidRDefault="00F059D4">
      <w:pPr>
        <w:pStyle w:val="Code"/>
      </w:pPr>
    </w:p>
    <w:p w14:paraId="3B8DE097" w14:textId="77777777" w:rsidR="00F059D4" w:rsidRDefault="00F059D4">
      <w:pPr>
        <w:pStyle w:val="Code"/>
      </w:pPr>
      <w:r>
        <w:t>EMM5GMMStatus ::= SEQUENCE</w:t>
      </w:r>
    </w:p>
    <w:p w14:paraId="4CEDE5A2" w14:textId="77777777" w:rsidR="00F059D4" w:rsidRDefault="00F059D4">
      <w:pPr>
        <w:pStyle w:val="Code"/>
      </w:pPr>
      <w:r>
        <w:t>{</w:t>
      </w:r>
    </w:p>
    <w:p w14:paraId="5D8F5D74" w14:textId="77777777" w:rsidR="00F059D4" w:rsidRDefault="00F059D4">
      <w:pPr>
        <w:pStyle w:val="Code"/>
      </w:pPr>
      <w:r>
        <w:t xml:space="preserve">    eMMRegStatus  [1] EMMRegStatus OPTIONAL,</w:t>
      </w:r>
    </w:p>
    <w:p w14:paraId="600110AB" w14:textId="77777777" w:rsidR="00F059D4" w:rsidRDefault="00F059D4">
      <w:pPr>
        <w:pStyle w:val="Code"/>
      </w:pPr>
      <w:r>
        <w:t xml:space="preserve">    fiveGMMStatus [2] FiveGMMStatus OPTIONAL</w:t>
      </w:r>
    </w:p>
    <w:p w14:paraId="23E94EAF" w14:textId="77777777" w:rsidR="00F059D4" w:rsidRDefault="00F059D4">
      <w:pPr>
        <w:pStyle w:val="Code"/>
      </w:pPr>
      <w:r>
        <w:t>}</w:t>
      </w:r>
    </w:p>
    <w:p w14:paraId="487C4BE4" w14:textId="77777777" w:rsidR="00F059D4" w:rsidRDefault="00F059D4">
      <w:pPr>
        <w:pStyle w:val="Code"/>
      </w:pPr>
    </w:p>
    <w:p w14:paraId="63784C22" w14:textId="77777777" w:rsidR="00F059D4" w:rsidRDefault="00F059D4">
      <w:pPr>
        <w:pStyle w:val="Code"/>
      </w:pPr>
    </w:p>
    <w:p w14:paraId="190D9A2F" w14:textId="77777777" w:rsidR="00F059D4" w:rsidRDefault="00F059D4">
      <w:pPr>
        <w:pStyle w:val="Code"/>
      </w:pPr>
      <w:r>
        <w:t>EPS5GGUTI ::= CHOICE</w:t>
      </w:r>
    </w:p>
    <w:p w14:paraId="39E0AAC8" w14:textId="77777777" w:rsidR="00F059D4" w:rsidRDefault="00F059D4">
      <w:pPr>
        <w:pStyle w:val="Code"/>
      </w:pPr>
      <w:r>
        <w:t>{</w:t>
      </w:r>
    </w:p>
    <w:p w14:paraId="7B048CD9" w14:textId="77777777" w:rsidR="00F059D4" w:rsidRDefault="00F059D4">
      <w:pPr>
        <w:pStyle w:val="Code"/>
      </w:pPr>
      <w:r>
        <w:t xml:space="preserve">    gUTI      [1] GUTI,</w:t>
      </w:r>
    </w:p>
    <w:p w14:paraId="789C6AFF" w14:textId="77777777" w:rsidR="00F059D4" w:rsidRDefault="00F059D4">
      <w:pPr>
        <w:pStyle w:val="Code"/>
      </w:pPr>
      <w:r>
        <w:t xml:space="preserve">    fiveGGUTI [2] FiveGGUTI</w:t>
      </w:r>
    </w:p>
    <w:p w14:paraId="23C1B6BE" w14:textId="77777777" w:rsidR="00F059D4" w:rsidRDefault="00F059D4">
      <w:pPr>
        <w:pStyle w:val="Code"/>
      </w:pPr>
      <w:r>
        <w:t>}</w:t>
      </w:r>
    </w:p>
    <w:p w14:paraId="598C6579" w14:textId="77777777" w:rsidR="00F059D4" w:rsidRDefault="00F059D4">
      <w:pPr>
        <w:pStyle w:val="Code"/>
      </w:pPr>
    </w:p>
    <w:p w14:paraId="7A1DB39C" w14:textId="77777777" w:rsidR="00F059D4" w:rsidRDefault="00F059D4">
      <w:pPr>
        <w:pStyle w:val="Code"/>
      </w:pPr>
      <w:r>
        <w:t>EMMRegStatus ::= ENUMERATED</w:t>
      </w:r>
    </w:p>
    <w:p w14:paraId="60807403" w14:textId="77777777" w:rsidR="00F059D4" w:rsidRDefault="00F059D4">
      <w:pPr>
        <w:pStyle w:val="Code"/>
      </w:pPr>
      <w:r>
        <w:t>{</w:t>
      </w:r>
    </w:p>
    <w:p w14:paraId="3AEF792C" w14:textId="77777777" w:rsidR="00F059D4" w:rsidRDefault="00F059D4">
      <w:pPr>
        <w:pStyle w:val="Code"/>
      </w:pPr>
      <w:r>
        <w:t xml:space="preserve">    uEEMMRegistered(1),</w:t>
      </w:r>
    </w:p>
    <w:p w14:paraId="10085DE9" w14:textId="77777777" w:rsidR="00F059D4" w:rsidRDefault="00F059D4">
      <w:pPr>
        <w:pStyle w:val="Code"/>
      </w:pPr>
      <w:r>
        <w:t xml:space="preserve">    uENotEMMRegistered(2)</w:t>
      </w:r>
    </w:p>
    <w:p w14:paraId="2C076DB7" w14:textId="77777777" w:rsidR="00F059D4" w:rsidRDefault="00F059D4">
      <w:pPr>
        <w:pStyle w:val="Code"/>
      </w:pPr>
      <w:r>
        <w:t>}</w:t>
      </w:r>
    </w:p>
    <w:p w14:paraId="3408D68E" w14:textId="77777777" w:rsidR="00F059D4" w:rsidRDefault="00F059D4">
      <w:pPr>
        <w:pStyle w:val="Code"/>
      </w:pPr>
    </w:p>
    <w:p w14:paraId="521BCD97" w14:textId="77777777" w:rsidR="00F059D4" w:rsidRDefault="00F059D4">
      <w:pPr>
        <w:pStyle w:val="Code"/>
      </w:pPr>
      <w:r>
        <w:t>FiveGMMStatus ::= ENUMERATED</w:t>
      </w:r>
    </w:p>
    <w:p w14:paraId="0FAB090D" w14:textId="77777777" w:rsidR="00F059D4" w:rsidRDefault="00F059D4">
      <w:pPr>
        <w:pStyle w:val="Code"/>
      </w:pPr>
      <w:r>
        <w:t>{</w:t>
      </w:r>
    </w:p>
    <w:p w14:paraId="2F87007B" w14:textId="77777777" w:rsidR="00F059D4" w:rsidRDefault="00F059D4">
      <w:pPr>
        <w:pStyle w:val="Code"/>
      </w:pPr>
      <w:r>
        <w:t xml:space="preserve">    uE5GMMRegistered(1),</w:t>
      </w:r>
    </w:p>
    <w:p w14:paraId="692A3078" w14:textId="77777777" w:rsidR="00F059D4" w:rsidRDefault="00F059D4">
      <w:pPr>
        <w:pStyle w:val="Code"/>
      </w:pPr>
      <w:r>
        <w:t xml:space="preserve">    uENot5GMMRegistered(2)</w:t>
      </w:r>
    </w:p>
    <w:p w14:paraId="129257DE" w14:textId="77777777" w:rsidR="00F059D4" w:rsidRDefault="00F059D4">
      <w:pPr>
        <w:pStyle w:val="Code"/>
      </w:pPr>
      <w:r>
        <w:t>}</w:t>
      </w:r>
    </w:p>
    <w:p w14:paraId="1341A52F" w14:textId="77777777" w:rsidR="00F059D4" w:rsidRDefault="00F059D4">
      <w:pPr>
        <w:pStyle w:val="Code"/>
      </w:pPr>
    </w:p>
    <w:p w14:paraId="586AC521" w14:textId="77777777" w:rsidR="00F059D4" w:rsidRDefault="00F059D4">
      <w:pPr>
        <w:pStyle w:val="CodeHeader"/>
      </w:pPr>
      <w:r>
        <w:t>-- ========================================</w:t>
      </w:r>
    </w:p>
    <w:p w14:paraId="131960A7" w14:textId="77777777" w:rsidR="00F059D4" w:rsidRDefault="00F059D4">
      <w:pPr>
        <w:pStyle w:val="CodeHeader"/>
      </w:pPr>
      <w:r>
        <w:t>-- Separated Location Reporting definitions</w:t>
      </w:r>
    </w:p>
    <w:p w14:paraId="4F9D9C17" w14:textId="77777777" w:rsidR="00F059D4" w:rsidRDefault="00F059D4">
      <w:pPr>
        <w:pStyle w:val="Code"/>
      </w:pPr>
      <w:r>
        <w:t>-- ========================================</w:t>
      </w:r>
    </w:p>
    <w:p w14:paraId="6C7A0BC0" w14:textId="77777777" w:rsidR="00F059D4" w:rsidRDefault="00F059D4">
      <w:pPr>
        <w:pStyle w:val="Code"/>
      </w:pPr>
    </w:p>
    <w:p w14:paraId="2121A616" w14:textId="77777777" w:rsidR="00F059D4" w:rsidRDefault="00F059D4">
      <w:pPr>
        <w:pStyle w:val="Code"/>
      </w:pPr>
      <w:r>
        <w:t>SeparatedLocationReporting ::= SEQUENCE</w:t>
      </w:r>
    </w:p>
    <w:p w14:paraId="22ED4BAC" w14:textId="77777777" w:rsidR="00F059D4" w:rsidRDefault="00F059D4">
      <w:pPr>
        <w:pStyle w:val="Code"/>
      </w:pPr>
      <w:r>
        <w:t>{</w:t>
      </w:r>
    </w:p>
    <w:p w14:paraId="047CC960" w14:textId="77777777" w:rsidR="00F059D4" w:rsidRDefault="00F059D4">
      <w:pPr>
        <w:pStyle w:val="Code"/>
      </w:pPr>
      <w:r>
        <w:t xml:space="preserve">    sUPI                        [1] SUPI,</w:t>
      </w:r>
    </w:p>
    <w:p w14:paraId="42460AB8" w14:textId="77777777" w:rsidR="00F059D4" w:rsidRDefault="00F059D4">
      <w:pPr>
        <w:pStyle w:val="Code"/>
      </w:pPr>
      <w:r>
        <w:t xml:space="preserve">    sUCI                        [2] SUCI OPTIONAL,</w:t>
      </w:r>
    </w:p>
    <w:p w14:paraId="1415FA15" w14:textId="77777777" w:rsidR="00F059D4" w:rsidRDefault="00F059D4">
      <w:pPr>
        <w:pStyle w:val="Code"/>
      </w:pPr>
      <w:r>
        <w:t xml:space="preserve">    pEI                         [3] PEI OPTIONAL,</w:t>
      </w:r>
    </w:p>
    <w:p w14:paraId="2A27A4D0" w14:textId="77777777" w:rsidR="00F059D4" w:rsidRDefault="00F059D4">
      <w:pPr>
        <w:pStyle w:val="Code"/>
      </w:pPr>
      <w:r>
        <w:t xml:space="preserve">    gPSI                        [4] GPSI OPTIONAL,</w:t>
      </w:r>
    </w:p>
    <w:p w14:paraId="4DEA8758" w14:textId="77777777" w:rsidR="00F059D4" w:rsidRDefault="00F059D4">
      <w:pPr>
        <w:pStyle w:val="Code"/>
      </w:pPr>
      <w:r>
        <w:t xml:space="preserve">    gUTI                        [5] FiveGGUTI OPTIONAL,</w:t>
      </w:r>
    </w:p>
    <w:p w14:paraId="39571542" w14:textId="77777777" w:rsidR="00F059D4" w:rsidRDefault="00F059D4">
      <w:pPr>
        <w:pStyle w:val="Code"/>
      </w:pPr>
      <w:r>
        <w:t xml:space="preserve">    location                    [6] Location,</w:t>
      </w:r>
    </w:p>
    <w:p w14:paraId="5CD75A18" w14:textId="77777777" w:rsidR="00F059D4" w:rsidRDefault="00F059D4">
      <w:pPr>
        <w:pStyle w:val="Code"/>
      </w:pPr>
      <w:r>
        <w:t xml:space="preserve">    non3GPPAccessEndpoint       [7] UEEndpointAddress OPTIONAL,</w:t>
      </w:r>
    </w:p>
    <w:p w14:paraId="4CA831BF" w14:textId="77777777" w:rsidR="00F059D4" w:rsidRDefault="00F059D4">
      <w:pPr>
        <w:pStyle w:val="Code"/>
      </w:pPr>
      <w:r>
        <w:t xml:space="preserve">    rATType                     [8] RATType OPTIONAL</w:t>
      </w:r>
    </w:p>
    <w:p w14:paraId="6B893CDB" w14:textId="77777777" w:rsidR="00F059D4" w:rsidRDefault="00F059D4">
      <w:pPr>
        <w:pStyle w:val="Code"/>
      </w:pPr>
      <w:r>
        <w:t>}</w:t>
      </w:r>
    </w:p>
    <w:p w14:paraId="0AF0A0E9" w14:textId="77777777" w:rsidR="00F059D4" w:rsidRDefault="00F059D4">
      <w:pPr>
        <w:pStyle w:val="Code"/>
      </w:pPr>
    </w:p>
    <w:p w14:paraId="4C59CE28" w14:textId="77777777" w:rsidR="00F059D4" w:rsidRDefault="00F059D4">
      <w:pPr>
        <w:pStyle w:val="CodeHeader"/>
      </w:pPr>
      <w:r>
        <w:t>-- =================</w:t>
      </w:r>
    </w:p>
    <w:p w14:paraId="2C46A142" w14:textId="77777777" w:rsidR="00F059D4" w:rsidRDefault="00F059D4">
      <w:pPr>
        <w:pStyle w:val="CodeHeader"/>
      </w:pPr>
      <w:r>
        <w:t>-- Common Parameters</w:t>
      </w:r>
    </w:p>
    <w:p w14:paraId="2CA53AD1" w14:textId="77777777" w:rsidR="00F059D4" w:rsidRDefault="00F059D4">
      <w:pPr>
        <w:pStyle w:val="Code"/>
      </w:pPr>
      <w:r>
        <w:t>-- =================</w:t>
      </w:r>
    </w:p>
    <w:p w14:paraId="59CE3599" w14:textId="77777777" w:rsidR="00F059D4" w:rsidRDefault="00F059D4">
      <w:pPr>
        <w:pStyle w:val="Code"/>
      </w:pPr>
    </w:p>
    <w:p w14:paraId="56EB07F8" w14:textId="77777777" w:rsidR="00F059D4" w:rsidRDefault="00F059D4">
      <w:pPr>
        <w:pStyle w:val="Code"/>
      </w:pPr>
      <w:r>
        <w:t>AccessType ::= ENUMERATED</w:t>
      </w:r>
    </w:p>
    <w:p w14:paraId="119DA9AF" w14:textId="77777777" w:rsidR="00F059D4" w:rsidRDefault="00F059D4">
      <w:pPr>
        <w:pStyle w:val="Code"/>
      </w:pPr>
      <w:r>
        <w:t>{</w:t>
      </w:r>
    </w:p>
    <w:p w14:paraId="68836A53" w14:textId="77777777" w:rsidR="00F059D4" w:rsidRDefault="00F059D4">
      <w:pPr>
        <w:pStyle w:val="Code"/>
      </w:pPr>
      <w:r>
        <w:t xml:space="preserve">    threeGPPAccess(1),</w:t>
      </w:r>
    </w:p>
    <w:p w14:paraId="1492E47F" w14:textId="77777777" w:rsidR="00F059D4" w:rsidRDefault="00F059D4">
      <w:pPr>
        <w:pStyle w:val="Code"/>
      </w:pPr>
      <w:r>
        <w:t xml:space="preserve">    nonThreeGPPAccess(2),</w:t>
      </w:r>
    </w:p>
    <w:p w14:paraId="625496A7" w14:textId="77777777" w:rsidR="00F059D4" w:rsidRDefault="00F059D4">
      <w:pPr>
        <w:pStyle w:val="Code"/>
      </w:pPr>
      <w:r>
        <w:t xml:space="preserve">    threeGPPandNonThreeGPPAccess(3)</w:t>
      </w:r>
    </w:p>
    <w:p w14:paraId="62247F8C" w14:textId="77777777" w:rsidR="00F059D4" w:rsidRDefault="00F059D4">
      <w:pPr>
        <w:pStyle w:val="Code"/>
      </w:pPr>
      <w:r>
        <w:t>}</w:t>
      </w:r>
    </w:p>
    <w:p w14:paraId="2D3E19DE" w14:textId="77777777" w:rsidR="00F059D4" w:rsidRDefault="00F059D4">
      <w:pPr>
        <w:pStyle w:val="Code"/>
      </w:pPr>
    </w:p>
    <w:p w14:paraId="427324BA" w14:textId="77777777" w:rsidR="00F059D4" w:rsidRDefault="00F059D4">
      <w:pPr>
        <w:pStyle w:val="Code"/>
      </w:pPr>
      <w:r>
        <w:t>Direction ::= ENUMERATED</w:t>
      </w:r>
    </w:p>
    <w:p w14:paraId="5654CD8F" w14:textId="77777777" w:rsidR="00F059D4" w:rsidRDefault="00F059D4">
      <w:pPr>
        <w:pStyle w:val="Code"/>
      </w:pPr>
      <w:r>
        <w:t>{</w:t>
      </w:r>
    </w:p>
    <w:p w14:paraId="0E5EC690" w14:textId="77777777" w:rsidR="00F059D4" w:rsidRDefault="00F059D4">
      <w:pPr>
        <w:pStyle w:val="Code"/>
      </w:pPr>
      <w:r>
        <w:t xml:space="preserve">    fromTarget(1),</w:t>
      </w:r>
    </w:p>
    <w:p w14:paraId="64F42D18" w14:textId="77777777" w:rsidR="00F059D4" w:rsidRDefault="00F059D4">
      <w:pPr>
        <w:pStyle w:val="Code"/>
      </w:pPr>
      <w:r>
        <w:t xml:space="preserve">    toTarget(2)</w:t>
      </w:r>
    </w:p>
    <w:p w14:paraId="0672E70F" w14:textId="77777777" w:rsidR="00F059D4" w:rsidRDefault="00F059D4">
      <w:pPr>
        <w:pStyle w:val="Code"/>
      </w:pPr>
      <w:r>
        <w:t>}</w:t>
      </w:r>
    </w:p>
    <w:p w14:paraId="0116EF2A" w14:textId="77777777" w:rsidR="00F059D4" w:rsidRDefault="00F059D4">
      <w:pPr>
        <w:pStyle w:val="Code"/>
      </w:pPr>
    </w:p>
    <w:p w14:paraId="67E1C106" w14:textId="77777777" w:rsidR="00F059D4" w:rsidRDefault="00F059D4">
      <w:pPr>
        <w:pStyle w:val="Code"/>
      </w:pPr>
      <w:r>
        <w:t>DNN ::= UTF8String</w:t>
      </w:r>
    </w:p>
    <w:p w14:paraId="5AB6E7CF" w14:textId="77777777" w:rsidR="00F059D4" w:rsidRDefault="00F059D4">
      <w:pPr>
        <w:pStyle w:val="Code"/>
      </w:pPr>
    </w:p>
    <w:p w14:paraId="35E7D355" w14:textId="77777777" w:rsidR="00F059D4" w:rsidRDefault="00F059D4">
      <w:pPr>
        <w:pStyle w:val="Code"/>
      </w:pPr>
      <w:r>
        <w:t>E164Number ::= NumericString (SIZE(1..15))</w:t>
      </w:r>
    </w:p>
    <w:p w14:paraId="19A32345" w14:textId="77777777" w:rsidR="00F059D4" w:rsidRDefault="00F059D4">
      <w:pPr>
        <w:pStyle w:val="Code"/>
      </w:pPr>
    </w:p>
    <w:p w14:paraId="228CDB2B" w14:textId="77777777" w:rsidR="00F059D4" w:rsidRDefault="00F059D4">
      <w:pPr>
        <w:pStyle w:val="Code"/>
      </w:pPr>
      <w:r>
        <w:t>EmailAddress ::= UTF8String</w:t>
      </w:r>
    </w:p>
    <w:p w14:paraId="10C0D6F1" w14:textId="77777777" w:rsidR="00F059D4" w:rsidRDefault="00F059D4">
      <w:pPr>
        <w:pStyle w:val="Code"/>
      </w:pPr>
    </w:p>
    <w:p w14:paraId="5102989E" w14:textId="77777777" w:rsidR="00F059D4" w:rsidRDefault="00F059D4">
      <w:pPr>
        <w:pStyle w:val="Code"/>
      </w:pPr>
      <w:r>
        <w:t>EUI64 ::= OCTET STRING (SIZE(8))</w:t>
      </w:r>
    </w:p>
    <w:p w14:paraId="6BA5C0A9" w14:textId="77777777" w:rsidR="00F059D4" w:rsidRDefault="00F059D4">
      <w:pPr>
        <w:pStyle w:val="Code"/>
      </w:pPr>
    </w:p>
    <w:p w14:paraId="50DCF660" w14:textId="77777777" w:rsidR="00F059D4" w:rsidRDefault="00F059D4">
      <w:pPr>
        <w:pStyle w:val="Code"/>
      </w:pPr>
      <w:r>
        <w:t>FiveGGUTI ::= SEQUENCE</w:t>
      </w:r>
    </w:p>
    <w:p w14:paraId="47E498C4" w14:textId="77777777" w:rsidR="00F059D4" w:rsidRDefault="00F059D4">
      <w:pPr>
        <w:pStyle w:val="Code"/>
      </w:pPr>
      <w:r>
        <w:t>{</w:t>
      </w:r>
    </w:p>
    <w:p w14:paraId="27C57384" w14:textId="77777777" w:rsidR="00F059D4" w:rsidRDefault="00F059D4">
      <w:pPr>
        <w:pStyle w:val="Code"/>
      </w:pPr>
      <w:r>
        <w:lastRenderedPageBreak/>
        <w:t xml:space="preserve">    mCC         [1] MCC,</w:t>
      </w:r>
    </w:p>
    <w:p w14:paraId="5CED6066" w14:textId="77777777" w:rsidR="00F059D4" w:rsidRDefault="00F059D4">
      <w:pPr>
        <w:pStyle w:val="Code"/>
      </w:pPr>
      <w:r>
        <w:t xml:space="preserve">    mNC         [2] MNC,</w:t>
      </w:r>
    </w:p>
    <w:p w14:paraId="199813E8" w14:textId="77777777" w:rsidR="00F059D4" w:rsidRDefault="00F059D4">
      <w:pPr>
        <w:pStyle w:val="Code"/>
      </w:pPr>
      <w:r>
        <w:t xml:space="preserve">    aMFRegionID [3] AMFRegionID,</w:t>
      </w:r>
    </w:p>
    <w:p w14:paraId="7A405F81" w14:textId="77777777" w:rsidR="00F059D4" w:rsidRDefault="00F059D4">
      <w:pPr>
        <w:pStyle w:val="Code"/>
      </w:pPr>
      <w:r>
        <w:t xml:space="preserve">    aMFSetID    [4] AMFSetID,</w:t>
      </w:r>
    </w:p>
    <w:p w14:paraId="129CC8DC" w14:textId="77777777" w:rsidR="00F059D4" w:rsidRDefault="00F059D4">
      <w:pPr>
        <w:pStyle w:val="Code"/>
      </w:pPr>
      <w:r>
        <w:t xml:space="preserve">    aMFPointer  [5] AMFPointer,</w:t>
      </w:r>
    </w:p>
    <w:p w14:paraId="23D2501A" w14:textId="77777777" w:rsidR="00F059D4" w:rsidRDefault="00F059D4">
      <w:pPr>
        <w:pStyle w:val="Code"/>
      </w:pPr>
      <w:r>
        <w:t xml:space="preserve">    fiveGTMSI   [6] FiveGTMSI</w:t>
      </w:r>
    </w:p>
    <w:p w14:paraId="5657C76A" w14:textId="77777777" w:rsidR="00F059D4" w:rsidRDefault="00F059D4">
      <w:pPr>
        <w:pStyle w:val="Code"/>
      </w:pPr>
      <w:r>
        <w:t>}</w:t>
      </w:r>
    </w:p>
    <w:p w14:paraId="008A22C6" w14:textId="77777777" w:rsidR="00F059D4" w:rsidRDefault="00F059D4">
      <w:pPr>
        <w:pStyle w:val="Code"/>
      </w:pPr>
    </w:p>
    <w:p w14:paraId="4E64C3AC" w14:textId="77777777" w:rsidR="00F059D4" w:rsidRDefault="00F059D4">
      <w:pPr>
        <w:pStyle w:val="Code"/>
      </w:pPr>
      <w:r>
        <w:t>FiveGSSubscriberID ::= CHOICE</w:t>
      </w:r>
    </w:p>
    <w:p w14:paraId="0AB36ABD" w14:textId="77777777" w:rsidR="00F059D4" w:rsidRDefault="00F059D4">
      <w:pPr>
        <w:pStyle w:val="Code"/>
      </w:pPr>
      <w:r>
        <w:t>{</w:t>
      </w:r>
    </w:p>
    <w:p w14:paraId="20129E04" w14:textId="77777777" w:rsidR="00F059D4" w:rsidRDefault="00F059D4">
      <w:pPr>
        <w:pStyle w:val="Code"/>
      </w:pPr>
      <w:r>
        <w:t xml:space="preserve">    sUPI [1] SUPI,</w:t>
      </w:r>
    </w:p>
    <w:p w14:paraId="0544D2A1" w14:textId="77777777" w:rsidR="00F059D4" w:rsidRDefault="00F059D4">
      <w:pPr>
        <w:pStyle w:val="Code"/>
      </w:pPr>
      <w:r>
        <w:t xml:space="preserve">    sUCI [2] SUCI,</w:t>
      </w:r>
    </w:p>
    <w:p w14:paraId="3C510F6E" w14:textId="77777777" w:rsidR="00F059D4" w:rsidRDefault="00F059D4">
      <w:pPr>
        <w:pStyle w:val="Code"/>
      </w:pPr>
      <w:r>
        <w:t xml:space="preserve">    pEI  [3] PEI,</w:t>
      </w:r>
    </w:p>
    <w:p w14:paraId="0CC9B77F" w14:textId="77777777" w:rsidR="00F059D4" w:rsidRDefault="00F059D4">
      <w:pPr>
        <w:pStyle w:val="Code"/>
      </w:pPr>
      <w:r>
        <w:t xml:space="preserve">    gPSI [4] GPSI</w:t>
      </w:r>
    </w:p>
    <w:p w14:paraId="31913005" w14:textId="77777777" w:rsidR="00F059D4" w:rsidRDefault="00F059D4">
      <w:pPr>
        <w:pStyle w:val="Code"/>
      </w:pPr>
      <w:r>
        <w:t>}</w:t>
      </w:r>
    </w:p>
    <w:p w14:paraId="29EC0217" w14:textId="77777777" w:rsidR="00F059D4" w:rsidRDefault="00F059D4">
      <w:pPr>
        <w:pStyle w:val="Code"/>
      </w:pPr>
    </w:p>
    <w:p w14:paraId="5E18F0C3" w14:textId="77777777" w:rsidR="00F059D4" w:rsidRDefault="00F059D4">
      <w:pPr>
        <w:pStyle w:val="Code"/>
      </w:pPr>
      <w:r>
        <w:t>FiveGSSubscriberIDs ::= SEQUENCE</w:t>
      </w:r>
    </w:p>
    <w:p w14:paraId="7DD962D2" w14:textId="77777777" w:rsidR="00F059D4" w:rsidRDefault="00F059D4">
      <w:pPr>
        <w:pStyle w:val="Code"/>
      </w:pPr>
      <w:r>
        <w:t>{</w:t>
      </w:r>
    </w:p>
    <w:p w14:paraId="17B10768" w14:textId="77777777" w:rsidR="00F059D4" w:rsidRDefault="00F059D4">
      <w:pPr>
        <w:pStyle w:val="Code"/>
      </w:pPr>
      <w:r>
        <w:t xml:space="preserve">   fiveGSSubscriberID [1] SEQUENCE SIZE(1..MAX) OF FiveGSSubscriberID</w:t>
      </w:r>
    </w:p>
    <w:p w14:paraId="7D75D0A8" w14:textId="77777777" w:rsidR="00F059D4" w:rsidRDefault="00F059D4">
      <w:pPr>
        <w:pStyle w:val="Code"/>
      </w:pPr>
      <w:r>
        <w:t>}</w:t>
      </w:r>
    </w:p>
    <w:p w14:paraId="2BD2BFDC" w14:textId="77777777" w:rsidR="00F059D4" w:rsidRDefault="00F059D4">
      <w:pPr>
        <w:pStyle w:val="Code"/>
      </w:pPr>
    </w:p>
    <w:p w14:paraId="4F171417" w14:textId="77777777" w:rsidR="00F059D4" w:rsidRDefault="00F059D4">
      <w:pPr>
        <w:pStyle w:val="Code"/>
      </w:pPr>
      <w:r>
        <w:t>FiveGMMCause ::= INTEGER (0..255)</w:t>
      </w:r>
    </w:p>
    <w:p w14:paraId="436AA6E6" w14:textId="77777777" w:rsidR="00F059D4" w:rsidRDefault="00F059D4">
      <w:pPr>
        <w:pStyle w:val="Code"/>
      </w:pPr>
    </w:p>
    <w:p w14:paraId="6D9198A6" w14:textId="77777777" w:rsidR="00F059D4" w:rsidRDefault="00F059D4">
      <w:pPr>
        <w:pStyle w:val="Code"/>
      </w:pPr>
      <w:r>
        <w:t>FiveGSMRequestType ::= ENUMERATED</w:t>
      </w:r>
    </w:p>
    <w:p w14:paraId="059A0302" w14:textId="77777777" w:rsidR="00F059D4" w:rsidRDefault="00F059D4">
      <w:pPr>
        <w:pStyle w:val="Code"/>
      </w:pPr>
      <w:r>
        <w:t>{</w:t>
      </w:r>
    </w:p>
    <w:p w14:paraId="00720A05" w14:textId="77777777" w:rsidR="00F059D4" w:rsidRDefault="00F059D4">
      <w:pPr>
        <w:pStyle w:val="Code"/>
      </w:pPr>
      <w:r>
        <w:t xml:space="preserve">    initialRequest(1),</w:t>
      </w:r>
    </w:p>
    <w:p w14:paraId="31F70E53" w14:textId="77777777" w:rsidR="00F059D4" w:rsidRDefault="00F059D4">
      <w:pPr>
        <w:pStyle w:val="Code"/>
      </w:pPr>
      <w:r>
        <w:t xml:space="preserve">    existingPDUSession(2),</w:t>
      </w:r>
    </w:p>
    <w:p w14:paraId="6DED5BF2" w14:textId="77777777" w:rsidR="00F059D4" w:rsidRDefault="00F059D4">
      <w:pPr>
        <w:pStyle w:val="Code"/>
      </w:pPr>
      <w:r>
        <w:t xml:space="preserve">    initialEmergencyRequest(3),</w:t>
      </w:r>
    </w:p>
    <w:p w14:paraId="45ED376E" w14:textId="77777777" w:rsidR="00F059D4" w:rsidRDefault="00F059D4">
      <w:pPr>
        <w:pStyle w:val="Code"/>
      </w:pPr>
      <w:r>
        <w:t xml:space="preserve">    existingEmergencyPDUSession(4),</w:t>
      </w:r>
    </w:p>
    <w:p w14:paraId="38745765" w14:textId="77777777" w:rsidR="00F059D4" w:rsidRDefault="00F059D4">
      <w:pPr>
        <w:pStyle w:val="Code"/>
      </w:pPr>
      <w:r>
        <w:t xml:space="preserve">    modificationRequest(5),</w:t>
      </w:r>
    </w:p>
    <w:p w14:paraId="62498EC3" w14:textId="77777777" w:rsidR="00F059D4" w:rsidRDefault="00F059D4">
      <w:pPr>
        <w:pStyle w:val="Code"/>
      </w:pPr>
      <w:r>
        <w:t xml:space="preserve">    reserved(6),</w:t>
      </w:r>
    </w:p>
    <w:p w14:paraId="3AF6BD36" w14:textId="77777777" w:rsidR="00F059D4" w:rsidRDefault="00F059D4">
      <w:pPr>
        <w:pStyle w:val="Code"/>
      </w:pPr>
      <w:r>
        <w:t xml:space="preserve">    mAPDURequest(7)</w:t>
      </w:r>
    </w:p>
    <w:p w14:paraId="26C58973" w14:textId="77777777" w:rsidR="00F059D4" w:rsidRDefault="00F059D4">
      <w:pPr>
        <w:pStyle w:val="Code"/>
      </w:pPr>
      <w:r>
        <w:t>}</w:t>
      </w:r>
    </w:p>
    <w:p w14:paraId="0336C989" w14:textId="77777777" w:rsidR="00F059D4" w:rsidRDefault="00F059D4">
      <w:pPr>
        <w:pStyle w:val="Code"/>
      </w:pPr>
    </w:p>
    <w:p w14:paraId="67DE4E8E" w14:textId="77777777" w:rsidR="00F059D4" w:rsidRDefault="00F059D4">
      <w:pPr>
        <w:pStyle w:val="Code"/>
      </w:pPr>
      <w:r>
        <w:t>FiveGSMCause ::= INTEGER (0..255)</w:t>
      </w:r>
    </w:p>
    <w:p w14:paraId="567889DC" w14:textId="77777777" w:rsidR="00F059D4" w:rsidRDefault="00F059D4">
      <w:pPr>
        <w:pStyle w:val="Code"/>
      </w:pPr>
    </w:p>
    <w:p w14:paraId="694D9975" w14:textId="77777777" w:rsidR="00F059D4" w:rsidRDefault="00F059D4">
      <w:pPr>
        <w:pStyle w:val="Code"/>
      </w:pPr>
      <w:r>
        <w:t>FiveGTMSI ::= INTEGER (0..4294967295)</w:t>
      </w:r>
    </w:p>
    <w:p w14:paraId="610503DB" w14:textId="77777777" w:rsidR="00F059D4" w:rsidRDefault="00F059D4">
      <w:pPr>
        <w:pStyle w:val="Code"/>
      </w:pPr>
    </w:p>
    <w:p w14:paraId="1871C70C" w14:textId="77777777" w:rsidR="00F059D4" w:rsidRDefault="00F059D4">
      <w:pPr>
        <w:pStyle w:val="Code"/>
      </w:pPr>
      <w:r>
        <w:t>FiveGSRVCCInfo ::= SEQUENCE</w:t>
      </w:r>
    </w:p>
    <w:p w14:paraId="5FEDCCB5" w14:textId="77777777" w:rsidR="00F059D4" w:rsidRDefault="00F059D4">
      <w:pPr>
        <w:pStyle w:val="Code"/>
      </w:pPr>
      <w:r>
        <w:t>{</w:t>
      </w:r>
    </w:p>
    <w:p w14:paraId="40D3222E" w14:textId="77777777" w:rsidR="00F059D4" w:rsidRDefault="00F059D4">
      <w:pPr>
        <w:pStyle w:val="Code"/>
      </w:pPr>
      <w:r>
        <w:t xml:space="preserve">    uE5GSRVCCCapability   [1] BOOLEAN,</w:t>
      </w:r>
    </w:p>
    <w:p w14:paraId="7ED32429" w14:textId="77777777" w:rsidR="00F059D4" w:rsidRDefault="00F059D4">
      <w:pPr>
        <w:pStyle w:val="Code"/>
      </w:pPr>
      <w:r>
        <w:t xml:space="preserve">    sessionTransferNumber [2] UTF8String OPTIONAL,</w:t>
      </w:r>
    </w:p>
    <w:p w14:paraId="051F36DA" w14:textId="77777777" w:rsidR="00F059D4" w:rsidRDefault="00F059D4">
      <w:pPr>
        <w:pStyle w:val="Code"/>
      </w:pPr>
      <w:r>
        <w:t xml:space="preserve">    correlationMSISDN     [3] MSISDN OPTIONAL</w:t>
      </w:r>
    </w:p>
    <w:p w14:paraId="198809B6" w14:textId="77777777" w:rsidR="00F059D4" w:rsidRDefault="00F059D4">
      <w:pPr>
        <w:pStyle w:val="Code"/>
      </w:pPr>
      <w:r>
        <w:t>}</w:t>
      </w:r>
    </w:p>
    <w:p w14:paraId="12E94DA8" w14:textId="77777777" w:rsidR="00F059D4" w:rsidRDefault="00F059D4">
      <w:pPr>
        <w:pStyle w:val="Code"/>
      </w:pPr>
    </w:p>
    <w:p w14:paraId="1B54E4E6" w14:textId="77777777" w:rsidR="00F059D4" w:rsidRDefault="00F059D4">
      <w:pPr>
        <w:pStyle w:val="Code"/>
      </w:pPr>
      <w:r>
        <w:t>FiveGSUserStateInfo ::= SEQUENCE</w:t>
      </w:r>
    </w:p>
    <w:p w14:paraId="22DE0E3E" w14:textId="77777777" w:rsidR="00F059D4" w:rsidRDefault="00F059D4">
      <w:pPr>
        <w:pStyle w:val="Code"/>
      </w:pPr>
      <w:r>
        <w:t>{</w:t>
      </w:r>
    </w:p>
    <w:p w14:paraId="3BD52D53" w14:textId="77777777" w:rsidR="00F059D4" w:rsidRDefault="00F059D4">
      <w:pPr>
        <w:pStyle w:val="Code"/>
      </w:pPr>
      <w:r>
        <w:t xml:space="preserve">    fiveGSUserState [1] FiveGSUserState,</w:t>
      </w:r>
    </w:p>
    <w:p w14:paraId="7C38A9F5" w14:textId="77777777" w:rsidR="00F059D4" w:rsidRDefault="00F059D4">
      <w:pPr>
        <w:pStyle w:val="Code"/>
      </w:pPr>
      <w:r>
        <w:t xml:space="preserve">    accessType      [2] AccessType</w:t>
      </w:r>
    </w:p>
    <w:p w14:paraId="24DD0FEC" w14:textId="77777777" w:rsidR="00F059D4" w:rsidRDefault="00F059D4">
      <w:pPr>
        <w:pStyle w:val="Code"/>
      </w:pPr>
      <w:r>
        <w:t>}</w:t>
      </w:r>
    </w:p>
    <w:p w14:paraId="4FB88436" w14:textId="77777777" w:rsidR="00F059D4" w:rsidRDefault="00F059D4">
      <w:pPr>
        <w:pStyle w:val="Code"/>
      </w:pPr>
    </w:p>
    <w:p w14:paraId="74B4DD49" w14:textId="77777777" w:rsidR="00F059D4" w:rsidRDefault="00F059D4">
      <w:pPr>
        <w:pStyle w:val="Code"/>
      </w:pPr>
      <w:r>
        <w:t>FiveGSUserState ::= ENUMERATED</w:t>
      </w:r>
    </w:p>
    <w:p w14:paraId="599A3945" w14:textId="77777777" w:rsidR="00F059D4" w:rsidRDefault="00F059D4">
      <w:pPr>
        <w:pStyle w:val="Code"/>
      </w:pPr>
      <w:r>
        <w:t>{</w:t>
      </w:r>
    </w:p>
    <w:p w14:paraId="0C9400BC" w14:textId="77777777" w:rsidR="00F059D4" w:rsidRDefault="00F059D4">
      <w:pPr>
        <w:pStyle w:val="Code"/>
      </w:pPr>
      <w:r>
        <w:t xml:space="preserve">    deregistered(1),</w:t>
      </w:r>
    </w:p>
    <w:p w14:paraId="24ECD8A8" w14:textId="77777777" w:rsidR="00F059D4" w:rsidRDefault="00F059D4">
      <w:pPr>
        <w:pStyle w:val="Code"/>
      </w:pPr>
      <w:r>
        <w:t xml:space="preserve">    registeredNotReachableForPaging(2),</w:t>
      </w:r>
    </w:p>
    <w:p w14:paraId="2D406CE4" w14:textId="77777777" w:rsidR="00F059D4" w:rsidRDefault="00F059D4">
      <w:pPr>
        <w:pStyle w:val="Code"/>
      </w:pPr>
      <w:r>
        <w:t xml:space="preserve">    registeredReachableForPaging(3),</w:t>
      </w:r>
    </w:p>
    <w:p w14:paraId="1B9E21B9" w14:textId="77777777" w:rsidR="00F059D4" w:rsidRDefault="00F059D4">
      <w:pPr>
        <w:pStyle w:val="Code"/>
      </w:pPr>
      <w:r>
        <w:t xml:space="preserve">    connectedNotReachableForPaging(4),</w:t>
      </w:r>
    </w:p>
    <w:p w14:paraId="1C808735" w14:textId="77777777" w:rsidR="00F059D4" w:rsidRDefault="00F059D4">
      <w:pPr>
        <w:pStyle w:val="Code"/>
      </w:pPr>
      <w:r>
        <w:t xml:space="preserve">    connectedReachableForPaging(5),</w:t>
      </w:r>
    </w:p>
    <w:p w14:paraId="09CFBD4C" w14:textId="77777777" w:rsidR="00F059D4" w:rsidRDefault="00F059D4">
      <w:pPr>
        <w:pStyle w:val="Code"/>
      </w:pPr>
      <w:r>
        <w:t xml:space="preserve">    notProvidedFromAMF(6)</w:t>
      </w:r>
    </w:p>
    <w:p w14:paraId="019DB334" w14:textId="77777777" w:rsidR="00F059D4" w:rsidRDefault="00F059D4">
      <w:pPr>
        <w:pStyle w:val="Code"/>
      </w:pPr>
      <w:r>
        <w:t>}</w:t>
      </w:r>
    </w:p>
    <w:p w14:paraId="19F073E9" w14:textId="77777777" w:rsidR="00F059D4" w:rsidRDefault="00F059D4">
      <w:pPr>
        <w:pStyle w:val="Code"/>
      </w:pPr>
    </w:p>
    <w:p w14:paraId="389B76F5" w14:textId="77777777" w:rsidR="00F059D4" w:rsidRDefault="00F059D4">
      <w:pPr>
        <w:pStyle w:val="Code"/>
      </w:pPr>
      <w:r>
        <w:t>FTEID ::= SEQUENCE</w:t>
      </w:r>
    </w:p>
    <w:p w14:paraId="3F2F54A8" w14:textId="77777777" w:rsidR="00F059D4" w:rsidRDefault="00F059D4">
      <w:pPr>
        <w:pStyle w:val="Code"/>
      </w:pPr>
      <w:r>
        <w:t>{</w:t>
      </w:r>
    </w:p>
    <w:p w14:paraId="15CF834E" w14:textId="77777777" w:rsidR="00F059D4" w:rsidRDefault="00F059D4">
      <w:pPr>
        <w:pStyle w:val="Code"/>
      </w:pPr>
      <w:r>
        <w:t xml:space="preserve">    tEID        [1] INTEGER (0.. 4294967295),</w:t>
      </w:r>
    </w:p>
    <w:p w14:paraId="54ED0BBF" w14:textId="77777777" w:rsidR="00F059D4" w:rsidRDefault="00F059D4">
      <w:pPr>
        <w:pStyle w:val="Code"/>
      </w:pPr>
      <w:r>
        <w:t xml:space="preserve">    iPv4Address [2] IPv4Address OPTIONAL,</w:t>
      </w:r>
    </w:p>
    <w:p w14:paraId="24E87202" w14:textId="77777777" w:rsidR="00F059D4" w:rsidRDefault="00F059D4">
      <w:pPr>
        <w:pStyle w:val="Code"/>
      </w:pPr>
      <w:r>
        <w:t xml:space="preserve">    iPv6Address [3] IPv6Address OPTIONAL</w:t>
      </w:r>
    </w:p>
    <w:p w14:paraId="046A857B" w14:textId="77777777" w:rsidR="00F059D4" w:rsidRDefault="00F059D4">
      <w:pPr>
        <w:pStyle w:val="Code"/>
      </w:pPr>
      <w:r>
        <w:t>}</w:t>
      </w:r>
    </w:p>
    <w:p w14:paraId="058F6F7E" w14:textId="77777777" w:rsidR="00F059D4" w:rsidRDefault="00F059D4">
      <w:pPr>
        <w:pStyle w:val="Code"/>
      </w:pPr>
    </w:p>
    <w:p w14:paraId="6AB4E3E7" w14:textId="77777777" w:rsidR="00F059D4" w:rsidRDefault="00F059D4">
      <w:pPr>
        <w:pStyle w:val="Code"/>
      </w:pPr>
      <w:r>
        <w:t>FTEIDList ::= SEQUENCE OF FTEID</w:t>
      </w:r>
    </w:p>
    <w:p w14:paraId="3897F86C" w14:textId="77777777" w:rsidR="00F059D4" w:rsidRDefault="00F059D4">
      <w:pPr>
        <w:pStyle w:val="Code"/>
      </w:pPr>
    </w:p>
    <w:p w14:paraId="39222977" w14:textId="77777777" w:rsidR="00F059D4" w:rsidRDefault="00F059D4">
      <w:pPr>
        <w:pStyle w:val="Code"/>
      </w:pPr>
      <w:r>
        <w:t>GPSI ::= CHOICE</w:t>
      </w:r>
    </w:p>
    <w:p w14:paraId="6E9D9916" w14:textId="77777777" w:rsidR="00F059D4" w:rsidRDefault="00F059D4">
      <w:pPr>
        <w:pStyle w:val="Code"/>
      </w:pPr>
      <w:r>
        <w:t>{</w:t>
      </w:r>
    </w:p>
    <w:p w14:paraId="2F06DF8C" w14:textId="77777777" w:rsidR="00F059D4" w:rsidRDefault="00F059D4">
      <w:pPr>
        <w:pStyle w:val="Code"/>
      </w:pPr>
      <w:r>
        <w:t xml:space="preserve">    mSISDN      [1] MSISDN,</w:t>
      </w:r>
    </w:p>
    <w:p w14:paraId="35BACFC2" w14:textId="77777777" w:rsidR="00F059D4" w:rsidRDefault="00F059D4">
      <w:pPr>
        <w:pStyle w:val="Code"/>
      </w:pPr>
      <w:r>
        <w:t xml:space="preserve">    nAI         [2] NAI</w:t>
      </w:r>
    </w:p>
    <w:p w14:paraId="5AC10D68" w14:textId="77777777" w:rsidR="00F059D4" w:rsidRDefault="00F059D4">
      <w:pPr>
        <w:pStyle w:val="Code"/>
      </w:pPr>
      <w:r>
        <w:t>}</w:t>
      </w:r>
    </w:p>
    <w:p w14:paraId="3B2C3702" w14:textId="77777777" w:rsidR="00F059D4" w:rsidRDefault="00F059D4">
      <w:pPr>
        <w:pStyle w:val="Code"/>
      </w:pPr>
    </w:p>
    <w:p w14:paraId="2A47149B" w14:textId="77777777" w:rsidR="00F059D4" w:rsidRDefault="00F059D4">
      <w:pPr>
        <w:pStyle w:val="Code"/>
      </w:pPr>
      <w:r>
        <w:t>GUAMI ::= SEQUENCE</w:t>
      </w:r>
    </w:p>
    <w:p w14:paraId="03EE3FBA" w14:textId="77777777" w:rsidR="00F059D4" w:rsidRDefault="00F059D4">
      <w:pPr>
        <w:pStyle w:val="Code"/>
      </w:pPr>
      <w:r>
        <w:t>{</w:t>
      </w:r>
    </w:p>
    <w:p w14:paraId="660F65A2" w14:textId="77777777" w:rsidR="00F059D4" w:rsidRDefault="00F059D4">
      <w:pPr>
        <w:pStyle w:val="Code"/>
      </w:pPr>
      <w:r>
        <w:lastRenderedPageBreak/>
        <w:t xml:space="preserve">    aMFID       [1] AMFID,</w:t>
      </w:r>
    </w:p>
    <w:p w14:paraId="77BAF85A" w14:textId="77777777" w:rsidR="00F059D4" w:rsidRDefault="00F059D4">
      <w:pPr>
        <w:pStyle w:val="Code"/>
      </w:pPr>
      <w:r>
        <w:t xml:space="preserve">    pLMNID      [2] PLMNID</w:t>
      </w:r>
    </w:p>
    <w:p w14:paraId="5AD6823D" w14:textId="77777777" w:rsidR="00F059D4" w:rsidRDefault="00F059D4">
      <w:pPr>
        <w:pStyle w:val="Code"/>
      </w:pPr>
      <w:r>
        <w:t>}</w:t>
      </w:r>
    </w:p>
    <w:p w14:paraId="724F4D93" w14:textId="77777777" w:rsidR="00F059D4" w:rsidRDefault="00F059D4">
      <w:pPr>
        <w:pStyle w:val="Code"/>
      </w:pPr>
    </w:p>
    <w:p w14:paraId="6760046D" w14:textId="77777777" w:rsidR="00F059D4" w:rsidRDefault="00F059D4">
      <w:pPr>
        <w:pStyle w:val="Code"/>
      </w:pPr>
      <w:r>
        <w:t>GUMMEI ::= SEQUENCE</w:t>
      </w:r>
    </w:p>
    <w:p w14:paraId="6996A588" w14:textId="77777777" w:rsidR="00F059D4" w:rsidRDefault="00F059D4">
      <w:pPr>
        <w:pStyle w:val="Code"/>
      </w:pPr>
      <w:r>
        <w:t>{</w:t>
      </w:r>
    </w:p>
    <w:p w14:paraId="53594DBD" w14:textId="77777777" w:rsidR="00F059D4" w:rsidRDefault="00F059D4">
      <w:pPr>
        <w:pStyle w:val="Code"/>
      </w:pPr>
      <w:r>
        <w:t xml:space="preserve">    mMEID       [1] MMEID,</w:t>
      </w:r>
    </w:p>
    <w:p w14:paraId="240824C0" w14:textId="77777777" w:rsidR="00F059D4" w:rsidRDefault="00F059D4">
      <w:pPr>
        <w:pStyle w:val="Code"/>
      </w:pPr>
      <w:r>
        <w:t xml:space="preserve">    mCC         [2] MCC,</w:t>
      </w:r>
    </w:p>
    <w:p w14:paraId="6776B277" w14:textId="77777777" w:rsidR="00F059D4" w:rsidRDefault="00F059D4">
      <w:pPr>
        <w:pStyle w:val="Code"/>
      </w:pPr>
      <w:r>
        <w:t xml:space="preserve">    mNC         [3] MNC</w:t>
      </w:r>
    </w:p>
    <w:p w14:paraId="4FA95B77" w14:textId="77777777" w:rsidR="00F059D4" w:rsidRDefault="00F059D4">
      <w:pPr>
        <w:pStyle w:val="Code"/>
      </w:pPr>
      <w:r>
        <w:t>}</w:t>
      </w:r>
    </w:p>
    <w:p w14:paraId="2F26D513" w14:textId="77777777" w:rsidR="00F059D4" w:rsidRDefault="00F059D4">
      <w:pPr>
        <w:pStyle w:val="Code"/>
      </w:pPr>
    </w:p>
    <w:p w14:paraId="7FC90281" w14:textId="77777777" w:rsidR="00F059D4" w:rsidRDefault="00F059D4">
      <w:pPr>
        <w:pStyle w:val="Code"/>
      </w:pPr>
      <w:r>
        <w:t>GUTI ::= SEQUENCE</w:t>
      </w:r>
    </w:p>
    <w:p w14:paraId="5D720F70" w14:textId="77777777" w:rsidR="00F059D4" w:rsidRDefault="00F059D4">
      <w:pPr>
        <w:pStyle w:val="Code"/>
      </w:pPr>
      <w:r>
        <w:t>{</w:t>
      </w:r>
    </w:p>
    <w:p w14:paraId="7BC73033" w14:textId="77777777" w:rsidR="00F059D4" w:rsidRDefault="00F059D4">
      <w:pPr>
        <w:pStyle w:val="Code"/>
      </w:pPr>
      <w:r>
        <w:t xml:space="preserve">    mCC          [1] MCC,</w:t>
      </w:r>
    </w:p>
    <w:p w14:paraId="2390FFAD" w14:textId="77777777" w:rsidR="00F059D4" w:rsidRDefault="00F059D4">
      <w:pPr>
        <w:pStyle w:val="Code"/>
      </w:pPr>
      <w:r>
        <w:t xml:space="preserve">    mNC          [2] MNC,</w:t>
      </w:r>
    </w:p>
    <w:p w14:paraId="0CAD6019" w14:textId="77777777" w:rsidR="00F059D4" w:rsidRDefault="00F059D4">
      <w:pPr>
        <w:pStyle w:val="Code"/>
      </w:pPr>
      <w:r>
        <w:t xml:space="preserve">    mMEGroupID   [3] MMEGroupID,</w:t>
      </w:r>
    </w:p>
    <w:p w14:paraId="724C6729" w14:textId="77777777" w:rsidR="00F059D4" w:rsidRDefault="00F059D4">
      <w:pPr>
        <w:pStyle w:val="Code"/>
      </w:pPr>
      <w:r>
        <w:t xml:space="preserve">    mMECode      [4] MMECode,</w:t>
      </w:r>
    </w:p>
    <w:p w14:paraId="781E860E" w14:textId="77777777" w:rsidR="00F059D4" w:rsidRDefault="00F059D4">
      <w:pPr>
        <w:pStyle w:val="Code"/>
      </w:pPr>
      <w:r>
        <w:t xml:space="preserve">    mTMSI        [5] TMSI</w:t>
      </w:r>
    </w:p>
    <w:p w14:paraId="4609B229" w14:textId="77777777" w:rsidR="00F059D4" w:rsidRDefault="00F059D4">
      <w:pPr>
        <w:pStyle w:val="Code"/>
      </w:pPr>
      <w:r>
        <w:t>}</w:t>
      </w:r>
    </w:p>
    <w:p w14:paraId="7D049819" w14:textId="77777777" w:rsidR="00F059D4" w:rsidRDefault="00F059D4">
      <w:pPr>
        <w:pStyle w:val="Code"/>
      </w:pPr>
    </w:p>
    <w:p w14:paraId="344BE2AE" w14:textId="77777777" w:rsidR="00F059D4" w:rsidRDefault="00F059D4">
      <w:pPr>
        <w:pStyle w:val="Code"/>
      </w:pPr>
      <w:r>
        <w:t>HomeNetworkPublicKeyID ::= OCTET STRING</w:t>
      </w:r>
    </w:p>
    <w:p w14:paraId="5E4400C1" w14:textId="77777777" w:rsidR="00F059D4" w:rsidRDefault="00F059D4">
      <w:pPr>
        <w:pStyle w:val="Code"/>
      </w:pPr>
    </w:p>
    <w:p w14:paraId="71DDDA41" w14:textId="77777777" w:rsidR="00F059D4" w:rsidRDefault="00F059D4">
      <w:pPr>
        <w:pStyle w:val="Code"/>
      </w:pPr>
      <w:r>
        <w:t>HSMFURI ::= UTF8String</w:t>
      </w:r>
    </w:p>
    <w:p w14:paraId="670AF043" w14:textId="77777777" w:rsidR="00F059D4" w:rsidRDefault="00F059D4">
      <w:pPr>
        <w:pStyle w:val="Code"/>
      </w:pPr>
    </w:p>
    <w:p w14:paraId="29B035E6" w14:textId="77777777" w:rsidR="00F059D4" w:rsidRDefault="00F059D4">
      <w:pPr>
        <w:pStyle w:val="Code"/>
      </w:pPr>
      <w:r>
        <w:t>IMEI ::= NumericString (SIZE(14))</w:t>
      </w:r>
    </w:p>
    <w:p w14:paraId="6810802F" w14:textId="77777777" w:rsidR="00F059D4" w:rsidRDefault="00F059D4">
      <w:pPr>
        <w:pStyle w:val="Code"/>
      </w:pPr>
    </w:p>
    <w:p w14:paraId="5C127DCA" w14:textId="77777777" w:rsidR="00F059D4" w:rsidRDefault="00F059D4">
      <w:pPr>
        <w:pStyle w:val="Code"/>
      </w:pPr>
      <w:r>
        <w:t>IMEISV ::= NumericString (SIZE(16))</w:t>
      </w:r>
    </w:p>
    <w:p w14:paraId="4C708BBE" w14:textId="77777777" w:rsidR="00F059D4" w:rsidRDefault="00F059D4">
      <w:pPr>
        <w:pStyle w:val="Code"/>
      </w:pPr>
    </w:p>
    <w:p w14:paraId="14ADDE4E" w14:textId="77777777" w:rsidR="00F059D4" w:rsidRDefault="00F059D4">
      <w:pPr>
        <w:pStyle w:val="Code"/>
      </w:pPr>
      <w:r>
        <w:t>IMPI ::= NAI</w:t>
      </w:r>
    </w:p>
    <w:p w14:paraId="6D36077D" w14:textId="77777777" w:rsidR="00F059D4" w:rsidRDefault="00F059D4">
      <w:pPr>
        <w:pStyle w:val="Code"/>
      </w:pPr>
    </w:p>
    <w:p w14:paraId="4CCA263E" w14:textId="77777777" w:rsidR="00F059D4" w:rsidRDefault="00F059D4">
      <w:pPr>
        <w:pStyle w:val="Code"/>
      </w:pPr>
      <w:r>
        <w:t>IMPU ::= CHOICE</w:t>
      </w:r>
    </w:p>
    <w:p w14:paraId="0229FEA8" w14:textId="77777777" w:rsidR="00F059D4" w:rsidRDefault="00F059D4">
      <w:pPr>
        <w:pStyle w:val="Code"/>
      </w:pPr>
      <w:r>
        <w:t>{</w:t>
      </w:r>
    </w:p>
    <w:p w14:paraId="201B1640" w14:textId="77777777" w:rsidR="00F059D4" w:rsidRDefault="00F059D4">
      <w:pPr>
        <w:pStyle w:val="Code"/>
      </w:pPr>
      <w:r>
        <w:t xml:space="preserve">    sIPURI [1] SIPURI,</w:t>
      </w:r>
    </w:p>
    <w:p w14:paraId="4A3156F7" w14:textId="77777777" w:rsidR="00F059D4" w:rsidRDefault="00F059D4">
      <w:pPr>
        <w:pStyle w:val="Code"/>
      </w:pPr>
      <w:r>
        <w:t xml:space="preserve">    tELURI [2] TELURI</w:t>
      </w:r>
    </w:p>
    <w:p w14:paraId="61E217AC" w14:textId="77777777" w:rsidR="00F059D4" w:rsidRDefault="00F059D4">
      <w:pPr>
        <w:pStyle w:val="Code"/>
      </w:pPr>
      <w:r>
        <w:t>}</w:t>
      </w:r>
    </w:p>
    <w:p w14:paraId="39B30870" w14:textId="77777777" w:rsidR="00F059D4" w:rsidRDefault="00F059D4">
      <w:pPr>
        <w:pStyle w:val="Code"/>
      </w:pPr>
    </w:p>
    <w:p w14:paraId="24577A32" w14:textId="77777777" w:rsidR="00F059D4" w:rsidRDefault="00F059D4">
      <w:pPr>
        <w:pStyle w:val="Code"/>
      </w:pPr>
      <w:r>
        <w:t>IMSI ::= NumericString (SIZE(6..15))</w:t>
      </w:r>
    </w:p>
    <w:p w14:paraId="4AF78AE8" w14:textId="77777777" w:rsidR="00F059D4" w:rsidRDefault="00F059D4">
      <w:pPr>
        <w:pStyle w:val="Code"/>
      </w:pPr>
    </w:p>
    <w:p w14:paraId="1598CFB5" w14:textId="77777777" w:rsidR="00F059D4" w:rsidRDefault="00F059D4">
      <w:pPr>
        <w:pStyle w:val="Code"/>
      </w:pPr>
      <w:r>
        <w:t>IMSIUnauthenticatedIndication ::= BOOLEAN</w:t>
      </w:r>
    </w:p>
    <w:p w14:paraId="22651C09" w14:textId="77777777" w:rsidR="00F059D4" w:rsidRDefault="00F059D4">
      <w:pPr>
        <w:pStyle w:val="Code"/>
      </w:pPr>
    </w:p>
    <w:p w14:paraId="1BF15179" w14:textId="77777777" w:rsidR="00F059D4" w:rsidRDefault="00F059D4">
      <w:pPr>
        <w:pStyle w:val="Code"/>
      </w:pPr>
      <w:r>
        <w:t>Initiator ::= ENUMERATED</w:t>
      </w:r>
    </w:p>
    <w:p w14:paraId="13CF5E62" w14:textId="77777777" w:rsidR="00F059D4" w:rsidRDefault="00F059D4">
      <w:pPr>
        <w:pStyle w:val="Code"/>
      </w:pPr>
      <w:r>
        <w:t>{</w:t>
      </w:r>
    </w:p>
    <w:p w14:paraId="15649DC3" w14:textId="77777777" w:rsidR="00F059D4" w:rsidRDefault="00F059D4">
      <w:pPr>
        <w:pStyle w:val="Code"/>
      </w:pPr>
      <w:r>
        <w:t xml:space="preserve">    uE(1),</w:t>
      </w:r>
    </w:p>
    <w:p w14:paraId="5004F23E" w14:textId="77777777" w:rsidR="00F059D4" w:rsidRDefault="00F059D4">
      <w:pPr>
        <w:pStyle w:val="Code"/>
      </w:pPr>
      <w:r>
        <w:t xml:space="preserve">    network(2),</w:t>
      </w:r>
    </w:p>
    <w:p w14:paraId="68CE1B66" w14:textId="77777777" w:rsidR="00F059D4" w:rsidRDefault="00F059D4">
      <w:pPr>
        <w:pStyle w:val="Code"/>
      </w:pPr>
      <w:r>
        <w:t xml:space="preserve">    unknown(3)</w:t>
      </w:r>
    </w:p>
    <w:p w14:paraId="45FE00F4" w14:textId="77777777" w:rsidR="00F059D4" w:rsidRDefault="00F059D4">
      <w:pPr>
        <w:pStyle w:val="Code"/>
      </w:pPr>
      <w:r>
        <w:t>}</w:t>
      </w:r>
    </w:p>
    <w:p w14:paraId="3C7775DF" w14:textId="77777777" w:rsidR="00F059D4" w:rsidRDefault="00F059D4">
      <w:pPr>
        <w:pStyle w:val="Code"/>
      </w:pPr>
    </w:p>
    <w:p w14:paraId="4DF1AEB3" w14:textId="77777777" w:rsidR="00F059D4" w:rsidRDefault="00F059D4">
      <w:pPr>
        <w:pStyle w:val="Code"/>
      </w:pPr>
      <w:r>
        <w:t>IPAddress ::= CHOICE</w:t>
      </w:r>
    </w:p>
    <w:p w14:paraId="4BC7D5D4" w14:textId="77777777" w:rsidR="00F059D4" w:rsidRDefault="00F059D4">
      <w:pPr>
        <w:pStyle w:val="Code"/>
      </w:pPr>
      <w:r>
        <w:t>{</w:t>
      </w:r>
    </w:p>
    <w:p w14:paraId="4C6306D3" w14:textId="77777777" w:rsidR="00F059D4" w:rsidRDefault="00F059D4">
      <w:pPr>
        <w:pStyle w:val="Code"/>
      </w:pPr>
      <w:r>
        <w:t xml:space="preserve">    iPv4Address [1] IPv4Address,</w:t>
      </w:r>
    </w:p>
    <w:p w14:paraId="0E099A35" w14:textId="77777777" w:rsidR="00F059D4" w:rsidRDefault="00F059D4">
      <w:pPr>
        <w:pStyle w:val="Code"/>
      </w:pPr>
      <w:r>
        <w:t xml:space="preserve">    iPv6Address [2] IPv6Address</w:t>
      </w:r>
    </w:p>
    <w:p w14:paraId="216D96A8" w14:textId="77777777" w:rsidR="00F059D4" w:rsidRDefault="00F059D4">
      <w:pPr>
        <w:pStyle w:val="Code"/>
      </w:pPr>
      <w:r>
        <w:t>}</w:t>
      </w:r>
    </w:p>
    <w:p w14:paraId="043975BD" w14:textId="77777777" w:rsidR="00F059D4" w:rsidRDefault="00F059D4">
      <w:pPr>
        <w:pStyle w:val="Code"/>
      </w:pPr>
    </w:p>
    <w:p w14:paraId="2B668ACF" w14:textId="77777777" w:rsidR="00F059D4" w:rsidRDefault="00F059D4">
      <w:pPr>
        <w:pStyle w:val="Code"/>
      </w:pPr>
      <w:r>
        <w:t>IPv4Address ::= OCTET STRING (SIZE(4))</w:t>
      </w:r>
    </w:p>
    <w:p w14:paraId="17E7F50D" w14:textId="77777777" w:rsidR="00F059D4" w:rsidRDefault="00F059D4">
      <w:pPr>
        <w:pStyle w:val="Code"/>
      </w:pPr>
    </w:p>
    <w:p w14:paraId="38B0C2FF" w14:textId="77777777" w:rsidR="00F059D4" w:rsidRDefault="00F059D4">
      <w:pPr>
        <w:pStyle w:val="Code"/>
      </w:pPr>
      <w:r>
        <w:t>IPv6Address ::= OCTET STRING (SIZE(16))</w:t>
      </w:r>
    </w:p>
    <w:p w14:paraId="70359137" w14:textId="77777777" w:rsidR="00F059D4" w:rsidRDefault="00F059D4">
      <w:pPr>
        <w:pStyle w:val="Code"/>
      </w:pPr>
    </w:p>
    <w:p w14:paraId="5210F05A" w14:textId="77777777" w:rsidR="00F059D4" w:rsidRDefault="00F059D4">
      <w:pPr>
        <w:pStyle w:val="Code"/>
      </w:pPr>
      <w:r>
        <w:t>IPv6FlowLabel ::= INTEGER(0..1048575)</w:t>
      </w:r>
    </w:p>
    <w:p w14:paraId="6EE192D2" w14:textId="77777777" w:rsidR="00F059D4" w:rsidRDefault="00F059D4">
      <w:pPr>
        <w:pStyle w:val="Code"/>
      </w:pPr>
    </w:p>
    <w:p w14:paraId="5ECA723B" w14:textId="77777777" w:rsidR="00F059D4" w:rsidRDefault="00F059D4">
      <w:pPr>
        <w:pStyle w:val="Code"/>
      </w:pPr>
      <w:r>
        <w:t>MACAddress ::= OCTET STRING (SIZE(6))</w:t>
      </w:r>
    </w:p>
    <w:p w14:paraId="178D29A9" w14:textId="77777777" w:rsidR="00F059D4" w:rsidRDefault="00F059D4">
      <w:pPr>
        <w:pStyle w:val="Code"/>
      </w:pPr>
    </w:p>
    <w:p w14:paraId="1D840546" w14:textId="77777777" w:rsidR="00F059D4" w:rsidRDefault="00F059D4">
      <w:pPr>
        <w:pStyle w:val="Code"/>
      </w:pPr>
      <w:r>
        <w:t>MACRestrictionIndicator ::= ENUMERATED</w:t>
      </w:r>
    </w:p>
    <w:p w14:paraId="6CCB0FD7" w14:textId="77777777" w:rsidR="00F059D4" w:rsidRDefault="00F059D4">
      <w:pPr>
        <w:pStyle w:val="Code"/>
      </w:pPr>
      <w:r>
        <w:t>{</w:t>
      </w:r>
    </w:p>
    <w:p w14:paraId="452B9AE6" w14:textId="77777777" w:rsidR="00F059D4" w:rsidRDefault="00F059D4">
      <w:pPr>
        <w:pStyle w:val="Code"/>
      </w:pPr>
      <w:r>
        <w:t xml:space="preserve">    noResrictions(1),</w:t>
      </w:r>
    </w:p>
    <w:p w14:paraId="34E243B2" w14:textId="77777777" w:rsidR="00F059D4" w:rsidRDefault="00F059D4">
      <w:pPr>
        <w:pStyle w:val="Code"/>
      </w:pPr>
      <w:r>
        <w:t xml:space="preserve">    mACAddressNotUseableAsEquipmentIdentifier(2),</w:t>
      </w:r>
    </w:p>
    <w:p w14:paraId="674BCAD8" w14:textId="77777777" w:rsidR="00F059D4" w:rsidRDefault="00F059D4">
      <w:pPr>
        <w:pStyle w:val="Code"/>
      </w:pPr>
      <w:r>
        <w:t xml:space="preserve">    unknown(3)</w:t>
      </w:r>
    </w:p>
    <w:p w14:paraId="61B1AFBC" w14:textId="77777777" w:rsidR="00F059D4" w:rsidRDefault="00F059D4">
      <w:pPr>
        <w:pStyle w:val="Code"/>
      </w:pPr>
      <w:r>
        <w:t>}</w:t>
      </w:r>
    </w:p>
    <w:p w14:paraId="78AFB561" w14:textId="77777777" w:rsidR="00F059D4" w:rsidRDefault="00F059D4">
      <w:pPr>
        <w:pStyle w:val="Code"/>
      </w:pPr>
    </w:p>
    <w:p w14:paraId="07CE54A2" w14:textId="77777777" w:rsidR="00F059D4" w:rsidRDefault="00F059D4">
      <w:pPr>
        <w:pStyle w:val="Code"/>
      </w:pPr>
      <w:r>
        <w:t>MCC ::= NumericString (SIZE(3))</w:t>
      </w:r>
    </w:p>
    <w:p w14:paraId="11919136" w14:textId="77777777" w:rsidR="00F059D4" w:rsidRDefault="00F059D4">
      <w:pPr>
        <w:pStyle w:val="Code"/>
      </w:pPr>
    </w:p>
    <w:p w14:paraId="187C8D9A" w14:textId="77777777" w:rsidR="00F059D4" w:rsidRDefault="00F059D4">
      <w:pPr>
        <w:pStyle w:val="Code"/>
      </w:pPr>
      <w:r>
        <w:t>MNC ::= NumericString (SIZE(2..3))</w:t>
      </w:r>
    </w:p>
    <w:p w14:paraId="7D50FD45" w14:textId="77777777" w:rsidR="00F059D4" w:rsidRDefault="00F059D4">
      <w:pPr>
        <w:pStyle w:val="Code"/>
      </w:pPr>
    </w:p>
    <w:p w14:paraId="27114657" w14:textId="77777777" w:rsidR="00F059D4" w:rsidRDefault="00F059D4">
      <w:pPr>
        <w:pStyle w:val="Code"/>
      </w:pPr>
      <w:r>
        <w:t>MMEID ::= SEQUENCE</w:t>
      </w:r>
    </w:p>
    <w:p w14:paraId="5CC43E43" w14:textId="77777777" w:rsidR="00F059D4" w:rsidRDefault="00F059D4">
      <w:pPr>
        <w:pStyle w:val="Code"/>
      </w:pPr>
      <w:r>
        <w:t>{</w:t>
      </w:r>
    </w:p>
    <w:p w14:paraId="6F957531" w14:textId="77777777" w:rsidR="00F059D4" w:rsidRDefault="00F059D4">
      <w:pPr>
        <w:pStyle w:val="Code"/>
      </w:pPr>
      <w:r>
        <w:t xml:space="preserve">    mMEGI       [1] MMEGI,</w:t>
      </w:r>
    </w:p>
    <w:p w14:paraId="53BDC55F" w14:textId="77777777" w:rsidR="00F059D4" w:rsidRDefault="00F059D4">
      <w:pPr>
        <w:pStyle w:val="Code"/>
      </w:pPr>
      <w:r>
        <w:t xml:space="preserve">    mMEC        [2] MMEC</w:t>
      </w:r>
    </w:p>
    <w:p w14:paraId="3249AEFF" w14:textId="77777777" w:rsidR="00F059D4" w:rsidRDefault="00F059D4">
      <w:pPr>
        <w:pStyle w:val="Code"/>
      </w:pPr>
      <w:r>
        <w:t>}</w:t>
      </w:r>
    </w:p>
    <w:p w14:paraId="4FCB2C2D" w14:textId="77777777" w:rsidR="00F059D4" w:rsidRDefault="00F059D4">
      <w:pPr>
        <w:pStyle w:val="Code"/>
      </w:pPr>
    </w:p>
    <w:p w14:paraId="406A9563" w14:textId="77777777" w:rsidR="00F059D4" w:rsidRDefault="00F059D4">
      <w:pPr>
        <w:pStyle w:val="Code"/>
      </w:pPr>
      <w:r>
        <w:lastRenderedPageBreak/>
        <w:t>MMEC ::= NumericString</w:t>
      </w:r>
    </w:p>
    <w:p w14:paraId="53F1C50A" w14:textId="77777777" w:rsidR="00F059D4" w:rsidRDefault="00F059D4">
      <w:pPr>
        <w:pStyle w:val="Code"/>
      </w:pPr>
    </w:p>
    <w:p w14:paraId="7D20F4CF" w14:textId="77777777" w:rsidR="00F059D4" w:rsidRDefault="00F059D4">
      <w:pPr>
        <w:pStyle w:val="Code"/>
      </w:pPr>
      <w:r>
        <w:t>MMEGI ::= NumericString</w:t>
      </w:r>
    </w:p>
    <w:p w14:paraId="745CA3C7" w14:textId="77777777" w:rsidR="00F059D4" w:rsidRDefault="00F059D4">
      <w:pPr>
        <w:pStyle w:val="Code"/>
      </w:pPr>
    </w:p>
    <w:p w14:paraId="21040FCB" w14:textId="77777777" w:rsidR="00F059D4" w:rsidRDefault="00F059D4">
      <w:pPr>
        <w:pStyle w:val="Code"/>
      </w:pPr>
      <w:r>
        <w:t>MSISDN ::= NumericString (SIZE(1..15))</w:t>
      </w:r>
    </w:p>
    <w:p w14:paraId="33DE9405" w14:textId="77777777" w:rsidR="00F059D4" w:rsidRDefault="00F059D4">
      <w:pPr>
        <w:pStyle w:val="Code"/>
      </w:pPr>
    </w:p>
    <w:p w14:paraId="7CE16346" w14:textId="77777777" w:rsidR="00F059D4" w:rsidRDefault="00F059D4">
      <w:pPr>
        <w:pStyle w:val="Code"/>
      </w:pPr>
      <w:r>
        <w:t>NAI ::= UTF8String</w:t>
      </w:r>
    </w:p>
    <w:p w14:paraId="6DAA5E00" w14:textId="77777777" w:rsidR="00F059D4" w:rsidRDefault="00F059D4">
      <w:pPr>
        <w:pStyle w:val="Code"/>
      </w:pPr>
    </w:p>
    <w:p w14:paraId="3BE523A8" w14:textId="77777777" w:rsidR="00F059D4" w:rsidRDefault="00F059D4">
      <w:pPr>
        <w:pStyle w:val="Code"/>
      </w:pPr>
      <w:r>
        <w:t>NextLayerProtocol ::= INTEGER(0..255)</w:t>
      </w:r>
    </w:p>
    <w:p w14:paraId="6095AF08" w14:textId="77777777" w:rsidR="00F059D4" w:rsidRDefault="00F059D4">
      <w:pPr>
        <w:pStyle w:val="Code"/>
      </w:pPr>
    </w:p>
    <w:p w14:paraId="6968BF4A" w14:textId="77777777" w:rsidR="00F059D4" w:rsidRDefault="00F059D4">
      <w:pPr>
        <w:pStyle w:val="Code"/>
      </w:pPr>
      <w:r>
        <w:t>NonLocalID ::= ENUMERATED</w:t>
      </w:r>
    </w:p>
    <w:p w14:paraId="727F5D9C" w14:textId="77777777" w:rsidR="00F059D4" w:rsidRDefault="00F059D4">
      <w:pPr>
        <w:pStyle w:val="Code"/>
      </w:pPr>
      <w:r>
        <w:t>{</w:t>
      </w:r>
    </w:p>
    <w:p w14:paraId="1B3720CF" w14:textId="77777777" w:rsidR="00F059D4" w:rsidRDefault="00F059D4">
      <w:pPr>
        <w:pStyle w:val="Code"/>
      </w:pPr>
      <w:r>
        <w:t xml:space="preserve">    local(1),</w:t>
      </w:r>
    </w:p>
    <w:p w14:paraId="2CF277D9" w14:textId="77777777" w:rsidR="00F059D4" w:rsidRDefault="00F059D4">
      <w:pPr>
        <w:pStyle w:val="Code"/>
      </w:pPr>
      <w:r>
        <w:t xml:space="preserve">    nonLocal(2)</w:t>
      </w:r>
    </w:p>
    <w:p w14:paraId="6CEC80B8" w14:textId="77777777" w:rsidR="00F059D4" w:rsidRDefault="00F059D4">
      <w:pPr>
        <w:pStyle w:val="Code"/>
      </w:pPr>
      <w:r>
        <w:t>}</w:t>
      </w:r>
    </w:p>
    <w:p w14:paraId="4812F839" w14:textId="77777777" w:rsidR="00F059D4" w:rsidRDefault="00F059D4">
      <w:pPr>
        <w:pStyle w:val="Code"/>
      </w:pPr>
    </w:p>
    <w:p w14:paraId="1AC97368" w14:textId="77777777" w:rsidR="00F059D4" w:rsidRDefault="00F059D4">
      <w:pPr>
        <w:pStyle w:val="Code"/>
      </w:pPr>
      <w:r>
        <w:t>NonIMEISVPEI ::= CHOICE</w:t>
      </w:r>
    </w:p>
    <w:p w14:paraId="3D5D284F" w14:textId="77777777" w:rsidR="00F059D4" w:rsidRDefault="00F059D4">
      <w:pPr>
        <w:pStyle w:val="Code"/>
      </w:pPr>
      <w:r>
        <w:t>{</w:t>
      </w:r>
    </w:p>
    <w:p w14:paraId="39E03C23" w14:textId="77777777" w:rsidR="00F059D4" w:rsidRDefault="00F059D4">
      <w:pPr>
        <w:pStyle w:val="Code"/>
      </w:pPr>
      <w:r>
        <w:t xml:space="preserve">    mACAddress [1] MACAddress,</w:t>
      </w:r>
    </w:p>
    <w:p w14:paraId="6A6FD198" w14:textId="77777777" w:rsidR="00F059D4" w:rsidRDefault="00F059D4">
      <w:pPr>
        <w:pStyle w:val="Code"/>
      </w:pPr>
      <w:r>
        <w:t xml:space="preserve">    eUI64      [2] EUI64</w:t>
      </w:r>
    </w:p>
    <w:p w14:paraId="5EC8ADFA" w14:textId="77777777" w:rsidR="00F059D4" w:rsidRDefault="00F059D4">
      <w:pPr>
        <w:pStyle w:val="Code"/>
      </w:pPr>
      <w:r>
        <w:t>}</w:t>
      </w:r>
    </w:p>
    <w:p w14:paraId="53C73007" w14:textId="77777777" w:rsidR="00F059D4" w:rsidRDefault="00F059D4">
      <w:pPr>
        <w:pStyle w:val="Code"/>
      </w:pPr>
    </w:p>
    <w:p w14:paraId="1B8A5F14" w14:textId="77777777" w:rsidR="00F059D4" w:rsidRDefault="00F059D4">
      <w:pPr>
        <w:pStyle w:val="Code"/>
      </w:pPr>
      <w:r>
        <w:t>NSSAI ::= SEQUENCE OF SNSSAI</w:t>
      </w:r>
    </w:p>
    <w:p w14:paraId="266E3046" w14:textId="77777777" w:rsidR="00F059D4" w:rsidRDefault="00F059D4">
      <w:pPr>
        <w:pStyle w:val="Code"/>
      </w:pPr>
    </w:p>
    <w:p w14:paraId="6C3EB522" w14:textId="77777777" w:rsidR="00F059D4" w:rsidRDefault="00F059D4">
      <w:pPr>
        <w:pStyle w:val="Code"/>
      </w:pPr>
      <w:r>
        <w:t>PagingRestrictionIndicator ::= OCTET STRING (SIZE(1..33))</w:t>
      </w:r>
    </w:p>
    <w:p w14:paraId="3CB7D309" w14:textId="77777777" w:rsidR="00F059D4" w:rsidRDefault="00F059D4">
      <w:pPr>
        <w:pStyle w:val="Code"/>
      </w:pPr>
    </w:p>
    <w:p w14:paraId="7327D982" w14:textId="77777777" w:rsidR="00F059D4" w:rsidRDefault="00F059D4">
      <w:pPr>
        <w:pStyle w:val="Code"/>
      </w:pPr>
      <w:r>
        <w:t>PLMNID ::= SEQUENCE</w:t>
      </w:r>
    </w:p>
    <w:p w14:paraId="5AD036E1" w14:textId="77777777" w:rsidR="00F059D4" w:rsidRDefault="00F059D4">
      <w:pPr>
        <w:pStyle w:val="Code"/>
      </w:pPr>
      <w:r>
        <w:t>{</w:t>
      </w:r>
    </w:p>
    <w:p w14:paraId="00D629E3" w14:textId="77777777" w:rsidR="00F059D4" w:rsidRDefault="00F059D4">
      <w:pPr>
        <w:pStyle w:val="Code"/>
      </w:pPr>
      <w:r>
        <w:t xml:space="preserve">    mCC [1] MCC,</w:t>
      </w:r>
    </w:p>
    <w:p w14:paraId="33119C44" w14:textId="77777777" w:rsidR="00F059D4" w:rsidRDefault="00F059D4">
      <w:pPr>
        <w:pStyle w:val="Code"/>
      </w:pPr>
      <w:r>
        <w:t xml:space="preserve">    mNC [2] MNC</w:t>
      </w:r>
    </w:p>
    <w:p w14:paraId="45A4BC63" w14:textId="77777777" w:rsidR="00F059D4" w:rsidRDefault="00F059D4">
      <w:pPr>
        <w:pStyle w:val="Code"/>
      </w:pPr>
      <w:r>
        <w:t>}</w:t>
      </w:r>
    </w:p>
    <w:p w14:paraId="5BDC0595" w14:textId="77777777" w:rsidR="00F059D4" w:rsidRDefault="00F059D4">
      <w:pPr>
        <w:pStyle w:val="Code"/>
      </w:pPr>
    </w:p>
    <w:p w14:paraId="22CEFE98" w14:textId="77777777" w:rsidR="00F059D4" w:rsidRDefault="00F059D4">
      <w:pPr>
        <w:pStyle w:val="Code"/>
      </w:pPr>
      <w:r>
        <w:t>PDNConnectionType ::= ENUMERATED</w:t>
      </w:r>
    </w:p>
    <w:p w14:paraId="7A09E269" w14:textId="77777777" w:rsidR="00F059D4" w:rsidRDefault="00F059D4">
      <w:pPr>
        <w:pStyle w:val="Code"/>
      </w:pPr>
      <w:r>
        <w:t>{</w:t>
      </w:r>
    </w:p>
    <w:p w14:paraId="683FC423" w14:textId="77777777" w:rsidR="00F059D4" w:rsidRDefault="00F059D4">
      <w:pPr>
        <w:pStyle w:val="Code"/>
      </w:pPr>
      <w:r>
        <w:t xml:space="preserve">    iPv4(1),</w:t>
      </w:r>
    </w:p>
    <w:p w14:paraId="7154656D" w14:textId="77777777" w:rsidR="00F059D4" w:rsidRDefault="00F059D4">
      <w:pPr>
        <w:pStyle w:val="Code"/>
      </w:pPr>
      <w:r>
        <w:t xml:space="preserve">    iPv6(2),</w:t>
      </w:r>
    </w:p>
    <w:p w14:paraId="4DC40A52" w14:textId="77777777" w:rsidR="00F059D4" w:rsidRDefault="00F059D4">
      <w:pPr>
        <w:pStyle w:val="Code"/>
      </w:pPr>
      <w:r>
        <w:t xml:space="preserve">    iPv4v6(3),</w:t>
      </w:r>
    </w:p>
    <w:p w14:paraId="74CCD237" w14:textId="77777777" w:rsidR="00F059D4" w:rsidRDefault="00F059D4">
      <w:pPr>
        <w:pStyle w:val="Code"/>
      </w:pPr>
      <w:r>
        <w:t xml:space="preserve">    nonIP(4),</w:t>
      </w:r>
    </w:p>
    <w:p w14:paraId="70A96D6E" w14:textId="77777777" w:rsidR="00F059D4" w:rsidRDefault="00F059D4">
      <w:pPr>
        <w:pStyle w:val="Code"/>
      </w:pPr>
      <w:r>
        <w:t xml:space="preserve">    ethernet(5)</w:t>
      </w:r>
    </w:p>
    <w:p w14:paraId="2ED81311" w14:textId="77777777" w:rsidR="00F059D4" w:rsidRDefault="00F059D4">
      <w:pPr>
        <w:pStyle w:val="Code"/>
      </w:pPr>
      <w:r>
        <w:t>}</w:t>
      </w:r>
    </w:p>
    <w:p w14:paraId="326041A0" w14:textId="77777777" w:rsidR="00F059D4" w:rsidRDefault="00F059D4">
      <w:pPr>
        <w:pStyle w:val="Code"/>
      </w:pPr>
    </w:p>
    <w:p w14:paraId="31C277C9" w14:textId="77777777" w:rsidR="00F059D4" w:rsidRDefault="00F059D4">
      <w:pPr>
        <w:pStyle w:val="Code"/>
      </w:pPr>
      <w:r>
        <w:t>PDUSessionID ::= INTEGER (0..255)</w:t>
      </w:r>
    </w:p>
    <w:p w14:paraId="0C7A19A3" w14:textId="77777777" w:rsidR="00F059D4" w:rsidRDefault="00F059D4">
      <w:pPr>
        <w:pStyle w:val="Code"/>
      </w:pPr>
    </w:p>
    <w:p w14:paraId="43363DDC" w14:textId="77777777" w:rsidR="00F059D4" w:rsidRDefault="00F059D4">
      <w:pPr>
        <w:pStyle w:val="Code"/>
      </w:pPr>
      <w:r>
        <w:t>PDUSessionType ::= ENUMERATED</w:t>
      </w:r>
    </w:p>
    <w:p w14:paraId="12EFEAE1" w14:textId="77777777" w:rsidR="00F059D4" w:rsidRDefault="00F059D4">
      <w:pPr>
        <w:pStyle w:val="Code"/>
      </w:pPr>
      <w:r>
        <w:t>{</w:t>
      </w:r>
    </w:p>
    <w:p w14:paraId="191277EE" w14:textId="77777777" w:rsidR="00F059D4" w:rsidRDefault="00F059D4">
      <w:pPr>
        <w:pStyle w:val="Code"/>
      </w:pPr>
      <w:r>
        <w:t xml:space="preserve">    iPv4(1),</w:t>
      </w:r>
    </w:p>
    <w:p w14:paraId="748FB628" w14:textId="77777777" w:rsidR="00F059D4" w:rsidRDefault="00F059D4">
      <w:pPr>
        <w:pStyle w:val="Code"/>
      </w:pPr>
      <w:r>
        <w:t xml:space="preserve">    iPv6(2),</w:t>
      </w:r>
    </w:p>
    <w:p w14:paraId="484C0E6C" w14:textId="77777777" w:rsidR="00F059D4" w:rsidRDefault="00F059D4">
      <w:pPr>
        <w:pStyle w:val="Code"/>
      </w:pPr>
      <w:r>
        <w:t xml:space="preserve">    iPv4v6(3),</w:t>
      </w:r>
    </w:p>
    <w:p w14:paraId="28D222AC" w14:textId="77777777" w:rsidR="00F059D4" w:rsidRDefault="00F059D4">
      <w:pPr>
        <w:pStyle w:val="Code"/>
      </w:pPr>
      <w:r>
        <w:t xml:space="preserve">    unstructured(4),</w:t>
      </w:r>
    </w:p>
    <w:p w14:paraId="2088E75E" w14:textId="77777777" w:rsidR="00F059D4" w:rsidRDefault="00F059D4">
      <w:pPr>
        <w:pStyle w:val="Code"/>
      </w:pPr>
      <w:r>
        <w:t xml:space="preserve">    ethernet(5)</w:t>
      </w:r>
    </w:p>
    <w:p w14:paraId="3F20D48B" w14:textId="77777777" w:rsidR="00F059D4" w:rsidRDefault="00F059D4">
      <w:pPr>
        <w:pStyle w:val="Code"/>
      </w:pPr>
      <w:r>
        <w:t>}</w:t>
      </w:r>
    </w:p>
    <w:p w14:paraId="6986B8B4" w14:textId="77777777" w:rsidR="00F059D4" w:rsidRDefault="00F059D4">
      <w:pPr>
        <w:pStyle w:val="Code"/>
      </w:pPr>
    </w:p>
    <w:p w14:paraId="7068B3EB" w14:textId="77777777" w:rsidR="00F059D4" w:rsidRDefault="00F059D4">
      <w:pPr>
        <w:pStyle w:val="Code"/>
      </w:pPr>
      <w:r>
        <w:t>PEI ::= CHOICE</w:t>
      </w:r>
    </w:p>
    <w:p w14:paraId="7BCB391A" w14:textId="77777777" w:rsidR="00F059D4" w:rsidRDefault="00F059D4">
      <w:pPr>
        <w:pStyle w:val="Code"/>
      </w:pPr>
      <w:r>
        <w:t>{</w:t>
      </w:r>
    </w:p>
    <w:p w14:paraId="3E5A88AA" w14:textId="77777777" w:rsidR="00F059D4" w:rsidRDefault="00F059D4">
      <w:pPr>
        <w:pStyle w:val="Code"/>
      </w:pPr>
      <w:r>
        <w:t xml:space="preserve">    iMEI        [1] IMEI,</w:t>
      </w:r>
    </w:p>
    <w:p w14:paraId="3239C317" w14:textId="77777777" w:rsidR="00F059D4" w:rsidRDefault="00F059D4">
      <w:pPr>
        <w:pStyle w:val="Code"/>
      </w:pPr>
      <w:r>
        <w:t xml:space="preserve">    iMEISV      [2] IMEISV,</w:t>
      </w:r>
    </w:p>
    <w:p w14:paraId="6CFE2152" w14:textId="77777777" w:rsidR="00F059D4" w:rsidRDefault="00F059D4">
      <w:pPr>
        <w:pStyle w:val="Code"/>
      </w:pPr>
      <w:r>
        <w:t xml:space="preserve">    mACAddress  [3] MACAddress,</w:t>
      </w:r>
    </w:p>
    <w:p w14:paraId="6C512A11" w14:textId="77777777" w:rsidR="00F059D4" w:rsidRDefault="00F059D4">
      <w:pPr>
        <w:pStyle w:val="Code"/>
      </w:pPr>
      <w:r>
        <w:t xml:space="preserve">    eUI64       [4] EUI64</w:t>
      </w:r>
    </w:p>
    <w:p w14:paraId="00C7C1F2" w14:textId="77777777" w:rsidR="00F059D4" w:rsidRDefault="00F059D4">
      <w:pPr>
        <w:pStyle w:val="Code"/>
      </w:pPr>
      <w:r>
        <w:t>}</w:t>
      </w:r>
    </w:p>
    <w:p w14:paraId="0A680675" w14:textId="77777777" w:rsidR="00F059D4" w:rsidRDefault="00F059D4">
      <w:pPr>
        <w:pStyle w:val="Code"/>
      </w:pPr>
    </w:p>
    <w:p w14:paraId="53CC6A0E" w14:textId="77777777" w:rsidR="00F059D4" w:rsidRDefault="00F059D4">
      <w:pPr>
        <w:pStyle w:val="Code"/>
      </w:pPr>
      <w:r>
        <w:t>PortNumber ::= INTEGER (0..65535)</w:t>
      </w:r>
    </w:p>
    <w:p w14:paraId="640D7F3A" w14:textId="77777777" w:rsidR="00F059D4" w:rsidRDefault="00F059D4">
      <w:pPr>
        <w:pStyle w:val="Code"/>
      </w:pPr>
    </w:p>
    <w:p w14:paraId="74D6B806" w14:textId="77777777" w:rsidR="00F059D4" w:rsidRDefault="00F059D4">
      <w:pPr>
        <w:pStyle w:val="Code"/>
      </w:pPr>
      <w:r>
        <w:t>PrimaryAuthenticationType ::= ENUMERATED</w:t>
      </w:r>
    </w:p>
    <w:p w14:paraId="6C5EA3DB" w14:textId="77777777" w:rsidR="00F059D4" w:rsidRDefault="00F059D4">
      <w:pPr>
        <w:pStyle w:val="Code"/>
      </w:pPr>
      <w:r>
        <w:t>{</w:t>
      </w:r>
    </w:p>
    <w:p w14:paraId="05C0F522" w14:textId="77777777" w:rsidR="00F059D4" w:rsidRDefault="00F059D4">
      <w:pPr>
        <w:pStyle w:val="Code"/>
      </w:pPr>
      <w:r>
        <w:t xml:space="preserve">    eAPAKAPrime(1),</w:t>
      </w:r>
    </w:p>
    <w:p w14:paraId="5688D478" w14:textId="77777777" w:rsidR="00F059D4" w:rsidRDefault="00F059D4">
      <w:pPr>
        <w:pStyle w:val="Code"/>
      </w:pPr>
      <w:r>
        <w:t xml:space="preserve">    fiveGAKA(2),</w:t>
      </w:r>
    </w:p>
    <w:p w14:paraId="5A4BE57F" w14:textId="77777777" w:rsidR="00F059D4" w:rsidRDefault="00F059D4">
      <w:pPr>
        <w:pStyle w:val="Code"/>
      </w:pPr>
      <w:r>
        <w:t xml:space="preserve">    eAPTLS(3),</w:t>
      </w:r>
    </w:p>
    <w:p w14:paraId="2CB0142D" w14:textId="77777777" w:rsidR="00F059D4" w:rsidRDefault="00F059D4">
      <w:pPr>
        <w:pStyle w:val="Code"/>
      </w:pPr>
      <w:r>
        <w:t xml:space="preserve">    none(4),</w:t>
      </w:r>
    </w:p>
    <w:p w14:paraId="7A02D06B" w14:textId="77777777" w:rsidR="00F059D4" w:rsidRDefault="00F059D4">
      <w:pPr>
        <w:pStyle w:val="Code"/>
      </w:pPr>
      <w:r>
        <w:t xml:space="preserve">    ePSAKA(5),</w:t>
      </w:r>
    </w:p>
    <w:p w14:paraId="5902A36A" w14:textId="77777777" w:rsidR="00F059D4" w:rsidRDefault="00F059D4">
      <w:pPr>
        <w:pStyle w:val="Code"/>
      </w:pPr>
      <w:r>
        <w:t xml:space="preserve">    eAPAKA(6),</w:t>
      </w:r>
    </w:p>
    <w:p w14:paraId="5543EDCD" w14:textId="77777777" w:rsidR="00F059D4" w:rsidRDefault="00F059D4">
      <w:pPr>
        <w:pStyle w:val="Code"/>
      </w:pPr>
      <w:r>
        <w:t xml:space="preserve">    iMSAKA(7),</w:t>
      </w:r>
    </w:p>
    <w:p w14:paraId="2A06B893" w14:textId="77777777" w:rsidR="00F059D4" w:rsidRDefault="00F059D4">
      <w:pPr>
        <w:pStyle w:val="Code"/>
      </w:pPr>
      <w:r>
        <w:t xml:space="preserve">    gBAAKA(8),</w:t>
      </w:r>
    </w:p>
    <w:p w14:paraId="5EE3B6D8" w14:textId="77777777" w:rsidR="00F059D4" w:rsidRDefault="00F059D4">
      <w:pPr>
        <w:pStyle w:val="Code"/>
      </w:pPr>
      <w:r>
        <w:t xml:space="preserve">    uMTSAKA(9)</w:t>
      </w:r>
    </w:p>
    <w:p w14:paraId="60EA5555" w14:textId="77777777" w:rsidR="00F059D4" w:rsidRDefault="00F059D4">
      <w:pPr>
        <w:pStyle w:val="Code"/>
      </w:pPr>
      <w:r>
        <w:t>}</w:t>
      </w:r>
    </w:p>
    <w:p w14:paraId="18D8880E" w14:textId="77777777" w:rsidR="00F059D4" w:rsidRDefault="00F059D4">
      <w:pPr>
        <w:pStyle w:val="Code"/>
      </w:pPr>
    </w:p>
    <w:p w14:paraId="45E84353" w14:textId="77777777" w:rsidR="00F059D4" w:rsidRDefault="00F059D4">
      <w:pPr>
        <w:pStyle w:val="Code"/>
      </w:pPr>
      <w:r>
        <w:t>ProtectionSchemeID ::= INTEGER (0..15)</w:t>
      </w:r>
    </w:p>
    <w:p w14:paraId="7A6B9081" w14:textId="77777777" w:rsidR="00F059D4" w:rsidRDefault="00F059D4">
      <w:pPr>
        <w:pStyle w:val="Code"/>
      </w:pPr>
    </w:p>
    <w:p w14:paraId="0B939E67" w14:textId="77777777" w:rsidR="00F059D4" w:rsidRDefault="00F059D4">
      <w:pPr>
        <w:pStyle w:val="Code"/>
      </w:pPr>
      <w:r>
        <w:t>RATType ::= ENUMERATED</w:t>
      </w:r>
    </w:p>
    <w:p w14:paraId="39307A82" w14:textId="77777777" w:rsidR="00F059D4" w:rsidRDefault="00F059D4">
      <w:pPr>
        <w:pStyle w:val="Code"/>
      </w:pPr>
      <w:r>
        <w:lastRenderedPageBreak/>
        <w:t>{</w:t>
      </w:r>
    </w:p>
    <w:p w14:paraId="13D8A3B2" w14:textId="77777777" w:rsidR="00F059D4" w:rsidRDefault="00F059D4">
      <w:pPr>
        <w:pStyle w:val="Code"/>
      </w:pPr>
      <w:r>
        <w:t xml:space="preserve">    nR(1),</w:t>
      </w:r>
    </w:p>
    <w:p w14:paraId="790CAEAA" w14:textId="77777777" w:rsidR="00F059D4" w:rsidRDefault="00F059D4">
      <w:pPr>
        <w:pStyle w:val="Code"/>
      </w:pPr>
      <w:r>
        <w:t xml:space="preserve">    eUTRA(2),</w:t>
      </w:r>
    </w:p>
    <w:p w14:paraId="7695A923" w14:textId="77777777" w:rsidR="00F059D4" w:rsidRDefault="00F059D4">
      <w:pPr>
        <w:pStyle w:val="Code"/>
      </w:pPr>
      <w:r>
        <w:t xml:space="preserve">    wLAN(3),</w:t>
      </w:r>
    </w:p>
    <w:p w14:paraId="6686ADCE" w14:textId="77777777" w:rsidR="00F059D4" w:rsidRDefault="00F059D4">
      <w:pPr>
        <w:pStyle w:val="Code"/>
      </w:pPr>
      <w:r>
        <w:t xml:space="preserve">    virtual(4),</w:t>
      </w:r>
    </w:p>
    <w:p w14:paraId="57C6AF0C" w14:textId="77777777" w:rsidR="00F059D4" w:rsidRDefault="00F059D4">
      <w:pPr>
        <w:pStyle w:val="Code"/>
      </w:pPr>
      <w:r>
        <w:t xml:space="preserve">    nBIOT(5),</w:t>
      </w:r>
    </w:p>
    <w:p w14:paraId="7C3638D2" w14:textId="77777777" w:rsidR="00F059D4" w:rsidRDefault="00F059D4">
      <w:pPr>
        <w:pStyle w:val="Code"/>
      </w:pPr>
      <w:r>
        <w:t xml:space="preserve">    wireline(6),</w:t>
      </w:r>
    </w:p>
    <w:p w14:paraId="472ECBD9" w14:textId="77777777" w:rsidR="00F059D4" w:rsidRDefault="00F059D4">
      <w:pPr>
        <w:pStyle w:val="Code"/>
      </w:pPr>
      <w:r>
        <w:t xml:space="preserve">    wirelineCable(7),</w:t>
      </w:r>
    </w:p>
    <w:p w14:paraId="694F0B89" w14:textId="77777777" w:rsidR="00F059D4" w:rsidRDefault="00F059D4">
      <w:pPr>
        <w:pStyle w:val="Code"/>
      </w:pPr>
      <w:r>
        <w:t xml:space="preserve">    wirelineBBF(8),</w:t>
      </w:r>
    </w:p>
    <w:p w14:paraId="187A8075" w14:textId="77777777" w:rsidR="00F059D4" w:rsidRDefault="00F059D4">
      <w:pPr>
        <w:pStyle w:val="Code"/>
      </w:pPr>
      <w:r>
        <w:t xml:space="preserve">    lTEM(9),</w:t>
      </w:r>
    </w:p>
    <w:p w14:paraId="2E9EBB62" w14:textId="77777777" w:rsidR="00F059D4" w:rsidRDefault="00F059D4">
      <w:pPr>
        <w:pStyle w:val="Code"/>
      </w:pPr>
      <w:r>
        <w:t xml:space="preserve">    nRU(10),</w:t>
      </w:r>
    </w:p>
    <w:p w14:paraId="1A875EE5" w14:textId="77777777" w:rsidR="00F059D4" w:rsidRDefault="00F059D4">
      <w:pPr>
        <w:pStyle w:val="Code"/>
      </w:pPr>
      <w:r>
        <w:t xml:space="preserve">    eUTRAU(11),</w:t>
      </w:r>
    </w:p>
    <w:p w14:paraId="565024D2" w14:textId="77777777" w:rsidR="00F059D4" w:rsidRDefault="00F059D4">
      <w:pPr>
        <w:pStyle w:val="Code"/>
      </w:pPr>
      <w:r>
        <w:t xml:space="preserve">    trustedN3GA(12),</w:t>
      </w:r>
    </w:p>
    <w:p w14:paraId="5BA17DE1" w14:textId="77777777" w:rsidR="00F059D4" w:rsidRDefault="00F059D4">
      <w:pPr>
        <w:pStyle w:val="Code"/>
      </w:pPr>
      <w:r>
        <w:t xml:space="preserve">    trustedWLAN(13),</w:t>
      </w:r>
    </w:p>
    <w:p w14:paraId="5D6708AA" w14:textId="77777777" w:rsidR="00F059D4" w:rsidRDefault="00F059D4">
      <w:pPr>
        <w:pStyle w:val="Code"/>
      </w:pPr>
      <w:r>
        <w:t xml:space="preserve">    uTRA(14),</w:t>
      </w:r>
    </w:p>
    <w:p w14:paraId="54C43920" w14:textId="77777777" w:rsidR="00F059D4" w:rsidRDefault="00F059D4">
      <w:pPr>
        <w:pStyle w:val="Code"/>
      </w:pPr>
      <w:r>
        <w:t xml:space="preserve">    gERA(15),</w:t>
      </w:r>
    </w:p>
    <w:p w14:paraId="06D05287" w14:textId="77777777" w:rsidR="00F059D4" w:rsidRDefault="00F059D4">
      <w:pPr>
        <w:pStyle w:val="Code"/>
      </w:pPr>
      <w:r>
        <w:t xml:space="preserve">    nRLEO(16),</w:t>
      </w:r>
    </w:p>
    <w:p w14:paraId="00FAA69D" w14:textId="77777777" w:rsidR="00F059D4" w:rsidRDefault="00F059D4">
      <w:pPr>
        <w:pStyle w:val="Code"/>
      </w:pPr>
      <w:r>
        <w:t xml:space="preserve">    nRMEO(17),</w:t>
      </w:r>
    </w:p>
    <w:p w14:paraId="2AD696E6" w14:textId="77777777" w:rsidR="00F059D4" w:rsidRDefault="00F059D4">
      <w:pPr>
        <w:pStyle w:val="Code"/>
      </w:pPr>
      <w:r>
        <w:t xml:space="preserve">    nRGEO(18),</w:t>
      </w:r>
    </w:p>
    <w:p w14:paraId="0567C270" w14:textId="77777777" w:rsidR="00F059D4" w:rsidRDefault="00F059D4">
      <w:pPr>
        <w:pStyle w:val="Code"/>
      </w:pPr>
      <w:r>
        <w:t xml:space="preserve">    nROTHERSAT(19),</w:t>
      </w:r>
    </w:p>
    <w:p w14:paraId="789AE93C" w14:textId="77777777" w:rsidR="00F059D4" w:rsidRDefault="00F059D4">
      <w:pPr>
        <w:pStyle w:val="Code"/>
      </w:pPr>
      <w:r>
        <w:t xml:space="preserve">    nRREDCAP(20)</w:t>
      </w:r>
    </w:p>
    <w:p w14:paraId="69F2A13C" w14:textId="77777777" w:rsidR="00F059D4" w:rsidRDefault="00F059D4">
      <w:pPr>
        <w:pStyle w:val="Code"/>
      </w:pPr>
      <w:r>
        <w:t>}</w:t>
      </w:r>
    </w:p>
    <w:p w14:paraId="1C207BC0" w14:textId="77777777" w:rsidR="00F059D4" w:rsidRDefault="00F059D4">
      <w:pPr>
        <w:pStyle w:val="Code"/>
      </w:pPr>
    </w:p>
    <w:p w14:paraId="25383F61" w14:textId="77777777" w:rsidR="00F059D4" w:rsidRDefault="00F059D4">
      <w:pPr>
        <w:pStyle w:val="Code"/>
      </w:pPr>
      <w:r>
        <w:t>RejectedNSSAI ::= SEQUENCE OF RejectedSNSSAI</w:t>
      </w:r>
    </w:p>
    <w:p w14:paraId="79E442C7" w14:textId="77777777" w:rsidR="00F059D4" w:rsidRDefault="00F059D4">
      <w:pPr>
        <w:pStyle w:val="Code"/>
      </w:pPr>
    </w:p>
    <w:p w14:paraId="44E2C4A1" w14:textId="77777777" w:rsidR="00F059D4" w:rsidRDefault="00F059D4">
      <w:pPr>
        <w:pStyle w:val="Code"/>
      </w:pPr>
      <w:r>
        <w:t>RejectedSNSSAI ::= SEQUENCE</w:t>
      </w:r>
    </w:p>
    <w:p w14:paraId="4A9E238A" w14:textId="77777777" w:rsidR="00F059D4" w:rsidRDefault="00F059D4">
      <w:pPr>
        <w:pStyle w:val="Code"/>
      </w:pPr>
      <w:r>
        <w:t>{</w:t>
      </w:r>
    </w:p>
    <w:p w14:paraId="2FC630D0" w14:textId="77777777" w:rsidR="00F059D4" w:rsidRDefault="00F059D4">
      <w:pPr>
        <w:pStyle w:val="Code"/>
      </w:pPr>
      <w:r>
        <w:t xml:space="preserve">    causeValue  [1] RejectedSliceCauseValue,</w:t>
      </w:r>
    </w:p>
    <w:p w14:paraId="614B6092" w14:textId="77777777" w:rsidR="00F059D4" w:rsidRDefault="00F059D4">
      <w:pPr>
        <w:pStyle w:val="Code"/>
      </w:pPr>
      <w:r>
        <w:t xml:space="preserve">    sNSSAI      [2] SNSSAI</w:t>
      </w:r>
    </w:p>
    <w:p w14:paraId="23C4A60B" w14:textId="77777777" w:rsidR="00F059D4" w:rsidRDefault="00F059D4">
      <w:pPr>
        <w:pStyle w:val="Code"/>
      </w:pPr>
      <w:r>
        <w:t>}</w:t>
      </w:r>
    </w:p>
    <w:p w14:paraId="4A22C824" w14:textId="77777777" w:rsidR="00F059D4" w:rsidRDefault="00F059D4">
      <w:pPr>
        <w:pStyle w:val="Code"/>
      </w:pPr>
    </w:p>
    <w:p w14:paraId="3364E63E" w14:textId="77777777" w:rsidR="00F059D4" w:rsidRDefault="00F059D4">
      <w:pPr>
        <w:pStyle w:val="Code"/>
      </w:pPr>
      <w:r>
        <w:t>RejectedSliceCauseValue ::= INTEGER (0..255)</w:t>
      </w:r>
    </w:p>
    <w:p w14:paraId="40E1B835" w14:textId="77777777" w:rsidR="00F059D4" w:rsidRDefault="00F059D4">
      <w:pPr>
        <w:pStyle w:val="Code"/>
      </w:pPr>
    </w:p>
    <w:p w14:paraId="2E64A15F" w14:textId="77777777" w:rsidR="00F059D4" w:rsidRDefault="00F059D4">
      <w:pPr>
        <w:pStyle w:val="Code"/>
      </w:pPr>
      <w:r>
        <w:t>ReRegRequiredIndicator ::= ENUMERATED</w:t>
      </w:r>
    </w:p>
    <w:p w14:paraId="658F845D" w14:textId="77777777" w:rsidR="00F059D4" w:rsidRDefault="00F059D4">
      <w:pPr>
        <w:pStyle w:val="Code"/>
      </w:pPr>
      <w:r>
        <w:t>{</w:t>
      </w:r>
    </w:p>
    <w:p w14:paraId="4DD5CF3B" w14:textId="77777777" w:rsidR="00F059D4" w:rsidRDefault="00F059D4">
      <w:pPr>
        <w:pStyle w:val="Code"/>
      </w:pPr>
      <w:r>
        <w:t xml:space="preserve">    reRegistrationRequired(1),</w:t>
      </w:r>
    </w:p>
    <w:p w14:paraId="1E7BF668" w14:textId="77777777" w:rsidR="00F059D4" w:rsidRDefault="00F059D4">
      <w:pPr>
        <w:pStyle w:val="Code"/>
      </w:pPr>
      <w:r>
        <w:t xml:space="preserve">    reRegistrationNotRequired(2)</w:t>
      </w:r>
    </w:p>
    <w:p w14:paraId="14A8C3CF" w14:textId="77777777" w:rsidR="00F059D4" w:rsidRDefault="00F059D4">
      <w:pPr>
        <w:pStyle w:val="Code"/>
      </w:pPr>
      <w:r>
        <w:t>}</w:t>
      </w:r>
    </w:p>
    <w:p w14:paraId="296C8F60" w14:textId="77777777" w:rsidR="00F059D4" w:rsidRDefault="00F059D4">
      <w:pPr>
        <w:pStyle w:val="Code"/>
      </w:pPr>
    </w:p>
    <w:p w14:paraId="44C53209" w14:textId="77777777" w:rsidR="00F059D4" w:rsidRDefault="00F059D4">
      <w:pPr>
        <w:pStyle w:val="Code"/>
      </w:pPr>
      <w:r>
        <w:t>RoutingIndicator ::= INTEGER (0..9999)</w:t>
      </w:r>
    </w:p>
    <w:p w14:paraId="5C1D6D24" w14:textId="77777777" w:rsidR="00F059D4" w:rsidRDefault="00F059D4">
      <w:pPr>
        <w:pStyle w:val="Code"/>
      </w:pPr>
    </w:p>
    <w:p w14:paraId="6FF0F12A" w14:textId="77777777" w:rsidR="00F059D4" w:rsidRDefault="00F059D4">
      <w:pPr>
        <w:pStyle w:val="Code"/>
      </w:pPr>
      <w:r>
        <w:t>SchemeOutput ::= OCTET STRING</w:t>
      </w:r>
    </w:p>
    <w:p w14:paraId="0960D877" w14:textId="77777777" w:rsidR="00F059D4" w:rsidRDefault="00F059D4">
      <w:pPr>
        <w:pStyle w:val="Code"/>
      </w:pPr>
    </w:p>
    <w:p w14:paraId="635CF89D" w14:textId="77777777" w:rsidR="00F059D4" w:rsidRDefault="00F059D4">
      <w:pPr>
        <w:pStyle w:val="Code"/>
      </w:pPr>
      <w:r>
        <w:t>SIPURI ::= UTF8String</w:t>
      </w:r>
    </w:p>
    <w:p w14:paraId="00BA7F66" w14:textId="77777777" w:rsidR="00F059D4" w:rsidRDefault="00F059D4">
      <w:pPr>
        <w:pStyle w:val="Code"/>
      </w:pPr>
    </w:p>
    <w:p w14:paraId="0DB60FCD" w14:textId="77777777" w:rsidR="00F059D4" w:rsidRDefault="00F059D4">
      <w:pPr>
        <w:pStyle w:val="Code"/>
      </w:pPr>
      <w:r>
        <w:t>Slice ::= SEQUENCE</w:t>
      </w:r>
    </w:p>
    <w:p w14:paraId="1C88D13D" w14:textId="77777777" w:rsidR="00F059D4" w:rsidRDefault="00F059D4">
      <w:pPr>
        <w:pStyle w:val="Code"/>
      </w:pPr>
      <w:r>
        <w:t>{</w:t>
      </w:r>
    </w:p>
    <w:p w14:paraId="47CFE51E" w14:textId="77777777" w:rsidR="00F059D4" w:rsidRDefault="00F059D4">
      <w:pPr>
        <w:pStyle w:val="Code"/>
      </w:pPr>
      <w:r>
        <w:t xml:space="preserve">    allowedNSSAI        [1] NSSAI OPTIONAL,</w:t>
      </w:r>
    </w:p>
    <w:p w14:paraId="0D958AD4" w14:textId="77777777" w:rsidR="00F059D4" w:rsidRDefault="00F059D4">
      <w:pPr>
        <w:pStyle w:val="Code"/>
      </w:pPr>
      <w:r>
        <w:t xml:space="preserve">    configuredNSSAI     [2] NSSAI OPTIONAL,</w:t>
      </w:r>
    </w:p>
    <w:p w14:paraId="3CFB976B" w14:textId="77777777" w:rsidR="00F059D4" w:rsidRDefault="00F059D4">
      <w:pPr>
        <w:pStyle w:val="Code"/>
      </w:pPr>
      <w:r>
        <w:t xml:space="preserve">    rejectedNSSAI       [3] RejectedNSSAI OPTIONAL</w:t>
      </w:r>
    </w:p>
    <w:p w14:paraId="1AECCAC0" w14:textId="77777777" w:rsidR="00F059D4" w:rsidRDefault="00F059D4">
      <w:pPr>
        <w:pStyle w:val="Code"/>
      </w:pPr>
      <w:r>
        <w:t>}</w:t>
      </w:r>
    </w:p>
    <w:p w14:paraId="092AEA4A" w14:textId="77777777" w:rsidR="00F059D4" w:rsidRDefault="00F059D4">
      <w:pPr>
        <w:pStyle w:val="Code"/>
      </w:pPr>
    </w:p>
    <w:p w14:paraId="4E6AD7BF" w14:textId="77777777" w:rsidR="00F059D4" w:rsidRDefault="00F059D4">
      <w:pPr>
        <w:pStyle w:val="Code"/>
      </w:pPr>
      <w:r>
        <w:t>SMPDUDNRequest ::= OCTET STRING</w:t>
      </w:r>
    </w:p>
    <w:p w14:paraId="73E3A36F" w14:textId="77777777" w:rsidR="00F059D4" w:rsidRDefault="00F059D4">
      <w:pPr>
        <w:pStyle w:val="Code"/>
      </w:pPr>
    </w:p>
    <w:p w14:paraId="7F01CC7C" w14:textId="77777777" w:rsidR="00F059D4" w:rsidRDefault="00F059D4">
      <w:pPr>
        <w:pStyle w:val="Code"/>
      </w:pPr>
      <w:r>
        <w:t>-- TS 24.501 [13], clause 9.11.3.6.1</w:t>
      </w:r>
    </w:p>
    <w:p w14:paraId="030EB84C" w14:textId="77777777" w:rsidR="00F059D4" w:rsidRDefault="00F059D4">
      <w:pPr>
        <w:pStyle w:val="Code"/>
      </w:pPr>
      <w:r>
        <w:t>SMSOverNASIndicator ::= ENUMERATED</w:t>
      </w:r>
    </w:p>
    <w:p w14:paraId="66C0E9D7" w14:textId="77777777" w:rsidR="00F059D4" w:rsidRDefault="00F059D4">
      <w:pPr>
        <w:pStyle w:val="Code"/>
      </w:pPr>
      <w:r>
        <w:t>{</w:t>
      </w:r>
    </w:p>
    <w:p w14:paraId="11D7B9B9" w14:textId="77777777" w:rsidR="00F059D4" w:rsidRDefault="00F059D4">
      <w:pPr>
        <w:pStyle w:val="Code"/>
      </w:pPr>
      <w:r>
        <w:t xml:space="preserve">    sMSOverNASNotAllowed(1),</w:t>
      </w:r>
    </w:p>
    <w:p w14:paraId="1BFCA5CE" w14:textId="77777777" w:rsidR="00F059D4" w:rsidRDefault="00F059D4">
      <w:pPr>
        <w:pStyle w:val="Code"/>
      </w:pPr>
      <w:r>
        <w:t xml:space="preserve">    sMSOverNASAllowed(2)</w:t>
      </w:r>
    </w:p>
    <w:p w14:paraId="4671A122" w14:textId="77777777" w:rsidR="00F059D4" w:rsidRDefault="00F059D4">
      <w:pPr>
        <w:pStyle w:val="Code"/>
      </w:pPr>
      <w:r>
        <w:t>}</w:t>
      </w:r>
    </w:p>
    <w:p w14:paraId="103F7244" w14:textId="77777777" w:rsidR="00F059D4" w:rsidRDefault="00F059D4">
      <w:pPr>
        <w:pStyle w:val="Code"/>
      </w:pPr>
    </w:p>
    <w:p w14:paraId="6D0F572B" w14:textId="77777777" w:rsidR="00F059D4" w:rsidRDefault="00F059D4">
      <w:pPr>
        <w:pStyle w:val="Code"/>
      </w:pPr>
      <w:r>
        <w:t>SNSSAI ::= SEQUENCE</w:t>
      </w:r>
    </w:p>
    <w:p w14:paraId="008FFCDE" w14:textId="77777777" w:rsidR="00F059D4" w:rsidRDefault="00F059D4">
      <w:pPr>
        <w:pStyle w:val="Code"/>
      </w:pPr>
      <w:r>
        <w:t>{</w:t>
      </w:r>
    </w:p>
    <w:p w14:paraId="2EE48806" w14:textId="77777777" w:rsidR="00F059D4" w:rsidRDefault="00F059D4">
      <w:pPr>
        <w:pStyle w:val="Code"/>
      </w:pPr>
      <w:r>
        <w:t xml:space="preserve">    sliceServiceType    [1] INTEGER (0..255),</w:t>
      </w:r>
    </w:p>
    <w:p w14:paraId="10430A94" w14:textId="77777777" w:rsidR="00F059D4" w:rsidRDefault="00F059D4">
      <w:pPr>
        <w:pStyle w:val="Code"/>
      </w:pPr>
      <w:r>
        <w:t xml:space="preserve">    sliceDifferentiator [2] OCTET STRING (SIZE(3)) OPTIONAL</w:t>
      </w:r>
    </w:p>
    <w:p w14:paraId="76F977D0" w14:textId="77777777" w:rsidR="00F059D4" w:rsidRDefault="00F059D4">
      <w:pPr>
        <w:pStyle w:val="Code"/>
      </w:pPr>
      <w:r>
        <w:t>}</w:t>
      </w:r>
    </w:p>
    <w:p w14:paraId="5B7656EB" w14:textId="77777777" w:rsidR="00F059D4" w:rsidRDefault="00F059D4">
      <w:pPr>
        <w:pStyle w:val="Code"/>
      </w:pPr>
    </w:p>
    <w:p w14:paraId="65F14A43" w14:textId="77777777" w:rsidR="00F059D4" w:rsidRDefault="00F059D4">
      <w:pPr>
        <w:pStyle w:val="Code"/>
      </w:pPr>
      <w:r>
        <w:t>SubscriberIdentifier ::= CHOICE</w:t>
      </w:r>
    </w:p>
    <w:p w14:paraId="74BAE4D2" w14:textId="77777777" w:rsidR="00F059D4" w:rsidRDefault="00F059D4">
      <w:pPr>
        <w:pStyle w:val="Code"/>
      </w:pPr>
      <w:r>
        <w:t>{</w:t>
      </w:r>
    </w:p>
    <w:p w14:paraId="40E94F7D" w14:textId="77777777" w:rsidR="00F059D4" w:rsidRDefault="00F059D4">
      <w:pPr>
        <w:pStyle w:val="Code"/>
      </w:pPr>
      <w:r>
        <w:t xml:space="preserve">    sUCI   [1] SUCI,</w:t>
      </w:r>
    </w:p>
    <w:p w14:paraId="519B4A59" w14:textId="77777777" w:rsidR="00F059D4" w:rsidRDefault="00F059D4">
      <w:pPr>
        <w:pStyle w:val="Code"/>
      </w:pPr>
      <w:r>
        <w:t xml:space="preserve">    sUPI   [2] SUPI</w:t>
      </w:r>
    </w:p>
    <w:p w14:paraId="4D800D4D" w14:textId="77777777" w:rsidR="00F059D4" w:rsidRDefault="00F059D4">
      <w:pPr>
        <w:pStyle w:val="Code"/>
      </w:pPr>
      <w:r>
        <w:t>}</w:t>
      </w:r>
    </w:p>
    <w:p w14:paraId="448B1C10" w14:textId="77777777" w:rsidR="00F059D4" w:rsidRDefault="00F059D4">
      <w:pPr>
        <w:pStyle w:val="Code"/>
      </w:pPr>
    </w:p>
    <w:p w14:paraId="27C06A88" w14:textId="77777777" w:rsidR="00F059D4" w:rsidRDefault="00F059D4">
      <w:pPr>
        <w:pStyle w:val="Code"/>
      </w:pPr>
      <w:r>
        <w:t>SUCI ::= SEQUENCE</w:t>
      </w:r>
    </w:p>
    <w:p w14:paraId="1BC39948" w14:textId="77777777" w:rsidR="00F059D4" w:rsidRDefault="00F059D4">
      <w:pPr>
        <w:pStyle w:val="Code"/>
      </w:pPr>
      <w:r>
        <w:t>{</w:t>
      </w:r>
    </w:p>
    <w:p w14:paraId="39DC29A3" w14:textId="77777777" w:rsidR="00F059D4" w:rsidRDefault="00F059D4">
      <w:pPr>
        <w:pStyle w:val="Code"/>
      </w:pPr>
      <w:r>
        <w:t xml:space="preserve">    mCC                         [1] MCC,</w:t>
      </w:r>
    </w:p>
    <w:p w14:paraId="4E361AD2" w14:textId="77777777" w:rsidR="00F059D4" w:rsidRDefault="00F059D4">
      <w:pPr>
        <w:pStyle w:val="Code"/>
      </w:pPr>
      <w:r>
        <w:t xml:space="preserve">    mNC                         [2] MNC,</w:t>
      </w:r>
    </w:p>
    <w:p w14:paraId="0CAFC482" w14:textId="77777777" w:rsidR="00F059D4" w:rsidRDefault="00F059D4">
      <w:pPr>
        <w:pStyle w:val="Code"/>
      </w:pPr>
      <w:r>
        <w:t xml:space="preserve">    routingIndicator            [3] RoutingIndicator,</w:t>
      </w:r>
    </w:p>
    <w:p w14:paraId="4E125703" w14:textId="77777777" w:rsidR="00F059D4" w:rsidRDefault="00F059D4">
      <w:pPr>
        <w:pStyle w:val="Code"/>
      </w:pPr>
      <w:r>
        <w:lastRenderedPageBreak/>
        <w:t xml:space="preserve">    protectionSchemeID          [4] ProtectionSchemeID,</w:t>
      </w:r>
    </w:p>
    <w:p w14:paraId="30A0F93D" w14:textId="77777777" w:rsidR="00F059D4" w:rsidRDefault="00F059D4">
      <w:pPr>
        <w:pStyle w:val="Code"/>
      </w:pPr>
      <w:r>
        <w:t xml:space="preserve">    homeNetworkPublicKeyID      [5] HomeNetworkPublicKeyID,</w:t>
      </w:r>
    </w:p>
    <w:p w14:paraId="2A866943" w14:textId="77777777" w:rsidR="00F059D4" w:rsidRDefault="00F059D4">
      <w:pPr>
        <w:pStyle w:val="Code"/>
      </w:pPr>
      <w:r>
        <w:t xml:space="preserve">    schemeOutput                [6] SchemeOutput,</w:t>
      </w:r>
    </w:p>
    <w:p w14:paraId="0180E97D" w14:textId="77777777" w:rsidR="00F059D4" w:rsidRDefault="00F059D4">
      <w:pPr>
        <w:pStyle w:val="Code"/>
      </w:pPr>
      <w:r>
        <w:t xml:space="preserve">    routingIndicatorLength      [7] INTEGER (1..4) OPTIONAL</w:t>
      </w:r>
    </w:p>
    <w:p w14:paraId="498A1216" w14:textId="77777777" w:rsidR="00F059D4" w:rsidRDefault="00F059D4">
      <w:pPr>
        <w:pStyle w:val="Code"/>
      </w:pPr>
      <w:r>
        <w:t xml:space="preserve">       -- shall be included if different from the number of meaningful digits given</w:t>
      </w:r>
    </w:p>
    <w:p w14:paraId="50E4C03E" w14:textId="77777777" w:rsidR="00F059D4" w:rsidRDefault="00F059D4">
      <w:pPr>
        <w:pStyle w:val="Code"/>
      </w:pPr>
      <w:r>
        <w:t xml:space="preserve">       -- in routingIndicator</w:t>
      </w:r>
    </w:p>
    <w:p w14:paraId="72AFDF31" w14:textId="77777777" w:rsidR="00F059D4" w:rsidRDefault="00F059D4">
      <w:pPr>
        <w:pStyle w:val="Code"/>
      </w:pPr>
      <w:r>
        <w:t>}</w:t>
      </w:r>
    </w:p>
    <w:p w14:paraId="60123E61" w14:textId="77777777" w:rsidR="00F059D4" w:rsidRDefault="00F059D4">
      <w:pPr>
        <w:pStyle w:val="Code"/>
      </w:pPr>
    </w:p>
    <w:p w14:paraId="36EFF883" w14:textId="77777777" w:rsidR="00F059D4" w:rsidRDefault="00F059D4">
      <w:pPr>
        <w:pStyle w:val="Code"/>
      </w:pPr>
      <w:r>
        <w:t>SUPI ::= CHOICE</w:t>
      </w:r>
    </w:p>
    <w:p w14:paraId="2F1D9B4C" w14:textId="77777777" w:rsidR="00F059D4" w:rsidRDefault="00F059D4">
      <w:pPr>
        <w:pStyle w:val="Code"/>
      </w:pPr>
      <w:r>
        <w:t>{</w:t>
      </w:r>
    </w:p>
    <w:p w14:paraId="1DDB870E" w14:textId="77777777" w:rsidR="00F059D4" w:rsidRDefault="00F059D4">
      <w:pPr>
        <w:pStyle w:val="Code"/>
      </w:pPr>
      <w:r>
        <w:t xml:space="preserve">    iMSI        [1] IMSI,</w:t>
      </w:r>
    </w:p>
    <w:p w14:paraId="09D8F2C4" w14:textId="77777777" w:rsidR="00F059D4" w:rsidRDefault="00F059D4">
      <w:pPr>
        <w:pStyle w:val="Code"/>
      </w:pPr>
      <w:r>
        <w:t xml:space="preserve">    nAI         [2] NAI</w:t>
      </w:r>
    </w:p>
    <w:p w14:paraId="62E5F20A" w14:textId="77777777" w:rsidR="00F059D4" w:rsidRDefault="00F059D4">
      <w:pPr>
        <w:pStyle w:val="Code"/>
      </w:pPr>
      <w:r>
        <w:t>}</w:t>
      </w:r>
    </w:p>
    <w:p w14:paraId="2A834340" w14:textId="77777777" w:rsidR="00F059D4" w:rsidRDefault="00F059D4">
      <w:pPr>
        <w:pStyle w:val="Code"/>
      </w:pPr>
    </w:p>
    <w:p w14:paraId="08B7AB05" w14:textId="77777777" w:rsidR="00F059D4" w:rsidRDefault="00F059D4">
      <w:pPr>
        <w:pStyle w:val="Code"/>
      </w:pPr>
      <w:r>
        <w:t>SUPIUnauthenticatedIndication ::= BOOLEAN</w:t>
      </w:r>
    </w:p>
    <w:p w14:paraId="09289E36" w14:textId="77777777" w:rsidR="00F059D4" w:rsidRDefault="00F059D4">
      <w:pPr>
        <w:pStyle w:val="Code"/>
      </w:pPr>
    </w:p>
    <w:p w14:paraId="764A245A" w14:textId="77777777" w:rsidR="00F059D4" w:rsidRDefault="00F059D4">
      <w:pPr>
        <w:pStyle w:val="Code"/>
      </w:pPr>
      <w:r>
        <w:t>SwitchOffIndicator ::= ENUMERATED</w:t>
      </w:r>
    </w:p>
    <w:p w14:paraId="15618D61" w14:textId="77777777" w:rsidR="00F059D4" w:rsidRDefault="00F059D4">
      <w:pPr>
        <w:pStyle w:val="Code"/>
      </w:pPr>
      <w:r>
        <w:t>{</w:t>
      </w:r>
    </w:p>
    <w:p w14:paraId="5A797F4E" w14:textId="77777777" w:rsidR="00F059D4" w:rsidRDefault="00F059D4">
      <w:pPr>
        <w:pStyle w:val="Code"/>
      </w:pPr>
      <w:r>
        <w:t xml:space="preserve">    normalDetach(1),</w:t>
      </w:r>
    </w:p>
    <w:p w14:paraId="0215AE9A" w14:textId="77777777" w:rsidR="00F059D4" w:rsidRDefault="00F059D4">
      <w:pPr>
        <w:pStyle w:val="Code"/>
      </w:pPr>
      <w:r>
        <w:t xml:space="preserve">    switchOff(2)</w:t>
      </w:r>
    </w:p>
    <w:p w14:paraId="14D80691" w14:textId="77777777" w:rsidR="00F059D4" w:rsidRDefault="00F059D4">
      <w:pPr>
        <w:pStyle w:val="Code"/>
      </w:pPr>
      <w:r>
        <w:t>}</w:t>
      </w:r>
    </w:p>
    <w:p w14:paraId="3E809A22" w14:textId="77777777" w:rsidR="00F059D4" w:rsidRDefault="00F059D4">
      <w:pPr>
        <w:pStyle w:val="Code"/>
      </w:pPr>
    </w:p>
    <w:p w14:paraId="66A5D055" w14:textId="77777777" w:rsidR="00F059D4" w:rsidRDefault="00F059D4">
      <w:pPr>
        <w:pStyle w:val="Code"/>
      </w:pPr>
      <w:r>
        <w:t>TargetIdentifier ::= CHOICE</w:t>
      </w:r>
    </w:p>
    <w:p w14:paraId="02363FC0" w14:textId="77777777" w:rsidR="00F059D4" w:rsidRDefault="00F059D4">
      <w:pPr>
        <w:pStyle w:val="Code"/>
      </w:pPr>
      <w:r>
        <w:t>{</w:t>
      </w:r>
    </w:p>
    <w:p w14:paraId="76384751" w14:textId="77777777" w:rsidR="00F059D4" w:rsidRDefault="00F059D4">
      <w:pPr>
        <w:pStyle w:val="Code"/>
      </w:pPr>
      <w:r>
        <w:t xml:space="preserve">    sUPI                   [1] SUPI,</w:t>
      </w:r>
    </w:p>
    <w:p w14:paraId="6814F2D3" w14:textId="77777777" w:rsidR="00F059D4" w:rsidRDefault="00F059D4">
      <w:pPr>
        <w:pStyle w:val="Code"/>
      </w:pPr>
      <w:r>
        <w:t xml:space="preserve">    iMSI                   [2] IMSI,</w:t>
      </w:r>
    </w:p>
    <w:p w14:paraId="06B477ED" w14:textId="77777777" w:rsidR="00F059D4" w:rsidRDefault="00F059D4">
      <w:pPr>
        <w:pStyle w:val="Code"/>
      </w:pPr>
      <w:r>
        <w:t xml:space="preserve">    pEI                    [3] PEI,</w:t>
      </w:r>
    </w:p>
    <w:p w14:paraId="54696875" w14:textId="77777777" w:rsidR="00F059D4" w:rsidRDefault="00F059D4">
      <w:pPr>
        <w:pStyle w:val="Code"/>
      </w:pPr>
      <w:r>
        <w:t xml:space="preserve">    iMEI                   [4] IMEI,</w:t>
      </w:r>
    </w:p>
    <w:p w14:paraId="6AD93488" w14:textId="77777777" w:rsidR="00F059D4" w:rsidRDefault="00F059D4">
      <w:pPr>
        <w:pStyle w:val="Code"/>
      </w:pPr>
      <w:r>
        <w:t xml:space="preserve">    gPSI                   [5] GPSI,</w:t>
      </w:r>
    </w:p>
    <w:p w14:paraId="29C1320E" w14:textId="77777777" w:rsidR="00F059D4" w:rsidRDefault="00F059D4">
      <w:pPr>
        <w:pStyle w:val="Code"/>
      </w:pPr>
      <w:r>
        <w:t xml:space="preserve">    mSISDN                 [6] MSISDN,</w:t>
      </w:r>
    </w:p>
    <w:p w14:paraId="73AA053F" w14:textId="77777777" w:rsidR="00F059D4" w:rsidRDefault="00F059D4">
      <w:pPr>
        <w:pStyle w:val="Code"/>
      </w:pPr>
      <w:r>
        <w:t xml:space="preserve">    nAI                    [7] NAI,</w:t>
      </w:r>
    </w:p>
    <w:p w14:paraId="5C982AA3" w14:textId="77777777" w:rsidR="00F059D4" w:rsidRDefault="00F059D4">
      <w:pPr>
        <w:pStyle w:val="Code"/>
      </w:pPr>
      <w:r>
        <w:t xml:space="preserve">    iPv4Address            [8] IPv4Address,</w:t>
      </w:r>
    </w:p>
    <w:p w14:paraId="54A886A8" w14:textId="77777777" w:rsidR="00F059D4" w:rsidRDefault="00F059D4">
      <w:pPr>
        <w:pStyle w:val="Code"/>
      </w:pPr>
      <w:r>
        <w:t xml:space="preserve">    iPv6Address            [9] IPv6Address,</w:t>
      </w:r>
    </w:p>
    <w:p w14:paraId="6042B3E5" w14:textId="77777777" w:rsidR="00F059D4" w:rsidRDefault="00F059D4">
      <w:pPr>
        <w:pStyle w:val="Code"/>
      </w:pPr>
      <w:r>
        <w:t xml:space="preserve">    ethernetAddress        [10] MACAddress,</w:t>
      </w:r>
    </w:p>
    <w:p w14:paraId="79FC425D" w14:textId="77777777" w:rsidR="00F059D4" w:rsidRDefault="00F059D4">
      <w:pPr>
        <w:pStyle w:val="Code"/>
      </w:pPr>
      <w:r>
        <w:t xml:space="preserve">    iMPU                   [11] IMPU,</w:t>
      </w:r>
    </w:p>
    <w:p w14:paraId="5D8AD262" w14:textId="77777777" w:rsidR="00F059D4" w:rsidRDefault="00F059D4">
      <w:pPr>
        <w:pStyle w:val="Code"/>
      </w:pPr>
      <w:r>
        <w:t xml:space="preserve">    iMPI                   [12] IMPI,</w:t>
      </w:r>
    </w:p>
    <w:p w14:paraId="31B5E952" w14:textId="77777777" w:rsidR="00F059D4" w:rsidRDefault="00F059D4">
      <w:pPr>
        <w:pStyle w:val="Code"/>
      </w:pPr>
      <w:r>
        <w:t xml:space="preserve">    e164Number             [13] E164Number,</w:t>
      </w:r>
    </w:p>
    <w:p w14:paraId="2AC4C1F6" w14:textId="77777777" w:rsidR="00F059D4" w:rsidRDefault="00F059D4">
      <w:pPr>
        <w:pStyle w:val="Code"/>
      </w:pPr>
      <w:r>
        <w:t xml:space="preserve">    emailAddress           [14] EmailAddress,</w:t>
      </w:r>
    </w:p>
    <w:p w14:paraId="5951C5AB" w14:textId="77777777" w:rsidR="00F059D4" w:rsidRDefault="00F059D4">
      <w:pPr>
        <w:pStyle w:val="Code"/>
      </w:pPr>
      <w:r>
        <w:t xml:space="preserve">    mCPTTID                [15] UTF8String,</w:t>
      </w:r>
    </w:p>
    <w:p w14:paraId="31192004" w14:textId="77777777" w:rsidR="00F059D4" w:rsidRDefault="00F059D4">
      <w:pPr>
        <w:pStyle w:val="Code"/>
      </w:pPr>
      <w:r>
        <w:t xml:space="preserve">    instanceIdentifierURN  [16] UTF8String,</w:t>
      </w:r>
    </w:p>
    <w:p w14:paraId="2BEE0CB3" w14:textId="77777777" w:rsidR="00F059D4" w:rsidRDefault="00F059D4">
      <w:pPr>
        <w:pStyle w:val="Code"/>
      </w:pPr>
      <w:r>
        <w:t xml:space="preserve">    pTCChatGroupID         [17] PTCChatGroupID</w:t>
      </w:r>
    </w:p>
    <w:p w14:paraId="666A014C" w14:textId="77777777" w:rsidR="00F059D4" w:rsidRDefault="00F059D4">
      <w:pPr>
        <w:pStyle w:val="Code"/>
      </w:pPr>
      <w:r>
        <w:t>}</w:t>
      </w:r>
    </w:p>
    <w:p w14:paraId="0BC0AB63" w14:textId="77777777" w:rsidR="00F059D4" w:rsidRDefault="00F059D4">
      <w:pPr>
        <w:pStyle w:val="Code"/>
      </w:pPr>
    </w:p>
    <w:p w14:paraId="797BA238" w14:textId="77777777" w:rsidR="00F059D4" w:rsidRDefault="00F059D4">
      <w:pPr>
        <w:pStyle w:val="Code"/>
      </w:pPr>
      <w:r>
        <w:t>TargetIdentifierProvenance ::= ENUMERATED</w:t>
      </w:r>
    </w:p>
    <w:p w14:paraId="170B3376" w14:textId="77777777" w:rsidR="00F059D4" w:rsidRDefault="00F059D4">
      <w:pPr>
        <w:pStyle w:val="Code"/>
      </w:pPr>
      <w:r>
        <w:t>{</w:t>
      </w:r>
    </w:p>
    <w:p w14:paraId="23C1E5C0" w14:textId="77777777" w:rsidR="00F059D4" w:rsidRDefault="00F059D4">
      <w:pPr>
        <w:pStyle w:val="Code"/>
      </w:pPr>
      <w:r>
        <w:t xml:space="preserve">    lEAProvided(1),</w:t>
      </w:r>
    </w:p>
    <w:p w14:paraId="6097ACD9" w14:textId="77777777" w:rsidR="00F059D4" w:rsidRDefault="00F059D4">
      <w:pPr>
        <w:pStyle w:val="Code"/>
      </w:pPr>
      <w:r>
        <w:t xml:space="preserve">    observed(2),</w:t>
      </w:r>
    </w:p>
    <w:p w14:paraId="35CEE037" w14:textId="77777777" w:rsidR="00F059D4" w:rsidRDefault="00F059D4">
      <w:pPr>
        <w:pStyle w:val="Code"/>
      </w:pPr>
      <w:r>
        <w:t xml:space="preserve">    matchedOn(3),</w:t>
      </w:r>
    </w:p>
    <w:p w14:paraId="5C7C8096" w14:textId="77777777" w:rsidR="00F059D4" w:rsidRDefault="00F059D4">
      <w:pPr>
        <w:pStyle w:val="Code"/>
      </w:pPr>
      <w:r>
        <w:t xml:space="preserve">    other(4)</w:t>
      </w:r>
    </w:p>
    <w:p w14:paraId="2F5DD5D5" w14:textId="77777777" w:rsidR="00F059D4" w:rsidRDefault="00F059D4">
      <w:pPr>
        <w:pStyle w:val="Code"/>
      </w:pPr>
      <w:r>
        <w:t>}</w:t>
      </w:r>
    </w:p>
    <w:p w14:paraId="3DE10FF7" w14:textId="77777777" w:rsidR="00F059D4" w:rsidRDefault="00F059D4">
      <w:pPr>
        <w:pStyle w:val="Code"/>
      </w:pPr>
    </w:p>
    <w:p w14:paraId="7E2E4A6C" w14:textId="77777777" w:rsidR="00F059D4" w:rsidRDefault="00F059D4">
      <w:pPr>
        <w:pStyle w:val="Code"/>
      </w:pPr>
      <w:r>
        <w:t>TELURI ::= UTF8String</w:t>
      </w:r>
    </w:p>
    <w:p w14:paraId="50EA0D51" w14:textId="77777777" w:rsidR="00F059D4" w:rsidRDefault="00F059D4">
      <w:pPr>
        <w:pStyle w:val="Code"/>
      </w:pPr>
    </w:p>
    <w:p w14:paraId="3E0DAE79" w14:textId="77777777" w:rsidR="00F059D4" w:rsidRDefault="00F059D4">
      <w:pPr>
        <w:pStyle w:val="Code"/>
      </w:pPr>
      <w:r>
        <w:t>Timestamp ::= GeneralizedTime</w:t>
      </w:r>
    </w:p>
    <w:p w14:paraId="2DEB2DD4" w14:textId="77777777" w:rsidR="00F059D4" w:rsidRDefault="00F059D4">
      <w:pPr>
        <w:pStyle w:val="Code"/>
      </w:pPr>
    </w:p>
    <w:p w14:paraId="3249D7A3" w14:textId="77777777" w:rsidR="00F059D4" w:rsidRDefault="00F059D4">
      <w:pPr>
        <w:pStyle w:val="Code"/>
      </w:pPr>
      <w:r>
        <w:t>UEContextInfo ::= SEQUENCE</w:t>
      </w:r>
    </w:p>
    <w:p w14:paraId="55E255D7" w14:textId="77777777" w:rsidR="00F059D4" w:rsidRDefault="00F059D4">
      <w:pPr>
        <w:pStyle w:val="Code"/>
      </w:pPr>
      <w:r>
        <w:t>{</w:t>
      </w:r>
    </w:p>
    <w:p w14:paraId="6703F9D6" w14:textId="77777777" w:rsidR="00F059D4" w:rsidRDefault="00F059D4">
      <w:pPr>
        <w:pStyle w:val="Code"/>
      </w:pPr>
      <w:r>
        <w:t xml:space="preserve">    supportVoPS         [1] BOOLEAN OPTIONAL,</w:t>
      </w:r>
    </w:p>
    <w:p w14:paraId="1E9473B1" w14:textId="77777777" w:rsidR="00F059D4" w:rsidRDefault="00F059D4">
      <w:pPr>
        <w:pStyle w:val="Code"/>
      </w:pPr>
      <w:r>
        <w:t xml:space="preserve">    supportVoPSNon3GPP  [2] BOOLEAN OPTIONAL,</w:t>
      </w:r>
    </w:p>
    <w:p w14:paraId="402704D3" w14:textId="77777777" w:rsidR="00F059D4" w:rsidRDefault="00F059D4">
      <w:pPr>
        <w:pStyle w:val="Code"/>
      </w:pPr>
      <w:r>
        <w:t xml:space="preserve">    lastActiveTime      [3] Timestamp OPTIONAL,</w:t>
      </w:r>
    </w:p>
    <w:p w14:paraId="33F0DCFB" w14:textId="77777777" w:rsidR="00F059D4" w:rsidRDefault="00F059D4">
      <w:pPr>
        <w:pStyle w:val="Code"/>
      </w:pPr>
      <w:r>
        <w:t xml:space="preserve">    accessType          [4] AccessType OPTIONAL,</w:t>
      </w:r>
    </w:p>
    <w:p w14:paraId="3A5A6A37" w14:textId="77777777" w:rsidR="00F059D4" w:rsidRDefault="00F059D4">
      <w:pPr>
        <w:pStyle w:val="Code"/>
      </w:pPr>
      <w:r>
        <w:t xml:space="preserve">    rATType             [5] RATType OPTIONAL</w:t>
      </w:r>
    </w:p>
    <w:p w14:paraId="39A9A270" w14:textId="77777777" w:rsidR="00F059D4" w:rsidRDefault="00F059D4">
      <w:pPr>
        <w:pStyle w:val="Code"/>
      </w:pPr>
      <w:r>
        <w:t>}</w:t>
      </w:r>
    </w:p>
    <w:p w14:paraId="3BC97017" w14:textId="77777777" w:rsidR="00F059D4" w:rsidRDefault="00F059D4">
      <w:pPr>
        <w:pStyle w:val="Code"/>
      </w:pPr>
    </w:p>
    <w:p w14:paraId="39DDEE2F" w14:textId="77777777" w:rsidR="00F059D4" w:rsidRDefault="00F059D4">
      <w:pPr>
        <w:pStyle w:val="Code"/>
      </w:pPr>
      <w:r>
        <w:t>UEEndpointAddress ::= CHOICE</w:t>
      </w:r>
    </w:p>
    <w:p w14:paraId="12075406" w14:textId="77777777" w:rsidR="00F059D4" w:rsidRDefault="00F059D4">
      <w:pPr>
        <w:pStyle w:val="Code"/>
      </w:pPr>
      <w:r>
        <w:t>{</w:t>
      </w:r>
    </w:p>
    <w:p w14:paraId="3E2F2094" w14:textId="77777777" w:rsidR="00F059D4" w:rsidRDefault="00F059D4">
      <w:pPr>
        <w:pStyle w:val="Code"/>
      </w:pPr>
      <w:r>
        <w:t xml:space="preserve">    iPv4Address         [1] IPv4Address,</w:t>
      </w:r>
    </w:p>
    <w:p w14:paraId="3101A2A9" w14:textId="77777777" w:rsidR="00F059D4" w:rsidRDefault="00F059D4">
      <w:pPr>
        <w:pStyle w:val="Code"/>
      </w:pPr>
      <w:r>
        <w:t xml:space="preserve">    iPv6Address         [2] IPv6Address,</w:t>
      </w:r>
    </w:p>
    <w:p w14:paraId="26C9FF85" w14:textId="77777777" w:rsidR="00F059D4" w:rsidRDefault="00F059D4">
      <w:pPr>
        <w:pStyle w:val="Code"/>
      </w:pPr>
      <w:r>
        <w:t xml:space="preserve">    ethernetAddress     [3] MACAddress</w:t>
      </w:r>
    </w:p>
    <w:p w14:paraId="2E5C47CA" w14:textId="77777777" w:rsidR="00F059D4" w:rsidRDefault="00F059D4">
      <w:pPr>
        <w:pStyle w:val="Code"/>
      </w:pPr>
      <w:r>
        <w:t>}</w:t>
      </w:r>
    </w:p>
    <w:p w14:paraId="253AEC3F" w14:textId="77777777" w:rsidR="00F059D4" w:rsidRDefault="00F059D4">
      <w:pPr>
        <w:pStyle w:val="Code"/>
      </w:pPr>
    </w:p>
    <w:p w14:paraId="6085FAE3" w14:textId="77777777" w:rsidR="00F059D4" w:rsidRDefault="00F059D4">
      <w:pPr>
        <w:pStyle w:val="Code"/>
      </w:pPr>
      <w:r>
        <w:t>UserIdentifiers ::= SEQUENCE</w:t>
      </w:r>
    </w:p>
    <w:p w14:paraId="0EF6B3AE" w14:textId="77777777" w:rsidR="00F059D4" w:rsidRDefault="00F059D4">
      <w:pPr>
        <w:pStyle w:val="Code"/>
      </w:pPr>
      <w:r>
        <w:t>{</w:t>
      </w:r>
    </w:p>
    <w:p w14:paraId="2957CC31" w14:textId="77777777" w:rsidR="00F059D4" w:rsidRDefault="00F059D4">
      <w:pPr>
        <w:pStyle w:val="Code"/>
      </w:pPr>
      <w:r>
        <w:t xml:space="preserve">    fiveGSSubscriberIDs [1] FiveGSSubscriberIDs OPTIONAL,</w:t>
      </w:r>
    </w:p>
    <w:p w14:paraId="28412D33" w14:textId="77777777" w:rsidR="00F059D4" w:rsidRDefault="00F059D4">
      <w:pPr>
        <w:pStyle w:val="Code"/>
      </w:pPr>
      <w:r>
        <w:t xml:space="preserve">    ePSSubscriberIDs    [2] EPSSubscriberIDs OPTIONAL</w:t>
      </w:r>
    </w:p>
    <w:p w14:paraId="676FB63F" w14:textId="77777777" w:rsidR="00F059D4" w:rsidRDefault="00F059D4">
      <w:pPr>
        <w:pStyle w:val="Code"/>
      </w:pPr>
      <w:r>
        <w:t>}</w:t>
      </w:r>
    </w:p>
    <w:p w14:paraId="43AF7BFB" w14:textId="77777777" w:rsidR="00F059D4" w:rsidRDefault="00F059D4">
      <w:pPr>
        <w:pStyle w:val="Code"/>
      </w:pPr>
    </w:p>
    <w:p w14:paraId="3E343801" w14:textId="77777777" w:rsidR="00F059D4" w:rsidRDefault="00F059D4">
      <w:pPr>
        <w:pStyle w:val="CodeHeader"/>
      </w:pPr>
      <w:r>
        <w:t>-- ===================</w:t>
      </w:r>
    </w:p>
    <w:p w14:paraId="745566CF" w14:textId="77777777" w:rsidR="00F059D4" w:rsidRDefault="00F059D4">
      <w:pPr>
        <w:pStyle w:val="CodeHeader"/>
      </w:pPr>
      <w:r>
        <w:lastRenderedPageBreak/>
        <w:t>-- Location parameters</w:t>
      </w:r>
    </w:p>
    <w:p w14:paraId="0B561B59" w14:textId="77777777" w:rsidR="00F059D4" w:rsidRDefault="00F059D4">
      <w:pPr>
        <w:pStyle w:val="Code"/>
      </w:pPr>
      <w:r>
        <w:t>-- ===================</w:t>
      </w:r>
    </w:p>
    <w:p w14:paraId="0163DA76" w14:textId="77777777" w:rsidR="00F059D4" w:rsidRDefault="00F059D4">
      <w:pPr>
        <w:pStyle w:val="Code"/>
      </w:pPr>
    </w:p>
    <w:p w14:paraId="6EC08C06" w14:textId="77777777" w:rsidR="00F059D4" w:rsidRDefault="00F059D4">
      <w:pPr>
        <w:pStyle w:val="Code"/>
      </w:pPr>
      <w:r>
        <w:t>Location ::= SEQUENCE</w:t>
      </w:r>
    </w:p>
    <w:p w14:paraId="6BC8B3FF" w14:textId="77777777" w:rsidR="00F059D4" w:rsidRDefault="00F059D4">
      <w:pPr>
        <w:pStyle w:val="Code"/>
      </w:pPr>
      <w:r>
        <w:t>{</w:t>
      </w:r>
    </w:p>
    <w:p w14:paraId="0DAE1FB9" w14:textId="77777777" w:rsidR="00F059D4" w:rsidRDefault="00F059D4">
      <w:pPr>
        <w:pStyle w:val="Code"/>
      </w:pPr>
      <w:r>
        <w:t xml:space="preserve">    locationInfo                [1] LocationInfo OPTIONAL,</w:t>
      </w:r>
    </w:p>
    <w:p w14:paraId="6C03A6D7" w14:textId="77777777" w:rsidR="00F059D4" w:rsidRDefault="00F059D4">
      <w:pPr>
        <w:pStyle w:val="Code"/>
      </w:pPr>
      <w:r>
        <w:t xml:space="preserve">    positioningInfo             [2] PositioningInfo OPTIONAL,</w:t>
      </w:r>
    </w:p>
    <w:p w14:paraId="63246D81" w14:textId="77777777" w:rsidR="00F059D4" w:rsidRDefault="00F059D4">
      <w:pPr>
        <w:pStyle w:val="Code"/>
      </w:pPr>
      <w:r>
        <w:t xml:space="preserve">    locationPresenceReport      [3] LocationPresenceReport OPTIONAL,</w:t>
      </w:r>
    </w:p>
    <w:p w14:paraId="0789E12F" w14:textId="77777777" w:rsidR="00F059D4" w:rsidRDefault="00F059D4">
      <w:pPr>
        <w:pStyle w:val="Code"/>
      </w:pPr>
      <w:r>
        <w:t xml:space="preserve">    ePSLocationInfo             [4] EPSLocationInfo OPTIONAL</w:t>
      </w:r>
    </w:p>
    <w:p w14:paraId="4F906A17" w14:textId="77777777" w:rsidR="00F059D4" w:rsidRDefault="00F059D4">
      <w:pPr>
        <w:pStyle w:val="Code"/>
      </w:pPr>
      <w:r>
        <w:t>}</w:t>
      </w:r>
    </w:p>
    <w:p w14:paraId="7242E006" w14:textId="77777777" w:rsidR="00F059D4" w:rsidRDefault="00F059D4">
      <w:pPr>
        <w:pStyle w:val="Code"/>
      </w:pPr>
    </w:p>
    <w:p w14:paraId="0A99470F" w14:textId="77777777" w:rsidR="00F059D4" w:rsidRDefault="00F059D4">
      <w:pPr>
        <w:pStyle w:val="Code"/>
      </w:pPr>
      <w:r>
        <w:t>CellSiteInformation ::= SEQUENCE</w:t>
      </w:r>
    </w:p>
    <w:p w14:paraId="3547CE1C" w14:textId="77777777" w:rsidR="00F059D4" w:rsidRDefault="00F059D4">
      <w:pPr>
        <w:pStyle w:val="Code"/>
      </w:pPr>
      <w:r>
        <w:t>{</w:t>
      </w:r>
    </w:p>
    <w:p w14:paraId="1EBAE2D6" w14:textId="77777777" w:rsidR="00F059D4" w:rsidRDefault="00F059D4">
      <w:pPr>
        <w:pStyle w:val="Code"/>
      </w:pPr>
      <w:r>
        <w:t xml:space="preserve">    geographicalCoordinates     [1] GeographicalCoordinates,</w:t>
      </w:r>
    </w:p>
    <w:p w14:paraId="029CFD58" w14:textId="77777777" w:rsidR="00F059D4" w:rsidRDefault="00F059D4">
      <w:pPr>
        <w:pStyle w:val="Code"/>
      </w:pPr>
      <w:r>
        <w:t xml:space="preserve">    azimuth                     [2] INTEGER (0..359) OPTIONAL,</w:t>
      </w:r>
    </w:p>
    <w:p w14:paraId="5BAFC506" w14:textId="77777777" w:rsidR="00F059D4" w:rsidRDefault="00F059D4">
      <w:pPr>
        <w:pStyle w:val="Code"/>
      </w:pPr>
      <w:r>
        <w:t xml:space="preserve">    operatorSpecificInformation [3] UTF8String OPTIONAL</w:t>
      </w:r>
    </w:p>
    <w:p w14:paraId="01266FE5" w14:textId="77777777" w:rsidR="00F059D4" w:rsidRDefault="00F059D4">
      <w:pPr>
        <w:pStyle w:val="Code"/>
      </w:pPr>
      <w:r>
        <w:t>}</w:t>
      </w:r>
    </w:p>
    <w:p w14:paraId="3A9F6036" w14:textId="77777777" w:rsidR="00F059D4" w:rsidRDefault="00F059D4">
      <w:pPr>
        <w:pStyle w:val="Code"/>
      </w:pPr>
    </w:p>
    <w:p w14:paraId="0F3ABE0E" w14:textId="77777777" w:rsidR="00F059D4" w:rsidRDefault="00F059D4">
      <w:pPr>
        <w:pStyle w:val="Code"/>
      </w:pPr>
      <w:r>
        <w:t>-- TS 29.518 [22], clause 6.4.6.2.6</w:t>
      </w:r>
    </w:p>
    <w:p w14:paraId="5B99D422" w14:textId="77777777" w:rsidR="00F059D4" w:rsidRDefault="00F059D4">
      <w:pPr>
        <w:pStyle w:val="Code"/>
      </w:pPr>
      <w:r>
        <w:t>LocationInfo ::= SEQUENCE</w:t>
      </w:r>
    </w:p>
    <w:p w14:paraId="376C0D45" w14:textId="77777777" w:rsidR="00F059D4" w:rsidRDefault="00F059D4">
      <w:pPr>
        <w:pStyle w:val="Code"/>
      </w:pPr>
      <w:r>
        <w:t>{</w:t>
      </w:r>
    </w:p>
    <w:p w14:paraId="4745DFA4" w14:textId="77777777" w:rsidR="00F059D4" w:rsidRDefault="00F059D4">
      <w:pPr>
        <w:pStyle w:val="Code"/>
      </w:pPr>
      <w:r>
        <w:t xml:space="preserve">    userLocation                [1] UserLocation OPTIONAL,</w:t>
      </w:r>
    </w:p>
    <w:p w14:paraId="5EA16CAB" w14:textId="77777777" w:rsidR="00F059D4" w:rsidRDefault="00F059D4">
      <w:pPr>
        <w:pStyle w:val="Code"/>
      </w:pPr>
      <w:r>
        <w:t xml:space="preserve">    currentLoc                  [2] BOOLEAN OPTIONAL,</w:t>
      </w:r>
    </w:p>
    <w:p w14:paraId="71D2D102" w14:textId="77777777" w:rsidR="00F059D4" w:rsidRDefault="00F059D4">
      <w:pPr>
        <w:pStyle w:val="Code"/>
      </w:pPr>
      <w:r>
        <w:t xml:space="preserve">    geoInfo                     [3] GeographicArea OPTIONAL,</w:t>
      </w:r>
    </w:p>
    <w:p w14:paraId="3FA9215A" w14:textId="77777777" w:rsidR="00F059D4" w:rsidRDefault="00F059D4">
      <w:pPr>
        <w:pStyle w:val="Code"/>
      </w:pPr>
      <w:r>
        <w:t xml:space="preserve">    rATType                     [4] RATType OPTIONAL,</w:t>
      </w:r>
    </w:p>
    <w:p w14:paraId="56715BA0" w14:textId="77777777" w:rsidR="00F059D4" w:rsidRDefault="00F059D4">
      <w:pPr>
        <w:pStyle w:val="Code"/>
      </w:pPr>
      <w:r>
        <w:t xml:space="preserve">    timeZone                    [5] TimeZone OPTIONAL,</w:t>
      </w:r>
    </w:p>
    <w:p w14:paraId="55D4F279" w14:textId="77777777" w:rsidR="00F059D4" w:rsidRDefault="00F059D4">
      <w:pPr>
        <w:pStyle w:val="Code"/>
      </w:pPr>
      <w:r>
        <w:t xml:space="preserve">    additionalCellIDs           [6] SEQUENCE OF CellInformation OPTIONAL</w:t>
      </w:r>
    </w:p>
    <w:p w14:paraId="6566F4A1" w14:textId="77777777" w:rsidR="00F059D4" w:rsidRDefault="00F059D4">
      <w:pPr>
        <w:pStyle w:val="Code"/>
      </w:pPr>
      <w:r>
        <w:t>}</w:t>
      </w:r>
    </w:p>
    <w:p w14:paraId="39C3BB2D" w14:textId="77777777" w:rsidR="00F059D4" w:rsidRDefault="00F059D4">
      <w:pPr>
        <w:pStyle w:val="Code"/>
      </w:pPr>
    </w:p>
    <w:p w14:paraId="24F07C66" w14:textId="77777777" w:rsidR="00F059D4" w:rsidRDefault="00F059D4">
      <w:pPr>
        <w:pStyle w:val="Code"/>
      </w:pPr>
      <w:r>
        <w:t>-- TS 29.571 [17], clause 5.4.4.7</w:t>
      </w:r>
    </w:p>
    <w:p w14:paraId="38E120BC" w14:textId="77777777" w:rsidR="00F059D4" w:rsidRDefault="00F059D4">
      <w:pPr>
        <w:pStyle w:val="Code"/>
      </w:pPr>
      <w:r>
        <w:t>UserLocation ::= SEQUENCE</w:t>
      </w:r>
    </w:p>
    <w:p w14:paraId="2FB1914F" w14:textId="77777777" w:rsidR="00F059D4" w:rsidRDefault="00F059D4">
      <w:pPr>
        <w:pStyle w:val="Code"/>
      </w:pPr>
      <w:r>
        <w:t>{</w:t>
      </w:r>
    </w:p>
    <w:p w14:paraId="4A204257" w14:textId="77777777" w:rsidR="00F059D4" w:rsidRDefault="00F059D4">
      <w:pPr>
        <w:pStyle w:val="Code"/>
      </w:pPr>
      <w:r>
        <w:t xml:space="preserve">    eUTRALocation               [1] EUTRALocation OPTIONAL,</w:t>
      </w:r>
    </w:p>
    <w:p w14:paraId="529DD7C0" w14:textId="77777777" w:rsidR="00F059D4" w:rsidRDefault="00F059D4">
      <w:pPr>
        <w:pStyle w:val="Code"/>
      </w:pPr>
      <w:r>
        <w:t xml:space="preserve">    nRLocation                  [2] NRLocation OPTIONAL,</w:t>
      </w:r>
    </w:p>
    <w:p w14:paraId="0C6AB9EB" w14:textId="77777777" w:rsidR="00F059D4" w:rsidRDefault="00F059D4">
      <w:pPr>
        <w:pStyle w:val="Code"/>
      </w:pPr>
      <w:r>
        <w:t xml:space="preserve">    n3GALocation                [3] N3GALocation OPTIONAL</w:t>
      </w:r>
    </w:p>
    <w:p w14:paraId="756B25B0" w14:textId="77777777" w:rsidR="00F059D4" w:rsidRDefault="00F059D4">
      <w:pPr>
        <w:pStyle w:val="Code"/>
      </w:pPr>
      <w:r>
        <w:t>}</w:t>
      </w:r>
    </w:p>
    <w:p w14:paraId="2A91CF6B" w14:textId="77777777" w:rsidR="00F059D4" w:rsidRDefault="00F059D4">
      <w:pPr>
        <w:pStyle w:val="Code"/>
      </w:pPr>
    </w:p>
    <w:p w14:paraId="36CF06BA" w14:textId="77777777" w:rsidR="00F059D4" w:rsidRDefault="00F059D4">
      <w:pPr>
        <w:pStyle w:val="Code"/>
      </w:pPr>
      <w:r>
        <w:t>-- TS 29.571 [17], clause 5.4.4.8</w:t>
      </w:r>
    </w:p>
    <w:p w14:paraId="3F41D2A8" w14:textId="77777777" w:rsidR="00F059D4" w:rsidRDefault="00F059D4">
      <w:pPr>
        <w:pStyle w:val="Code"/>
      </w:pPr>
      <w:r>
        <w:t>EUTRALocation ::= SEQUENCE</w:t>
      </w:r>
    </w:p>
    <w:p w14:paraId="5B3B3CA3" w14:textId="77777777" w:rsidR="00F059D4" w:rsidRDefault="00F059D4">
      <w:pPr>
        <w:pStyle w:val="Code"/>
      </w:pPr>
      <w:r>
        <w:t>{</w:t>
      </w:r>
    </w:p>
    <w:p w14:paraId="0A922F9B" w14:textId="77777777" w:rsidR="00F059D4" w:rsidRDefault="00F059D4">
      <w:pPr>
        <w:pStyle w:val="Code"/>
      </w:pPr>
      <w:r>
        <w:t xml:space="preserve">    tAI                         [1] TAI,</w:t>
      </w:r>
    </w:p>
    <w:p w14:paraId="2539007D" w14:textId="77777777" w:rsidR="00F059D4" w:rsidRDefault="00F059D4">
      <w:pPr>
        <w:pStyle w:val="Code"/>
      </w:pPr>
      <w:r>
        <w:t xml:space="preserve">    eCGI                        [2] ECGI,</w:t>
      </w:r>
    </w:p>
    <w:p w14:paraId="16D47136" w14:textId="77777777" w:rsidR="00F059D4" w:rsidRDefault="00F059D4">
      <w:pPr>
        <w:pStyle w:val="Code"/>
      </w:pPr>
      <w:r>
        <w:t xml:space="preserve">    ageOfLocationInfo           [3] INTEGER OPTIONAL,</w:t>
      </w:r>
    </w:p>
    <w:p w14:paraId="6F07E820" w14:textId="77777777" w:rsidR="00F059D4" w:rsidRDefault="00F059D4">
      <w:pPr>
        <w:pStyle w:val="Code"/>
      </w:pPr>
      <w:r>
        <w:t xml:space="preserve">    uELocationTimestamp         [4] Timestamp OPTIONAL,</w:t>
      </w:r>
    </w:p>
    <w:p w14:paraId="1D6106B8" w14:textId="77777777" w:rsidR="00F059D4" w:rsidRDefault="00F059D4">
      <w:pPr>
        <w:pStyle w:val="Code"/>
      </w:pPr>
      <w:r>
        <w:t xml:space="preserve">    geographicalInformation     [5] UTF8String OPTIONAL,</w:t>
      </w:r>
    </w:p>
    <w:p w14:paraId="2E4B7452" w14:textId="77777777" w:rsidR="00F059D4" w:rsidRDefault="00F059D4">
      <w:pPr>
        <w:pStyle w:val="Code"/>
      </w:pPr>
      <w:r>
        <w:t xml:space="preserve">    geodeticInformation         [6] UTF8String OPTIONAL,</w:t>
      </w:r>
    </w:p>
    <w:p w14:paraId="1FBA3F77" w14:textId="77777777" w:rsidR="00F059D4" w:rsidRDefault="00F059D4">
      <w:pPr>
        <w:pStyle w:val="Code"/>
      </w:pPr>
      <w:r>
        <w:t xml:space="preserve">    globalNGENbID               [7] GlobalRANNodeID OPTIONAL,</w:t>
      </w:r>
    </w:p>
    <w:p w14:paraId="47216B42" w14:textId="77777777" w:rsidR="00F059D4" w:rsidRDefault="00F059D4">
      <w:pPr>
        <w:pStyle w:val="Code"/>
      </w:pPr>
      <w:r>
        <w:t xml:space="preserve">    cellSiteInformation         [8] CellSiteInformation OPTIONAL,</w:t>
      </w:r>
    </w:p>
    <w:p w14:paraId="681C9133" w14:textId="77777777" w:rsidR="00F059D4" w:rsidRDefault="00F059D4">
      <w:pPr>
        <w:pStyle w:val="Code"/>
      </w:pPr>
      <w:r>
        <w:t xml:space="preserve">    globalENbID                 [9] GlobalRANNodeID OPTIONAL</w:t>
      </w:r>
    </w:p>
    <w:p w14:paraId="2AFB43A5" w14:textId="77777777" w:rsidR="00F059D4" w:rsidRDefault="00F059D4">
      <w:pPr>
        <w:pStyle w:val="Code"/>
      </w:pPr>
      <w:r>
        <w:t>}</w:t>
      </w:r>
    </w:p>
    <w:p w14:paraId="045EDCEC" w14:textId="77777777" w:rsidR="00F059D4" w:rsidRDefault="00F059D4">
      <w:pPr>
        <w:pStyle w:val="Code"/>
      </w:pPr>
    </w:p>
    <w:p w14:paraId="464E0441" w14:textId="77777777" w:rsidR="00F059D4" w:rsidRDefault="00F059D4">
      <w:pPr>
        <w:pStyle w:val="Code"/>
      </w:pPr>
      <w:r>
        <w:t>-- TS 29.571 [17], clause 5.4.4.9</w:t>
      </w:r>
    </w:p>
    <w:p w14:paraId="3A060622" w14:textId="77777777" w:rsidR="00F059D4" w:rsidRDefault="00F059D4">
      <w:pPr>
        <w:pStyle w:val="Code"/>
      </w:pPr>
      <w:r>
        <w:t>NRLocation ::= SEQUENCE</w:t>
      </w:r>
    </w:p>
    <w:p w14:paraId="14261BFF" w14:textId="77777777" w:rsidR="00F059D4" w:rsidRDefault="00F059D4">
      <w:pPr>
        <w:pStyle w:val="Code"/>
      </w:pPr>
      <w:r>
        <w:t>{</w:t>
      </w:r>
    </w:p>
    <w:p w14:paraId="150CD0B8" w14:textId="77777777" w:rsidR="00F059D4" w:rsidRDefault="00F059D4">
      <w:pPr>
        <w:pStyle w:val="Code"/>
      </w:pPr>
      <w:r>
        <w:t xml:space="preserve">    tAI                         [1] TAI,</w:t>
      </w:r>
    </w:p>
    <w:p w14:paraId="27AFD679" w14:textId="77777777" w:rsidR="00F059D4" w:rsidRDefault="00F059D4">
      <w:pPr>
        <w:pStyle w:val="Code"/>
      </w:pPr>
      <w:r>
        <w:t xml:space="preserve">    nCGI                        [2] NCGI,</w:t>
      </w:r>
    </w:p>
    <w:p w14:paraId="1FC39934" w14:textId="77777777" w:rsidR="00F059D4" w:rsidRDefault="00F059D4">
      <w:pPr>
        <w:pStyle w:val="Code"/>
      </w:pPr>
      <w:r>
        <w:t xml:space="preserve">    ageOfLocationInfo           [3] INTEGER OPTIONAL,</w:t>
      </w:r>
    </w:p>
    <w:p w14:paraId="2DD9310A" w14:textId="77777777" w:rsidR="00F059D4" w:rsidRDefault="00F059D4">
      <w:pPr>
        <w:pStyle w:val="Code"/>
      </w:pPr>
      <w:r>
        <w:t xml:space="preserve">    uELocationTimestamp         [4] Timestamp OPTIONAL,</w:t>
      </w:r>
    </w:p>
    <w:p w14:paraId="003B1B9D" w14:textId="77777777" w:rsidR="00F059D4" w:rsidRDefault="00F059D4">
      <w:pPr>
        <w:pStyle w:val="Code"/>
      </w:pPr>
      <w:r>
        <w:t xml:space="preserve">    geographicalInformation     [5] UTF8String OPTIONAL,</w:t>
      </w:r>
    </w:p>
    <w:p w14:paraId="769EF461" w14:textId="77777777" w:rsidR="00F059D4" w:rsidRDefault="00F059D4">
      <w:pPr>
        <w:pStyle w:val="Code"/>
      </w:pPr>
      <w:r>
        <w:t xml:space="preserve">    geodeticInformation         [6] UTF8String OPTIONAL,</w:t>
      </w:r>
    </w:p>
    <w:p w14:paraId="4B121CBC" w14:textId="77777777" w:rsidR="00F059D4" w:rsidRDefault="00F059D4">
      <w:pPr>
        <w:pStyle w:val="Code"/>
      </w:pPr>
      <w:r>
        <w:t xml:space="preserve">    globalGNbID                 [7] GlobalRANNodeID OPTIONAL,</w:t>
      </w:r>
    </w:p>
    <w:p w14:paraId="10E524F4" w14:textId="77777777" w:rsidR="00F059D4" w:rsidRDefault="00F059D4">
      <w:pPr>
        <w:pStyle w:val="Code"/>
      </w:pPr>
      <w:r>
        <w:t xml:space="preserve">    cellSiteInformation         [8] CellSiteInformation OPTIONAL</w:t>
      </w:r>
    </w:p>
    <w:p w14:paraId="41C75126" w14:textId="77777777" w:rsidR="00F059D4" w:rsidRDefault="00F059D4">
      <w:pPr>
        <w:pStyle w:val="Code"/>
      </w:pPr>
      <w:r>
        <w:t>}</w:t>
      </w:r>
    </w:p>
    <w:p w14:paraId="1680F49A" w14:textId="77777777" w:rsidR="00F059D4" w:rsidRDefault="00F059D4">
      <w:pPr>
        <w:pStyle w:val="Code"/>
      </w:pPr>
    </w:p>
    <w:p w14:paraId="6C346A98" w14:textId="77777777" w:rsidR="00F059D4" w:rsidRDefault="00F059D4">
      <w:pPr>
        <w:pStyle w:val="Code"/>
      </w:pPr>
      <w:r>
        <w:t>-- TS 29.571 [17], clause 5.4.4.10</w:t>
      </w:r>
    </w:p>
    <w:p w14:paraId="31EA4154" w14:textId="77777777" w:rsidR="00F059D4" w:rsidRDefault="00F059D4">
      <w:pPr>
        <w:pStyle w:val="Code"/>
      </w:pPr>
      <w:r>
        <w:t>N3GALocation ::= SEQUENCE</w:t>
      </w:r>
    </w:p>
    <w:p w14:paraId="02D913F4" w14:textId="77777777" w:rsidR="00F059D4" w:rsidRDefault="00F059D4">
      <w:pPr>
        <w:pStyle w:val="Code"/>
      </w:pPr>
      <w:r>
        <w:t>{</w:t>
      </w:r>
    </w:p>
    <w:p w14:paraId="5CDF2259" w14:textId="77777777" w:rsidR="00F059D4" w:rsidRDefault="00F059D4">
      <w:pPr>
        <w:pStyle w:val="Code"/>
      </w:pPr>
      <w:r>
        <w:t xml:space="preserve">    tAI                         [1] TAI OPTIONAL,</w:t>
      </w:r>
    </w:p>
    <w:p w14:paraId="77359EB3" w14:textId="77777777" w:rsidR="00F059D4" w:rsidRDefault="00F059D4">
      <w:pPr>
        <w:pStyle w:val="Code"/>
      </w:pPr>
      <w:r>
        <w:t xml:space="preserve">    n3IWFID                     [2] N3IWFIDNGAP OPTIONAL,</w:t>
      </w:r>
    </w:p>
    <w:p w14:paraId="5F163F39" w14:textId="77777777" w:rsidR="00F059D4" w:rsidRDefault="00F059D4">
      <w:pPr>
        <w:pStyle w:val="Code"/>
      </w:pPr>
      <w:r>
        <w:t xml:space="preserve">    uEIPAddr                    [3] IPAddr OPTIONAL,</w:t>
      </w:r>
    </w:p>
    <w:p w14:paraId="738453D5" w14:textId="77777777" w:rsidR="00F059D4" w:rsidRDefault="00F059D4">
      <w:pPr>
        <w:pStyle w:val="Code"/>
      </w:pPr>
      <w:r>
        <w:t xml:space="preserve">    portNumber                  [4] INTEGER OPTIONAL,</w:t>
      </w:r>
    </w:p>
    <w:p w14:paraId="36910253" w14:textId="77777777" w:rsidR="00F059D4" w:rsidRDefault="00F059D4">
      <w:pPr>
        <w:pStyle w:val="Code"/>
      </w:pPr>
      <w:r>
        <w:t xml:space="preserve">    tNAPID                      [5] TNAPID OPTIONAL,</w:t>
      </w:r>
    </w:p>
    <w:p w14:paraId="7412EC03" w14:textId="77777777" w:rsidR="00F059D4" w:rsidRDefault="00F059D4">
      <w:pPr>
        <w:pStyle w:val="Code"/>
      </w:pPr>
      <w:r>
        <w:t xml:space="preserve">    tWAPID                      [6] TWAPID OPTIONAL,</w:t>
      </w:r>
    </w:p>
    <w:p w14:paraId="14F52255" w14:textId="77777777" w:rsidR="00F059D4" w:rsidRDefault="00F059D4">
      <w:pPr>
        <w:pStyle w:val="Code"/>
      </w:pPr>
      <w:r>
        <w:t xml:space="preserve">    hFCNodeID                   [7] HFCNodeID OPTIONAL,</w:t>
      </w:r>
    </w:p>
    <w:p w14:paraId="1B32D872" w14:textId="77777777" w:rsidR="00F059D4" w:rsidRDefault="00F059D4">
      <w:pPr>
        <w:pStyle w:val="Code"/>
      </w:pPr>
      <w:r>
        <w:t xml:space="preserve">    gLI                         [8] GLI OPTIONAL,</w:t>
      </w:r>
    </w:p>
    <w:p w14:paraId="08A63E6C" w14:textId="77777777" w:rsidR="00F059D4" w:rsidRDefault="00F059D4">
      <w:pPr>
        <w:pStyle w:val="Code"/>
      </w:pPr>
      <w:r>
        <w:t xml:space="preserve">    w5GBANLineType              [9] W5GBANLineType OPTIONAL,</w:t>
      </w:r>
    </w:p>
    <w:p w14:paraId="6CB560C4" w14:textId="77777777" w:rsidR="00F059D4" w:rsidRDefault="00F059D4">
      <w:pPr>
        <w:pStyle w:val="Code"/>
      </w:pPr>
      <w:r>
        <w:t xml:space="preserve">    gCI                         [10] GCI OPTIONAL,</w:t>
      </w:r>
    </w:p>
    <w:p w14:paraId="054E2D80" w14:textId="77777777" w:rsidR="00F059D4" w:rsidRDefault="00F059D4">
      <w:pPr>
        <w:pStyle w:val="Code"/>
      </w:pPr>
      <w:r>
        <w:t xml:space="preserve">    ageOfLocationInfo           [11] INTEGER OPTIONAL,</w:t>
      </w:r>
    </w:p>
    <w:p w14:paraId="2334495D" w14:textId="77777777" w:rsidR="00F059D4" w:rsidRDefault="00F059D4">
      <w:pPr>
        <w:pStyle w:val="Code"/>
      </w:pPr>
      <w:r>
        <w:lastRenderedPageBreak/>
        <w:t xml:space="preserve">    uELocationTimestamp         [12] Timestamp OPTIONAL,</w:t>
      </w:r>
    </w:p>
    <w:p w14:paraId="27EF41AA" w14:textId="77777777" w:rsidR="00F059D4" w:rsidRDefault="00F059D4">
      <w:pPr>
        <w:pStyle w:val="Code"/>
      </w:pPr>
      <w:r>
        <w:t xml:space="preserve">    protocol                    [13] TransportProtocol OPTIONAL</w:t>
      </w:r>
    </w:p>
    <w:p w14:paraId="20B6D82C" w14:textId="77777777" w:rsidR="00F059D4" w:rsidRDefault="00F059D4">
      <w:pPr>
        <w:pStyle w:val="Code"/>
      </w:pPr>
      <w:r>
        <w:t>}</w:t>
      </w:r>
    </w:p>
    <w:p w14:paraId="218FD96B" w14:textId="77777777" w:rsidR="00F059D4" w:rsidRDefault="00F059D4">
      <w:pPr>
        <w:pStyle w:val="Code"/>
      </w:pPr>
    </w:p>
    <w:p w14:paraId="269491A6" w14:textId="77777777" w:rsidR="00F059D4" w:rsidRDefault="00F059D4">
      <w:pPr>
        <w:pStyle w:val="Code"/>
      </w:pPr>
      <w:r>
        <w:t>-- TS 38.413 [23], clause 9.3.2.4</w:t>
      </w:r>
    </w:p>
    <w:p w14:paraId="2CA4547D" w14:textId="77777777" w:rsidR="00F059D4" w:rsidRDefault="00F059D4">
      <w:pPr>
        <w:pStyle w:val="Code"/>
      </w:pPr>
      <w:r>
        <w:t>IPAddr ::= SEQUENCE</w:t>
      </w:r>
    </w:p>
    <w:p w14:paraId="374A0851" w14:textId="77777777" w:rsidR="00F059D4" w:rsidRDefault="00F059D4">
      <w:pPr>
        <w:pStyle w:val="Code"/>
      </w:pPr>
      <w:r>
        <w:t>{</w:t>
      </w:r>
    </w:p>
    <w:p w14:paraId="2E2DDB27" w14:textId="77777777" w:rsidR="00F059D4" w:rsidRDefault="00F059D4">
      <w:pPr>
        <w:pStyle w:val="Code"/>
      </w:pPr>
      <w:r>
        <w:t xml:space="preserve">    iPv4Addr                    [1] IPv4Address OPTIONAL,</w:t>
      </w:r>
    </w:p>
    <w:p w14:paraId="303D24D6" w14:textId="77777777" w:rsidR="00F059D4" w:rsidRDefault="00F059D4">
      <w:pPr>
        <w:pStyle w:val="Code"/>
      </w:pPr>
      <w:r>
        <w:t xml:space="preserve">    iPv6Addr                    [2] IPv6Address OPTIONAL</w:t>
      </w:r>
    </w:p>
    <w:p w14:paraId="34BAEC07" w14:textId="77777777" w:rsidR="00F059D4" w:rsidRDefault="00F059D4">
      <w:pPr>
        <w:pStyle w:val="Code"/>
      </w:pPr>
      <w:r>
        <w:t>}</w:t>
      </w:r>
    </w:p>
    <w:p w14:paraId="01FD8A8F" w14:textId="77777777" w:rsidR="00F059D4" w:rsidRDefault="00F059D4">
      <w:pPr>
        <w:pStyle w:val="Code"/>
      </w:pPr>
    </w:p>
    <w:p w14:paraId="76B94465" w14:textId="77777777" w:rsidR="00F059D4" w:rsidRDefault="00F059D4">
      <w:pPr>
        <w:pStyle w:val="Code"/>
      </w:pPr>
      <w:r>
        <w:t>-- TS 29.571 [17], clause 5.4.4.28</w:t>
      </w:r>
    </w:p>
    <w:p w14:paraId="3C81DC97" w14:textId="77777777" w:rsidR="00F059D4" w:rsidRDefault="00F059D4">
      <w:pPr>
        <w:pStyle w:val="Code"/>
      </w:pPr>
      <w:r>
        <w:t>GlobalRANNodeID ::= SEQUENCE</w:t>
      </w:r>
    </w:p>
    <w:p w14:paraId="5CF86E09" w14:textId="77777777" w:rsidR="00F059D4" w:rsidRDefault="00F059D4">
      <w:pPr>
        <w:pStyle w:val="Code"/>
      </w:pPr>
      <w:r>
        <w:t>{</w:t>
      </w:r>
    </w:p>
    <w:p w14:paraId="41A23FAA" w14:textId="77777777" w:rsidR="00F059D4" w:rsidRDefault="00F059D4">
      <w:pPr>
        <w:pStyle w:val="Code"/>
      </w:pPr>
      <w:r>
        <w:t xml:space="preserve">    pLMNID                      [1] PLMNID,</w:t>
      </w:r>
    </w:p>
    <w:p w14:paraId="087121EC" w14:textId="77777777" w:rsidR="00F059D4" w:rsidRDefault="00F059D4">
      <w:pPr>
        <w:pStyle w:val="Code"/>
      </w:pPr>
      <w:r>
        <w:t xml:space="preserve">    aNNodeID                    [2] ANNodeID,</w:t>
      </w:r>
    </w:p>
    <w:p w14:paraId="772F00F2" w14:textId="77777777" w:rsidR="00F059D4" w:rsidRDefault="00F059D4">
      <w:pPr>
        <w:pStyle w:val="Code"/>
      </w:pPr>
      <w:r>
        <w:t xml:space="preserve">    nID                         [3] NID OPTIONAL</w:t>
      </w:r>
    </w:p>
    <w:p w14:paraId="6144362E" w14:textId="77777777" w:rsidR="00F059D4" w:rsidRDefault="00F059D4">
      <w:pPr>
        <w:pStyle w:val="Code"/>
      </w:pPr>
      <w:r>
        <w:t>}</w:t>
      </w:r>
    </w:p>
    <w:p w14:paraId="10DF5CB4" w14:textId="77777777" w:rsidR="00F059D4" w:rsidRDefault="00F059D4">
      <w:pPr>
        <w:pStyle w:val="Code"/>
      </w:pPr>
    </w:p>
    <w:p w14:paraId="63F41EA2" w14:textId="77777777" w:rsidR="00F059D4" w:rsidRDefault="00F059D4">
      <w:pPr>
        <w:pStyle w:val="Code"/>
      </w:pPr>
      <w:r>
        <w:t>ANNodeID ::= CHOICE</w:t>
      </w:r>
    </w:p>
    <w:p w14:paraId="2748245D" w14:textId="77777777" w:rsidR="00F059D4" w:rsidRDefault="00F059D4">
      <w:pPr>
        <w:pStyle w:val="Code"/>
      </w:pPr>
      <w:r>
        <w:t>{</w:t>
      </w:r>
    </w:p>
    <w:p w14:paraId="15A7D2C3" w14:textId="77777777" w:rsidR="00F059D4" w:rsidRDefault="00F059D4">
      <w:pPr>
        <w:pStyle w:val="Code"/>
      </w:pPr>
      <w:r>
        <w:t xml:space="preserve">    n3IWFID [1] N3IWFIDSBI,</w:t>
      </w:r>
    </w:p>
    <w:p w14:paraId="624D478C" w14:textId="77777777" w:rsidR="00F059D4" w:rsidRDefault="00F059D4">
      <w:pPr>
        <w:pStyle w:val="Code"/>
      </w:pPr>
      <w:r>
        <w:t xml:space="preserve">    gNbID   [2] GNbID,</w:t>
      </w:r>
    </w:p>
    <w:p w14:paraId="49BEB55A" w14:textId="77777777" w:rsidR="00F059D4" w:rsidRDefault="00F059D4">
      <w:pPr>
        <w:pStyle w:val="Code"/>
      </w:pPr>
      <w:r>
        <w:t xml:space="preserve">    nGENbID [3] NGENbID,</w:t>
      </w:r>
    </w:p>
    <w:p w14:paraId="34402253" w14:textId="77777777" w:rsidR="00F059D4" w:rsidRDefault="00F059D4">
      <w:pPr>
        <w:pStyle w:val="Code"/>
      </w:pPr>
      <w:r>
        <w:t xml:space="preserve">    eNbID   [4] ENbID,</w:t>
      </w:r>
    </w:p>
    <w:p w14:paraId="1B71A1D2" w14:textId="77777777" w:rsidR="00F059D4" w:rsidRDefault="00F059D4">
      <w:pPr>
        <w:pStyle w:val="Code"/>
      </w:pPr>
      <w:r>
        <w:t xml:space="preserve">    wAGFID  [5] WAGFID,</w:t>
      </w:r>
    </w:p>
    <w:p w14:paraId="7159BCB1" w14:textId="77777777" w:rsidR="00F059D4" w:rsidRDefault="00F059D4">
      <w:pPr>
        <w:pStyle w:val="Code"/>
      </w:pPr>
      <w:r>
        <w:t xml:space="preserve">    tNGFID  [6] TNGFID</w:t>
      </w:r>
    </w:p>
    <w:p w14:paraId="1AA8D67A" w14:textId="77777777" w:rsidR="00F059D4" w:rsidRDefault="00F059D4">
      <w:pPr>
        <w:pStyle w:val="Code"/>
      </w:pPr>
      <w:r>
        <w:t>}</w:t>
      </w:r>
    </w:p>
    <w:p w14:paraId="5A38C9AE" w14:textId="77777777" w:rsidR="00F059D4" w:rsidRDefault="00F059D4">
      <w:pPr>
        <w:pStyle w:val="Code"/>
      </w:pPr>
    </w:p>
    <w:p w14:paraId="4F9DFD5D" w14:textId="77777777" w:rsidR="00F059D4" w:rsidRDefault="00F059D4">
      <w:pPr>
        <w:pStyle w:val="Code"/>
      </w:pPr>
      <w:r>
        <w:t>-- TS 38.413 [23], clause 9.3.1.6</w:t>
      </w:r>
    </w:p>
    <w:p w14:paraId="7B0DBADD" w14:textId="77777777" w:rsidR="00F059D4" w:rsidRDefault="00F059D4">
      <w:pPr>
        <w:pStyle w:val="Code"/>
      </w:pPr>
      <w:r>
        <w:t>GNbID ::= BIT STRING(SIZE(22..32))</w:t>
      </w:r>
    </w:p>
    <w:p w14:paraId="58C6A792" w14:textId="77777777" w:rsidR="00F059D4" w:rsidRDefault="00F059D4">
      <w:pPr>
        <w:pStyle w:val="Code"/>
      </w:pPr>
    </w:p>
    <w:p w14:paraId="58176C78" w14:textId="77777777" w:rsidR="00F059D4" w:rsidRDefault="00F059D4">
      <w:pPr>
        <w:pStyle w:val="Code"/>
      </w:pPr>
      <w:r>
        <w:t>-- TS 29.571 [17], clause 5.4.4.4</w:t>
      </w:r>
    </w:p>
    <w:p w14:paraId="15A92F08" w14:textId="77777777" w:rsidR="00F059D4" w:rsidRDefault="00F059D4">
      <w:pPr>
        <w:pStyle w:val="Code"/>
      </w:pPr>
      <w:r>
        <w:t>TAI ::= SEQUENCE</w:t>
      </w:r>
    </w:p>
    <w:p w14:paraId="167E0DEA" w14:textId="77777777" w:rsidR="00F059D4" w:rsidRDefault="00F059D4">
      <w:pPr>
        <w:pStyle w:val="Code"/>
      </w:pPr>
      <w:r>
        <w:t>{</w:t>
      </w:r>
    </w:p>
    <w:p w14:paraId="7CE892D6" w14:textId="77777777" w:rsidR="00F059D4" w:rsidRDefault="00F059D4">
      <w:pPr>
        <w:pStyle w:val="Code"/>
      </w:pPr>
      <w:r>
        <w:t xml:space="preserve">    pLMNID                      [1] PLMNID,</w:t>
      </w:r>
    </w:p>
    <w:p w14:paraId="01560ADD" w14:textId="77777777" w:rsidR="00F059D4" w:rsidRDefault="00F059D4">
      <w:pPr>
        <w:pStyle w:val="Code"/>
      </w:pPr>
      <w:r>
        <w:t xml:space="preserve">    tAC                         [2] TAC,</w:t>
      </w:r>
    </w:p>
    <w:p w14:paraId="5CEB8225" w14:textId="77777777" w:rsidR="00F059D4" w:rsidRDefault="00F059D4">
      <w:pPr>
        <w:pStyle w:val="Code"/>
      </w:pPr>
      <w:r>
        <w:t xml:space="preserve">    nID                         [3] NID OPTIONAL</w:t>
      </w:r>
    </w:p>
    <w:p w14:paraId="51ECB8AE" w14:textId="77777777" w:rsidR="00F059D4" w:rsidRDefault="00F059D4">
      <w:pPr>
        <w:pStyle w:val="Code"/>
      </w:pPr>
      <w:r>
        <w:t>}</w:t>
      </w:r>
    </w:p>
    <w:p w14:paraId="0175DE74" w14:textId="77777777" w:rsidR="00F059D4" w:rsidRDefault="00F059D4">
      <w:pPr>
        <w:pStyle w:val="Code"/>
      </w:pPr>
    </w:p>
    <w:p w14:paraId="21E3C98E" w14:textId="77777777" w:rsidR="00F059D4" w:rsidRDefault="00F059D4">
      <w:pPr>
        <w:pStyle w:val="Code"/>
      </w:pPr>
      <w:r>
        <w:t>CGI ::= SEQUENCE</w:t>
      </w:r>
    </w:p>
    <w:p w14:paraId="3AB81604" w14:textId="77777777" w:rsidR="00F059D4" w:rsidRDefault="00F059D4">
      <w:pPr>
        <w:pStyle w:val="Code"/>
      </w:pPr>
      <w:r>
        <w:t>{</w:t>
      </w:r>
    </w:p>
    <w:p w14:paraId="43317D18" w14:textId="77777777" w:rsidR="00F059D4" w:rsidRDefault="00F059D4">
      <w:pPr>
        <w:pStyle w:val="Code"/>
      </w:pPr>
      <w:r>
        <w:t xml:space="preserve">    lAI    [1] LAI,</w:t>
      </w:r>
    </w:p>
    <w:p w14:paraId="5C98D796" w14:textId="77777777" w:rsidR="00F059D4" w:rsidRDefault="00F059D4">
      <w:pPr>
        <w:pStyle w:val="Code"/>
      </w:pPr>
      <w:r>
        <w:t xml:space="preserve">    cellID [2] CellID</w:t>
      </w:r>
    </w:p>
    <w:p w14:paraId="6E937579" w14:textId="77777777" w:rsidR="00F059D4" w:rsidRDefault="00F059D4">
      <w:pPr>
        <w:pStyle w:val="Code"/>
      </w:pPr>
      <w:r>
        <w:t>}</w:t>
      </w:r>
    </w:p>
    <w:p w14:paraId="2A0E96F3" w14:textId="77777777" w:rsidR="00F059D4" w:rsidRDefault="00F059D4">
      <w:pPr>
        <w:pStyle w:val="Code"/>
      </w:pPr>
    </w:p>
    <w:p w14:paraId="0CC1A2A6" w14:textId="77777777" w:rsidR="00F059D4" w:rsidRDefault="00F059D4">
      <w:pPr>
        <w:pStyle w:val="Code"/>
      </w:pPr>
      <w:r>
        <w:t>LAI ::= SEQUENCE</w:t>
      </w:r>
    </w:p>
    <w:p w14:paraId="7B8980E2" w14:textId="77777777" w:rsidR="00F059D4" w:rsidRDefault="00F059D4">
      <w:pPr>
        <w:pStyle w:val="Code"/>
      </w:pPr>
      <w:r>
        <w:t>{</w:t>
      </w:r>
    </w:p>
    <w:p w14:paraId="65226259" w14:textId="77777777" w:rsidR="00F059D4" w:rsidRDefault="00F059D4">
      <w:pPr>
        <w:pStyle w:val="Code"/>
      </w:pPr>
      <w:r>
        <w:t xml:space="preserve">    pLMNID [1] PLMNID,</w:t>
      </w:r>
    </w:p>
    <w:p w14:paraId="7323E119" w14:textId="77777777" w:rsidR="00F059D4" w:rsidRDefault="00F059D4">
      <w:pPr>
        <w:pStyle w:val="Code"/>
      </w:pPr>
      <w:r>
        <w:t xml:space="preserve">    lAC    [2] LAC</w:t>
      </w:r>
    </w:p>
    <w:p w14:paraId="427F6415" w14:textId="77777777" w:rsidR="00F059D4" w:rsidRDefault="00F059D4">
      <w:pPr>
        <w:pStyle w:val="Code"/>
      </w:pPr>
      <w:r>
        <w:t>}</w:t>
      </w:r>
    </w:p>
    <w:p w14:paraId="2C2F57F7" w14:textId="77777777" w:rsidR="00F059D4" w:rsidRDefault="00F059D4">
      <w:pPr>
        <w:pStyle w:val="Code"/>
      </w:pPr>
    </w:p>
    <w:p w14:paraId="2F4E6C82" w14:textId="77777777" w:rsidR="00F059D4" w:rsidRDefault="00F059D4">
      <w:pPr>
        <w:pStyle w:val="Code"/>
      </w:pPr>
      <w:r>
        <w:t>LAC ::= OCTET STRING (SIZE(2))</w:t>
      </w:r>
    </w:p>
    <w:p w14:paraId="6EA57F88" w14:textId="77777777" w:rsidR="00F059D4" w:rsidRDefault="00F059D4">
      <w:pPr>
        <w:pStyle w:val="Code"/>
      </w:pPr>
    </w:p>
    <w:p w14:paraId="5E1A691C" w14:textId="77777777" w:rsidR="00F059D4" w:rsidRDefault="00F059D4">
      <w:pPr>
        <w:pStyle w:val="Code"/>
      </w:pPr>
      <w:r>
        <w:t>CellID ::= OCTET STRING (SIZE(2))</w:t>
      </w:r>
    </w:p>
    <w:p w14:paraId="363F35CF" w14:textId="77777777" w:rsidR="00F059D4" w:rsidRDefault="00F059D4">
      <w:pPr>
        <w:pStyle w:val="Code"/>
      </w:pPr>
    </w:p>
    <w:p w14:paraId="3200097C" w14:textId="77777777" w:rsidR="00F059D4" w:rsidRDefault="00F059D4">
      <w:pPr>
        <w:pStyle w:val="Code"/>
      </w:pPr>
      <w:r>
        <w:t>SAI ::= SEQUENCE</w:t>
      </w:r>
    </w:p>
    <w:p w14:paraId="4678B83B" w14:textId="77777777" w:rsidR="00F059D4" w:rsidRDefault="00F059D4">
      <w:pPr>
        <w:pStyle w:val="Code"/>
      </w:pPr>
      <w:r>
        <w:t>{</w:t>
      </w:r>
    </w:p>
    <w:p w14:paraId="204095A3" w14:textId="77777777" w:rsidR="00F059D4" w:rsidRDefault="00F059D4">
      <w:pPr>
        <w:pStyle w:val="Code"/>
      </w:pPr>
      <w:r>
        <w:t xml:space="preserve">    pLMNID [1] PLMNID,</w:t>
      </w:r>
    </w:p>
    <w:p w14:paraId="68B95EC3" w14:textId="77777777" w:rsidR="00F059D4" w:rsidRDefault="00F059D4">
      <w:pPr>
        <w:pStyle w:val="Code"/>
      </w:pPr>
      <w:r>
        <w:t xml:space="preserve">    lAC    [2] LAC,</w:t>
      </w:r>
    </w:p>
    <w:p w14:paraId="2A7542CC" w14:textId="77777777" w:rsidR="00F059D4" w:rsidRDefault="00F059D4">
      <w:pPr>
        <w:pStyle w:val="Code"/>
      </w:pPr>
      <w:r>
        <w:t xml:space="preserve">    sAC    [3] SAC</w:t>
      </w:r>
    </w:p>
    <w:p w14:paraId="6F904B6C" w14:textId="77777777" w:rsidR="00F059D4" w:rsidRDefault="00F059D4">
      <w:pPr>
        <w:pStyle w:val="Code"/>
      </w:pPr>
      <w:r>
        <w:t>}</w:t>
      </w:r>
    </w:p>
    <w:p w14:paraId="0DAA5ABC" w14:textId="77777777" w:rsidR="00F059D4" w:rsidRDefault="00F059D4">
      <w:pPr>
        <w:pStyle w:val="Code"/>
      </w:pPr>
    </w:p>
    <w:p w14:paraId="5B67925F" w14:textId="77777777" w:rsidR="00F059D4" w:rsidRDefault="00F059D4">
      <w:pPr>
        <w:pStyle w:val="Code"/>
      </w:pPr>
      <w:r>
        <w:t>SAC ::= OCTET STRING (SIZE(2))</w:t>
      </w:r>
    </w:p>
    <w:p w14:paraId="2F672991" w14:textId="77777777" w:rsidR="00F059D4" w:rsidRDefault="00F059D4">
      <w:pPr>
        <w:pStyle w:val="Code"/>
      </w:pPr>
    </w:p>
    <w:p w14:paraId="23B27E76" w14:textId="77777777" w:rsidR="00F059D4" w:rsidRDefault="00F059D4">
      <w:pPr>
        <w:pStyle w:val="Code"/>
      </w:pPr>
      <w:r>
        <w:t>-- TS 29.571 [17], clause 5.4.4.5</w:t>
      </w:r>
    </w:p>
    <w:p w14:paraId="11AA4618" w14:textId="77777777" w:rsidR="00F059D4" w:rsidRDefault="00F059D4">
      <w:pPr>
        <w:pStyle w:val="Code"/>
      </w:pPr>
      <w:r>
        <w:t>ECGI ::= SEQUENCE</w:t>
      </w:r>
    </w:p>
    <w:p w14:paraId="4C4FB64C" w14:textId="77777777" w:rsidR="00F059D4" w:rsidRDefault="00F059D4">
      <w:pPr>
        <w:pStyle w:val="Code"/>
      </w:pPr>
      <w:r>
        <w:t>{</w:t>
      </w:r>
    </w:p>
    <w:p w14:paraId="29116890" w14:textId="77777777" w:rsidR="00F059D4" w:rsidRDefault="00F059D4">
      <w:pPr>
        <w:pStyle w:val="Code"/>
      </w:pPr>
      <w:r>
        <w:t xml:space="preserve">    pLMNID                      [1] PLMNID,</w:t>
      </w:r>
    </w:p>
    <w:p w14:paraId="1BE525D2" w14:textId="77777777" w:rsidR="00F059D4" w:rsidRDefault="00F059D4">
      <w:pPr>
        <w:pStyle w:val="Code"/>
      </w:pPr>
      <w:r>
        <w:t xml:space="preserve">    eUTRACellID                 [2] EUTRACellID,</w:t>
      </w:r>
    </w:p>
    <w:p w14:paraId="40E8A408" w14:textId="77777777" w:rsidR="00F059D4" w:rsidRDefault="00F059D4">
      <w:pPr>
        <w:pStyle w:val="Code"/>
      </w:pPr>
      <w:r>
        <w:t xml:space="preserve">   nID                         [3] NID OPTIONAL</w:t>
      </w:r>
    </w:p>
    <w:p w14:paraId="37E9B055" w14:textId="77777777" w:rsidR="00F059D4" w:rsidRDefault="00F059D4">
      <w:pPr>
        <w:pStyle w:val="Code"/>
      </w:pPr>
      <w:r>
        <w:t>}</w:t>
      </w:r>
    </w:p>
    <w:p w14:paraId="1B1E7629" w14:textId="77777777" w:rsidR="00F059D4" w:rsidRDefault="00F059D4">
      <w:pPr>
        <w:pStyle w:val="Code"/>
      </w:pPr>
    </w:p>
    <w:p w14:paraId="7AA7CF18" w14:textId="77777777" w:rsidR="00F059D4" w:rsidRDefault="00F059D4">
      <w:pPr>
        <w:pStyle w:val="Code"/>
      </w:pPr>
      <w:r>
        <w:t>TAIList ::= SEQUENCE OF TAI</w:t>
      </w:r>
    </w:p>
    <w:p w14:paraId="12C0C182" w14:textId="77777777" w:rsidR="00F059D4" w:rsidRDefault="00F059D4">
      <w:pPr>
        <w:pStyle w:val="Code"/>
      </w:pPr>
    </w:p>
    <w:p w14:paraId="07CC6063" w14:textId="77777777" w:rsidR="00F059D4" w:rsidRDefault="00F059D4">
      <w:pPr>
        <w:pStyle w:val="Code"/>
      </w:pPr>
      <w:r>
        <w:t>-- TS 29.571 [17], clause 5.4.4.6</w:t>
      </w:r>
    </w:p>
    <w:p w14:paraId="469A665E" w14:textId="77777777" w:rsidR="00F059D4" w:rsidRDefault="00F059D4">
      <w:pPr>
        <w:pStyle w:val="Code"/>
      </w:pPr>
      <w:r>
        <w:t>NCGI ::= SEQUENCE</w:t>
      </w:r>
    </w:p>
    <w:p w14:paraId="2C560B07" w14:textId="77777777" w:rsidR="00F059D4" w:rsidRDefault="00F059D4">
      <w:pPr>
        <w:pStyle w:val="Code"/>
      </w:pPr>
      <w:r>
        <w:t>{</w:t>
      </w:r>
    </w:p>
    <w:p w14:paraId="7BF1CE13" w14:textId="77777777" w:rsidR="00F059D4" w:rsidRDefault="00F059D4">
      <w:pPr>
        <w:pStyle w:val="Code"/>
      </w:pPr>
      <w:r>
        <w:lastRenderedPageBreak/>
        <w:t xml:space="preserve">    pLMNID                      [1] PLMNID,</w:t>
      </w:r>
    </w:p>
    <w:p w14:paraId="067BBA7F" w14:textId="77777777" w:rsidR="00F059D4" w:rsidRDefault="00F059D4">
      <w:pPr>
        <w:pStyle w:val="Code"/>
      </w:pPr>
      <w:r>
        <w:t xml:space="preserve">    nRCellID                    [2] NRCellID,</w:t>
      </w:r>
    </w:p>
    <w:p w14:paraId="53AE5CE6" w14:textId="77777777" w:rsidR="00F059D4" w:rsidRDefault="00F059D4">
      <w:pPr>
        <w:pStyle w:val="Code"/>
      </w:pPr>
      <w:r>
        <w:t xml:space="preserve">    nID                         [3] NID OPTIONAL</w:t>
      </w:r>
    </w:p>
    <w:p w14:paraId="632EB753" w14:textId="77777777" w:rsidR="00F059D4" w:rsidRDefault="00F059D4">
      <w:pPr>
        <w:pStyle w:val="Code"/>
      </w:pPr>
      <w:r>
        <w:t>}</w:t>
      </w:r>
    </w:p>
    <w:p w14:paraId="123BC7D7" w14:textId="77777777" w:rsidR="00F059D4" w:rsidRDefault="00F059D4">
      <w:pPr>
        <w:pStyle w:val="Code"/>
      </w:pPr>
    </w:p>
    <w:p w14:paraId="1A6E5109" w14:textId="77777777" w:rsidR="00F059D4" w:rsidRDefault="00F059D4">
      <w:pPr>
        <w:pStyle w:val="Code"/>
      </w:pPr>
      <w:r>
        <w:t>RANCGI ::= CHOICE</w:t>
      </w:r>
    </w:p>
    <w:p w14:paraId="15277627" w14:textId="77777777" w:rsidR="00F059D4" w:rsidRDefault="00F059D4">
      <w:pPr>
        <w:pStyle w:val="Code"/>
      </w:pPr>
      <w:r>
        <w:t>{</w:t>
      </w:r>
    </w:p>
    <w:p w14:paraId="25EC6C45" w14:textId="77777777" w:rsidR="00F059D4" w:rsidRDefault="00F059D4">
      <w:pPr>
        <w:pStyle w:val="Code"/>
      </w:pPr>
      <w:r>
        <w:t xml:space="preserve">    eCGI                        [1] ECGI,</w:t>
      </w:r>
    </w:p>
    <w:p w14:paraId="7A024C15" w14:textId="77777777" w:rsidR="00F059D4" w:rsidRDefault="00F059D4">
      <w:pPr>
        <w:pStyle w:val="Code"/>
      </w:pPr>
      <w:r>
        <w:t xml:space="preserve">    nCGI                        [2] NCGI</w:t>
      </w:r>
    </w:p>
    <w:p w14:paraId="452DCA99" w14:textId="77777777" w:rsidR="00F059D4" w:rsidRDefault="00F059D4">
      <w:pPr>
        <w:pStyle w:val="Code"/>
      </w:pPr>
      <w:r>
        <w:t>}</w:t>
      </w:r>
    </w:p>
    <w:p w14:paraId="08C22AEC" w14:textId="77777777" w:rsidR="00F059D4" w:rsidRDefault="00F059D4">
      <w:pPr>
        <w:pStyle w:val="Code"/>
      </w:pPr>
    </w:p>
    <w:p w14:paraId="1BF56352" w14:textId="77777777" w:rsidR="00F059D4" w:rsidRDefault="00F059D4">
      <w:pPr>
        <w:pStyle w:val="Code"/>
      </w:pPr>
      <w:r>
        <w:t>CellInformation ::= SEQUENCE</w:t>
      </w:r>
    </w:p>
    <w:p w14:paraId="2FF0147C" w14:textId="77777777" w:rsidR="00F059D4" w:rsidRDefault="00F059D4">
      <w:pPr>
        <w:pStyle w:val="Code"/>
      </w:pPr>
      <w:r>
        <w:t>{</w:t>
      </w:r>
    </w:p>
    <w:p w14:paraId="284EAEC4" w14:textId="77777777" w:rsidR="00F059D4" w:rsidRDefault="00F059D4">
      <w:pPr>
        <w:pStyle w:val="Code"/>
      </w:pPr>
      <w:r>
        <w:t xml:space="preserve">    rANCGI                      [1] RANCGI,</w:t>
      </w:r>
    </w:p>
    <w:p w14:paraId="6D93673F" w14:textId="77777777" w:rsidR="00F059D4" w:rsidRDefault="00F059D4">
      <w:pPr>
        <w:pStyle w:val="Code"/>
      </w:pPr>
      <w:r>
        <w:t xml:space="preserve">    cellSiteinformation         [2] CellSiteInformation OPTIONAL,</w:t>
      </w:r>
    </w:p>
    <w:p w14:paraId="4AECD81E" w14:textId="77777777" w:rsidR="00F059D4" w:rsidRDefault="00F059D4">
      <w:pPr>
        <w:pStyle w:val="Code"/>
      </w:pPr>
      <w:r>
        <w:t xml:space="preserve">    timeOfLocation              [3] Timestamp OPTIONAL</w:t>
      </w:r>
    </w:p>
    <w:p w14:paraId="7B2BD707" w14:textId="77777777" w:rsidR="00F059D4" w:rsidRDefault="00F059D4">
      <w:pPr>
        <w:pStyle w:val="Code"/>
      </w:pPr>
      <w:r>
        <w:t>}</w:t>
      </w:r>
    </w:p>
    <w:p w14:paraId="5BE52978" w14:textId="77777777" w:rsidR="00F059D4" w:rsidRDefault="00F059D4">
      <w:pPr>
        <w:pStyle w:val="Code"/>
      </w:pPr>
    </w:p>
    <w:p w14:paraId="0174B93D" w14:textId="77777777" w:rsidR="00F059D4" w:rsidRDefault="00F059D4">
      <w:pPr>
        <w:pStyle w:val="Code"/>
      </w:pPr>
      <w:r>
        <w:t>-- TS 38.413 [23], clause 9.3.1.57</w:t>
      </w:r>
    </w:p>
    <w:p w14:paraId="75F30810" w14:textId="77777777" w:rsidR="00F059D4" w:rsidRDefault="00F059D4">
      <w:pPr>
        <w:pStyle w:val="Code"/>
      </w:pPr>
      <w:r>
        <w:t>N3IWFIDNGAP ::= BIT STRING (SIZE(16))</w:t>
      </w:r>
    </w:p>
    <w:p w14:paraId="078942C8" w14:textId="77777777" w:rsidR="00F059D4" w:rsidRDefault="00F059D4">
      <w:pPr>
        <w:pStyle w:val="Code"/>
      </w:pPr>
    </w:p>
    <w:p w14:paraId="37D3A023" w14:textId="77777777" w:rsidR="00F059D4" w:rsidRDefault="00F059D4">
      <w:pPr>
        <w:pStyle w:val="Code"/>
      </w:pPr>
      <w:r>
        <w:t>-- TS 29.571 [17], clause 5.4.4.28</w:t>
      </w:r>
    </w:p>
    <w:p w14:paraId="4CB3425E" w14:textId="77777777" w:rsidR="00F059D4" w:rsidRDefault="00F059D4">
      <w:pPr>
        <w:pStyle w:val="Code"/>
      </w:pPr>
      <w:r>
        <w:t>N3IWFIDSBI ::= UTF8String</w:t>
      </w:r>
    </w:p>
    <w:p w14:paraId="14060052" w14:textId="77777777" w:rsidR="00F059D4" w:rsidRDefault="00F059D4">
      <w:pPr>
        <w:pStyle w:val="Code"/>
      </w:pPr>
    </w:p>
    <w:p w14:paraId="4546FA0B" w14:textId="77777777" w:rsidR="00F059D4" w:rsidRDefault="00F059D4">
      <w:pPr>
        <w:pStyle w:val="Code"/>
      </w:pPr>
      <w:r>
        <w:t>-- TS 29.571 [17], clause 5.4.4.28 and table 5.4.2-1</w:t>
      </w:r>
    </w:p>
    <w:p w14:paraId="4EF350EF" w14:textId="77777777" w:rsidR="00F059D4" w:rsidRDefault="00F059D4">
      <w:pPr>
        <w:pStyle w:val="Code"/>
      </w:pPr>
      <w:r>
        <w:t>TNGFID ::= UTF8String</w:t>
      </w:r>
    </w:p>
    <w:p w14:paraId="6774D1F7" w14:textId="77777777" w:rsidR="00F059D4" w:rsidRDefault="00F059D4">
      <w:pPr>
        <w:pStyle w:val="Code"/>
      </w:pPr>
    </w:p>
    <w:p w14:paraId="07A7D537" w14:textId="77777777" w:rsidR="00F059D4" w:rsidRDefault="00F059D4">
      <w:pPr>
        <w:pStyle w:val="Code"/>
      </w:pPr>
      <w:r>
        <w:t>-- TS 29.571 [17], clause 5.4.4.28 and table 5.4.2-1</w:t>
      </w:r>
    </w:p>
    <w:p w14:paraId="4CAB4259" w14:textId="77777777" w:rsidR="00F059D4" w:rsidRDefault="00F059D4">
      <w:pPr>
        <w:pStyle w:val="Code"/>
      </w:pPr>
      <w:r>
        <w:t>WAGFID ::= UTF8String</w:t>
      </w:r>
    </w:p>
    <w:p w14:paraId="611D1FFB" w14:textId="77777777" w:rsidR="00F059D4" w:rsidRDefault="00F059D4">
      <w:pPr>
        <w:pStyle w:val="Code"/>
      </w:pPr>
    </w:p>
    <w:p w14:paraId="3560BD3F" w14:textId="77777777" w:rsidR="00F059D4" w:rsidRDefault="00F059D4">
      <w:pPr>
        <w:pStyle w:val="Code"/>
      </w:pPr>
      <w:r>
        <w:t>-- TS 29.571 [17], clause 5.4.4.62</w:t>
      </w:r>
    </w:p>
    <w:p w14:paraId="5B48E44A" w14:textId="77777777" w:rsidR="00F059D4" w:rsidRDefault="00F059D4">
      <w:pPr>
        <w:pStyle w:val="Code"/>
      </w:pPr>
      <w:r>
        <w:t>TNAPID ::= SEQUENCE</w:t>
      </w:r>
    </w:p>
    <w:p w14:paraId="166AD2E3" w14:textId="77777777" w:rsidR="00F059D4" w:rsidRDefault="00F059D4">
      <w:pPr>
        <w:pStyle w:val="Code"/>
      </w:pPr>
      <w:r>
        <w:t>{</w:t>
      </w:r>
    </w:p>
    <w:p w14:paraId="1B290670" w14:textId="77777777" w:rsidR="00F059D4" w:rsidRDefault="00F059D4">
      <w:pPr>
        <w:pStyle w:val="Code"/>
      </w:pPr>
      <w:r>
        <w:t xml:space="preserve">    sSID         [1] SSID OPTIONAL,</w:t>
      </w:r>
    </w:p>
    <w:p w14:paraId="0FE8C477" w14:textId="77777777" w:rsidR="00F059D4" w:rsidRDefault="00F059D4">
      <w:pPr>
        <w:pStyle w:val="Code"/>
      </w:pPr>
      <w:r>
        <w:t xml:space="preserve">    bSSID        [2] BSSID OPTIONAL,</w:t>
      </w:r>
    </w:p>
    <w:p w14:paraId="6FC5D189" w14:textId="77777777" w:rsidR="00F059D4" w:rsidRDefault="00F059D4">
      <w:pPr>
        <w:pStyle w:val="Code"/>
      </w:pPr>
      <w:r>
        <w:t xml:space="preserve">    civicAddress [3] CivicAddressBytes OPTIONAL</w:t>
      </w:r>
    </w:p>
    <w:p w14:paraId="1304597A" w14:textId="77777777" w:rsidR="00F059D4" w:rsidRDefault="00F059D4">
      <w:pPr>
        <w:pStyle w:val="Code"/>
      </w:pPr>
      <w:r>
        <w:t>}</w:t>
      </w:r>
    </w:p>
    <w:p w14:paraId="28E95598" w14:textId="77777777" w:rsidR="00F059D4" w:rsidRDefault="00F059D4">
      <w:pPr>
        <w:pStyle w:val="Code"/>
      </w:pPr>
    </w:p>
    <w:p w14:paraId="1A856B82" w14:textId="77777777" w:rsidR="00F059D4" w:rsidRDefault="00F059D4">
      <w:pPr>
        <w:pStyle w:val="Code"/>
      </w:pPr>
      <w:r>
        <w:t>-- TS 29.571 [17], clause 5.4.4.64</w:t>
      </w:r>
    </w:p>
    <w:p w14:paraId="0B7A120D" w14:textId="77777777" w:rsidR="00F059D4" w:rsidRDefault="00F059D4">
      <w:pPr>
        <w:pStyle w:val="Code"/>
      </w:pPr>
      <w:r>
        <w:t>TWAPID ::= SEQUENCE</w:t>
      </w:r>
    </w:p>
    <w:p w14:paraId="65133C8F" w14:textId="77777777" w:rsidR="00F059D4" w:rsidRDefault="00F059D4">
      <w:pPr>
        <w:pStyle w:val="Code"/>
      </w:pPr>
      <w:r>
        <w:t>{</w:t>
      </w:r>
    </w:p>
    <w:p w14:paraId="2E0730DD" w14:textId="77777777" w:rsidR="00F059D4" w:rsidRDefault="00F059D4">
      <w:pPr>
        <w:pStyle w:val="Code"/>
      </w:pPr>
      <w:r>
        <w:t xml:space="preserve">    sSID         [1] SSID OPTIONAL,</w:t>
      </w:r>
    </w:p>
    <w:p w14:paraId="64EA4BE0" w14:textId="77777777" w:rsidR="00F059D4" w:rsidRDefault="00F059D4">
      <w:pPr>
        <w:pStyle w:val="Code"/>
      </w:pPr>
      <w:r>
        <w:t xml:space="preserve">    bSSID        [2] BSSID OPTIONAL,</w:t>
      </w:r>
    </w:p>
    <w:p w14:paraId="0B6DB60E" w14:textId="77777777" w:rsidR="00F059D4" w:rsidRDefault="00F059D4">
      <w:pPr>
        <w:pStyle w:val="Code"/>
      </w:pPr>
      <w:r>
        <w:t xml:space="preserve">    civicAddress [3] CivicAddressBytes OPTIONAL</w:t>
      </w:r>
    </w:p>
    <w:p w14:paraId="0AEDFD39" w14:textId="77777777" w:rsidR="00F059D4" w:rsidRDefault="00F059D4">
      <w:pPr>
        <w:pStyle w:val="Code"/>
      </w:pPr>
      <w:r>
        <w:t>}</w:t>
      </w:r>
    </w:p>
    <w:p w14:paraId="671827C8" w14:textId="77777777" w:rsidR="00F059D4" w:rsidRDefault="00F059D4">
      <w:pPr>
        <w:pStyle w:val="Code"/>
      </w:pPr>
    </w:p>
    <w:p w14:paraId="24BB06B7" w14:textId="77777777" w:rsidR="00F059D4" w:rsidRDefault="00F059D4">
      <w:pPr>
        <w:pStyle w:val="Code"/>
      </w:pPr>
      <w:r>
        <w:t>-- TS 29.571 [17], clause 5.4.4.62 and clause 5.4.4.64</w:t>
      </w:r>
    </w:p>
    <w:p w14:paraId="35FD52E7" w14:textId="77777777" w:rsidR="00F059D4" w:rsidRDefault="00F059D4">
      <w:pPr>
        <w:pStyle w:val="Code"/>
      </w:pPr>
      <w:r>
        <w:t>SSID ::= UTF8String</w:t>
      </w:r>
    </w:p>
    <w:p w14:paraId="52623924" w14:textId="77777777" w:rsidR="00F059D4" w:rsidRDefault="00F059D4">
      <w:pPr>
        <w:pStyle w:val="Code"/>
      </w:pPr>
    </w:p>
    <w:p w14:paraId="1D36F006" w14:textId="77777777" w:rsidR="00F059D4" w:rsidRDefault="00F059D4">
      <w:pPr>
        <w:pStyle w:val="Code"/>
      </w:pPr>
      <w:r>
        <w:t>-- TS 29.571 [17], clause 5.4.4.62 and clause 5.4.4.64</w:t>
      </w:r>
    </w:p>
    <w:p w14:paraId="5FA2D6C4" w14:textId="77777777" w:rsidR="00F059D4" w:rsidRDefault="00F059D4">
      <w:pPr>
        <w:pStyle w:val="Code"/>
      </w:pPr>
      <w:r>
        <w:t>BSSID ::= UTF8String</w:t>
      </w:r>
    </w:p>
    <w:p w14:paraId="05160D13" w14:textId="77777777" w:rsidR="00F059D4" w:rsidRDefault="00F059D4">
      <w:pPr>
        <w:pStyle w:val="Code"/>
      </w:pPr>
    </w:p>
    <w:p w14:paraId="3A004CA6" w14:textId="77777777" w:rsidR="00F059D4" w:rsidRDefault="00F059D4">
      <w:pPr>
        <w:pStyle w:val="Code"/>
      </w:pPr>
      <w:r>
        <w:t>-- TS 29.571 [17], clause 5.4.4.36 and table 5.4.2-1</w:t>
      </w:r>
    </w:p>
    <w:p w14:paraId="38893F5E" w14:textId="77777777" w:rsidR="00F059D4" w:rsidRDefault="00F059D4">
      <w:pPr>
        <w:pStyle w:val="Code"/>
      </w:pPr>
      <w:r>
        <w:t>HFCNodeID ::= UTF8String</w:t>
      </w:r>
    </w:p>
    <w:p w14:paraId="0450C26F" w14:textId="77777777" w:rsidR="00F059D4" w:rsidRDefault="00F059D4">
      <w:pPr>
        <w:pStyle w:val="Code"/>
      </w:pPr>
    </w:p>
    <w:p w14:paraId="293FC22A" w14:textId="77777777" w:rsidR="00F059D4" w:rsidRDefault="00F059D4">
      <w:pPr>
        <w:pStyle w:val="Code"/>
      </w:pPr>
      <w:r>
        <w:t>-- TS 29.571 [17], clause 5.4.4.10 and table 5.4.2-1</w:t>
      </w:r>
    </w:p>
    <w:p w14:paraId="0E0894AF" w14:textId="77777777" w:rsidR="00F059D4" w:rsidRDefault="00F059D4">
      <w:pPr>
        <w:pStyle w:val="Code"/>
      </w:pPr>
      <w:r>
        <w:t>-- Contains the original binary data i.e. value of the YAML field after base64 encoding is removed</w:t>
      </w:r>
    </w:p>
    <w:p w14:paraId="7A3CC5BA" w14:textId="77777777" w:rsidR="00F059D4" w:rsidRDefault="00F059D4">
      <w:pPr>
        <w:pStyle w:val="Code"/>
      </w:pPr>
      <w:r>
        <w:t>GLI ::= OCTET STRING (SIZE(0..150))</w:t>
      </w:r>
    </w:p>
    <w:p w14:paraId="087A6DB4" w14:textId="77777777" w:rsidR="00F059D4" w:rsidRDefault="00F059D4">
      <w:pPr>
        <w:pStyle w:val="Code"/>
      </w:pPr>
    </w:p>
    <w:p w14:paraId="5BCF530D" w14:textId="77777777" w:rsidR="00F059D4" w:rsidRDefault="00F059D4">
      <w:pPr>
        <w:pStyle w:val="Code"/>
      </w:pPr>
      <w:r>
        <w:t>-- TS 29.571 [17], clause 5.4.4.10 and table 5.4.2-1</w:t>
      </w:r>
    </w:p>
    <w:p w14:paraId="3BB2108F" w14:textId="77777777" w:rsidR="00F059D4" w:rsidRDefault="00F059D4">
      <w:pPr>
        <w:pStyle w:val="Code"/>
      </w:pPr>
      <w:r>
        <w:t>GCI ::= UTF8String</w:t>
      </w:r>
    </w:p>
    <w:p w14:paraId="39321AF0" w14:textId="77777777" w:rsidR="00F059D4" w:rsidRDefault="00F059D4">
      <w:pPr>
        <w:pStyle w:val="Code"/>
      </w:pPr>
    </w:p>
    <w:p w14:paraId="52402C9F" w14:textId="77777777" w:rsidR="00F059D4" w:rsidRDefault="00F059D4">
      <w:pPr>
        <w:pStyle w:val="Code"/>
      </w:pPr>
      <w:r>
        <w:t>-- TS 29.571 [17], clause 5.4.4.10 and table 5.4.3.38</w:t>
      </w:r>
    </w:p>
    <w:p w14:paraId="02FCBBE3" w14:textId="77777777" w:rsidR="00F059D4" w:rsidRDefault="00F059D4">
      <w:pPr>
        <w:pStyle w:val="Code"/>
      </w:pPr>
      <w:r>
        <w:t>TransportProtocol ::= ENUMERATED</w:t>
      </w:r>
    </w:p>
    <w:p w14:paraId="34C0AB10" w14:textId="77777777" w:rsidR="00F059D4" w:rsidRDefault="00F059D4">
      <w:pPr>
        <w:pStyle w:val="Code"/>
      </w:pPr>
      <w:r>
        <w:t>{</w:t>
      </w:r>
    </w:p>
    <w:p w14:paraId="5E6F561C" w14:textId="77777777" w:rsidR="00F059D4" w:rsidRDefault="00F059D4">
      <w:pPr>
        <w:pStyle w:val="Code"/>
      </w:pPr>
      <w:r>
        <w:t xml:space="preserve">    uDP(1),</w:t>
      </w:r>
    </w:p>
    <w:p w14:paraId="70476415" w14:textId="77777777" w:rsidR="00F059D4" w:rsidRDefault="00F059D4">
      <w:pPr>
        <w:pStyle w:val="Code"/>
      </w:pPr>
      <w:r>
        <w:t xml:space="preserve">    tCP(2)</w:t>
      </w:r>
    </w:p>
    <w:p w14:paraId="7DD779C1" w14:textId="77777777" w:rsidR="00F059D4" w:rsidRDefault="00F059D4">
      <w:pPr>
        <w:pStyle w:val="Code"/>
      </w:pPr>
      <w:r>
        <w:t>}</w:t>
      </w:r>
    </w:p>
    <w:p w14:paraId="4E66D254" w14:textId="77777777" w:rsidR="00F059D4" w:rsidRDefault="00F059D4">
      <w:pPr>
        <w:pStyle w:val="Code"/>
      </w:pPr>
    </w:p>
    <w:p w14:paraId="599FCC09" w14:textId="77777777" w:rsidR="00F059D4" w:rsidRDefault="00F059D4">
      <w:pPr>
        <w:pStyle w:val="Code"/>
      </w:pPr>
      <w:r>
        <w:t>-- TS 29.571 [17], clause 5.4.4.10 and clause 5.4.3.33</w:t>
      </w:r>
    </w:p>
    <w:p w14:paraId="62636835" w14:textId="77777777" w:rsidR="00F059D4" w:rsidRDefault="00F059D4">
      <w:pPr>
        <w:pStyle w:val="Code"/>
      </w:pPr>
      <w:r>
        <w:t>W5GBANLineType ::= ENUMERATED</w:t>
      </w:r>
    </w:p>
    <w:p w14:paraId="1AA1AB86" w14:textId="77777777" w:rsidR="00F059D4" w:rsidRDefault="00F059D4">
      <w:pPr>
        <w:pStyle w:val="Code"/>
      </w:pPr>
      <w:r>
        <w:t>{</w:t>
      </w:r>
    </w:p>
    <w:p w14:paraId="473DE73B" w14:textId="77777777" w:rsidR="00F059D4" w:rsidRDefault="00F059D4">
      <w:pPr>
        <w:pStyle w:val="Code"/>
      </w:pPr>
      <w:r>
        <w:t xml:space="preserve">    dSL(1),</w:t>
      </w:r>
    </w:p>
    <w:p w14:paraId="2CDC9B13" w14:textId="77777777" w:rsidR="00F059D4" w:rsidRDefault="00F059D4">
      <w:pPr>
        <w:pStyle w:val="Code"/>
      </w:pPr>
      <w:r>
        <w:t xml:space="preserve">    pON(2)</w:t>
      </w:r>
    </w:p>
    <w:p w14:paraId="2635FD2C" w14:textId="77777777" w:rsidR="00F059D4" w:rsidRDefault="00F059D4">
      <w:pPr>
        <w:pStyle w:val="Code"/>
      </w:pPr>
      <w:r>
        <w:t>}</w:t>
      </w:r>
    </w:p>
    <w:p w14:paraId="003E4F97" w14:textId="77777777" w:rsidR="00F059D4" w:rsidRDefault="00F059D4">
      <w:pPr>
        <w:pStyle w:val="Code"/>
      </w:pPr>
    </w:p>
    <w:p w14:paraId="717FF5B8" w14:textId="77777777" w:rsidR="00F059D4" w:rsidRDefault="00F059D4">
      <w:pPr>
        <w:pStyle w:val="Code"/>
      </w:pPr>
      <w:r>
        <w:t>-- TS 29.571 [17], table 5.4.2-1</w:t>
      </w:r>
    </w:p>
    <w:p w14:paraId="550297F1" w14:textId="77777777" w:rsidR="00F059D4" w:rsidRDefault="00F059D4">
      <w:pPr>
        <w:pStyle w:val="Code"/>
      </w:pPr>
      <w:r>
        <w:t>TAC ::= OCTET STRING (SIZE(2..3))</w:t>
      </w:r>
    </w:p>
    <w:p w14:paraId="5F8BE9C4" w14:textId="77777777" w:rsidR="00F059D4" w:rsidRDefault="00F059D4">
      <w:pPr>
        <w:pStyle w:val="Code"/>
      </w:pPr>
    </w:p>
    <w:p w14:paraId="1593EFA7" w14:textId="77777777" w:rsidR="00F059D4" w:rsidRDefault="00F059D4">
      <w:pPr>
        <w:pStyle w:val="Code"/>
      </w:pPr>
      <w:r>
        <w:t>-- TS 38.413 [23], clause 9.3.1.9</w:t>
      </w:r>
    </w:p>
    <w:p w14:paraId="675D9F46" w14:textId="77777777" w:rsidR="00F059D4" w:rsidRDefault="00F059D4">
      <w:pPr>
        <w:pStyle w:val="Code"/>
      </w:pPr>
      <w:r>
        <w:t>EUTRACellID ::= BIT STRING (SIZE(28))</w:t>
      </w:r>
    </w:p>
    <w:p w14:paraId="0DB436D2" w14:textId="77777777" w:rsidR="00F059D4" w:rsidRDefault="00F059D4">
      <w:pPr>
        <w:pStyle w:val="Code"/>
      </w:pPr>
    </w:p>
    <w:p w14:paraId="55A7C977" w14:textId="77777777" w:rsidR="00F059D4" w:rsidRDefault="00F059D4">
      <w:pPr>
        <w:pStyle w:val="Code"/>
      </w:pPr>
      <w:r>
        <w:t>-- TS 38.413 [23], clause 9.3.1.7</w:t>
      </w:r>
    </w:p>
    <w:p w14:paraId="20E8B665" w14:textId="77777777" w:rsidR="00F059D4" w:rsidRDefault="00F059D4">
      <w:pPr>
        <w:pStyle w:val="Code"/>
      </w:pPr>
      <w:r>
        <w:t>NRCellID ::= BIT STRING (SIZE(36))</w:t>
      </w:r>
    </w:p>
    <w:p w14:paraId="1AAA0434" w14:textId="77777777" w:rsidR="00F059D4" w:rsidRDefault="00F059D4">
      <w:pPr>
        <w:pStyle w:val="Code"/>
      </w:pPr>
    </w:p>
    <w:p w14:paraId="07700B9F" w14:textId="77777777" w:rsidR="00F059D4" w:rsidRDefault="00F059D4">
      <w:pPr>
        <w:pStyle w:val="Code"/>
      </w:pPr>
      <w:r>
        <w:t>-- TS 38.413 [23], clause 9.3.1.8</w:t>
      </w:r>
    </w:p>
    <w:p w14:paraId="707A863C" w14:textId="77777777" w:rsidR="00F059D4" w:rsidRDefault="00F059D4">
      <w:pPr>
        <w:pStyle w:val="Code"/>
      </w:pPr>
      <w:r>
        <w:t>NGENbID ::= CHOICE</w:t>
      </w:r>
    </w:p>
    <w:p w14:paraId="277CA3D5" w14:textId="77777777" w:rsidR="00F059D4" w:rsidRDefault="00F059D4">
      <w:pPr>
        <w:pStyle w:val="Code"/>
      </w:pPr>
      <w:r>
        <w:t>{</w:t>
      </w:r>
    </w:p>
    <w:p w14:paraId="73A5FBEA" w14:textId="77777777" w:rsidR="00F059D4" w:rsidRDefault="00F059D4">
      <w:pPr>
        <w:pStyle w:val="Code"/>
      </w:pPr>
      <w:r>
        <w:t xml:space="preserve">    macroNGENbID                [1] BIT STRING (SIZE(20)),</w:t>
      </w:r>
    </w:p>
    <w:p w14:paraId="41BE4288" w14:textId="77777777" w:rsidR="00F059D4" w:rsidRDefault="00F059D4">
      <w:pPr>
        <w:pStyle w:val="Code"/>
      </w:pPr>
      <w:r>
        <w:t xml:space="preserve">    shortMacroNGENbID           [2] BIT STRING (SIZE(18)),</w:t>
      </w:r>
    </w:p>
    <w:p w14:paraId="3B0B456E" w14:textId="77777777" w:rsidR="00F059D4" w:rsidRDefault="00F059D4">
      <w:pPr>
        <w:pStyle w:val="Code"/>
      </w:pPr>
      <w:r>
        <w:t xml:space="preserve">    longMacroNGENbID            [3] BIT STRING (SIZE(21))</w:t>
      </w:r>
    </w:p>
    <w:p w14:paraId="3A7367A0" w14:textId="77777777" w:rsidR="00F059D4" w:rsidRDefault="00F059D4">
      <w:pPr>
        <w:pStyle w:val="Code"/>
      </w:pPr>
      <w:r>
        <w:t>}</w:t>
      </w:r>
    </w:p>
    <w:p w14:paraId="785B36B8" w14:textId="77777777" w:rsidR="00F059D4" w:rsidRDefault="00F059D4">
      <w:pPr>
        <w:pStyle w:val="Code"/>
      </w:pPr>
      <w:r>
        <w:t>-- TS 23.003 [19], clause 12.7.1 encoded as per TS 29.571 [17], clause 5.4.2</w:t>
      </w:r>
    </w:p>
    <w:p w14:paraId="5E4F29A0" w14:textId="77777777" w:rsidR="00F059D4" w:rsidRDefault="00F059D4">
      <w:pPr>
        <w:pStyle w:val="Code"/>
      </w:pPr>
      <w:r>
        <w:t>NID ::= UTF8String (SIZE(11))</w:t>
      </w:r>
    </w:p>
    <w:p w14:paraId="1DFCD7D6" w14:textId="77777777" w:rsidR="00F059D4" w:rsidRDefault="00F059D4">
      <w:pPr>
        <w:pStyle w:val="Code"/>
      </w:pPr>
    </w:p>
    <w:p w14:paraId="07F0F820" w14:textId="77777777" w:rsidR="00F059D4" w:rsidRDefault="00F059D4">
      <w:pPr>
        <w:pStyle w:val="Code"/>
      </w:pPr>
      <w:r>
        <w:t>-- TS 36.413 [38], clause 9.2.1.37</w:t>
      </w:r>
    </w:p>
    <w:p w14:paraId="426B8CC3" w14:textId="77777777" w:rsidR="00F059D4" w:rsidRDefault="00F059D4">
      <w:pPr>
        <w:pStyle w:val="Code"/>
      </w:pPr>
      <w:r>
        <w:t>ENbID ::= CHOICE</w:t>
      </w:r>
    </w:p>
    <w:p w14:paraId="3303E3F7" w14:textId="77777777" w:rsidR="00F059D4" w:rsidRDefault="00F059D4">
      <w:pPr>
        <w:pStyle w:val="Code"/>
      </w:pPr>
      <w:r>
        <w:t>{</w:t>
      </w:r>
    </w:p>
    <w:p w14:paraId="374D4D61" w14:textId="77777777" w:rsidR="00F059D4" w:rsidRDefault="00F059D4">
      <w:pPr>
        <w:pStyle w:val="Code"/>
      </w:pPr>
      <w:r>
        <w:t xml:space="preserve">    macroENbID                  [1] BIT STRING (SIZE(20)),</w:t>
      </w:r>
    </w:p>
    <w:p w14:paraId="2B9E4321" w14:textId="77777777" w:rsidR="00F059D4" w:rsidRDefault="00F059D4">
      <w:pPr>
        <w:pStyle w:val="Code"/>
      </w:pPr>
      <w:r>
        <w:t xml:space="preserve">    homeENbID                   [2] BIT STRING (SIZE(28)),</w:t>
      </w:r>
    </w:p>
    <w:p w14:paraId="71820800" w14:textId="77777777" w:rsidR="00F059D4" w:rsidRDefault="00F059D4">
      <w:pPr>
        <w:pStyle w:val="Code"/>
      </w:pPr>
      <w:r>
        <w:t xml:space="preserve">    shortMacroENbID             [3] BIT STRING (SIZE(18)),</w:t>
      </w:r>
    </w:p>
    <w:p w14:paraId="2479DEFD" w14:textId="77777777" w:rsidR="00F059D4" w:rsidRDefault="00F059D4">
      <w:pPr>
        <w:pStyle w:val="Code"/>
      </w:pPr>
      <w:r>
        <w:t xml:space="preserve">    longMacroENbID              [4] BIT STRING (SIZE(21))</w:t>
      </w:r>
    </w:p>
    <w:p w14:paraId="726C5477" w14:textId="77777777" w:rsidR="00F059D4" w:rsidRDefault="00F059D4">
      <w:pPr>
        <w:pStyle w:val="Code"/>
      </w:pPr>
      <w:r>
        <w:t>}</w:t>
      </w:r>
    </w:p>
    <w:p w14:paraId="40F16127" w14:textId="77777777" w:rsidR="00F059D4" w:rsidRDefault="00F059D4">
      <w:pPr>
        <w:pStyle w:val="Code"/>
      </w:pPr>
    </w:p>
    <w:p w14:paraId="0728DBD4" w14:textId="77777777" w:rsidR="00F059D4" w:rsidRDefault="00F059D4">
      <w:pPr>
        <w:pStyle w:val="Code"/>
      </w:pPr>
    </w:p>
    <w:p w14:paraId="45861281" w14:textId="77777777" w:rsidR="00F059D4" w:rsidRDefault="00F059D4">
      <w:pPr>
        <w:pStyle w:val="Code"/>
      </w:pPr>
      <w:r>
        <w:t>-- TS 29.518 [22], clause 6.4.6.2.3</w:t>
      </w:r>
    </w:p>
    <w:p w14:paraId="4380CB6F" w14:textId="77777777" w:rsidR="00F059D4" w:rsidRDefault="00F059D4">
      <w:pPr>
        <w:pStyle w:val="Code"/>
      </w:pPr>
      <w:r>
        <w:t>PositioningInfo ::= SEQUENCE</w:t>
      </w:r>
    </w:p>
    <w:p w14:paraId="3F0942BB" w14:textId="77777777" w:rsidR="00F059D4" w:rsidRDefault="00F059D4">
      <w:pPr>
        <w:pStyle w:val="Code"/>
      </w:pPr>
      <w:r>
        <w:t>{</w:t>
      </w:r>
    </w:p>
    <w:p w14:paraId="6151DEDE" w14:textId="77777777" w:rsidR="00F059D4" w:rsidRDefault="00F059D4">
      <w:pPr>
        <w:pStyle w:val="Code"/>
      </w:pPr>
      <w:r>
        <w:t xml:space="preserve">    positionInfo                [1] LocationData OPTIONAL,</w:t>
      </w:r>
    </w:p>
    <w:p w14:paraId="1CDFC9CF" w14:textId="77777777" w:rsidR="00F059D4" w:rsidRDefault="00F059D4">
      <w:pPr>
        <w:pStyle w:val="Code"/>
      </w:pPr>
      <w:r>
        <w:t xml:space="preserve">    rawMLPResponse              [2] RawMLPResponse OPTIONAL</w:t>
      </w:r>
    </w:p>
    <w:p w14:paraId="504DD7E6" w14:textId="77777777" w:rsidR="00F059D4" w:rsidRDefault="00F059D4">
      <w:pPr>
        <w:pStyle w:val="Code"/>
      </w:pPr>
      <w:r>
        <w:t>}</w:t>
      </w:r>
    </w:p>
    <w:p w14:paraId="55607A41" w14:textId="77777777" w:rsidR="00F059D4" w:rsidRDefault="00F059D4">
      <w:pPr>
        <w:pStyle w:val="Code"/>
      </w:pPr>
    </w:p>
    <w:p w14:paraId="713EF86F" w14:textId="77777777" w:rsidR="00F059D4" w:rsidRDefault="00F059D4">
      <w:pPr>
        <w:pStyle w:val="Code"/>
      </w:pPr>
      <w:r>
        <w:t>RawMLPResponse ::= CHOICE</w:t>
      </w:r>
    </w:p>
    <w:p w14:paraId="17CDBEF3" w14:textId="77777777" w:rsidR="00F059D4" w:rsidRDefault="00F059D4">
      <w:pPr>
        <w:pStyle w:val="Code"/>
      </w:pPr>
      <w:r>
        <w:t>{</w:t>
      </w:r>
    </w:p>
    <w:p w14:paraId="4B23373C" w14:textId="77777777" w:rsidR="00F059D4" w:rsidRDefault="00F059D4">
      <w:pPr>
        <w:pStyle w:val="Code"/>
      </w:pPr>
      <w:r>
        <w:t xml:space="preserve">    -- The following parameter contains a copy of unparsed XML code of the</w:t>
      </w:r>
    </w:p>
    <w:p w14:paraId="210AD32A" w14:textId="77777777" w:rsidR="00F059D4" w:rsidRDefault="00F059D4">
      <w:pPr>
        <w:pStyle w:val="Code"/>
      </w:pPr>
      <w:r>
        <w:t xml:space="preserve">    -- MLP response message, i.e. the entire XML document containing</w:t>
      </w:r>
    </w:p>
    <w:p w14:paraId="3753A7FB" w14:textId="77777777" w:rsidR="00F059D4" w:rsidRDefault="00F059D4">
      <w:pPr>
        <w:pStyle w:val="Code"/>
      </w:pPr>
      <w:r>
        <w:t xml:space="preserve">    -- a &lt;slia&gt; (described in OMA-TS-MLP-V3_5-20181211-C [20], clause 5.2.3.2.2) or</w:t>
      </w:r>
    </w:p>
    <w:p w14:paraId="1F602B17" w14:textId="77777777" w:rsidR="00F059D4" w:rsidRDefault="00F059D4">
      <w:pPr>
        <w:pStyle w:val="Code"/>
      </w:pPr>
      <w:r>
        <w:t xml:space="preserve">    -- a &lt;slirep&gt; (described in OMA-TS-MLP-V3_5-20181211-C [20], clause 5.2.3.2.3) MLP message.</w:t>
      </w:r>
    </w:p>
    <w:p w14:paraId="4761E234" w14:textId="77777777" w:rsidR="00F059D4" w:rsidRDefault="00F059D4">
      <w:pPr>
        <w:pStyle w:val="Code"/>
      </w:pPr>
      <w:r>
        <w:t xml:space="preserve">    mLPPositionData             [1] UTF8String,</w:t>
      </w:r>
    </w:p>
    <w:p w14:paraId="112FBE5C" w14:textId="77777777" w:rsidR="00F059D4" w:rsidRDefault="00F059D4">
      <w:pPr>
        <w:pStyle w:val="Code"/>
      </w:pPr>
      <w:r>
        <w:t xml:space="preserve">    -- OMA MLP result id, defined in OMA-TS-MLP-V3_5-20181211-C [20], Clause 5.4</w:t>
      </w:r>
    </w:p>
    <w:p w14:paraId="6FA67E40" w14:textId="77777777" w:rsidR="00F059D4" w:rsidRDefault="00F059D4">
      <w:pPr>
        <w:pStyle w:val="Code"/>
      </w:pPr>
      <w:r>
        <w:t xml:space="preserve">    mLPErrorCode                [2] INTEGER (1..699)</w:t>
      </w:r>
    </w:p>
    <w:p w14:paraId="61464B3E" w14:textId="77777777" w:rsidR="00F059D4" w:rsidRDefault="00F059D4">
      <w:pPr>
        <w:pStyle w:val="Code"/>
      </w:pPr>
      <w:r>
        <w:t>}</w:t>
      </w:r>
    </w:p>
    <w:p w14:paraId="60C17C3D" w14:textId="77777777" w:rsidR="00F059D4" w:rsidRDefault="00F059D4">
      <w:pPr>
        <w:pStyle w:val="Code"/>
      </w:pPr>
    </w:p>
    <w:p w14:paraId="79C80D85" w14:textId="77777777" w:rsidR="00F059D4" w:rsidRDefault="00F059D4">
      <w:pPr>
        <w:pStyle w:val="Code"/>
      </w:pPr>
      <w:r>
        <w:t>-- TS 29.572 [24], clause 6.1.6.2.3</w:t>
      </w:r>
    </w:p>
    <w:p w14:paraId="0ABB8D99" w14:textId="77777777" w:rsidR="00F059D4" w:rsidRDefault="00F059D4">
      <w:pPr>
        <w:pStyle w:val="Code"/>
      </w:pPr>
      <w:r>
        <w:t>LocationData ::= SEQUENCE</w:t>
      </w:r>
    </w:p>
    <w:p w14:paraId="5833D7CF" w14:textId="77777777" w:rsidR="00F059D4" w:rsidRDefault="00F059D4">
      <w:pPr>
        <w:pStyle w:val="Code"/>
      </w:pPr>
      <w:r>
        <w:t>{</w:t>
      </w:r>
    </w:p>
    <w:p w14:paraId="57EB0700" w14:textId="77777777" w:rsidR="00F059D4" w:rsidRDefault="00F059D4">
      <w:pPr>
        <w:pStyle w:val="Code"/>
      </w:pPr>
      <w:r>
        <w:t xml:space="preserve">    locationEstimate            [1] GeographicArea,</w:t>
      </w:r>
    </w:p>
    <w:p w14:paraId="6E786CEE" w14:textId="77777777" w:rsidR="00F059D4" w:rsidRDefault="00F059D4">
      <w:pPr>
        <w:pStyle w:val="Code"/>
      </w:pPr>
      <w:r>
        <w:t xml:space="preserve">    accuracyFulfilmentIndicator [2] AccuracyFulfilmentIndicator OPTIONAL,</w:t>
      </w:r>
    </w:p>
    <w:p w14:paraId="1CF7CFD0" w14:textId="77777777" w:rsidR="00F059D4" w:rsidRDefault="00F059D4">
      <w:pPr>
        <w:pStyle w:val="Code"/>
      </w:pPr>
      <w:r>
        <w:t xml:space="preserve">    ageOfLocationEstimate       [3] AgeOfLocationEstimate OPTIONAL,</w:t>
      </w:r>
    </w:p>
    <w:p w14:paraId="69EC2106" w14:textId="77777777" w:rsidR="00F059D4" w:rsidRDefault="00F059D4">
      <w:pPr>
        <w:pStyle w:val="Code"/>
      </w:pPr>
      <w:r>
        <w:t xml:space="preserve">    velocityEstimate            [4] VelocityEstimate OPTIONAL,</w:t>
      </w:r>
    </w:p>
    <w:p w14:paraId="22BBC171" w14:textId="77777777" w:rsidR="00F059D4" w:rsidRDefault="00F059D4">
      <w:pPr>
        <w:pStyle w:val="Code"/>
      </w:pPr>
      <w:r>
        <w:t xml:space="preserve">    civicAddress                [5] CivicAddress OPTIONAL,</w:t>
      </w:r>
    </w:p>
    <w:p w14:paraId="17F8D2DC" w14:textId="77777777" w:rsidR="00F059D4" w:rsidRDefault="00F059D4">
      <w:pPr>
        <w:pStyle w:val="Code"/>
      </w:pPr>
      <w:r>
        <w:t xml:space="preserve">    positioningDataList         [6] SET OF PositioningMethodAndUsage OPTIONAL,</w:t>
      </w:r>
    </w:p>
    <w:p w14:paraId="3FBE0E59" w14:textId="77777777" w:rsidR="00F059D4" w:rsidRDefault="00F059D4">
      <w:pPr>
        <w:pStyle w:val="Code"/>
      </w:pPr>
      <w:r>
        <w:t xml:space="preserve">    gNSSPositioningDataList     [7] SET OF GNSSPositioningMethodAndUsage OPTIONAL,</w:t>
      </w:r>
    </w:p>
    <w:p w14:paraId="793950A8" w14:textId="77777777" w:rsidR="00F059D4" w:rsidRDefault="00F059D4">
      <w:pPr>
        <w:pStyle w:val="Code"/>
      </w:pPr>
      <w:r>
        <w:t xml:space="preserve">    eCGI                        [8] ECGI OPTIONAL,</w:t>
      </w:r>
    </w:p>
    <w:p w14:paraId="26D8458D" w14:textId="77777777" w:rsidR="00F059D4" w:rsidRDefault="00F059D4">
      <w:pPr>
        <w:pStyle w:val="Code"/>
      </w:pPr>
      <w:r>
        <w:t xml:space="preserve">    nCGI                        [9] NCGI OPTIONAL,</w:t>
      </w:r>
    </w:p>
    <w:p w14:paraId="51F10A43" w14:textId="77777777" w:rsidR="00F059D4" w:rsidRDefault="00F059D4">
      <w:pPr>
        <w:pStyle w:val="Code"/>
      </w:pPr>
      <w:r>
        <w:t xml:space="preserve">    altitude                    [10] Altitude OPTIONAL,</w:t>
      </w:r>
    </w:p>
    <w:p w14:paraId="27239697" w14:textId="77777777" w:rsidR="00F059D4" w:rsidRDefault="00F059D4">
      <w:pPr>
        <w:pStyle w:val="Code"/>
      </w:pPr>
      <w:r>
        <w:t xml:space="preserve">    barometricPressure          [11] BarometricPressure OPTIONAL</w:t>
      </w:r>
    </w:p>
    <w:p w14:paraId="1B54E810" w14:textId="77777777" w:rsidR="00F059D4" w:rsidRDefault="00F059D4">
      <w:pPr>
        <w:pStyle w:val="Code"/>
      </w:pPr>
      <w:r>
        <w:t>}</w:t>
      </w:r>
    </w:p>
    <w:p w14:paraId="2357730C" w14:textId="77777777" w:rsidR="00F059D4" w:rsidRDefault="00F059D4">
      <w:pPr>
        <w:pStyle w:val="Code"/>
      </w:pPr>
    </w:p>
    <w:p w14:paraId="6CE566E7" w14:textId="77777777" w:rsidR="00F059D4" w:rsidRDefault="00F059D4">
      <w:pPr>
        <w:pStyle w:val="Code"/>
      </w:pPr>
      <w:r>
        <w:t>-- TS 29.172 [53], table 6.2.2-2</w:t>
      </w:r>
    </w:p>
    <w:p w14:paraId="37A99A10" w14:textId="77777777" w:rsidR="00F059D4" w:rsidRDefault="00F059D4">
      <w:pPr>
        <w:pStyle w:val="Code"/>
      </w:pPr>
      <w:r>
        <w:t>EPSLocationInfo ::= SEQUENCE</w:t>
      </w:r>
    </w:p>
    <w:p w14:paraId="00883241" w14:textId="77777777" w:rsidR="00F059D4" w:rsidRDefault="00F059D4">
      <w:pPr>
        <w:pStyle w:val="Code"/>
      </w:pPr>
      <w:r>
        <w:t>{</w:t>
      </w:r>
    </w:p>
    <w:p w14:paraId="03FCA44F" w14:textId="77777777" w:rsidR="00F059D4" w:rsidRDefault="00F059D4">
      <w:pPr>
        <w:pStyle w:val="Code"/>
      </w:pPr>
      <w:r>
        <w:t xml:space="preserve">    locationData  [1] LocationData,</w:t>
      </w:r>
    </w:p>
    <w:p w14:paraId="0E382320" w14:textId="77777777" w:rsidR="00F059D4" w:rsidRDefault="00F059D4">
      <w:pPr>
        <w:pStyle w:val="Code"/>
      </w:pPr>
      <w:r>
        <w:t xml:space="preserve">    cGI           [2] CGI OPTIONAL,</w:t>
      </w:r>
    </w:p>
    <w:p w14:paraId="1AA838FC" w14:textId="77777777" w:rsidR="00F059D4" w:rsidRDefault="00F059D4">
      <w:pPr>
        <w:pStyle w:val="Code"/>
      </w:pPr>
      <w:r>
        <w:t xml:space="preserve">    sAI           [3] SAI OPTIONAL,</w:t>
      </w:r>
    </w:p>
    <w:p w14:paraId="429ED227" w14:textId="77777777" w:rsidR="00F059D4" w:rsidRDefault="00F059D4">
      <w:pPr>
        <w:pStyle w:val="Code"/>
      </w:pPr>
      <w:r>
        <w:t xml:space="preserve">    eSMLCCellInfo [4] ESMLCCellInfo OPTIONAL</w:t>
      </w:r>
    </w:p>
    <w:p w14:paraId="61F0ED73" w14:textId="77777777" w:rsidR="00F059D4" w:rsidRDefault="00F059D4">
      <w:pPr>
        <w:pStyle w:val="Code"/>
      </w:pPr>
      <w:r>
        <w:t>}</w:t>
      </w:r>
    </w:p>
    <w:p w14:paraId="72D24B89" w14:textId="77777777" w:rsidR="00F059D4" w:rsidRDefault="00F059D4">
      <w:pPr>
        <w:pStyle w:val="Code"/>
      </w:pPr>
    </w:p>
    <w:p w14:paraId="08A8C327" w14:textId="77777777" w:rsidR="00F059D4" w:rsidRDefault="00F059D4">
      <w:pPr>
        <w:pStyle w:val="Code"/>
      </w:pPr>
      <w:r>
        <w:t>-- TS 29.172 [53], clause 7.4.57</w:t>
      </w:r>
    </w:p>
    <w:p w14:paraId="4D5376B9" w14:textId="77777777" w:rsidR="00F059D4" w:rsidRDefault="00F059D4">
      <w:pPr>
        <w:pStyle w:val="Code"/>
      </w:pPr>
      <w:r>
        <w:t>ESMLCCellInfo ::= SEQUENCE</w:t>
      </w:r>
    </w:p>
    <w:p w14:paraId="15FE82F5" w14:textId="77777777" w:rsidR="00F059D4" w:rsidRDefault="00F059D4">
      <w:pPr>
        <w:pStyle w:val="Code"/>
      </w:pPr>
      <w:r>
        <w:t>{</w:t>
      </w:r>
    </w:p>
    <w:p w14:paraId="5FF2AC1F" w14:textId="77777777" w:rsidR="00F059D4" w:rsidRDefault="00F059D4">
      <w:pPr>
        <w:pStyle w:val="Code"/>
      </w:pPr>
      <w:r>
        <w:t xml:space="preserve">    eCGI          [1] ECGI,</w:t>
      </w:r>
    </w:p>
    <w:p w14:paraId="7BC20729" w14:textId="77777777" w:rsidR="00F059D4" w:rsidRDefault="00F059D4">
      <w:pPr>
        <w:pStyle w:val="Code"/>
      </w:pPr>
      <w:r>
        <w:t xml:space="preserve">    cellPortionID [2] CellPortionID</w:t>
      </w:r>
    </w:p>
    <w:p w14:paraId="5D99B14B" w14:textId="77777777" w:rsidR="00F059D4" w:rsidRDefault="00F059D4">
      <w:pPr>
        <w:pStyle w:val="Code"/>
      </w:pPr>
      <w:r>
        <w:t>}</w:t>
      </w:r>
    </w:p>
    <w:p w14:paraId="6C337EC2" w14:textId="77777777" w:rsidR="00F059D4" w:rsidRDefault="00F059D4">
      <w:pPr>
        <w:pStyle w:val="Code"/>
      </w:pPr>
    </w:p>
    <w:p w14:paraId="0E92C3A1" w14:textId="77777777" w:rsidR="00F059D4" w:rsidRDefault="00F059D4">
      <w:pPr>
        <w:pStyle w:val="Code"/>
      </w:pPr>
      <w:r>
        <w:t>-- TS 29.171 [54], clause 7.4.31</w:t>
      </w:r>
    </w:p>
    <w:p w14:paraId="2F67A160" w14:textId="77777777" w:rsidR="00F059D4" w:rsidRDefault="00F059D4">
      <w:pPr>
        <w:pStyle w:val="Code"/>
      </w:pPr>
      <w:r>
        <w:lastRenderedPageBreak/>
        <w:t>CellPortionID ::= INTEGER (0..4095)</w:t>
      </w:r>
    </w:p>
    <w:p w14:paraId="35A6A7F5" w14:textId="77777777" w:rsidR="00F059D4" w:rsidRDefault="00F059D4">
      <w:pPr>
        <w:pStyle w:val="Code"/>
      </w:pPr>
    </w:p>
    <w:p w14:paraId="558631CD" w14:textId="77777777" w:rsidR="00F059D4" w:rsidRDefault="00F059D4">
      <w:pPr>
        <w:pStyle w:val="Code"/>
      </w:pPr>
      <w:r>
        <w:t>-- TS 29.518 [22], clause 6.2.6.2.5</w:t>
      </w:r>
    </w:p>
    <w:p w14:paraId="18317079" w14:textId="77777777" w:rsidR="00F059D4" w:rsidRDefault="00F059D4">
      <w:pPr>
        <w:pStyle w:val="Code"/>
      </w:pPr>
      <w:r>
        <w:t>LocationPresenceReport ::= SEQUENCE</w:t>
      </w:r>
    </w:p>
    <w:p w14:paraId="3BB4941F" w14:textId="77777777" w:rsidR="00F059D4" w:rsidRDefault="00F059D4">
      <w:pPr>
        <w:pStyle w:val="Code"/>
      </w:pPr>
      <w:r>
        <w:t>{</w:t>
      </w:r>
    </w:p>
    <w:p w14:paraId="19A32BA7" w14:textId="77777777" w:rsidR="00F059D4" w:rsidRDefault="00F059D4">
      <w:pPr>
        <w:pStyle w:val="Code"/>
      </w:pPr>
      <w:r>
        <w:t xml:space="preserve">    type                        [1] AMFEventType,</w:t>
      </w:r>
    </w:p>
    <w:p w14:paraId="23CE5699" w14:textId="77777777" w:rsidR="00F059D4" w:rsidRDefault="00F059D4">
      <w:pPr>
        <w:pStyle w:val="Code"/>
      </w:pPr>
      <w:r>
        <w:t xml:space="preserve">    timestamp                   [2] Timestamp,</w:t>
      </w:r>
    </w:p>
    <w:p w14:paraId="3DDCF683" w14:textId="77777777" w:rsidR="00F059D4" w:rsidRDefault="00F059D4">
      <w:pPr>
        <w:pStyle w:val="Code"/>
      </w:pPr>
      <w:r>
        <w:t xml:space="preserve">    areaList                    [3] SET OF AMFEventArea OPTIONAL,</w:t>
      </w:r>
    </w:p>
    <w:p w14:paraId="60E9CBA4" w14:textId="77777777" w:rsidR="00F059D4" w:rsidRDefault="00F059D4">
      <w:pPr>
        <w:pStyle w:val="Code"/>
      </w:pPr>
      <w:r>
        <w:t xml:space="preserve">    timeZone                    [4] TimeZone OPTIONAL,</w:t>
      </w:r>
    </w:p>
    <w:p w14:paraId="04363A6F" w14:textId="77777777" w:rsidR="00F059D4" w:rsidRDefault="00F059D4">
      <w:pPr>
        <w:pStyle w:val="Code"/>
      </w:pPr>
      <w:r>
        <w:t xml:space="preserve">    accessTypes                 [5] SET OF AccessType OPTIONAL,</w:t>
      </w:r>
    </w:p>
    <w:p w14:paraId="2F6C5E5C" w14:textId="77777777" w:rsidR="00F059D4" w:rsidRDefault="00F059D4">
      <w:pPr>
        <w:pStyle w:val="Code"/>
      </w:pPr>
      <w:r>
        <w:t xml:space="preserve">    rMInfoList                  [6] SET OF RMInfo OPTIONAL,</w:t>
      </w:r>
    </w:p>
    <w:p w14:paraId="6B6CC570" w14:textId="77777777" w:rsidR="00F059D4" w:rsidRDefault="00F059D4">
      <w:pPr>
        <w:pStyle w:val="Code"/>
      </w:pPr>
      <w:r>
        <w:t xml:space="preserve">    cMInfoList                  [7] SET OF CMInfo OPTIONAL,</w:t>
      </w:r>
    </w:p>
    <w:p w14:paraId="46DF479B" w14:textId="77777777" w:rsidR="00F059D4" w:rsidRDefault="00F059D4">
      <w:pPr>
        <w:pStyle w:val="Code"/>
      </w:pPr>
      <w:r>
        <w:t xml:space="preserve">    reachability                [8] UEReachability OPTIONAL,</w:t>
      </w:r>
    </w:p>
    <w:p w14:paraId="7ECAF120" w14:textId="77777777" w:rsidR="00F059D4" w:rsidRDefault="00F059D4">
      <w:pPr>
        <w:pStyle w:val="Code"/>
      </w:pPr>
      <w:r>
        <w:t xml:space="preserve">    location                    [9] UserLocation OPTIONAL,</w:t>
      </w:r>
    </w:p>
    <w:p w14:paraId="4A916770" w14:textId="77777777" w:rsidR="00F059D4" w:rsidRDefault="00F059D4">
      <w:pPr>
        <w:pStyle w:val="Code"/>
      </w:pPr>
      <w:r>
        <w:t xml:space="preserve">    additionalCellIDs           [10] SEQUENCE OF CellInformation OPTIONAL</w:t>
      </w:r>
    </w:p>
    <w:p w14:paraId="473A159E" w14:textId="77777777" w:rsidR="00F059D4" w:rsidRDefault="00F059D4">
      <w:pPr>
        <w:pStyle w:val="Code"/>
      </w:pPr>
      <w:r>
        <w:t>}</w:t>
      </w:r>
    </w:p>
    <w:p w14:paraId="1A5C37C0" w14:textId="77777777" w:rsidR="00F059D4" w:rsidRDefault="00F059D4">
      <w:pPr>
        <w:pStyle w:val="Code"/>
      </w:pPr>
    </w:p>
    <w:p w14:paraId="5ED3830F" w14:textId="77777777" w:rsidR="00F059D4" w:rsidRDefault="00F059D4">
      <w:pPr>
        <w:pStyle w:val="Code"/>
      </w:pPr>
      <w:r>
        <w:t>-- TS 29.518 [22], clause 6.2.6.3.3</w:t>
      </w:r>
    </w:p>
    <w:p w14:paraId="7357CD22" w14:textId="77777777" w:rsidR="00F059D4" w:rsidRDefault="00F059D4">
      <w:pPr>
        <w:pStyle w:val="Code"/>
      </w:pPr>
      <w:r>
        <w:t>AMFEventType ::= ENUMERATED</w:t>
      </w:r>
    </w:p>
    <w:p w14:paraId="0A6586C5" w14:textId="77777777" w:rsidR="00F059D4" w:rsidRDefault="00F059D4">
      <w:pPr>
        <w:pStyle w:val="Code"/>
      </w:pPr>
      <w:r>
        <w:t>{</w:t>
      </w:r>
    </w:p>
    <w:p w14:paraId="73EFD8F4" w14:textId="77777777" w:rsidR="00F059D4" w:rsidRDefault="00F059D4">
      <w:pPr>
        <w:pStyle w:val="Code"/>
      </w:pPr>
      <w:r>
        <w:t xml:space="preserve">    locationReport(1),</w:t>
      </w:r>
    </w:p>
    <w:p w14:paraId="5362FAFB" w14:textId="77777777" w:rsidR="00F059D4" w:rsidRDefault="00F059D4">
      <w:pPr>
        <w:pStyle w:val="Code"/>
      </w:pPr>
      <w:r>
        <w:t xml:space="preserve">    presenceInAOIReport(2)</w:t>
      </w:r>
    </w:p>
    <w:p w14:paraId="17435038" w14:textId="77777777" w:rsidR="00F059D4" w:rsidRDefault="00F059D4">
      <w:pPr>
        <w:pStyle w:val="Code"/>
      </w:pPr>
      <w:r>
        <w:t>}</w:t>
      </w:r>
    </w:p>
    <w:p w14:paraId="0C693071" w14:textId="77777777" w:rsidR="00F059D4" w:rsidRDefault="00F059D4">
      <w:pPr>
        <w:pStyle w:val="Code"/>
      </w:pPr>
    </w:p>
    <w:p w14:paraId="3A740617" w14:textId="77777777" w:rsidR="00F059D4" w:rsidRDefault="00F059D4">
      <w:pPr>
        <w:pStyle w:val="Code"/>
      </w:pPr>
      <w:r>
        <w:t>-- TS 29.518 [22], clause 6.2.6.2.16</w:t>
      </w:r>
    </w:p>
    <w:p w14:paraId="101A6C30" w14:textId="77777777" w:rsidR="00F059D4" w:rsidRDefault="00F059D4">
      <w:pPr>
        <w:pStyle w:val="Code"/>
      </w:pPr>
      <w:r>
        <w:t>AMFEventArea ::= SEQUENCE</w:t>
      </w:r>
    </w:p>
    <w:p w14:paraId="60B51A05" w14:textId="77777777" w:rsidR="00F059D4" w:rsidRDefault="00F059D4">
      <w:pPr>
        <w:pStyle w:val="Code"/>
      </w:pPr>
      <w:r>
        <w:t>{</w:t>
      </w:r>
    </w:p>
    <w:p w14:paraId="1EB40E94" w14:textId="77777777" w:rsidR="00F059D4" w:rsidRDefault="00F059D4">
      <w:pPr>
        <w:pStyle w:val="Code"/>
      </w:pPr>
      <w:r>
        <w:t xml:space="preserve">    presenceInfo                [1] PresenceInfo OPTIONAL,</w:t>
      </w:r>
    </w:p>
    <w:p w14:paraId="7CA018A8" w14:textId="77777777" w:rsidR="00F059D4" w:rsidRDefault="00F059D4">
      <w:pPr>
        <w:pStyle w:val="Code"/>
      </w:pPr>
      <w:r>
        <w:t xml:space="preserve">    lADNInfo                    [2] LADNInfo OPTIONAL</w:t>
      </w:r>
    </w:p>
    <w:p w14:paraId="24DEDD85" w14:textId="77777777" w:rsidR="00F059D4" w:rsidRDefault="00F059D4">
      <w:pPr>
        <w:pStyle w:val="Code"/>
      </w:pPr>
      <w:r>
        <w:t>}</w:t>
      </w:r>
    </w:p>
    <w:p w14:paraId="14E4EDCB" w14:textId="77777777" w:rsidR="00F059D4" w:rsidRDefault="00F059D4">
      <w:pPr>
        <w:pStyle w:val="Code"/>
      </w:pPr>
    </w:p>
    <w:p w14:paraId="2D833A3F" w14:textId="77777777" w:rsidR="00F059D4" w:rsidRDefault="00F059D4">
      <w:pPr>
        <w:pStyle w:val="Code"/>
      </w:pPr>
      <w:r>
        <w:t>-- TS 29.571 [17], clause 5.4.4.27</w:t>
      </w:r>
    </w:p>
    <w:p w14:paraId="1E5E50E4" w14:textId="77777777" w:rsidR="00F059D4" w:rsidRDefault="00F059D4">
      <w:pPr>
        <w:pStyle w:val="Code"/>
      </w:pPr>
      <w:r>
        <w:t>PresenceInfo ::= SEQUENCE</w:t>
      </w:r>
    </w:p>
    <w:p w14:paraId="2351F1AD" w14:textId="77777777" w:rsidR="00F059D4" w:rsidRDefault="00F059D4">
      <w:pPr>
        <w:pStyle w:val="Code"/>
      </w:pPr>
      <w:r>
        <w:t>{</w:t>
      </w:r>
    </w:p>
    <w:p w14:paraId="19B15231" w14:textId="77777777" w:rsidR="00F059D4" w:rsidRDefault="00F059D4">
      <w:pPr>
        <w:pStyle w:val="Code"/>
      </w:pPr>
      <w:r>
        <w:t xml:space="preserve">    presenceState               [1] PresenceState OPTIONAL,</w:t>
      </w:r>
    </w:p>
    <w:p w14:paraId="42AADB32" w14:textId="77777777" w:rsidR="00F059D4" w:rsidRDefault="00F059D4">
      <w:pPr>
        <w:pStyle w:val="Code"/>
      </w:pPr>
      <w:r>
        <w:t xml:space="preserve">    trackingAreaList            [2] SET OF TAI OPTIONAL,</w:t>
      </w:r>
    </w:p>
    <w:p w14:paraId="2FA7EC40" w14:textId="77777777" w:rsidR="00F059D4" w:rsidRDefault="00F059D4">
      <w:pPr>
        <w:pStyle w:val="Code"/>
      </w:pPr>
      <w:r>
        <w:t xml:space="preserve">    eCGIList                    [3] SET OF ECGI OPTIONAL,</w:t>
      </w:r>
    </w:p>
    <w:p w14:paraId="581F19FB" w14:textId="77777777" w:rsidR="00F059D4" w:rsidRDefault="00F059D4">
      <w:pPr>
        <w:pStyle w:val="Code"/>
      </w:pPr>
      <w:r>
        <w:t xml:space="preserve">    nCGIList                    [4] SET OF NCGI OPTIONAL,</w:t>
      </w:r>
    </w:p>
    <w:p w14:paraId="3C349E02" w14:textId="77777777" w:rsidR="00F059D4" w:rsidRDefault="00F059D4">
      <w:pPr>
        <w:pStyle w:val="Code"/>
      </w:pPr>
      <w:r>
        <w:t xml:space="preserve">    globalRANNodeIDList         [5] SET OF GlobalRANNodeID OPTIONAL,</w:t>
      </w:r>
    </w:p>
    <w:p w14:paraId="499E74D0" w14:textId="77777777" w:rsidR="00F059D4" w:rsidRDefault="00F059D4">
      <w:pPr>
        <w:pStyle w:val="Code"/>
      </w:pPr>
      <w:r>
        <w:t xml:space="preserve">    globalENbIDList             [6] SET OF GlobalRANNodeID OPTIONAL</w:t>
      </w:r>
    </w:p>
    <w:p w14:paraId="5EF43158" w14:textId="77777777" w:rsidR="00F059D4" w:rsidRDefault="00F059D4">
      <w:pPr>
        <w:pStyle w:val="Code"/>
      </w:pPr>
      <w:r>
        <w:t>}</w:t>
      </w:r>
    </w:p>
    <w:p w14:paraId="5915D861" w14:textId="77777777" w:rsidR="00F059D4" w:rsidRDefault="00F059D4">
      <w:pPr>
        <w:pStyle w:val="Code"/>
      </w:pPr>
    </w:p>
    <w:p w14:paraId="361AF228" w14:textId="77777777" w:rsidR="00F059D4" w:rsidRDefault="00F059D4">
      <w:pPr>
        <w:pStyle w:val="Code"/>
      </w:pPr>
      <w:r>
        <w:t>-- TS 29.518 [22], clause 6.2.6.2.17</w:t>
      </w:r>
    </w:p>
    <w:p w14:paraId="42C8B81B" w14:textId="77777777" w:rsidR="00F059D4" w:rsidRDefault="00F059D4">
      <w:pPr>
        <w:pStyle w:val="Code"/>
      </w:pPr>
      <w:r>
        <w:t>LADNInfo ::= SEQUENCE</w:t>
      </w:r>
    </w:p>
    <w:p w14:paraId="294BB9E7" w14:textId="77777777" w:rsidR="00F059D4" w:rsidRDefault="00F059D4">
      <w:pPr>
        <w:pStyle w:val="Code"/>
      </w:pPr>
      <w:r>
        <w:t>{</w:t>
      </w:r>
    </w:p>
    <w:p w14:paraId="5927A171" w14:textId="77777777" w:rsidR="00F059D4" w:rsidRDefault="00F059D4">
      <w:pPr>
        <w:pStyle w:val="Code"/>
      </w:pPr>
      <w:r>
        <w:t xml:space="preserve">    lADN                        [1] UTF8String,</w:t>
      </w:r>
    </w:p>
    <w:p w14:paraId="606953AD" w14:textId="77777777" w:rsidR="00F059D4" w:rsidRDefault="00F059D4">
      <w:pPr>
        <w:pStyle w:val="Code"/>
      </w:pPr>
      <w:r>
        <w:t xml:space="preserve">    presence                    [2] PresenceState OPTIONAL</w:t>
      </w:r>
    </w:p>
    <w:p w14:paraId="43BBF5B4" w14:textId="77777777" w:rsidR="00F059D4" w:rsidRDefault="00F059D4">
      <w:pPr>
        <w:pStyle w:val="Code"/>
      </w:pPr>
      <w:r>
        <w:t>}</w:t>
      </w:r>
    </w:p>
    <w:p w14:paraId="1CCDDCC6" w14:textId="77777777" w:rsidR="00F059D4" w:rsidRDefault="00F059D4">
      <w:pPr>
        <w:pStyle w:val="Code"/>
      </w:pPr>
    </w:p>
    <w:p w14:paraId="209B5E5D" w14:textId="77777777" w:rsidR="00F059D4" w:rsidRDefault="00F059D4">
      <w:pPr>
        <w:pStyle w:val="Code"/>
      </w:pPr>
      <w:r>
        <w:t>-- TS 29.571 [17], clause 5.4.3.20</w:t>
      </w:r>
    </w:p>
    <w:p w14:paraId="037FE5BD" w14:textId="77777777" w:rsidR="00F059D4" w:rsidRDefault="00F059D4">
      <w:pPr>
        <w:pStyle w:val="Code"/>
      </w:pPr>
      <w:r>
        <w:t>PresenceState ::= ENUMERATED</w:t>
      </w:r>
    </w:p>
    <w:p w14:paraId="5C9D2FDE" w14:textId="77777777" w:rsidR="00F059D4" w:rsidRDefault="00F059D4">
      <w:pPr>
        <w:pStyle w:val="Code"/>
      </w:pPr>
      <w:r>
        <w:t>{</w:t>
      </w:r>
    </w:p>
    <w:p w14:paraId="154237EF" w14:textId="77777777" w:rsidR="00F059D4" w:rsidRDefault="00F059D4">
      <w:pPr>
        <w:pStyle w:val="Code"/>
      </w:pPr>
      <w:r>
        <w:t xml:space="preserve">    inArea(1),</w:t>
      </w:r>
    </w:p>
    <w:p w14:paraId="28688EF6" w14:textId="77777777" w:rsidR="00F059D4" w:rsidRDefault="00F059D4">
      <w:pPr>
        <w:pStyle w:val="Code"/>
      </w:pPr>
      <w:r>
        <w:t xml:space="preserve">    outOfArea(2),</w:t>
      </w:r>
    </w:p>
    <w:p w14:paraId="4E41439D" w14:textId="77777777" w:rsidR="00F059D4" w:rsidRDefault="00F059D4">
      <w:pPr>
        <w:pStyle w:val="Code"/>
      </w:pPr>
      <w:r>
        <w:t xml:space="preserve">    unknown(3),</w:t>
      </w:r>
    </w:p>
    <w:p w14:paraId="38CBCC7B" w14:textId="77777777" w:rsidR="00F059D4" w:rsidRDefault="00F059D4">
      <w:pPr>
        <w:pStyle w:val="Code"/>
      </w:pPr>
      <w:r>
        <w:t xml:space="preserve">    inactive(4)</w:t>
      </w:r>
    </w:p>
    <w:p w14:paraId="7D705A7B" w14:textId="77777777" w:rsidR="00F059D4" w:rsidRDefault="00F059D4">
      <w:pPr>
        <w:pStyle w:val="Code"/>
      </w:pPr>
      <w:r>
        <w:t>}</w:t>
      </w:r>
    </w:p>
    <w:p w14:paraId="5A4C0BAE" w14:textId="77777777" w:rsidR="00F059D4" w:rsidRDefault="00F059D4">
      <w:pPr>
        <w:pStyle w:val="Code"/>
      </w:pPr>
    </w:p>
    <w:p w14:paraId="3268FABD" w14:textId="77777777" w:rsidR="00F059D4" w:rsidRDefault="00F059D4">
      <w:pPr>
        <w:pStyle w:val="Code"/>
      </w:pPr>
      <w:r>
        <w:t>-- TS 29.518 [22], clause 6.2.6.2.8</w:t>
      </w:r>
    </w:p>
    <w:p w14:paraId="0067E70D" w14:textId="77777777" w:rsidR="00F059D4" w:rsidRDefault="00F059D4">
      <w:pPr>
        <w:pStyle w:val="Code"/>
      </w:pPr>
      <w:r>
        <w:t>RMInfo ::= SEQUENCE</w:t>
      </w:r>
    </w:p>
    <w:p w14:paraId="2D178EA7" w14:textId="77777777" w:rsidR="00F059D4" w:rsidRDefault="00F059D4">
      <w:pPr>
        <w:pStyle w:val="Code"/>
      </w:pPr>
      <w:r>
        <w:t>{</w:t>
      </w:r>
    </w:p>
    <w:p w14:paraId="7BC86798" w14:textId="77777777" w:rsidR="00F059D4" w:rsidRDefault="00F059D4">
      <w:pPr>
        <w:pStyle w:val="Code"/>
      </w:pPr>
      <w:r>
        <w:t xml:space="preserve">    rMState                     [1] RMState,</w:t>
      </w:r>
    </w:p>
    <w:p w14:paraId="523B3305" w14:textId="77777777" w:rsidR="00F059D4" w:rsidRDefault="00F059D4">
      <w:pPr>
        <w:pStyle w:val="Code"/>
      </w:pPr>
      <w:r>
        <w:t xml:space="preserve">    accessType                  [2] AccessType</w:t>
      </w:r>
    </w:p>
    <w:p w14:paraId="442129F2" w14:textId="77777777" w:rsidR="00F059D4" w:rsidRDefault="00F059D4">
      <w:pPr>
        <w:pStyle w:val="Code"/>
      </w:pPr>
      <w:r>
        <w:t>}</w:t>
      </w:r>
    </w:p>
    <w:p w14:paraId="47530EAB" w14:textId="77777777" w:rsidR="00F059D4" w:rsidRDefault="00F059D4">
      <w:pPr>
        <w:pStyle w:val="Code"/>
      </w:pPr>
    </w:p>
    <w:p w14:paraId="58668339" w14:textId="77777777" w:rsidR="00F059D4" w:rsidRDefault="00F059D4">
      <w:pPr>
        <w:pStyle w:val="Code"/>
      </w:pPr>
      <w:r>
        <w:t>-- TS 29.518 [22], clause 6.2.6.2.9</w:t>
      </w:r>
    </w:p>
    <w:p w14:paraId="6FC4F806" w14:textId="77777777" w:rsidR="00F059D4" w:rsidRDefault="00F059D4">
      <w:pPr>
        <w:pStyle w:val="Code"/>
      </w:pPr>
      <w:r>
        <w:t>CMInfo ::= SEQUENCE</w:t>
      </w:r>
    </w:p>
    <w:p w14:paraId="726BE19B" w14:textId="77777777" w:rsidR="00F059D4" w:rsidRDefault="00F059D4">
      <w:pPr>
        <w:pStyle w:val="Code"/>
      </w:pPr>
      <w:r>
        <w:t>{</w:t>
      </w:r>
    </w:p>
    <w:p w14:paraId="2FBAF903" w14:textId="77777777" w:rsidR="00F059D4" w:rsidRDefault="00F059D4">
      <w:pPr>
        <w:pStyle w:val="Code"/>
      </w:pPr>
      <w:r>
        <w:t xml:space="preserve">    cMState                     [1] CMState,</w:t>
      </w:r>
    </w:p>
    <w:p w14:paraId="32EFABC0" w14:textId="77777777" w:rsidR="00F059D4" w:rsidRDefault="00F059D4">
      <w:pPr>
        <w:pStyle w:val="Code"/>
      </w:pPr>
      <w:r>
        <w:t xml:space="preserve">    accessType                  [2] AccessType</w:t>
      </w:r>
    </w:p>
    <w:p w14:paraId="2F9CBF6A" w14:textId="77777777" w:rsidR="00F059D4" w:rsidRDefault="00F059D4">
      <w:pPr>
        <w:pStyle w:val="Code"/>
      </w:pPr>
      <w:r>
        <w:t>}</w:t>
      </w:r>
    </w:p>
    <w:p w14:paraId="2B68171B" w14:textId="77777777" w:rsidR="00F059D4" w:rsidRDefault="00F059D4">
      <w:pPr>
        <w:pStyle w:val="Code"/>
      </w:pPr>
    </w:p>
    <w:p w14:paraId="534B393B" w14:textId="77777777" w:rsidR="00F059D4" w:rsidRDefault="00F059D4">
      <w:pPr>
        <w:pStyle w:val="Code"/>
      </w:pPr>
      <w:r>
        <w:t>-- TS 29.518 [22], clause 6.2.6.3.7</w:t>
      </w:r>
    </w:p>
    <w:p w14:paraId="07DF5EC9" w14:textId="77777777" w:rsidR="00F059D4" w:rsidRDefault="00F059D4">
      <w:pPr>
        <w:pStyle w:val="Code"/>
      </w:pPr>
      <w:r>
        <w:t>UEReachability ::= ENUMERATED</w:t>
      </w:r>
    </w:p>
    <w:p w14:paraId="1F43EA09" w14:textId="77777777" w:rsidR="00F059D4" w:rsidRDefault="00F059D4">
      <w:pPr>
        <w:pStyle w:val="Code"/>
      </w:pPr>
      <w:r>
        <w:t>{</w:t>
      </w:r>
    </w:p>
    <w:p w14:paraId="0B762AC6" w14:textId="77777777" w:rsidR="00F059D4" w:rsidRDefault="00F059D4">
      <w:pPr>
        <w:pStyle w:val="Code"/>
      </w:pPr>
      <w:r>
        <w:t xml:space="preserve">    unreachable(1),</w:t>
      </w:r>
    </w:p>
    <w:p w14:paraId="4F5396B1" w14:textId="77777777" w:rsidR="00F059D4" w:rsidRDefault="00F059D4">
      <w:pPr>
        <w:pStyle w:val="Code"/>
      </w:pPr>
      <w:r>
        <w:t xml:space="preserve">    reachable(2),</w:t>
      </w:r>
    </w:p>
    <w:p w14:paraId="54C8D6F2" w14:textId="77777777" w:rsidR="00F059D4" w:rsidRDefault="00F059D4">
      <w:pPr>
        <w:pStyle w:val="Code"/>
      </w:pPr>
      <w:r>
        <w:t xml:space="preserve">    regulatoryOnly(3)</w:t>
      </w:r>
    </w:p>
    <w:p w14:paraId="37EAE92B" w14:textId="77777777" w:rsidR="00F059D4" w:rsidRDefault="00F059D4">
      <w:pPr>
        <w:pStyle w:val="Code"/>
      </w:pPr>
      <w:r>
        <w:lastRenderedPageBreak/>
        <w:t>}</w:t>
      </w:r>
    </w:p>
    <w:p w14:paraId="49FFD5A3" w14:textId="77777777" w:rsidR="00F059D4" w:rsidRDefault="00F059D4">
      <w:pPr>
        <w:pStyle w:val="Code"/>
      </w:pPr>
    </w:p>
    <w:p w14:paraId="76B39ED6" w14:textId="77777777" w:rsidR="00F059D4" w:rsidRDefault="00F059D4">
      <w:pPr>
        <w:pStyle w:val="Code"/>
      </w:pPr>
      <w:r>
        <w:t>-- TS 29.518 [22], clause 6.2.6.3.9</w:t>
      </w:r>
    </w:p>
    <w:p w14:paraId="63E162AA" w14:textId="77777777" w:rsidR="00F059D4" w:rsidRDefault="00F059D4">
      <w:pPr>
        <w:pStyle w:val="Code"/>
      </w:pPr>
      <w:r>
        <w:t>RMState ::= ENUMERATED</w:t>
      </w:r>
    </w:p>
    <w:p w14:paraId="5892F563" w14:textId="77777777" w:rsidR="00F059D4" w:rsidRDefault="00F059D4">
      <w:pPr>
        <w:pStyle w:val="Code"/>
      </w:pPr>
      <w:r>
        <w:t>{</w:t>
      </w:r>
    </w:p>
    <w:p w14:paraId="18DCCACF" w14:textId="77777777" w:rsidR="00F059D4" w:rsidRDefault="00F059D4">
      <w:pPr>
        <w:pStyle w:val="Code"/>
      </w:pPr>
      <w:r>
        <w:t xml:space="preserve">    registered(1),</w:t>
      </w:r>
    </w:p>
    <w:p w14:paraId="695D13A1" w14:textId="77777777" w:rsidR="00F059D4" w:rsidRDefault="00F059D4">
      <w:pPr>
        <w:pStyle w:val="Code"/>
      </w:pPr>
      <w:r>
        <w:t xml:space="preserve">    deregistered(2)</w:t>
      </w:r>
    </w:p>
    <w:p w14:paraId="32C6FCAD" w14:textId="77777777" w:rsidR="00F059D4" w:rsidRDefault="00F059D4">
      <w:pPr>
        <w:pStyle w:val="Code"/>
      </w:pPr>
      <w:r>
        <w:t>}</w:t>
      </w:r>
    </w:p>
    <w:p w14:paraId="16D855FD" w14:textId="77777777" w:rsidR="00F059D4" w:rsidRDefault="00F059D4">
      <w:pPr>
        <w:pStyle w:val="Code"/>
      </w:pPr>
    </w:p>
    <w:p w14:paraId="046775EC" w14:textId="77777777" w:rsidR="00F059D4" w:rsidRDefault="00F059D4">
      <w:pPr>
        <w:pStyle w:val="Code"/>
      </w:pPr>
      <w:r>
        <w:t>-- TS 29.518 [22], clause 6.2.6.3.10</w:t>
      </w:r>
    </w:p>
    <w:p w14:paraId="10239C41" w14:textId="77777777" w:rsidR="00F059D4" w:rsidRDefault="00F059D4">
      <w:pPr>
        <w:pStyle w:val="Code"/>
      </w:pPr>
      <w:r>
        <w:t>CMState ::= ENUMERATED</w:t>
      </w:r>
    </w:p>
    <w:p w14:paraId="412E21F6" w14:textId="77777777" w:rsidR="00F059D4" w:rsidRDefault="00F059D4">
      <w:pPr>
        <w:pStyle w:val="Code"/>
      </w:pPr>
      <w:r>
        <w:t>{</w:t>
      </w:r>
    </w:p>
    <w:p w14:paraId="21D9A4A0" w14:textId="77777777" w:rsidR="00F059D4" w:rsidRDefault="00F059D4">
      <w:pPr>
        <w:pStyle w:val="Code"/>
      </w:pPr>
      <w:r>
        <w:t xml:space="preserve">    idle(1),</w:t>
      </w:r>
    </w:p>
    <w:p w14:paraId="358D41D4" w14:textId="77777777" w:rsidR="00F059D4" w:rsidRDefault="00F059D4">
      <w:pPr>
        <w:pStyle w:val="Code"/>
      </w:pPr>
      <w:r>
        <w:t xml:space="preserve">    connected(2)</w:t>
      </w:r>
    </w:p>
    <w:p w14:paraId="0723223C" w14:textId="77777777" w:rsidR="00F059D4" w:rsidRDefault="00F059D4">
      <w:pPr>
        <w:pStyle w:val="Code"/>
      </w:pPr>
      <w:r>
        <w:t>}</w:t>
      </w:r>
    </w:p>
    <w:p w14:paraId="69E4FE75" w14:textId="77777777" w:rsidR="00F059D4" w:rsidRDefault="00F059D4">
      <w:pPr>
        <w:pStyle w:val="Code"/>
      </w:pPr>
    </w:p>
    <w:p w14:paraId="1102C438" w14:textId="77777777" w:rsidR="00F059D4" w:rsidRDefault="00F059D4">
      <w:pPr>
        <w:pStyle w:val="Code"/>
      </w:pPr>
      <w:r>
        <w:t>-- TS 29.572 [24], clause 6.1.6.2.5</w:t>
      </w:r>
    </w:p>
    <w:p w14:paraId="322E5988" w14:textId="77777777" w:rsidR="00F059D4" w:rsidRDefault="00F059D4">
      <w:pPr>
        <w:pStyle w:val="Code"/>
      </w:pPr>
      <w:r>
        <w:t>GeographicArea ::= CHOICE</w:t>
      </w:r>
    </w:p>
    <w:p w14:paraId="372D914C" w14:textId="77777777" w:rsidR="00F059D4" w:rsidRDefault="00F059D4">
      <w:pPr>
        <w:pStyle w:val="Code"/>
      </w:pPr>
      <w:r>
        <w:t>{</w:t>
      </w:r>
    </w:p>
    <w:p w14:paraId="6A2BD0BF" w14:textId="77777777" w:rsidR="00F059D4" w:rsidRDefault="00F059D4">
      <w:pPr>
        <w:pStyle w:val="Code"/>
      </w:pPr>
      <w:r>
        <w:t xml:space="preserve">    point                       [1] Point,</w:t>
      </w:r>
    </w:p>
    <w:p w14:paraId="2DF41BCF" w14:textId="77777777" w:rsidR="00F059D4" w:rsidRDefault="00F059D4">
      <w:pPr>
        <w:pStyle w:val="Code"/>
      </w:pPr>
      <w:r>
        <w:t xml:space="preserve">    pointUncertaintyCircle      [2] PointUncertaintyCircle,</w:t>
      </w:r>
    </w:p>
    <w:p w14:paraId="08DBA7AC" w14:textId="77777777" w:rsidR="00F059D4" w:rsidRDefault="00F059D4">
      <w:pPr>
        <w:pStyle w:val="Code"/>
      </w:pPr>
      <w:r>
        <w:t xml:space="preserve">    pointUncertaintyEllipse     [3] PointUncertaintyEllipse,</w:t>
      </w:r>
    </w:p>
    <w:p w14:paraId="6DBC324B" w14:textId="77777777" w:rsidR="00F059D4" w:rsidRDefault="00F059D4">
      <w:pPr>
        <w:pStyle w:val="Code"/>
      </w:pPr>
      <w:r>
        <w:t xml:space="preserve">    polygon                     [4] Polygon,</w:t>
      </w:r>
    </w:p>
    <w:p w14:paraId="67E26C04" w14:textId="77777777" w:rsidR="00F059D4" w:rsidRDefault="00F059D4">
      <w:pPr>
        <w:pStyle w:val="Code"/>
      </w:pPr>
      <w:r>
        <w:t xml:space="preserve">    pointAltitude               [5] PointAltitude,</w:t>
      </w:r>
    </w:p>
    <w:p w14:paraId="7456D08F" w14:textId="77777777" w:rsidR="00F059D4" w:rsidRDefault="00F059D4">
      <w:pPr>
        <w:pStyle w:val="Code"/>
      </w:pPr>
      <w:r>
        <w:t xml:space="preserve">    pointAltitudeUncertainty    [6] PointAltitudeUncertainty,</w:t>
      </w:r>
    </w:p>
    <w:p w14:paraId="418BE87F" w14:textId="77777777" w:rsidR="00F059D4" w:rsidRDefault="00F059D4">
      <w:pPr>
        <w:pStyle w:val="Code"/>
      </w:pPr>
      <w:r>
        <w:t xml:space="preserve">    ellipsoidArc                [7] EllipsoidArc</w:t>
      </w:r>
    </w:p>
    <w:p w14:paraId="2F63355E" w14:textId="77777777" w:rsidR="00F059D4" w:rsidRDefault="00F059D4">
      <w:pPr>
        <w:pStyle w:val="Code"/>
      </w:pPr>
      <w:r>
        <w:t>}</w:t>
      </w:r>
    </w:p>
    <w:p w14:paraId="0C0319D7" w14:textId="77777777" w:rsidR="00F059D4" w:rsidRDefault="00F059D4">
      <w:pPr>
        <w:pStyle w:val="Code"/>
      </w:pPr>
    </w:p>
    <w:p w14:paraId="6E02F38B" w14:textId="77777777" w:rsidR="00F059D4" w:rsidRDefault="00F059D4">
      <w:pPr>
        <w:pStyle w:val="Code"/>
      </w:pPr>
      <w:r>
        <w:t>-- TS 29.572 [24], clause 6.1.6.3.12</w:t>
      </w:r>
    </w:p>
    <w:p w14:paraId="0245FC4F" w14:textId="77777777" w:rsidR="00F059D4" w:rsidRDefault="00F059D4">
      <w:pPr>
        <w:pStyle w:val="Code"/>
      </w:pPr>
      <w:r>
        <w:t>AccuracyFulfilmentIndicator ::= ENUMERATED</w:t>
      </w:r>
    </w:p>
    <w:p w14:paraId="51ED09E3" w14:textId="77777777" w:rsidR="00F059D4" w:rsidRDefault="00F059D4">
      <w:pPr>
        <w:pStyle w:val="Code"/>
      </w:pPr>
      <w:r>
        <w:t>{</w:t>
      </w:r>
    </w:p>
    <w:p w14:paraId="0DA1233C" w14:textId="77777777" w:rsidR="00F059D4" w:rsidRDefault="00F059D4">
      <w:pPr>
        <w:pStyle w:val="Code"/>
      </w:pPr>
      <w:r>
        <w:t xml:space="preserve">    requestedAccuracyFulfilled(1),</w:t>
      </w:r>
    </w:p>
    <w:p w14:paraId="79D17023" w14:textId="77777777" w:rsidR="00F059D4" w:rsidRDefault="00F059D4">
      <w:pPr>
        <w:pStyle w:val="Code"/>
      </w:pPr>
      <w:r>
        <w:t xml:space="preserve">    requestedAccuracyNotFulfilled(2)</w:t>
      </w:r>
    </w:p>
    <w:p w14:paraId="72C7E985" w14:textId="77777777" w:rsidR="00F059D4" w:rsidRDefault="00F059D4">
      <w:pPr>
        <w:pStyle w:val="Code"/>
      </w:pPr>
      <w:r>
        <w:t>}</w:t>
      </w:r>
    </w:p>
    <w:p w14:paraId="7A56886D" w14:textId="77777777" w:rsidR="00F059D4" w:rsidRDefault="00F059D4">
      <w:pPr>
        <w:pStyle w:val="Code"/>
      </w:pPr>
    </w:p>
    <w:p w14:paraId="64BCBA34" w14:textId="77777777" w:rsidR="00F059D4" w:rsidRDefault="00F059D4">
      <w:pPr>
        <w:pStyle w:val="Code"/>
      </w:pPr>
      <w:r>
        <w:t>-- TS 29.572 [24], clause 6.1.6.2.17</w:t>
      </w:r>
    </w:p>
    <w:p w14:paraId="3740396E" w14:textId="77777777" w:rsidR="00F059D4" w:rsidRDefault="00F059D4">
      <w:pPr>
        <w:pStyle w:val="Code"/>
      </w:pPr>
      <w:r>
        <w:t>VelocityEstimate ::= CHOICE</w:t>
      </w:r>
    </w:p>
    <w:p w14:paraId="35E7F0F3" w14:textId="77777777" w:rsidR="00F059D4" w:rsidRDefault="00F059D4">
      <w:pPr>
        <w:pStyle w:val="Code"/>
      </w:pPr>
      <w:r>
        <w:t>{</w:t>
      </w:r>
    </w:p>
    <w:p w14:paraId="1E1378C4" w14:textId="77777777" w:rsidR="00F059D4" w:rsidRDefault="00F059D4">
      <w:pPr>
        <w:pStyle w:val="Code"/>
      </w:pPr>
      <w:r>
        <w:t xml:space="preserve">    horVelocity                         [1] HorizontalVelocity,</w:t>
      </w:r>
    </w:p>
    <w:p w14:paraId="6C0CAC8D" w14:textId="77777777" w:rsidR="00F059D4" w:rsidRDefault="00F059D4">
      <w:pPr>
        <w:pStyle w:val="Code"/>
      </w:pPr>
      <w:r>
        <w:t xml:space="preserve">    horWithVertVelocity                 [2] HorizontalWithVerticalVelocity,</w:t>
      </w:r>
    </w:p>
    <w:p w14:paraId="3D4483A6" w14:textId="77777777" w:rsidR="00F059D4" w:rsidRDefault="00F059D4">
      <w:pPr>
        <w:pStyle w:val="Code"/>
      </w:pPr>
      <w:r>
        <w:t xml:space="preserve">    horVelocityWithUncertainty          [3] HorizontalVelocityWithUncertainty,</w:t>
      </w:r>
    </w:p>
    <w:p w14:paraId="087B5CD6" w14:textId="77777777" w:rsidR="00F059D4" w:rsidRDefault="00F059D4">
      <w:pPr>
        <w:pStyle w:val="Code"/>
      </w:pPr>
      <w:r>
        <w:t xml:space="preserve">    horWithVertVelocityAndUncertainty   [4] HorizontalWithVerticalVelocityAndUncertainty</w:t>
      </w:r>
    </w:p>
    <w:p w14:paraId="7FA535EF" w14:textId="77777777" w:rsidR="00F059D4" w:rsidRDefault="00F059D4">
      <w:pPr>
        <w:pStyle w:val="Code"/>
      </w:pPr>
      <w:r>
        <w:t>}</w:t>
      </w:r>
    </w:p>
    <w:p w14:paraId="00131ADF" w14:textId="77777777" w:rsidR="00F059D4" w:rsidRDefault="00F059D4">
      <w:pPr>
        <w:pStyle w:val="Code"/>
      </w:pPr>
    </w:p>
    <w:p w14:paraId="77FA9907" w14:textId="77777777" w:rsidR="00F059D4" w:rsidRDefault="00F059D4">
      <w:pPr>
        <w:pStyle w:val="Code"/>
      </w:pPr>
      <w:r>
        <w:t>-- TS 29.572 [24], clause 6.1.6.2.14</w:t>
      </w:r>
    </w:p>
    <w:p w14:paraId="63CD8E57" w14:textId="77777777" w:rsidR="00F059D4" w:rsidRDefault="00F059D4">
      <w:pPr>
        <w:pStyle w:val="Code"/>
      </w:pPr>
      <w:r>
        <w:t>CivicAddress ::= SEQUENCE</w:t>
      </w:r>
    </w:p>
    <w:p w14:paraId="5FDA7D57" w14:textId="77777777" w:rsidR="00F059D4" w:rsidRDefault="00F059D4">
      <w:pPr>
        <w:pStyle w:val="Code"/>
      </w:pPr>
      <w:r>
        <w:t>{</w:t>
      </w:r>
    </w:p>
    <w:p w14:paraId="5C07555C" w14:textId="77777777" w:rsidR="00F059D4" w:rsidRDefault="00F059D4">
      <w:pPr>
        <w:pStyle w:val="Code"/>
      </w:pPr>
      <w:r>
        <w:t xml:space="preserve">    country                             [1] UTF8String,</w:t>
      </w:r>
    </w:p>
    <w:p w14:paraId="206293B3" w14:textId="77777777" w:rsidR="00F059D4" w:rsidRDefault="00F059D4">
      <w:pPr>
        <w:pStyle w:val="Code"/>
      </w:pPr>
      <w:r>
        <w:t xml:space="preserve">    a1                                  [2] UTF8String OPTIONAL,</w:t>
      </w:r>
    </w:p>
    <w:p w14:paraId="00C8F560" w14:textId="77777777" w:rsidR="00F059D4" w:rsidRDefault="00F059D4">
      <w:pPr>
        <w:pStyle w:val="Code"/>
      </w:pPr>
      <w:r>
        <w:t xml:space="preserve">    a2                                  [3] UTF8String OPTIONAL,</w:t>
      </w:r>
    </w:p>
    <w:p w14:paraId="387A11F5" w14:textId="77777777" w:rsidR="00F059D4" w:rsidRDefault="00F059D4">
      <w:pPr>
        <w:pStyle w:val="Code"/>
      </w:pPr>
      <w:r>
        <w:t xml:space="preserve">    a3                                  [4] UTF8String OPTIONAL,</w:t>
      </w:r>
    </w:p>
    <w:p w14:paraId="3E0FB2AE" w14:textId="77777777" w:rsidR="00F059D4" w:rsidRDefault="00F059D4">
      <w:pPr>
        <w:pStyle w:val="Code"/>
      </w:pPr>
      <w:r>
        <w:t xml:space="preserve">    a4                                  [5] UTF8String OPTIONAL,</w:t>
      </w:r>
    </w:p>
    <w:p w14:paraId="7B4697DF" w14:textId="77777777" w:rsidR="00F059D4" w:rsidRDefault="00F059D4">
      <w:pPr>
        <w:pStyle w:val="Code"/>
      </w:pPr>
      <w:r>
        <w:t xml:space="preserve">    a5                                  [6] UTF8String OPTIONAL,</w:t>
      </w:r>
    </w:p>
    <w:p w14:paraId="5E3D3DF8" w14:textId="77777777" w:rsidR="00F059D4" w:rsidRDefault="00F059D4">
      <w:pPr>
        <w:pStyle w:val="Code"/>
      </w:pPr>
      <w:r>
        <w:t xml:space="preserve">    a6                                  [7] UTF8String OPTIONAL,</w:t>
      </w:r>
    </w:p>
    <w:p w14:paraId="6E7F4BF3" w14:textId="77777777" w:rsidR="00F059D4" w:rsidRDefault="00F059D4">
      <w:pPr>
        <w:pStyle w:val="Code"/>
      </w:pPr>
      <w:r>
        <w:t xml:space="preserve">    prd                                 [8] UTF8String OPTIONAL,</w:t>
      </w:r>
    </w:p>
    <w:p w14:paraId="2491A8F5" w14:textId="77777777" w:rsidR="00F059D4" w:rsidRDefault="00F059D4">
      <w:pPr>
        <w:pStyle w:val="Code"/>
      </w:pPr>
      <w:r>
        <w:t xml:space="preserve">    pod                                 [9] UTF8String OPTIONAL,</w:t>
      </w:r>
    </w:p>
    <w:p w14:paraId="030B8644" w14:textId="77777777" w:rsidR="00F059D4" w:rsidRDefault="00F059D4">
      <w:pPr>
        <w:pStyle w:val="Code"/>
      </w:pPr>
      <w:r>
        <w:t xml:space="preserve">    sts                                 [10] UTF8String OPTIONAL,</w:t>
      </w:r>
    </w:p>
    <w:p w14:paraId="6C2A8836" w14:textId="77777777" w:rsidR="00F059D4" w:rsidRDefault="00F059D4">
      <w:pPr>
        <w:pStyle w:val="Code"/>
      </w:pPr>
      <w:r>
        <w:t xml:space="preserve">    hno                                 [11] UTF8String OPTIONAL,</w:t>
      </w:r>
    </w:p>
    <w:p w14:paraId="36B87196" w14:textId="77777777" w:rsidR="00F059D4" w:rsidRDefault="00F059D4">
      <w:pPr>
        <w:pStyle w:val="Code"/>
      </w:pPr>
      <w:r>
        <w:t xml:space="preserve">    hns                                 [12] UTF8String OPTIONAL,</w:t>
      </w:r>
    </w:p>
    <w:p w14:paraId="5CEA5C89" w14:textId="77777777" w:rsidR="00F059D4" w:rsidRDefault="00F059D4">
      <w:pPr>
        <w:pStyle w:val="Code"/>
      </w:pPr>
      <w:r>
        <w:t xml:space="preserve">    lmk                                 [13] UTF8String OPTIONAL,</w:t>
      </w:r>
    </w:p>
    <w:p w14:paraId="25ECD3D4" w14:textId="77777777" w:rsidR="00F059D4" w:rsidRDefault="00F059D4">
      <w:pPr>
        <w:pStyle w:val="Code"/>
      </w:pPr>
      <w:r>
        <w:t xml:space="preserve">    loc                                 [14] UTF8String OPTIONAL,</w:t>
      </w:r>
    </w:p>
    <w:p w14:paraId="0987409D" w14:textId="77777777" w:rsidR="00F059D4" w:rsidRDefault="00F059D4">
      <w:pPr>
        <w:pStyle w:val="Code"/>
      </w:pPr>
      <w:r>
        <w:t xml:space="preserve">    nam                                 [15] UTF8String OPTIONAL,</w:t>
      </w:r>
    </w:p>
    <w:p w14:paraId="24C67D49" w14:textId="77777777" w:rsidR="00F059D4" w:rsidRDefault="00F059D4">
      <w:pPr>
        <w:pStyle w:val="Code"/>
      </w:pPr>
      <w:r>
        <w:t xml:space="preserve">    pc                                  [16] UTF8String OPTIONAL,</w:t>
      </w:r>
    </w:p>
    <w:p w14:paraId="6DC12079" w14:textId="77777777" w:rsidR="00F059D4" w:rsidRDefault="00F059D4">
      <w:pPr>
        <w:pStyle w:val="Code"/>
      </w:pPr>
      <w:r>
        <w:t xml:space="preserve">    bld                                 [17] UTF8String OPTIONAL,</w:t>
      </w:r>
    </w:p>
    <w:p w14:paraId="2507C2B0" w14:textId="77777777" w:rsidR="00F059D4" w:rsidRDefault="00F059D4">
      <w:pPr>
        <w:pStyle w:val="Code"/>
      </w:pPr>
      <w:r>
        <w:t xml:space="preserve">    unit                                [18] UTF8String OPTIONAL,</w:t>
      </w:r>
    </w:p>
    <w:p w14:paraId="35C48FD0" w14:textId="77777777" w:rsidR="00F059D4" w:rsidRDefault="00F059D4">
      <w:pPr>
        <w:pStyle w:val="Code"/>
      </w:pPr>
      <w:r>
        <w:t xml:space="preserve">    flr                                 [19] UTF8String OPTIONAL,</w:t>
      </w:r>
    </w:p>
    <w:p w14:paraId="50CDE90A" w14:textId="77777777" w:rsidR="00F059D4" w:rsidRDefault="00F059D4">
      <w:pPr>
        <w:pStyle w:val="Code"/>
      </w:pPr>
      <w:r>
        <w:t xml:space="preserve">    room                                [20] UTF8String OPTIONAL,</w:t>
      </w:r>
    </w:p>
    <w:p w14:paraId="0672139B" w14:textId="77777777" w:rsidR="00F059D4" w:rsidRDefault="00F059D4">
      <w:pPr>
        <w:pStyle w:val="Code"/>
      </w:pPr>
      <w:r>
        <w:t xml:space="preserve">    plc                                 [21] UTF8String OPTIONAL,</w:t>
      </w:r>
    </w:p>
    <w:p w14:paraId="6166D528" w14:textId="77777777" w:rsidR="00F059D4" w:rsidRDefault="00F059D4">
      <w:pPr>
        <w:pStyle w:val="Code"/>
      </w:pPr>
      <w:r>
        <w:t xml:space="preserve">    pcn                                 [22] UTF8String OPTIONAL,</w:t>
      </w:r>
    </w:p>
    <w:p w14:paraId="410C540C" w14:textId="77777777" w:rsidR="00F059D4" w:rsidRDefault="00F059D4">
      <w:pPr>
        <w:pStyle w:val="Code"/>
      </w:pPr>
      <w:r>
        <w:t xml:space="preserve">    pobox                               [23] UTF8String OPTIONAL,</w:t>
      </w:r>
    </w:p>
    <w:p w14:paraId="11011526" w14:textId="77777777" w:rsidR="00F059D4" w:rsidRDefault="00F059D4">
      <w:pPr>
        <w:pStyle w:val="Code"/>
      </w:pPr>
      <w:r>
        <w:t xml:space="preserve">    addcode                             [24] UTF8String OPTIONAL,</w:t>
      </w:r>
    </w:p>
    <w:p w14:paraId="7194FC89" w14:textId="77777777" w:rsidR="00F059D4" w:rsidRDefault="00F059D4">
      <w:pPr>
        <w:pStyle w:val="Code"/>
      </w:pPr>
      <w:r>
        <w:t xml:space="preserve">    seat                                [25] UTF8String OPTIONAL,</w:t>
      </w:r>
    </w:p>
    <w:p w14:paraId="7BA91AA3" w14:textId="77777777" w:rsidR="00F059D4" w:rsidRDefault="00F059D4">
      <w:pPr>
        <w:pStyle w:val="Code"/>
      </w:pPr>
      <w:r>
        <w:t xml:space="preserve">    rd                                  [26] UTF8String OPTIONAL,</w:t>
      </w:r>
    </w:p>
    <w:p w14:paraId="216FDD9F" w14:textId="77777777" w:rsidR="00F059D4" w:rsidRDefault="00F059D4">
      <w:pPr>
        <w:pStyle w:val="Code"/>
      </w:pPr>
      <w:r>
        <w:t xml:space="preserve">    rdsec                               [27] UTF8String OPTIONAL,</w:t>
      </w:r>
    </w:p>
    <w:p w14:paraId="5B95E0B8" w14:textId="77777777" w:rsidR="00F059D4" w:rsidRDefault="00F059D4">
      <w:pPr>
        <w:pStyle w:val="Code"/>
      </w:pPr>
      <w:r>
        <w:t xml:space="preserve">    rdbr                                [28] UTF8String OPTIONAL,</w:t>
      </w:r>
    </w:p>
    <w:p w14:paraId="1FDAE962" w14:textId="77777777" w:rsidR="00F059D4" w:rsidRDefault="00F059D4">
      <w:pPr>
        <w:pStyle w:val="Code"/>
      </w:pPr>
      <w:r>
        <w:t xml:space="preserve">    rdsubbr                             [29] UTF8String OPTIONAL,</w:t>
      </w:r>
    </w:p>
    <w:p w14:paraId="2C3815B7" w14:textId="77777777" w:rsidR="00F059D4" w:rsidRDefault="00F059D4">
      <w:pPr>
        <w:pStyle w:val="Code"/>
      </w:pPr>
      <w:r>
        <w:t xml:space="preserve">    prm                                 [30] UTF8String OPTIONAL,</w:t>
      </w:r>
    </w:p>
    <w:p w14:paraId="7EA5E166" w14:textId="77777777" w:rsidR="00F059D4" w:rsidRDefault="00F059D4">
      <w:pPr>
        <w:pStyle w:val="Code"/>
      </w:pPr>
      <w:r>
        <w:t xml:space="preserve">    pom                                 [31] UTF8String OPTIONAL</w:t>
      </w:r>
    </w:p>
    <w:p w14:paraId="3CC4F0AE" w14:textId="77777777" w:rsidR="00F059D4" w:rsidRDefault="00F059D4">
      <w:pPr>
        <w:pStyle w:val="Code"/>
      </w:pPr>
      <w:r>
        <w:lastRenderedPageBreak/>
        <w:t>}</w:t>
      </w:r>
    </w:p>
    <w:p w14:paraId="6A5208F8" w14:textId="77777777" w:rsidR="00F059D4" w:rsidRDefault="00F059D4">
      <w:pPr>
        <w:pStyle w:val="Code"/>
      </w:pPr>
    </w:p>
    <w:p w14:paraId="682EF00D" w14:textId="77777777" w:rsidR="00F059D4" w:rsidRDefault="00F059D4">
      <w:pPr>
        <w:pStyle w:val="Code"/>
      </w:pPr>
      <w:r>
        <w:t>-- TS 29.571 [17], clauses 5.4.4.62 and 5.4.4.64</w:t>
      </w:r>
    </w:p>
    <w:p w14:paraId="6BBC1A61" w14:textId="77777777" w:rsidR="00F059D4" w:rsidRDefault="00F059D4">
      <w:pPr>
        <w:pStyle w:val="Code"/>
      </w:pPr>
      <w:r>
        <w:t>-- Contains the original binary data i.e. value of the YAML field after base64 encoding is removed</w:t>
      </w:r>
    </w:p>
    <w:p w14:paraId="2A4CFE84" w14:textId="77777777" w:rsidR="00F059D4" w:rsidRDefault="00F059D4">
      <w:pPr>
        <w:pStyle w:val="Code"/>
      </w:pPr>
      <w:r>
        <w:t>CivicAddressBytes ::= OCTET STRING</w:t>
      </w:r>
    </w:p>
    <w:p w14:paraId="66CCCA6B" w14:textId="77777777" w:rsidR="00F059D4" w:rsidRDefault="00F059D4">
      <w:pPr>
        <w:pStyle w:val="Code"/>
      </w:pPr>
    </w:p>
    <w:p w14:paraId="597E5B1D" w14:textId="77777777" w:rsidR="00F059D4" w:rsidRDefault="00F059D4">
      <w:pPr>
        <w:pStyle w:val="Code"/>
      </w:pPr>
      <w:r>
        <w:t>-- TS 29.572 [24], clause 6.1.6.2.15</w:t>
      </w:r>
    </w:p>
    <w:p w14:paraId="5F7A451E" w14:textId="77777777" w:rsidR="00F059D4" w:rsidRDefault="00F059D4">
      <w:pPr>
        <w:pStyle w:val="Code"/>
      </w:pPr>
      <w:r>
        <w:t>PositioningMethodAndUsage ::= SEQUENCE</w:t>
      </w:r>
    </w:p>
    <w:p w14:paraId="70BA8B14" w14:textId="77777777" w:rsidR="00F059D4" w:rsidRDefault="00F059D4">
      <w:pPr>
        <w:pStyle w:val="Code"/>
      </w:pPr>
      <w:r>
        <w:t>{</w:t>
      </w:r>
    </w:p>
    <w:p w14:paraId="3F766FC8" w14:textId="77777777" w:rsidR="00F059D4" w:rsidRDefault="00F059D4">
      <w:pPr>
        <w:pStyle w:val="Code"/>
      </w:pPr>
      <w:r>
        <w:t xml:space="preserve">    method                              [1] PositioningMethod,</w:t>
      </w:r>
    </w:p>
    <w:p w14:paraId="3DAB2CB0" w14:textId="77777777" w:rsidR="00F059D4" w:rsidRDefault="00F059D4">
      <w:pPr>
        <w:pStyle w:val="Code"/>
      </w:pPr>
      <w:r>
        <w:t xml:space="preserve">    mode                                [2] PositioningMode,</w:t>
      </w:r>
    </w:p>
    <w:p w14:paraId="6ADE3E64" w14:textId="77777777" w:rsidR="00F059D4" w:rsidRDefault="00F059D4">
      <w:pPr>
        <w:pStyle w:val="Code"/>
      </w:pPr>
      <w:r>
        <w:t xml:space="preserve">    usage                               [3] Usage,</w:t>
      </w:r>
    </w:p>
    <w:p w14:paraId="6B0C7617" w14:textId="77777777" w:rsidR="00F059D4" w:rsidRDefault="00F059D4">
      <w:pPr>
        <w:pStyle w:val="Code"/>
      </w:pPr>
      <w:r>
        <w:t xml:space="preserve">    methodCode                          [4] MethodCode OPTIONAL</w:t>
      </w:r>
    </w:p>
    <w:p w14:paraId="581B429F" w14:textId="77777777" w:rsidR="00F059D4" w:rsidRDefault="00F059D4">
      <w:pPr>
        <w:pStyle w:val="Code"/>
      </w:pPr>
      <w:r>
        <w:t>}</w:t>
      </w:r>
    </w:p>
    <w:p w14:paraId="28D7A7C1" w14:textId="77777777" w:rsidR="00F059D4" w:rsidRDefault="00F059D4">
      <w:pPr>
        <w:pStyle w:val="Code"/>
      </w:pPr>
    </w:p>
    <w:p w14:paraId="744B505B" w14:textId="77777777" w:rsidR="00F059D4" w:rsidRDefault="00F059D4">
      <w:pPr>
        <w:pStyle w:val="Code"/>
      </w:pPr>
      <w:r>
        <w:t>-- TS 29.572 [24], clause 6.1.6.2.16</w:t>
      </w:r>
    </w:p>
    <w:p w14:paraId="0856AA93" w14:textId="77777777" w:rsidR="00F059D4" w:rsidRDefault="00F059D4">
      <w:pPr>
        <w:pStyle w:val="Code"/>
      </w:pPr>
      <w:r>
        <w:t>GNSSPositioningMethodAndUsage ::= SEQUENCE</w:t>
      </w:r>
    </w:p>
    <w:p w14:paraId="7FDA7216" w14:textId="77777777" w:rsidR="00F059D4" w:rsidRDefault="00F059D4">
      <w:pPr>
        <w:pStyle w:val="Code"/>
      </w:pPr>
      <w:r>
        <w:t>{</w:t>
      </w:r>
    </w:p>
    <w:p w14:paraId="7A57A808" w14:textId="77777777" w:rsidR="00F059D4" w:rsidRDefault="00F059D4">
      <w:pPr>
        <w:pStyle w:val="Code"/>
      </w:pPr>
      <w:r>
        <w:t xml:space="preserve">    mode                                [1] PositioningMode,</w:t>
      </w:r>
    </w:p>
    <w:p w14:paraId="0FD6266E" w14:textId="77777777" w:rsidR="00F059D4" w:rsidRDefault="00F059D4">
      <w:pPr>
        <w:pStyle w:val="Code"/>
      </w:pPr>
      <w:r>
        <w:t xml:space="preserve">    gNSS                                [2] GNSSID,</w:t>
      </w:r>
    </w:p>
    <w:p w14:paraId="258D169D" w14:textId="77777777" w:rsidR="00F059D4" w:rsidRDefault="00F059D4">
      <w:pPr>
        <w:pStyle w:val="Code"/>
      </w:pPr>
      <w:r>
        <w:t xml:space="preserve">    usage                               [3] Usage</w:t>
      </w:r>
    </w:p>
    <w:p w14:paraId="30A957E8" w14:textId="77777777" w:rsidR="00F059D4" w:rsidRDefault="00F059D4">
      <w:pPr>
        <w:pStyle w:val="Code"/>
      </w:pPr>
      <w:r>
        <w:t>}</w:t>
      </w:r>
    </w:p>
    <w:p w14:paraId="6B9E3512" w14:textId="77777777" w:rsidR="00F059D4" w:rsidRDefault="00F059D4">
      <w:pPr>
        <w:pStyle w:val="Code"/>
      </w:pPr>
    </w:p>
    <w:p w14:paraId="2F66F2EB" w14:textId="77777777" w:rsidR="00F059D4" w:rsidRDefault="00F059D4">
      <w:pPr>
        <w:pStyle w:val="Code"/>
      </w:pPr>
      <w:r>
        <w:t>-- TS 29.572 [24], clause 6.1.6.2.6</w:t>
      </w:r>
    </w:p>
    <w:p w14:paraId="1B81F31F" w14:textId="77777777" w:rsidR="00F059D4" w:rsidRDefault="00F059D4">
      <w:pPr>
        <w:pStyle w:val="Code"/>
      </w:pPr>
      <w:r>
        <w:t>Point ::= SEQUENCE</w:t>
      </w:r>
    </w:p>
    <w:p w14:paraId="6358A641" w14:textId="77777777" w:rsidR="00F059D4" w:rsidRDefault="00F059D4">
      <w:pPr>
        <w:pStyle w:val="Code"/>
      </w:pPr>
      <w:r>
        <w:t>{</w:t>
      </w:r>
    </w:p>
    <w:p w14:paraId="5AEEFC14" w14:textId="77777777" w:rsidR="00F059D4" w:rsidRDefault="00F059D4">
      <w:pPr>
        <w:pStyle w:val="Code"/>
      </w:pPr>
      <w:r>
        <w:t xml:space="preserve">    geographicalCoordinates             [1] GeographicalCoordinates</w:t>
      </w:r>
    </w:p>
    <w:p w14:paraId="1D497DC2" w14:textId="77777777" w:rsidR="00F059D4" w:rsidRDefault="00F059D4">
      <w:pPr>
        <w:pStyle w:val="Code"/>
      </w:pPr>
      <w:r>
        <w:t>}</w:t>
      </w:r>
    </w:p>
    <w:p w14:paraId="276A43EF" w14:textId="77777777" w:rsidR="00F059D4" w:rsidRDefault="00F059D4">
      <w:pPr>
        <w:pStyle w:val="Code"/>
      </w:pPr>
    </w:p>
    <w:p w14:paraId="32BCF41A" w14:textId="77777777" w:rsidR="00F059D4" w:rsidRDefault="00F059D4">
      <w:pPr>
        <w:pStyle w:val="Code"/>
      </w:pPr>
      <w:r>
        <w:t>-- TS 29.572 [24], clause 6.1.6.2.7</w:t>
      </w:r>
    </w:p>
    <w:p w14:paraId="15ED5FD7" w14:textId="77777777" w:rsidR="00F059D4" w:rsidRDefault="00F059D4">
      <w:pPr>
        <w:pStyle w:val="Code"/>
      </w:pPr>
      <w:r>
        <w:t>PointUncertaintyCircle ::= SEQUENCE</w:t>
      </w:r>
    </w:p>
    <w:p w14:paraId="4E827F24" w14:textId="77777777" w:rsidR="00F059D4" w:rsidRDefault="00F059D4">
      <w:pPr>
        <w:pStyle w:val="Code"/>
      </w:pPr>
      <w:r>
        <w:t>{</w:t>
      </w:r>
    </w:p>
    <w:p w14:paraId="7F545F37" w14:textId="77777777" w:rsidR="00F059D4" w:rsidRDefault="00F059D4">
      <w:pPr>
        <w:pStyle w:val="Code"/>
      </w:pPr>
      <w:r>
        <w:t xml:space="preserve">    geographicalCoordinates             [1] GeographicalCoordinates,</w:t>
      </w:r>
    </w:p>
    <w:p w14:paraId="62D5CAB2" w14:textId="77777777" w:rsidR="00F059D4" w:rsidRDefault="00F059D4">
      <w:pPr>
        <w:pStyle w:val="Code"/>
      </w:pPr>
      <w:r>
        <w:t xml:space="preserve">    uncertainty                         [2] Uncertainty</w:t>
      </w:r>
    </w:p>
    <w:p w14:paraId="3ECE0979" w14:textId="77777777" w:rsidR="00F059D4" w:rsidRDefault="00F059D4">
      <w:pPr>
        <w:pStyle w:val="Code"/>
      </w:pPr>
      <w:r>
        <w:t>}</w:t>
      </w:r>
    </w:p>
    <w:p w14:paraId="014E35A3" w14:textId="77777777" w:rsidR="00F059D4" w:rsidRDefault="00F059D4">
      <w:pPr>
        <w:pStyle w:val="Code"/>
      </w:pPr>
    </w:p>
    <w:p w14:paraId="306C570D" w14:textId="77777777" w:rsidR="00F059D4" w:rsidRDefault="00F059D4">
      <w:pPr>
        <w:pStyle w:val="Code"/>
      </w:pPr>
      <w:r>
        <w:t>-- TS 29.572 [24], clause 6.1.6.2.8</w:t>
      </w:r>
    </w:p>
    <w:p w14:paraId="47546757" w14:textId="77777777" w:rsidR="00F059D4" w:rsidRDefault="00F059D4">
      <w:pPr>
        <w:pStyle w:val="Code"/>
      </w:pPr>
      <w:r>
        <w:t>PointUncertaintyEllipse ::= SEQUENCE</w:t>
      </w:r>
    </w:p>
    <w:p w14:paraId="0C0D3CE1" w14:textId="77777777" w:rsidR="00F059D4" w:rsidRDefault="00F059D4">
      <w:pPr>
        <w:pStyle w:val="Code"/>
      </w:pPr>
      <w:r>
        <w:t>{</w:t>
      </w:r>
    </w:p>
    <w:p w14:paraId="72E52B73" w14:textId="77777777" w:rsidR="00F059D4" w:rsidRDefault="00F059D4">
      <w:pPr>
        <w:pStyle w:val="Code"/>
      </w:pPr>
      <w:r>
        <w:t xml:space="preserve">    geographicalCoordinates             [1] GeographicalCoordinates,</w:t>
      </w:r>
    </w:p>
    <w:p w14:paraId="5CC0BEF4" w14:textId="77777777" w:rsidR="00F059D4" w:rsidRDefault="00F059D4">
      <w:pPr>
        <w:pStyle w:val="Code"/>
      </w:pPr>
      <w:r>
        <w:t xml:space="preserve">    uncertainty                         [2] UncertaintyEllipse,</w:t>
      </w:r>
    </w:p>
    <w:p w14:paraId="696A914C" w14:textId="77777777" w:rsidR="00F059D4" w:rsidRDefault="00F059D4">
      <w:pPr>
        <w:pStyle w:val="Code"/>
      </w:pPr>
      <w:r>
        <w:t xml:space="preserve">    confidence                          [3] Confidence</w:t>
      </w:r>
    </w:p>
    <w:p w14:paraId="3854F7B6" w14:textId="77777777" w:rsidR="00F059D4" w:rsidRDefault="00F059D4">
      <w:pPr>
        <w:pStyle w:val="Code"/>
      </w:pPr>
      <w:r>
        <w:t>}</w:t>
      </w:r>
    </w:p>
    <w:p w14:paraId="2EAFD88F" w14:textId="77777777" w:rsidR="00F059D4" w:rsidRDefault="00F059D4">
      <w:pPr>
        <w:pStyle w:val="Code"/>
      </w:pPr>
    </w:p>
    <w:p w14:paraId="2B13BED1" w14:textId="77777777" w:rsidR="00F059D4" w:rsidRDefault="00F059D4">
      <w:pPr>
        <w:pStyle w:val="Code"/>
      </w:pPr>
      <w:r>
        <w:t>-- TS 29.572 [24], clause 6.1.6.2.9</w:t>
      </w:r>
    </w:p>
    <w:p w14:paraId="2F8C1BBD" w14:textId="77777777" w:rsidR="00F059D4" w:rsidRDefault="00F059D4">
      <w:pPr>
        <w:pStyle w:val="Code"/>
      </w:pPr>
      <w:r>
        <w:t>Polygon ::= SEQUENCE</w:t>
      </w:r>
    </w:p>
    <w:p w14:paraId="2D10E3E6" w14:textId="77777777" w:rsidR="00F059D4" w:rsidRDefault="00F059D4">
      <w:pPr>
        <w:pStyle w:val="Code"/>
      </w:pPr>
      <w:r>
        <w:t>{</w:t>
      </w:r>
    </w:p>
    <w:p w14:paraId="7C03B7E8" w14:textId="77777777" w:rsidR="00F059D4" w:rsidRDefault="00F059D4">
      <w:pPr>
        <w:pStyle w:val="Code"/>
      </w:pPr>
      <w:r>
        <w:t xml:space="preserve">    pointList                           [1] SET SIZE (3..15) OF GeographicalCoordinates</w:t>
      </w:r>
    </w:p>
    <w:p w14:paraId="35B338D1" w14:textId="77777777" w:rsidR="00F059D4" w:rsidRDefault="00F059D4">
      <w:pPr>
        <w:pStyle w:val="Code"/>
      </w:pPr>
      <w:r>
        <w:t>}</w:t>
      </w:r>
    </w:p>
    <w:p w14:paraId="37977561" w14:textId="77777777" w:rsidR="00F059D4" w:rsidRDefault="00F059D4">
      <w:pPr>
        <w:pStyle w:val="Code"/>
      </w:pPr>
    </w:p>
    <w:p w14:paraId="487EE0B5" w14:textId="77777777" w:rsidR="00F059D4" w:rsidRDefault="00F059D4">
      <w:pPr>
        <w:pStyle w:val="Code"/>
      </w:pPr>
      <w:r>
        <w:t>-- TS 29.572 [24], clause 6.1.6.2.10</w:t>
      </w:r>
    </w:p>
    <w:p w14:paraId="467F4AC2" w14:textId="77777777" w:rsidR="00F059D4" w:rsidRDefault="00F059D4">
      <w:pPr>
        <w:pStyle w:val="Code"/>
      </w:pPr>
      <w:r>
        <w:t>PointAltitude ::= SEQUENCE</w:t>
      </w:r>
    </w:p>
    <w:p w14:paraId="1C63C780" w14:textId="77777777" w:rsidR="00F059D4" w:rsidRDefault="00F059D4">
      <w:pPr>
        <w:pStyle w:val="Code"/>
      </w:pPr>
      <w:r>
        <w:t>{</w:t>
      </w:r>
    </w:p>
    <w:p w14:paraId="3AE936DE" w14:textId="77777777" w:rsidR="00F059D4" w:rsidRDefault="00F059D4">
      <w:pPr>
        <w:pStyle w:val="Code"/>
      </w:pPr>
      <w:r>
        <w:t xml:space="preserve">    point                               [1] GeographicalCoordinates,</w:t>
      </w:r>
    </w:p>
    <w:p w14:paraId="1FEAB36C" w14:textId="77777777" w:rsidR="00F059D4" w:rsidRDefault="00F059D4">
      <w:pPr>
        <w:pStyle w:val="Code"/>
      </w:pPr>
      <w:r>
        <w:t xml:space="preserve">    altitude                            [2] Altitude</w:t>
      </w:r>
    </w:p>
    <w:p w14:paraId="09F208BC" w14:textId="77777777" w:rsidR="00F059D4" w:rsidRDefault="00F059D4">
      <w:pPr>
        <w:pStyle w:val="Code"/>
      </w:pPr>
      <w:r>
        <w:t>}</w:t>
      </w:r>
    </w:p>
    <w:p w14:paraId="2545C740" w14:textId="77777777" w:rsidR="00F059D4" w:rsidRDefault="00F059D4">
      <w:pPr>
        <w:pStyle w:val="Code"/>
      </w:pPr>
    </w:p>
    <w:p w14:paraId="00F9A983" w14:textId="77777777" w:rsidR="00F059D4" w:rsidRDefault="00F059D4">
      <w:pPr>
        <w:pStyle w:val="Code"/>
      </w:pPr>
      <w:r>
        <w:t>-- TS 29.572 [24], clause 6.1.6.2.11</w:t>
      </w:r>
    </w:p>
    <w:p w14:paraId="04E8B01B" w14:textId="77777777" w:rsidR="00F059D4" w:rsidRDefault="00F059D4">
      <w:pPr>
        <w:pStyle w:val="Code"/>
      </w:pPr>
      <w:r>
        <w:t>PointAltitudeUncertainty ::= SEQUENCE</w:t>
      </w:r>
    </w:p>
    <w:p w14:paraId="6DB8A10C" w14:textId="77777777" w:rsidR="00F059D4" w:rsidRDefault="00F059D4">
      <w:pPr>
        <w:pStyle w:val="Code"/>
      </w:pPr>
      <w:r>
        <w:t>{</w:t>
      </w:r>
    </w:p>
    <w:p w14:paraId="5F073942" w14:textId="77777777" w:rsidR="00F059D4" w:rsidRDefault="00F059D4">
      <w:pPr>
        <w:pStyle w:val="Code"/>
      </w:pPr>
      <w:r>
        <w:t xml:space="preserve">    point                               [1] GeographicalCoordinates,</w:t>
      </w:r>
    </w:p>
    <w:p w14:paraId="332C8925" w14:textId="77777777" w:rsidR="00F059D4" w:rsidRDefault="00F059D4">
      <w:pPr>
        <w:pStyle w:val="Code"/>
      </w:pPr>
      <w:r>
        <w:t xml:space="preserve">    altitude                            [2] Altitude,</w:t>
      </w:r>
    </w:p>
    <w:p w14:paraId="4E96270F" w14:textId="77777777" w:rsidR="00F059D4" w:rsidRDefault="00F059D4">
      <w:pPr>
        <w:pStyle w:val="Code"/>
      </w:pPr>
      <w:r>
        <w:t xml:space="preserve">    uncertaintyEllipse                  [3] UncertaintyEllipse,</w:t>
      </w:r>
    </w:p>
    <w:p w14:paraId="71654363" w14:textId="77777777" w:rsidR="00F059D4" w:rsidRDefault="00F059D4">
      <w:pPr>
        <w:pStyle w:val="Code"/>
      </w:pPr>
      <w:r>
        <w:t xml:space="preserve">    uncertaintyAltitude                 [4] Uncertainty,</w:t>
      </w:r>
    </w:p>
    <w:p w14:paraId="54D71E1B" w14:textId="77777777" w:rsidR="00F059D4" w:rsidRDefault="00F059D4">
      <w:pPr>
        <w:pStyle w:val="Code"/>
      </w:pPr>
      <w:r>
        <w:t xml:space="preserve">    confidence                          [5] Confidence</w:t>
      </w:r>
    </w:p>
    <w:p w14:paraId="5BAAD670" w14:textId="77777777" w:rsidR="00F059D4" w:rsidRDefault="00F059D4">
      <w:pPr>
        <w:pStyle w:val="Code"/>
      </w:pPr>
      <w:r>
        <w:t>}</w:t>
      </w:r>
    </w:p>
    <w:p w14:paraId="43F15E5B" w14:textId="77777777" w:rsidR="00F059D4" w:rsidRDefault="00F059D4">
      <w:pPr>
        <w:pStyle w:val="Code"/>
      </w:pPr>
    </w:p>
    <w:p w14:paraId="1DBD9078" w14:textId="77777777" w:rsidR="00F059D4" w:rsidRDefault="00F059D4">
      <w:pPr>
        <w:pStyle w:val="Code"/>
      </w:pPr>
      <w:r>
        <w:t>-- TS 29.572 [24], clause 6.1.6.2.12</w:t>
      </w:r>
    </w:p>
    <w:p w14:paraId="0C5C030B" w14:textId="77777777" w:rsidR="00F059D4" w:rsidRDefault="00F059D4">
      <w:pPr>
        <w:pStyle w:val="Code"/>
      </w:pPr>
      <w:r>
        <w:t>EllipsoidArc ::= SEQUENCE</w:t>
      </w:r>
    </w:p>
    <w:p w14:paraId="40ED805B" w14:textId="77777777" w:rsidR="00F059D4" w:rsidRDefault="00F059D4">
      <w:pPr>
        <w:pStyle w:val="Code"/>
      </w:pPr>
      <w:r>
        <w:t>{</w:t>
      </w:r>
    </w:p>
    <w:p w14:paraId="72620836" w14:textId="77777777" w:rsidR="00F059D4" w:rsidRDefault="00F059D4">
      <w:pPr>
        <w:pStyle w:val="Code"/>
      </w:pPr>
      <w:r>
        <w:t xml:space="preserve">    point                               [1] GeographicalCoordinates,</w:t>
      </w:r>
    </w:p>
    <w:p w14:paraId="35E1E1B3" w14:textId="77777777" w:rsidR="00F059D4" w:rsidRDefault="00F059D4">
      <w:pPr>
        <w:pStyle w:val="Code"/>
      </w:pPr>
      <w:r>
        <w:t xml:space="preserve">    innerRadius                         [2] InnerRadius,</w:t>
      </w:r>
    </w:p>
    <w:p w14:paraId="359C6107" w14:textId="77777777" w:rsidR="00F059D4" w:rsidRDefault="00F059D4">
      <w:pPr>
        <w:pStyle w:val="Code"/>
      </w:pPr>
      <w:r>
        <w:t xml:space="preserve">    uncertaintyRadius                   [3] Uncertainty,</w:t>
      </w:r>
    </w:p>
    <w:p w14:paraId="4B430A95" w14:textId="77777777" w:rsidR="00F059D4" w:rsidRDefault="00F059D4">
      <w:pPr>
        <w:pStyle w:val="Code"/>
      </w:pPr>
      <w:r>
        <w:t xml:space="preserve">    offsetAngle                         [4] Angle,</w:t>
      </w:r>
    </w:p>
    <w:p w14:paraId="65F9C314" w14:textId="77777777" w:rsidR="00F059D4" w:rsidRDefault="00F059D4">
      <w:pPr>
        <w:pStyle w:val="Code"/>
      </w:pPr>
      <w:r>
        <w:t xml:space="preserve">    includedAngle                       [5] Angle,</w:t>
      </w:r>
    </w:p>
    <w:p w14:paraId="39BDC503" w14:textId="77777777" w:rsidR="00F059D4" w:rsidRDefault="00F059D4">
      <w:pPr>
        <w:pStyle w:val="Code"/>
      </w:pPr>
      <w:r>
        <w:t xml:space="preserve">    confidence                          [6] Confidence</w:t>
      </w:r>
    </w:p>
    <w:p w14:paraId="403BC966" w14:textId="77777777" w:rsidR="00F059D4" w:rsidRDefault="00F059D4">
      <w:pPr>
        <w:pStyle w:val="Code"/>
      </w:pPr>
      <w:r>
        <w:t>}</w:t>
      </w:r>
    </w:p>
    <w:p w14:paraId="50AA2891" w14:textId="77777777" w:rsidR="00F059D4" w:rsidRDefault="00F059D4">
      <w:pPr>
        <w:pStyle w:val="Code"/>
      </w:pPr>
    </w:p>
    <w:p w14:paraId="2AE32CB3" w14:textId="77777777" w:rsidR="00F059D4" w:rsidRDefault="00F059D4">
      <w:pPr>
        <w:pStyle w:val="Code"/>
      </w:pPr>
      <w:r>
        <w:lastRenderedPageBreak/>
        <w:t>-- TS 29.572 [24], clause 6.1.6.2.4</w:t>
      </w:r>
    </w:p>
    <w:p w14:paraId="6836A9B0" w14:textId="77777777" w:rsidR="00F059D4" w:rsidRDefault="00F059D4">
      <w:pPr>
        <w:pStyle w:val="Code"/>
      </w:pPr>
      <w:r>
        <w:t>GeographicalCoordinates ::= SEQUENCE</w:t>
      </w:r>
    </w:p>
    <w:p w14:paraId="1418BCE7" w14:textId="77777777" w:rsidR="00F059D4" w:rsidRDefault="00F059D4">
      <w:pPr>
        <w:pStyle w:val="Code"/>
      </w:pPr>
      <w:r>
        <w:t>{</w:t>
      </w:r>
    </w:p>
    <w:p w14:paraId="141395FB" w14:textId="77777777" w:rsidR="00F059D4" w:rsidRDefault="00F059D4">
      <w:pPr>
        <w:pStyle w:val="Code"/>
      </w:pPr>
      <w:r>
        <w:t xml:space="preserve">    latitude                            [1] UTF8String,</w:t>
      </w:r>
    </w:p>
    <w:p w14:paraId="4E6D6A2A" w14:textId="77777777" w:rsidR="00F059D4" w:rsidRDefault="00F059D4">
      <w:pPr>
        <w:pStyle w:val="Code"/>
      </w:pPr>
      <w:r>
        <w:t xml:space="preserve">    longitude                           [2] UTF8String,</w:t>
      </w:r>
    </w:p>
    <w:p w14:paraId="568EBEFF" w14:textId="77777777" w:rsidR="00F059D4" w:rsidRDefault="00F059D4">
      <w:pPr>
        <w:pStyle w:val="Code"/>
      </w:pPr>
      <w:r>
        <w:t xml:space="preserve">    mapDatumInformation                 [3] OGCURN OPTIONAL</w:t>
      </w:r>
    </w:p>
    <w:p w14:paraId="3D423280" w14:textId="77777777" w:rsidR="00F059D4" w:rsidRDefault="00F059D4">
      <w:pPr>
        <w:pStyle w:val="Code"/>
      </w:pPr>
      <w:r>
        <w:t>}</w:t>
      </w:r>
    </w:p>
    <w:p w14:paraId="2F9827A0" w14:textId="77777777" w:rsidR="00F059D4" w:rsidRDefault="00F059D4">
      <w:pPr>
        <w:pStyle w:val="Code"/>
      </w:pPr>
    </w:p>
    <w:p w14:paraId="7B34F7C5" w14:textId="77777777" w:rsidR="00F059D4" w:rsidRDefault="00F059D4">
      <w:pPr>
        <w:pStyle w:val="Code"/>
      </w:pPr>
      <w:r>
        <w:t>-- TS 29.572 [24], clause 6.1.6.2.22</w:t>
      </w:r>
    </w:p>
    <w:p w14:paraId="3A1227D1" w14:textId="77777777" w:rsidR="00F059D4" w:rsidRDefault="00F059D4">
      <w:pPr>
        <w:pStyle w:val="Code"/>
      </w:pPr>
      <w:r>
        <w:t>UncertaintyEllipse ::= SEQUENCE</w:t>
      </w:r>
    </w:p>
    <w:p w14:paraId="658E6274" w14:textId="77777777" w:rsidR="00F059D4" w:rsidRDefault="00F059D4">
      <w:pPr>
        <w:pStyle w:val="Code"/>
      </w:pPr>
      <w:r>
        <w:t>{</w:t>
      </w:r>
    </w:p>
    <w:p w14:paraId="2263DAB4" w14:textId="77777777" w:rsidR="00F059D4" w:rsidRDefault="00F059D4">
      <w:pPr>
        <w:pStyle w:val="Code"/>
      </w:pPr>
      <w:r>
        <w:t xml:space="preserve">    semiMajor                           [1] Uncertainty,</w:t>
      </w:r>
    </w:p>
    <w:p w14:paraId="6BC9E7B5" w14:textId="77777777" w:rsidR="00F059D4" w:rsidRDefault="00F059D4">
      <w:pPr>
        <w:pStyle w:val="Code"/>
      </w:pPr>
      <w:r>
        <w:t xml:space="preserve">    semiMinor                           [2] Uncertainty,</w:t>
      </w:r>
    </w:p>
    <w:p w14:paraId="3BCAED0F" w14:textId="77777777" w:rsidR="00F059D4" w:rsidRDefault="00F059D4">
      <w:pPr>
        <w:pStyle w:val="Code"/>
      </w:pPr>
      <w:r>
        <w:t xml:space="preserve">    orientationMajor                    [3] Orientation</w:t>
      </w:r>
    </w:p>
    <w:p w14:paraId="72F53E46" w14:textId="77777777" w:rsidR="00F059D4" w:rsidRDefault="00F059D4">
      <w:pPr>
        <w:pStyle w:val="Code"/>
      </w:pPr>
      <w:r>
        <w:t>}</w:t>
      </w:r>
    </w:p>
    <w:p w14:paraId="4562FDDD" w14:textId="77777777" w:rsidR="00F059D4" w:rsidRDefault="00F059D4">
      <w:pPr>
        <w:pStyle w:val="Code"/>
      </w:pPr>
    </w:p>
    <w:p w14:paraId="01B1D9A3" w14:textId="77777777" w:rsidR="00F059D4" w:rsidRDefault="00F059D4">
      <w:pPr>
        <w:pStyle w:val="Code"/>
      </w:pPr>
      <w:r>
        <w:t>-- TS 29.572 [24], clause 6.1.6.2.18</w:t>
      </w:r>
    </w:p>
    <w:p w14:paraId="1EF6E73B" w14:textId="77777777" w:rsidR="00F059D4" w:rsidRDefault="00F059D4">
      <w:pPr>
        <w:pStyle w:val="Code"/>
      </w:pPr>
      <w:r>
        <w:t>HorizontalVelocity ::= SEQUENCE</w:t>
      </w:r>
    </w:p>
    <w:p w14:paraId="011191F0" w14:textId="77777777" w:rsidR="00F059D4" w:rsidRDefault="00F059D4">
      <w:pPr>
        <w:pStyle w:val="Code"/>
      </w:pPr>
      <w:r>
        <w:t>{</w:t>
      </w:r>
    </w:p>
    <w:p w14:paraId="1A1863F4" w14:textId="77777777" w:rsidR="00F059D4" w:rsidRDefault="00F059D4">
      <w:pPr>
        <w:pStyle w:val="Code"/>
      </w:pPr>
      <w:r>
        <w:t xml:space="preserve">    hSpeed                              [1] HorizontalSpeed,</w:t>
      </w:r>
    </w:p>
    <w:p w14:paraId="34BF5139" w14:textId="77777777" w:rsidR="00F059D4" w:rsidRDefault="00F059D4">
      <w:pPr>
        <w:pStyle w:val="Code"/>
      </w:pPr>
      <w:r>
        <w:t xml:space="preserve">    bearing                             [2] Angle</w:t>
      </w:r>
    </w:p>
    <w:p w14:paraId="2A9BC4EC" w14:textId="77777777" w:rsidR="00F059D4" w:rsidRDefault="00F059D4">
      <w:pPr>
        <w:pStyle w:val="Code"/>
      </w:pPr>
      <w:r>
        <w:t>}</w:t>
      </w:r>
    </w:p>
    <w:p w14:paraId="34DE5F53" w14:textId="77777777" w:rsidR="00F059D4" w:rsidRDefault="00F059D4">
      <w:pPr>
        <w:pStyle w:val="Code"/>
      </w:pPr>
    </w:p>
    <w:p w14:paraId="51FBBD38" w14:textId="77777777" w:rsidR="00F059D4" w:rsidRDefault="00F059D4">
      <w:pPr>
        <w:pStyle w:val="Code"/>
      </w:pPr>
      <w:r>
        <w:t>-- TS 29.572 [24], clause 6.1.6.2.19</w:t>
      </w:r>
    </w:p>
    <w:p w14:paraId="4196E92B" w14:textId="77777777" w:rsidR="00F059D4" w:rsidRDefault="00F059D4">
      <w:pPr>
        <w:pStyle w:val="Code"/>
      </w:pPr>
      <w:r>
        <w:t>HorizontalWithVerticalVelocity ::= SEQUENCE</w:t>
      </w:r>
    </w:p>
    <w:p w14:paraId="557BF448" w14:textId="77777777" w:rsidR="00F059D4" w:rsidRDefault="00F059D4">
      <w:pPr>
        <w:pStyle w:val="Code"/>
      </w:pPr>
      <w:r>
        <w:t>{</w:t>
      </w:r>
    </w:p>
    <w:p w14:paraId="0F5749F2" w14:textId="77777777" w:rsidR="00F059D4" w:rsidRDefault="00F059D4">
      <w:pPr>
        <w:pStyle w:val="Code"/>
      </w:pPr>
      <w:r>
        <w:t xml:space="preserve">    hSpeed                              [1] HorizontalSpeed,</w:t>
      </w:r>
    </w:p>
    <w:p w14:paraId="22BC8FF3" w14:textId="77777777" w:rsidR="00F059D4" w:rsidRDefault="00F059D4">
      <w:pPr>
        <w:pStyle w:val="Code"/>
      </w:pPr>
      <w:r>
        <w:t xml:space="preserve">    bearing                             [2] Angle,</w:t>
      </w:r>
    </w:p>
    <w:p w14:paraId="36EB183F" w14:textId="77777777" w:rsidR="00F059D4" w:rsidRDefault="00F059D4">
      <w:pPr>
        <w:pStyle w:val="Code"/>
      </w:pPr>
      <w:r>
        <w:t xml:space="preserve">    vSpeed                              [3] VerticalSpeed,</w:t>
      </w:r>
    </w:p>
    <w:p w14:paraId="740E00DA" w14:textId="77777777" w:rsidR="00F059D4" w:rsidRDefault="00F059D4">
      <w:pPr>
        <w:pStyle w:val="Code"/>
      </w:pPr>
      <w:r>
        <w:t xml:space="preserve">    vDirection                          [4] VerticalDirection</w:t>
      </w:r>
    </w:p>
    <w:p w14:paraId="58438E79" w14:textId="77777777" w:rsidR="00F059D4" w:rsidRDefault="00F059D4">
      <w:pPr>
        <w:pStyle w:val="Code"/>
      </w:pPr>
      <w:r>
        <w:t>}</w:t>
      </w:r>
    </w:p>
    <w:p w14:paraId="32BDABB9" w14:textId="77777777" w:rsidR="00F059D4" w:rsidRDefault="00F059D4">
      <w:pPr>
        <w:pStyle w:val="Code"/>
      </w:pPr>
    </w:p>
    <w:p w14:paraId="3171A409" w14:textId="77777777" w:rsidR="00F059D4" w:rsidRDefault="00F059D4">
      <w:pPr>
        <w:pStyle w:val="Code"/>
      </w:pPr>
      <w:r>
        <w:t>-- TS 29.572 [24], clause 6.1.6.2.20</w:t>
      </w:r>
    </w:p>
    <w:p w14:paraId="6FAEC036" w14:textId="77777777" w:rsidR="00F059D4" w:rsidRDefault="00F059D4">
      <w:pPr>
        <w:pStyle w:val="Code"/>
      </w:pPr>
      <w:r>
        <w:t>HorizontalVelocityWithUncertainty ::= SEQUENCE</w:t>
      </w:r>
    </w:p>
    <w:p w14:paraId="1E10DABE" w14:textId="77777777" w:rsidR="00F059D4" w:rsidRDefault="00F059D4">
      <w:pPr>
        <w:pStyle w:val="Code"/>
      </w:pPr>
      <w:r>
        <w:t>{</w:t>
      </w:r>
    </w:p>
    <w:p w14:paraId="07A48012" w14:textId="77777777" w:rsidR="00F059D4" w:rsidRDefault="00F059D4">
      <w:pPr>
        <w:pStyle w:val="Code"/>
      </w:pPr>
      <w:r>
        <w:t xml:space="preserve">    hSpeed                              [1] HorizontalSpeed,</w:t>
      </w:r>
    </w:p>
    <w:p w14:paraId="4CD1EC3C" w14:textId="77777777" w:rsidR="00F059D4" w:rsidRDefault="00F059D4">
      <w:pPr>
        <w:pStyle w:val="Code"/>
      </w:pPr>
      <w:r>
        <w:t xml:space="preserve">    bearing                             [2] Angle,</w:t>
      </w:r>
    </w:p>
    <w:p w14:paraId="2C608E64" w14:textId="77777777" w:rsidR="00F059D4" w:rsidRDefault="00F059D4">
      <w:pPr>
        <w:pStyle w:val="Code"/>
      </w:pPr>
      <w:r>
        <w:t xml:space="preserve">    uncertainty                         [3] SpeedUncertainty</w:t>
      </w:r>
    </w:p>
    <w:p w14:paraId="0F436EF1" w14:textId="77777777" w:rsidR="00F059D4" w:rsidRDefault="00F059D4">
      <w:pPr>
        <w:pStyle w:val="Code"/>
      </w:pPr>
      <w:r>
        <w:t>}</w:t>
      </w:r>
    </w:p>
    <w:p w14:paraId="2903DA82" w14:textId="77777777" w:rsidR="00F059D4" w:rsidRDefault="00F059D4">
      <w:pPr>
        <w:pStyle w:val="Code"/>
      </w:pPr>
    </w:p>
    <w:p w14:paraId="13E28798" w14:textId="77777777" w:rsidR="00F059D4" w:rsidRDefault="00F059D4">
      <w:pPr>
        <w:pStyle w:val="Code"/>
      </w:pPr>
      <w:r>
        <w:t>-- TS 29.572 [24], clause 6.1.6.2.21</w:t>
      </w:r>
    </w:p>
    <w:p w14:paraId="747887F1" w14:textId="77777777" w:rsidR="00F059D4" w:rsidRDefault="00F059D4">
      <w:pPr>
        <w:pStyle w:val="Code"/>
      </w:pPr>
      <w:r>
        <w:t>HorizontalWithVerticalVelocityAndUncertainty ::= SEQUENCE</w:t>
      </w:r>
    </w:p>
    <w:p w14:paraId="4F040B75" w14:textId="77777777" w:rsidR="00F059D4" w:rsidRDefault="00F059D4">
      <w:pPr>
        <w:pStyle w:val="Code"/>
      </w:pPr>
      <w:r>
        <w:t>{</w:t>
      </w:r>
    </w:p>
    <w:p w14:paraId="69385859" w14:textId="77777777" w:rsidR="00F059D4" w:rsidRDefault="00F059D4">
      <w:pPr>
        <w:pStyle w:val="Code"/>
      </w:pPr>
      <w:r>
        <w:t xml:space="preserve">    hSpeed                              [1] HorizontalSpeed,</w:t>
      </w:r>
    </w:p>
    <w:p w14:paraId="31A24E29" w14:textId="77777777" w:rsidR="00F059D4" w:rsidRDefault="00F059D4">
      <w:pPr>
        <w:pStyle w:val="Code"/>
      </w:pPr>
      <w:r>
        <w:t xml:space="preserve">    bearing                             [2] Angle,</w:t>
      </w:r>
    </w:p>
    <w:p w14:paraId="3A9D5017" w14:textId="77777777" w:rsidR="00F059D4" w:rsidRDefault="00F059D4">
      <w:pPr>
        <w:pStyle w:val="Code"/>
      </w:pPr>
      <w:r>
        <w:t xml:space="preserve">    vSpeed                              [3] VerticalSpeed,</w:t>
      </w:r>
    </w:p>
    <w:p w14:paraId="401649FD" w14:textId="77777777" w:rsidR="00F059D4" w:rsidRDefault="00F059D4">
      <w:pPr>
        <w:pStyle w:val="Code"/>
      </w:pPr>
      <w:r>
        <w:t xml:space="preserve">    vDirection                          [4] VerticalDirection,</w:t>
      </w:r>
    </w:p>
    <w:p w14:paraId="32213B43" w14:textId="77777777" w:rsidR="00F059D4" w:rsidRDefault="00F059D4">
      <w:pPr>
        <w:pStyle w:val="Code"/>
      </w:pPr>
      <w:r>
        <w:t xml:space="preserve">    hUncertainty                        [5] SpeedUncertainty,</w:t>
      </w:r>
    </w:p>
    <w:p w14:paraId="3FEB56B3" w14:textId="77777777" w:rsidR="00F059D4" w:rsidRDefault="00F059D4">
      <w:pPr>
        <w:pStyle w:val="Code"/>
      </w:pPr>
      <w:r>
        <w:t xml:space="preserve">    vUncertainty                        [6] SpeedUncertainty</w:t>
      </w:r>
    </w:p>
    <w:p w14:paraId="4269F74E" w14:textId="77777777" w:rsidR="00F059D4" w:rsidRDefault="00F059D4">
      <w:pPr>
        <w:pStyle w:val="Code"/>
      </w:pPr>
      <w:r>
        <w:t>}</w:t>
      </w:r>
    </w:p>
    <w:p w14:paraId="764142D9" w14:textId="77777777" w:rsidR="00F059D4" w:rsidRDefault="00F059D4">
      <w:pPr>
        <w:pStyle w:val="Code"/>
      </w:pPr>
    </w:p>
    <w:p w14:paraId="40AE8507" w14:textId="77777777" w:rsidR="00F059D4" w:rsidRDefault="00F059D4">
      <w:pPr>
        <w:pStyle w:val="Code"/>
      </w:pPr>
      <w:r>
        <w:t>-- The following types are described in TS 29.572 [24], table 6.1.6.3.2-1</w:t>
      </w:r>
    </w:p>
    <w:p w14:paraId="023243AD" w14:textId="77777777" w:rsidR="00F059D4" w:rsidRDefault="00F059D4">
      <w:pPr>
        <w:pStyle w:val="Code"/>
      </w:pPr>
      <w:r>
        <w:t>Altitude ::= UTF8String</w:t>
      </w:r>
    </w:p>
    <w:p w14:paraId="5D5AE710" w14:textId="77777777" w:rsidR="00F059D4" w:rsidRDefault="00F059D4">
      <w:pPr>
        <w:pStyle w:val="Code"/>
      </w:pPr>
      <w:r>
        <w:t>Angle ::= INTEGER (0..360)</w:t>
      </w:r>
    </w:p>
    <w:p w14:paraId="035F38E5" w14:textId="77777777" w:rsidR="00F059D4" w:rsidRDefault="00F059D4">
      <w:pPr>
        <w:pStyle w:val="Code"/>
      </w:pPr>
      <w:r>
        <w:t>Uncertainty ::= INTEGER (0..127)</w:t>
      </w:r>
    </w:p>
    <w:p w14:paraId="771658C5" w14:textId="77777777" w:rsidR="00F059D4" w:rsidRDefault="00F059D4">
      <w:pPr>
        <w:pStyle w:val="Code"/>
      </w:pPr>
      <w:r>
        <w:t>Orientation ::= INTEGER (0..180)</w:t>
      </w:r>
    </w:p>
    <w:p w14:paraId="2F586485" w14:textId="77777777" w:rsidR="00F059D4" w:rsidRDefault="00F059D4">
      <w:pPr>
        <w:pStyle w:val="Code"/>
      </w:pPr>
      <w:r>
        <w:t>Confidence ::= INTEGER (0..100)</w:t>
      </w:r>
    </w:p>
    <w:p w14:paraId="6D150BF8" w14:textId="77777777" w:rsidR="00F059D4" w:rsidRDefault="00F059D4">
      <w:pPr>
        <w:pStyle w:val="Code"/>
      </w:pPr>
      <w:r>
        <w:t>InnerRadius ::= INTEGER (0..327675)</w:t>
      </w:r>
    </w:p>
    <w:p w14:paraId="5B791823" w14:textId="77777777" w:rsidR="00F059D4" w:rsidRDefault="00F059D4">
      <w:pPr>
        <w:pStyle w:val="Code"/>
      </w:pPr>
      <w:r>
        <w:t>AgeOfLocationEstimate ::= INTEGER (0..32767)</w:t>
      </w:r>
    </w:p>
    <w:p w14:paraId="4F9FD80C" w14:textId="77777777" w:rsidR="00F059D4" w:rsidRDefault="00F059D4">
      <w:pPr>
        <w:pStyle w:val="Code"/>
      </w:pPr>
      <w:r>
        <w:t>HorizontalSpeed ::= UTF8String</w:t>
      </w:r>
    </w:p>
    <w:p w14:paraId="42301C53" w14:textId="77777777" w:rsidR="00F059D4" w:rsidRDefault="00F059D4">
      <w:pPr>
        <w:pStyle w:val="Code"/>
      </w:pPr>
      <w:r>
        <w:t>VerticalSpeed ::= UTF8String</w:t>
      </w:r>
    </w:p>
    <w:p w14:paraId="4ABB7F6F" w14:textId="77777777" w:rsidR="00F059D4" w:rsidRDefault="00F059D4">
      <w:pPr>
        <w:pStyle w:val="Code"/>
      </w:pPr>
      <w:r>
        <w:t>SpeedUncertainty ::= UTF8String</w:t>
      </w:r>
    </w:p>
    <w:p w14:paraId="161492A7" w14:textId="77777777" w:rsidR="00F059D4" w:rsidRDefault="00F059D4">
      <w:pPr>
        <w:pStyle w:val="Code"/>
      </w:pPr>
      <w:r>
        <w:t>BarometricPressure ::= INTEGER (30000..115000)</w:t>
      </w:r>
    </w:p>
    <w:p w14:paraId="2E4AD587" w14:textId="77777777" w:rsidR="00F059D4" w:rsidRDefault="00F059D4">
      <w:pPr>
        <w:pStyle w:val="Code"/>
      </w:pPr>
    </w:p>
    <w:p w14:paraId="07EE731D" w14:textId="77777777" w:rsidR="00F059D4" w:rsidRDefault="00F059D4">
      <w:pPr>
        <w:pStyle w:val="Code"/>
      </w:pPr>
      <w:r>
        <w:t>-- TS 29.572 [24], clause 6.1.6.3.13</w:t>
      </w:r>
    </w:p>
    <w:p w14:paraId="61C2D58F" w14:textId="77777777" w:rsidR="00F059D4" w:rsidRDefault="00F059D4">
      <w:pPr>
        <w:pStyle w:val="Code"/>
      </w:pPr>
      <w:r>
        <w:t>VerticalDirection ::= ENUMERATED</w:t>
      </w:r>
    </w:p>
    <w:p w14:paraId="0A87A75E" w14:textId="77777777" w:rsidR="00F059D4" w:rsidRDefault="00F059D4">
      <w:pPr>
        <w:pStyle w:val="Code"/>
      </w:pPr>
      <w:r>
        <w:t>{</w:t>
      </w:r>
    </w:p>
    <w:p w14:paraId="112C8184" w14:textId="77777777" w:rsidR="00F059D4" w:rsidRDefault="00F059D4">
      <w:pPr>
        <w:pStyle w:val="Code"/>
      </w:pPr>
      <w:r>
        <w:t xml:space="preserve">    upward(1),</w:t>
      </w:r>
    </w:p>
    <w:p w14:paraId="7371598D" w14:textId="77777777" w:rsidR="00F059D4" w:rsidRDefault="00F059D4">
      <w:pPr>
        <w:pStyle w:val="Code"/>
      </w:pPr>
      <w:r>
        <w:t xml:space="preserve">    downward(2)</w:t>
      </w:r>
    </w:p>
    <w:p w14:paraId="5E8563B1" w14:textId="77777777" w:rsidR="00F059D4" w:rsidRDefault="00F059D4">
      <w:pPr>
        <w:pStyle w:val="Code"/>
      </w:pPr>
      <w:r>
        <w:t>}</w:t>
      </w:r>
    </w:p>
    <w:p w14:paraId="3E4E65AD" w14:textId="77777777" w:rsidR="00F059D4" w:rsidRDefault="00F059D4">
      <w:pPr>
        <w:pStyle w:val="Code"/>
      </w:pPr>
    </w:p>
    <w:p w14:paraId="609F78A9" w14:textId="77777777" w:rsidR="00F059D4" w:rsidRDefault="00F059D4">
      <w:pPr>
        <w:pStyle w:val="Code"/>
      </w:pPr>
      <w:r>
        <w:t>-- TS 29.572 [24], clause 6.1.6.3.6</w:t>
      </w:r>
    </w:p>
    <w:p w14:paraId="60E4CAED" w14:textId="77777777" w:rsidR="00F059D4" w:rsidRDefault="00F059D4">
      <w:pPr>
        <w:pStyle w:val="Code"/>
      </w:pPr>
      <w:r>
        <w:t>PositioningMethod ::= ENUMERATED</w:t>
      </w:r>
    </w:p>
    <w:p w14:paraId="4449D6A4" w14:textId="77777777" w:rsidR="00F059D4" w:rsidRDefault="00F059D4">
      <w:pPr>
        <w:pStyle w:val="Code"/>
      </w:pPr>
      <w:r>
        <w:t>{</w:t>
      </w:r>
    </w:p>
    <w:p w14:paraId="5FBC24AC" w14:textId="77777777" w:rsidR="00F059D4" w:rsidRDefault="00F059D4">
      <w:pPr>
        <w:pStyle w:val="Code"/>
      </w:pPr>
      <w:r>
        <w:t xml:space="preserve">    cellID(1),</w:t>
      </w:r>
    </w:p>
    <w:p w14:paraId="4FD7C52E" w14:textId="77777777" w:rsidR="00F059D4" w:rsidRDefault="00F059D4">
      <w:pPr>
        <w:pStyle w:val="Code"/>
      </w:pPr>
      <w:r>
        <w:t xml:space="preserve">    eCID(2),</w:t>
      </w:r>
    </w:p>
    <w:p w14:paraId="23B468BA" w14:textId="77777777" w:rsidR="00F059D4" w:rsidRDefault="00F059D4">
      <w:pPr>
        <w:pStyle w:val="Code"/>
      </w:pPr>
      <w:r>
        <w:t xml:space="preserve">    oTDOA(3),</w:t>
      </w:r>
    </w:p>
    <w:p w14:paraId="5B227A71" w14:textId="77777777" w:rsidR="00F059D4" w:rsidRDefault="00F059D4">
      <w:pPr>
        <w:pStyle w:val="Code"/>
      </w:pPr>
      <w:r>
        <w:t xml:space="preserve">    barometricPressure(4),</w:t>
      </w:r>
    </w:p>
    <w:p w14:paraId="54C016D8" w14:textId="77777777" w:rsidR="00F059D4" w:rsidRDefault="00F059D4">
      <w:pPr>
        <w:pStyle w:val="Code"/>
      </w:pPr>
      <w:r>
        <w:lastRenderedPageBreak/>
        <w:t xml:space="preserve">    wLAN(5),</w:t>
      </w:r>
    </w:p>
    <w:p w14:paraId="6839357B" w14:textId="77777777" w:rsidR="00F059D4" w:rsidRDefault="00F059D4">
      <w:pPr>
        <w:pStyle w:val="Code"/>
      </w:pPr>
      <w:r>
        <w:t xml:space="preserve">    bluetooth(6),</w:t>
      </w:r>
    </w:p>
    <w:p w14:paraId="75C5A7CA" w14:textId="77777777" w:rsidR="00F059D4" w:rsidRDefault="00F059D4">
      <w:pPr>
        <w:pStyle w:val="Code"/>
      </w:pPr>
      <w:r>
        <w:t xml:space="preserve">    mBS(7),</w:t>
      </w:r>
    </w:p>
    <w:p w14:paraId="3AC2F71B" w14:textId="77777777" w:rsidR="00F059D4" w:rsidRDefault="00F059D4">
      <w:pPr>
        <w:pStyle w:val="Code"/>
      </w:pPr>
      <w:r>
        <w:t xml:space="preserve">    motionSensor(8),</w:t>
      </w:r>
    </w:p>
    <w:p w14:paraId="648E9110" w14:textId="77777777" w:rsidR="00F059D4" w:rsidRDefault="00F059D4">
      <w:pPr>
        <w:pStyle w:val="Code"/>
      </w:pPr>
      <w:r>
        <w:t xml:space="preserve">    dLTDOA(9),</w:t>
      </w:r>
    </w:p>
    <w:p w14:paraId="4C5FECE0" w14:textId="77777777" w:rsidR="00F059D4" w:rsidRDefault="00F059D4">
      <w:pPr>
        <w:pStyle w:val="Code"/>
      </w:pPr>
      <w:r>
        <w:t xml:space="preserve">    dLAOD(10),</w:t>
      </w:r>
    </w:p>
    <w:p w14:paraId="170F33F4" w14:textId="77777777" w:rsidR="00F059D4" w:rsidRDefault="00F059D4">
      <w:pPr>
        <w:pStyle w:val="Code"/>
      </w:pPr>
      <w:r>
        <w:t xml:space="preserve">    multiRTT(11),</w:t>
      </w:r>
    </w:p>
    <w:p w14:paraId="3D48E4AB" w14:textId="77777777" w:rsidR="00F059D4" w:rsidRDefault="00F059D4">
      <w:pPr>
        <w:pStyle w:val="Code"/>
      </w:pPr>
      <w:r>
        <w:t xml:space="preserve">    nRECID(12),</w:t>
      </w:r>
    </w:p>
    <w:p w14:paraId="30794379" w14:textId="77777777" w:rsidR="00F059D4" w:rsidRDefault="00F059D4">
      <w:pPr>
        <w:pStyle w:val="Code"/>
      </w:pPr>
      <w:r>
        <w:t xml:space="preserve">    uLTDOA(13),</w:t>
      </w:r>
    </w:p>
    <w:p w14:paraId="371E3A25" w14:textId="77777777" w:rsidR="00F059D4" w:rsidRDefault="00F059D4">
      <w:pPr>
        <w:pStyle w:val="Code"/>
      </w:pPr>
      <w:r>
        <w:t xml:space="preserve">    uLAOA(14),</w:t>
      </w:r>
    </w:p>
    <w:p w14:paraId="1DA97855" w14:textId="77777777" w:rsidR="00F059D4" w:rsidRDefault="00F059D4">
      <w:pPr>
        <w:pStyle w:val="Code"/>
      </w:pPr>
      <w:r>
        <w:t xml:space="preserve">    networkSpecific(15)</w:t>
      </w:r>
    </w:p>
    <w:p w14:paraId="097A1505" w14:textId="77777777" w:rsidR="00F059D4" w:rsidRDefault="00F059D4">
      <w:pPr>
        <w:pStyle w:val="Code"/>
      </w:pPr>
      <w:r>
        <w:t>}</w:t>
      </w:r>
    </w:p>
    <w:p w14:paraId="2B8526E0" w14:textId="77777777" w:rsidR="00F059D4" w:rsidRDefault="00F059D4">
      <w:pPr>
        <w:pStyle w:val="Code"/>
      </w:pPr>
    </w:p>
    <w:p w14:paraId="2E3132D9" w14:textId="77777777" w:rsidR="00F059D4" w:rsidRDefault="00F059D4">
      <w:pPr>
        <w:pStyle w:val="Code"/>
      </w:pPr>
      <w:r>
        <w:t>-- TS 29.572 [24], clause 6.1.6.3.7</w:t>
      </w:r>
    </w:p>
    <w:p w14:paraId="30786FA5" w14:textId="77777777" w:rsidR="00F059D4" w:rsidRDefault="00F059D4">
      <w:pPr>
        <w:pStyle w:val="Code"/>
      </w:pPr>
      <w:r>
        <w:t>PositioningMode ::= ENUMERATED</w:t>
      </w:r>
    </w:p>
    <w:p w14:paraId="175FEB5B" w14:textId="77777777" w:rsidR="00F059D4" w:rsidRDefault="00F059D4">
      <w:pPr>
        <w:pStyle w:val="Code"/>
      </w:pPr>
      <w:r>
        <w:t>{</w:t>
      </w:r>
    </w:p>
    <w:p w14:paraId="55D4B070" w14:textId="77777777" w:rsidR="00F059D4" w:rsidRDefault="00F059D4">
      <w:pPr>
        <w:pStyle w:val="Code"/>
      </w:pPr>
      <w:r>
        <w:t xml:space="preserve">    uEBased(1),</w:t>
      </w:r>
    </w:p>
    <w:p w14:paraId="5B81A33C" w14:textId="77777777" w:rsidR="00F059D4" w:rsidRDefault="00F059D4">
      <w:pPr>
        <w:pStyle w:val="Code"/>
      </w:pPr>
      <w:r>
        <w:t xml:space="preserve">    uEAssisted(2),</w:t>
      </w:r>
    </w:p>
    <w:p w14:paraId="176019E1" w14:textId="77777777" w:rsidR="00F059D4" w:rsidRDefault="00F059D4">
      <w:pPr>
        <w:pStyle w:val="Code"/>
      </w:pPr>
      <w:r>
        <w:t xml:space="preserve">    conventional(3)</w:t>
      </w:r>
    </w:p>
    <w:p w14:paraId="5CCD817D" w14:textId="77777777" w:rsidR="00F059D4" w:rsidRDefault="00F059D4">
      <w:pPr>
        <w:pStyle w:val="Code"/>
      </w:pPr>
      <w:r>
        <w:t>}</w:t>
      </w:r>
    </w:p>
    <w:p w14:paraId="52ED6D74" w14:textId="77777777" w:rsidR="00F059D4" w:rsidRDefault="00F059D4">
      <w:pPr>
        <w:pStyle w:val="Code"/>
      </w:pPr>
    </w:p>
    <w:p w14:paraId="798CDB32" w14:textId="77777777" w:rsidR="00F059D4" w:rsidRDefault="00F059D4">
      <w:pPr>
        <w:pStyle w:val="Code"/>
      </w:pPr>
      <w:r>
        <w:t>-- TS 29.572 [24], clause 6.1.6.3.8</w:t>
      </w:r>
    </w:p>
    <w:p w14:paraId="2BC2081F" w14:textId="77777777" w:rsidR="00F059D4" w:rsidRDefault="00F059D4">
      <w:pPr>
        <w:pStyle w:val="Code"/>
      </w:pPr>
      <w:r>
        <w:t>GNSSID ::= ENUMERATED</w:t>
      </w:r>
    </w:p>
    <w:p w14:paraId="4DBE69F3" w14:textId="77777777" w:rsidR="00F059D4" w:rsidRDefault="00F059D4">
      <w:pPr>
        <w:pStyle w:val="Code"/>
      </w:pPr>
      <w:r>
        <w:t>{</w:t>
      </w:r>
    </w:p>
    <w:p w14:paraId="1CF35D35" w14:textId="77777777" w:rsidR="00F059D4" w:rsidRDefault="00F059D4">
      <w:pPr>
        <w:pStyle w:val="Code"/>
      </w:pPr>
      <w:r>
        <w:t xml:space="preserve">    gPS(1),</w:t>
      </w:r>
    </w:p>
    <w:p w14:paraId="3F4B6A22" w14:textId="77777777" w:rsidR="00F059D4" w:rsidRDefault="00F059D4">
      <w:pPr>
        <w:pStyle w:val="Code"/>
      </w:pPr>
      <w:r>
        <w:t xml:space="preserve">    galileo(2),</w:t>
      </w:r>
    </w:p>
    <w:p w14:paraId="4B3376D0" w14:textId="77777777" w:rsidR="00F059D4" w:rsidRDefault="00F059D4">
      <w:pPr>
        <w:pStyle w:val="Code"/>
      </w:pPr>
      <w:r>
        <w:t xml:space="preserve">    sBAS(3),</w:t>
      </w:r>
    </w:p>
    <w:p w14:paraId="1061E8F3" w14:textId="77777777" w:rsidR="00F059D4" w:rsidRDefault="00F059D4">
      <w:pPr>
        <w:pStyle w:val="Code"/>
      </w:pPr>
      <w:r>
        <w:t xml:space="preserve">    modernizedGPS(4),</w:t>
      </w:r>
    </w:p>
    <w:p w14:paraId="17326E86" w14:textId="77777777" w:rsidR="00F059D4" w:rsidRDefault="00F059D4">
      <w:pPr>
        <w:pStyle w:val="Code"/>
      </w:pPr>
      <w:r>
        <w:t xml:space="preserve">    qZSS(5),</w:t>
      </w:r>
    </w:p>
    <w:p w14:paraId="04C6BFA8" w14:textId="77777777" w:rsidR="00F059D4" w:rsidRDefault="00F059D4">
      <w:pPr>
        <w:pStyle w:val="Code"/>
      </w:pPr>
      <w:r>
        <w:t xml:space="preserve">    gLONASS(6),</w:t>
      </w:r>
    </w:p>
    <w:p w14:paraId="57B3539E" w14:textId="77777777" w:rsidR="00F059D4" w:rsidRDefault="00F059D4">
      <w:pPr>
        <w:pStyle w:val="Code"/>
      </w:pPr>
      <w:r>
        <w:t xml:space="preserve">    bDS(7),</w:t>
      </w:r>
    </w:p>
    <w:p w14:paraId="159BA819" w14:textId="77777777" w:rsidR="00F059D4" w:rsidRDefault="00F059D4">
      <w:pPr>
        <w:pStyle w:val="Code"/>
      </w:pPr>
      <w:r>
        <w:t xml:space="preserve">    nAVIC(8)</w:t>
      </w:r>
    </w:p>
    <w:p w14:paraId="0F8C7671" w14:textId="77777777" w:rsidR="00F059D4" w:rsidRDefault="00F059D4">
      <w:pPr>
        <w:pStyle w:val="Code"/>
      </w:pPr>
      <w:r>
        <w:t>}</w:t>
      </w:r>
    </w:p>
    <w:p w14:paraId="1AA878BD" w14:textId="77777777" w:rsidR="00F059D4" w:rsidRDefault="00F059D4">
      <w:pPr>
        <w:pStyle w:val="Code"/>
      </w:pPr>
    </w:p>
    <w:p w14:paraId="4C2C9A2A" w14:textId="77777777" w:rsidR="00F059D4" w:rsidRDefault="00F059D4">
      <w:pPr>
        <w:pStyle w:val="Code"/>
      </w:pPr>
      <w:r>
        <w:t>-- TS 29.572 [24], clause 6.1.6.3.9</w:t>
      </w:r>
    </w:p>
    <w:p w14:paraId="66231D3D" w14:textId="77777777" w:rsidR="00F059D4" w:rsidRDefault="00F059D4">
      <w:pPr>
        <w:pStyle w:val="Code"/>
      </w:pPr>
      <w:r>
        <w:t>Usage ::= ENUMERATED</w:t>
      </w:r>
    </w:p>
    <w:p w14:paraId="6C25A126" w14:textId="77777777" w:rsidR="00F059D4" w:rsidRDefault="00F059D4">
      <w:pPr>
        <w:pStyle w:val="Code"/>
      </w:pPr>
      <w:r>
        <w:t>{</w:t>
      </w:r>
    </w:p>
    <w:p w14:paraId="7AA40F89" w14:textId="77777777" w:rsidR="00F059D4" w:rsidRDefault="00F059D4">
      <w:pPr>
        <w:pStyle w:val="Code"/>
      </w:pPr>
      <w:r>
        <w:t xml:space="preserve">    unsuccess(1),</w:t>
      </w:r>
    </w:p>
    <w:p w14:paraId="02F4E7CB" w14:textId="77777777" w:rsidR="00F059D4" w:rsidRDefault="00F059D4">
      <w:pPr>
        <w:pStyle w:val="Code"/>
      </w:pPr>
      <w:r>
        <w:t xml:space="preserve">    successResultsNotUsed(2),</w:t>
      </w:r>
    </w:p>
    <w:p w14:paraId="086D1551" w14:textId="77777777" w:rsidR="00F059D4" w:rsidRDefault="00F059D4">
      <w:pPr>
        <w:pStyle w:val="Code"/>
      </w:pPr>
      <w:r>
        <w:t xml:space="preserve">    successResultsUsedToVerifyLocation(3),</w:t>
      </w:r>
    </w:p>
    <w:p w14:paraId="5BD76B3D" w14:textId="77777777" w:rsidR="00F059D4" w:rsidRDefault="00F059D4">
      <w:pPr>
        <w:pStyle w:val="Code"/>
      </w:pPr>
      <w:r>
        <w:t xml:space="preserve">    successResultsUsedToGenerateLocation(4),</w:t>
      </w:r>
    </w:p>
    <w:p w14:paraId="7239F770" w14:textId="77777777" w:rsidR="00F059D4" w:rsidRDefault="00F059D4">
      <w:pPr>
        <w:pStyle w:val="Code"/>
      </w:pPr>
      <w:r>
        <w:t xml:space="preserve">    successMethodNotDetermined(5)</w:t>
      </w:r>
    </w:p>
    <w:p w14:paraId="34D67102" w14:textId="77777777" w:rsidR="00F059D4" w:rsidRDefault="00F059D4">
      <w:pPr>
        <w:pStyle w:val="Code"/>
      </w:pPr>
      <w:r>
        <w:t>}</w:t>
      </w:r>
    </w:p>
    <w:p w14:paraId="21BA342B" w14:textId="77777777" w:rsidR="00F059D4" w:rsidRDefault="00F059D4">
      <w:pPr>
        <w:pStyle w:val="Code"/>
      </w:pPr>
    </w:p>
    <w:p w14:paraId="7F70124F" w14:textId="77777777" w:rsidR="00F059D4" w:rsidRDefault="00F059D4">
      <w:pPr>
        <w:pStyle w:val="Code"/>
      </w:pPr>
      <w:r>
        <w:t>-- TS 29.571 [17], table 5.2.2-1</w:t>
      </w:r>
    </w:p>
    <w:p w14:paraId="097B65DA" w14:textId="77777777" w:rsidR="00F059D4" w:rsidRDefault="00F059D4">
      <w:pPr>
        <w:pStyle w:val="Code"/>
      </w:pPr>
      <w:r>
        <w:t>TimeZone ::= UTF8String</w:t>
      </w:r>
    </w:p>
    <w:p w14:paraId="5DFF0721" w14:textId="77777777" w:rsidR="00F059D4" w:rsidRDefault="00F059D4">
      <w:pPr>
        <w:pStyle w:val="Code"/>
      </w:pPr>
    </w:p>
    <w:p w14:paraId="1BC159E7" w14:textId="77777777" w:rsidR="00F059D4" w:rsidRDefault="00F059D4">
      <w:pPr>
        <w:pStyle w:val="Code"/>
      </w:pPr>
      <w:r>
        <w:t>-- Open Geospatial Consortium URN [35]</w:t>
      </w:r>
    </w:p>
    <w:p w14:paraId="63A2AF62" w14:textId="77777777" w:rsidR="00F059D4" w:rsidRDefault="00F059D4">
      <w:pPr>
        <w:pStyle w:val="Code"/>
      </w:pPr>
      <w:r>
        <w:t>OGCURN ::= UTF8String</w:t>
      </w:r>
    </w:p>
    <w:p w14:paraId="732F32D7" w14:textId="77777777" w:rsidR="00F059D4" w:rsidRDefault="00F059D4">
      <w:pPr>
        <w:pStyle w:val="Code"/>
      </w:pPr>
    </w:p>
    <w:p w14:paraId="74BE660D" w14:textId="77777777" w:rsidR="00F059D4" w:rsidRDefault="00F059D4">
      <w:pPr>
        <w:pStyle w:val="Code"/>
      </w:pPr>
      <w:r>
        <w:t>-- TS 29.572 [24], clause 6.1.6.2.15</w:t>
      </w:r>
    </w:p>
    <w:p w14:paraId="475DFBFB" w14:textId="77777777" w:rsidR="00F059D4" w:rsidRDefault="00F059D4">
      <w:pPr>
        <w:pStyle w:val="Code"/>
      </w:pPr>
      <w:r>
        <w:t>MethodCode ::= INTEGER (16..31)</w:t>
      </w:r>
    </w:p>
    <w:p w14:paraId="7B989E60" w14:textId="77777777" w:rsidR="00F059D4" w:rsidRDefault="00F059D4">
      <w:pPr>
        <w:pStyle w:val="Code"/>
      </w:pPr>
    </w:p>
    <w:p w14:paraId="2900D30B" w14:textId="77777777" w:rsidR="00F059D4" w:rsidRDefault="00F059D4">
      <w:r>
        <w:t>END</w:t>
      </w:r>
    </w:p>
    <w:p w14:paraId="02920A36" w14:textId="34863FCF" w:rsidR="00172AA2" w:rsidRDefault="00172AA2" w:rsidP="00172AA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END OF CHANGES TO ATTACHMET TS33128PAYLOADS.ASN</w:t>
      </w:r>
    </w:p>
    <w:p w14:paraId="0ABAAA3E" w14:textId="3621B223" w:rsidR="00852CBF" w:rsidRDefault="00852CBF" w:rsidP="00852CB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FF0000"/>
          <w:sz w:val="22"/>
          <w:szCs w:val="22"/>
          <w:lang w:val="en-GB"/>
        </w:rPr>
        <w:t>END OF CHANGES</w:t>
      </w:r>
      <w:r>
        <w:rPr>
          <w:rStyle w:val="eop"/>
          <w:rFonts w:ascii="Calibri" w:hAnsi="Calibri" w:cs="Calibri"/>
          <w:color w:val="FF0000"/>
          <w:sz w:val="22"/>
          <w:szCs w:val="22"/>
        </w:rPr>
        <w:t> </w:t>
      </w:r>
    </w:p>
    <w:p w14:paraId="3972F8AC" w14:textId="77777777" w:rsidR="00852CBF" w:rsidRDefault="00852CBF">
      <w:pPr>
        <w:rPr>
          <w:noProof/>
        </w:rPr>
      </w:pPr>
    </w:p>
    <w:sectPr w:rsidR="00852CB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ECC8E" w14:textId="77777777" w:rsidR="002362C8" w:rsidRDefault="002362C8">
      <w:r>
        <w:separator/>
      </w:r>
    </w:p>
  </w:endnote>
  <w:endnote w:type="continuationSeparator" w:id="0">
    <w:p w14:paraId="55DE9FFD" w14:textId="77777777" w:rsidR="002362C8" w:rsidRDefault="0023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830BD" w14:textId="77777777" w:rsidR="002362C8" w:rsidRDefault="002362C8">
      <w:r>
        <w:separator/>
      </w:r>
    </w:p>
  </w:footnote>
  <w:footnote w:type="continuationSeparator" w:id="0">
    <w:p w14:paraId="37104067" w14:textId="77777777" w:rsidR="002362C8" w:rsidRDefault="00236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059D4" w:rsidRDefault="00F059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059D4" w:rsidRDefault="00F05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059D4" w:rsidRDefault="00F059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059D4" w:rsidRDefault="00F059D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dds, Thomas, CON">
    <w15:presenceInfo w15:providerId="AD" w15:userId="S-1-5-21-2004912217-4108253954-3524293201-1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2AA2"/>
    <w:rsid w:val="00192C46"/>
    <w:rsid w:val="001A08B3"/>
    <w:rsid w:val="001A2CA0"/>
    <w:rsid w:val="001A7B60"/>
    <w:rsid w:val="001B52F0"/>
    <w:rsid w:val="001B7A65"/>
    <w:rsid w:val="001C400D"/>
    <w:rsid w:val="001E41F3"/>
    <w:rsid w:val="002362C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281"/>
    <w:rsid w:val="004B75B7"/>
    <w:rsid w:val="0051580D"/>
    <w:rsid w:val="00547111"/>
    <w:rsid w:val="00592D74"/>
    <w:rsid w:val="005E2C44"/>
    <w:rsid w:val="00621188"/>
    <w:rsid w:val="006257ED"/>
    <w:rsid w:val="00665C47"/>
    <w:rsid w:val="006951C3"/>
    <w:rsid w:val="00695808"/>
    <w:rsid w:val="006A609C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2CBF"/>
    <w:rsid w:val="008556D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DA8"/>
    <w:rsid w:val="00A47E70"/>
    <w:rsid w:val="00A50CF0"/>
    <w:rsid w:val="00A7671C"/>
    <w:rsid w:val="00AA2CBC"/>
    <w:rsid w:val="00AC5820"/>
    <w:rsid w:val="00AD1CD8"/>
    <w:rsid w:val="00B258BB"/>
    <w:rsid w:val="00B46016"/>
    <w:rsid w:val="00B67B97"/>
    <w:rsid w:val="00B968C8"/>
    <w:rsid w:val="00BA3EC5"/>
    <w:rsid w:val="00BA51D9"/>
    <w:rsid w:val="00BB5DFC"/>
    <w:rsid w:val="00BD279D"/>
    <w:rsid w:val="00BD6BB8"/>
    <w:rsid w:val="00BE0AE8"/>
    <w:rsid w:val="00BF3D51"/>
    <w:rsid w:val="00C66BA2"/>
    <w:rsid w:val="00C92E0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4F0"/>
    <w:rsid w:val="00EE7D7C"/>
    <w:rsid w:val="00F059D4"/>
    <w:rsid w:val="00F062A3"/>
    <w:rsid w:val="00F25D98"/>
    <w:rsid w:val="00F300FB"/>
    <w:rsid w:val="00F60CDA"/>
    <w:rsid w:val="00F611FB"/>
    <w:rsid w:val="00FB6386"/>
    <w:rsid w:val="00FC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uiPriority w:val="9"/>
    <w:rsid w:val="006A609C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6A609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A60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60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609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A609C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6A609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A609C"/>
  </w:style>
  <w:style w:type="character" w:customStyle="1" w:styleId="eop">
    <w:name w:val="eop"/>
    <w:basedOn w:val="DefaultParagraphFont"/>
    <w:rsid w:val="006A609C"/>
  </w:style>
  <w:style w:type="paragraph" w:customStyle="1" w:styleId="Code">
    <w:name w:val="Code"/>
    <w:uiPriority w:val="1"/>
    <w:qFormat/>
    <w:rsid w:val="00F059D4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F059D4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commit/dfdbbbc5670b464376c5a805b16b15c78c2e44cb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14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99D43-716F-4C75-B37E-5BF7B01AB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69</Pages>
  <Words>25828</Words>
  <Characters>147220</Characters>
  <Application>Microsoft Office Word</Application>
  <DocSecurity>0</DocSecurity>
  <Lines>1226</Lines>
  <Paragraphs>345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Dodds, Thomas, CON</cp:lastModifiedBy>
  <cp:revision>9</cp:revision>
  <cp:lastPrinted>1900-01-01T05:00:00Z</cp:lastPrinted>
  <dcterms:created xsi:type="dcterms:W3CDTF">2023-01-12T15:49:00Z</dcterms:created>
  <dcterms:modified xsi:type="dcterms:W3CDTF">2023-01-13T21:32:00Z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88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Jan 2023</vt:lpwstr>
  </property>
  <property fmtid="{D5CDD505-2E9C-101B-9397-08002B2CF9AE}" pid="8" name="EndDate">
    <vt:lpwstr>27th Jan 2023</vt:lpwstr>
  </property>
  <property fmtid="{D5CDD505-2E9C-101B-9397-08002B2CF9AE}" pid="9" name="Tdoc#">
    <vt:lpwstr>s3i230041</vt:lpwstr>
  </property>
  <property fmtid="{D5CDD505-2E9C-101B-9397-08002B2CF9AE}" pid="10" name="Spec#">
    <vt:lpwstr>33.128</vt:lpwstr>
  </property>
  <property fmtid="{D5CDD505-2E9C-101B-9397-08002B2CF9AE}" pid="11" name="Cr#">
    <vt:lpwstr>0473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RATType to AMF Registration Record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2023-01-13</vt:lpwstr>
  </property>
  <property fmtid="{D5CDD505-2E9C-101B-9397-08002B2CF9AE}" pid="20" name="Release">
    <vt:lpwstr>Rel-17</vt:lpwstr>
  </property>
</Properties>
</file>