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C216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200B">
        <w:rPr>
          <w:b/>
          <w:noProof/>
          <w:sz w:val="24"/>
        </w:rPr>
        <w:fldChar w:fldCharType="begin"/>
      </w:r>
      <w:r w:rsidR="0099200B">
        <w:rPr>
          <w:b/>
          <w:noProof/>
          <w:sz w:val="24"/>
        </w:rPr>
        <w:instrText xml:space="preserve"> DOCPROPERTY  TSG/WGRef  \* MERGEFORMAT </w:instrText>
      </w:r>
      <w:r w:rsidR="0099200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9920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200B">
        <w:rPr>
          <w:b/>
          <w:noProof/>
          <w:sz w:val="24"/>
        </w:rPr>
        <w:fldChar w:fldCharType="begin"/>
      </w:r>
      <w:r w:rsidR="0099200B">
        <w:rPr>
          <w:b/>
          <w:noProof/>
          <w:sz w:val="24"/>
        </w:rPr>
        <w:instrText xml:space="preserve"> DOCPROPERTY  MtgSeq  \* MERGEFORMAT </w:instrText>
      </w:r>
      <w:r w:rsidR="0099200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86</w:t>
      </w:r>
      <w:r w:rsidR="0099200B">
        <w:rPr>
          <w:b/>
          <w:noProof/>
          <w:sz w:val="24"/>
        </w:rPr>
        <w:fldChar w:fldCharType="end"/>
      </w:r>
      <w:r w:rsidR="0099200B">
        <w:rPr>
          <w:b/>
          <w:noProof/>
          <w:sz w:val="24"/>
        </w:rPr>
        <w:fldChar w:fldCharType="begin"/>
      </w:r>
      <w:r w:rsidR="0099200B">
        <w:rPr>
          <w:b/>
          <w:noProof/>
          <w:sz w:val="24"/>
        </w:rPr>
        <w:instrText xml:space="preserve"> DOCPROPERTY  MtgTitle  \* MERGEFORMAT </w:instrText>
      </w:r>
      <w:r w:rsidR="0099200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-LI-e-a</w:t>
      </w:r>
      <w:r w:rsidR="009920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200B">
        <w:rPr>
          <w:b/>
          <w:i/>
          <w:noProof/>
          <w:sz w:val="28"/>
        </w:rPr>
        <w:fldChar w:fldCharType="begin"/>
      </w:r>
      <w:r w:rsidR="0099200B">
        <w:rPr>
          <w:b/>
          <w:i/>
          <w:noProof/>
          <w:sz w:val="28"/>
        </w:rPr>
        <w:instrText xml:space="preserve"> DOCPROPERTY  Tdoc#  \* MERGEFORMAT </w:instrText>
      </w:r>
      <w:r w:rsidR="0099200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s3i2203</w:t>
      </w:r>
      <w:r w:rsidR="0061519C">
        <w:rPr>
          <w:b/>
          <w:i/>
          <w:noProof/>
          <w:sz w:val="28"/>
        </w:rPr>
        <w:t>68</w:t>
      </w:r>
      <w:r w:rsidR="0099200B">
        <w:rPr>
          <w:b/>
          <w:i/>
          <w:noProof/>
          <w:sz w:val="28"/>
        </w:rPr>
        <w:fldChar w:fldCharType="end"/>
      </w:r>
    </w:p>
    <w:p w14:paraId="7CB45193" w14:textId="77777777" w:rsidR="001E41F3" w:rsidRDefault="0099200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20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EEEC1" w:rsidR="001E41F3" w:rsidRPr="00410371" w:rsidRDefault="0099200B" w:rsidP="00506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</w:t>
            </w:r>
            <w:r>
              <w:rPr>
                <w:b/>
                <w:noProof/>
                <w:sz w:val="28"/>
              </w:rPr>
              <w:fldChar w:fldCharType="end"/>
            </w:r>
            <w:r w:rsidR="0050660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FBB93" w:rsidR="001E41F3" w:rsidRPr="00410371" w:rsidRDefault="00615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C2A69" w:rsidR="001E41F3" w:rsidRPr="00410371" w:rsidRDefault="00992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6605">
              <w:rPr>
                <w:b/>
                <w:noProof/>
                <w:sz w:val="28"/>
              </w:rPr>
              <w:t>18.0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D5E767" w:rsidR="00F25D98" w:rsidRDefault="00A358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772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AMF Registration ASN.1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865F1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9200B">
              <w:rPr>
                <w:noProof/>
              </w:rPr>
              <w:fldChar w:fldCharType="begin"/>
            </w:r>
            <w:r w:rsidR="0099200B">
              <w:rPr>
                <w:noProof/>
              </w:rPr>
              <w:instrText xml:space="preserve"> DOCPROPERTY  SourceIfWg  \* MERGEFORMAT </w:instrText>
            </w:r>
            <w:r w:rsidR="0099200B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99200B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0A11F" w:rsidR="001E41F3" w:rsidRDefault="00A358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4471C4" w:rsidR="001E41F3" w:rsidRDefault="00992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7F636" w:rsidR="001E41F3" w:rsidRDefault="0099200B" w:rsidP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358CE">
              <w:rPr>
                <w:noProof/>
              </w:rPr>
              <w:t>2022-07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358CE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EF5A47" w:rsidR="001E41F3" w:rsidRPr="00506605" w:rsidRDefault="005066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6605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34B6B2" w:rsidR="001E41F3" w:rsidRDefault="005066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82F673" w:rsidR="001E41F3" w:rsidRDefault="00A358CE" w:rsidP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TS 24.501 has added indicators in Release 17 for SNPN Onboarding and Disaster Roaming support to clause 9.11.3.7.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58632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corrects these missing parameters in TS 33.128 ASN.1 to report these types of 5GS Registrations.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14C09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reporting capability of in Release 17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E2255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BECC1D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A93C04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04A3C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3C8BC" w14:textId="77777777" w:rsidR="001E41F3" w:rsidRDefault="00D867F9" w:rsidP="00D86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Release 18</w:t>
            </w:r>
            <w:r w:rsidR="00A358CE">
              <w:rPr>
                <w:noProof/>
              </w:rPr>
              <w:t xml:space="preserve"> </w:t>
            </w:r>
            <w:r>
              <w:rPr>
                <w:noProof/>
              </w:rPr>
              <w:t>mirror of</w:t>
            </w:r>
            <w:r w:rsidR="00A358CE">
              <w:rPr>
                <w:noProof/>
              </w:rPr>
              <w:t xml:space="preserve"> </w:t>
            </w:r>
            <w:r>
              <w:rPr>
                <w:noProof/>
              </w:rPr>
              <w:t>CR0357.</w:t>
            </w:r>
          </w:p>
          <w:p w14:paraId="1EA00722" w14:textId="77777777" w:rsidR="00B219C3" w:rsidRDefault="00B219C3" w:rsidP="00D867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D87F02" w14:textId="77777777" w:rsidR="00B219C3" w:rsidRDefault="00B219C3" w:rsidP="00B21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for this CR can be found in Forge: </w:t>
            </w:r>
          </w:p>
          <w:p w14:paraId="125A4178" w14:textId="49324BB7" w:rsidR="00B219C3" w:rsidRDefault="00C77234" w:rsidP="00B219C3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hyperlink r:id="rId12" w:history="1">
              <w:r w:rsidR="003A08D1" w:rsidRPr="00244D9B">
                <w:rPr>
                  <w:rStyle w:val="Hyperlink"/>
                  <w:noProof/>
                </w:rPr>
                <w:t>https://forge.3gpp.org/rep/sa3/li/-/merge_requests/57/diffs?commit_id=139bc21703d254b647b7cc28cf76ce375ecefce7</w:t>
              </w:r>
            </w:hyperlink>
          </w:p>
          <w:p w14:paraId="00D3B8F7" w14:textId="65339349" w:rsidR="003A08D1" w:rsidRDefault="003A08D1" w:rsidP="00B219C3">
            <w:pPr>
              <w:pStyle w:val="CRCoverPage"/>
              <w:spacing w:after="0"/>
              <w:ind w:left="100"/>
              <w:rPr>
                <w:noProof/>
              </w:rPr>
            </w:pPr>
            <w:r w:rsidRPr="003A08D1">
              <w:rPr>
                <w:noProof/>
              </w:rPr>
              <w:t>Commit hash: </w:t>
            </w:r>
            <w:hyperlink r:id="rId13" w:history="1">
              <w:r w:rsidRPr="003A08D1">
                <w:rPr>
                  <w:noProof/>
                </w:rPr>
                <w:t>139bc21703d254b647b7cc28cf76ce375ecefce7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CE8F17" w:rsidR="008863B9" w:rsidRDefault="00457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s3i220319</w:t>
            </w:r>
            <w:r w:rsidR="0061519C">
              <w:rPr>
                <w:noProof/>
              </w:rPr>
              <w:t xml:space="preserve">, </w:t>
            </w:r>
            <w:r w:rsidR="0061519C">
              <w:rPr>
                <w:noProof/>
              </w:rPr>
              <w:t>s3i2203</w:t>
            </w:r>
            <w:r w:rsidR="0061519C">
              <w:rPr>
                <w:noProof/>
              </w:rPr>
              <w:t>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26C4D9A" w14:textId="77777777" w:rsidR="00A61A83" w:rsidRDefault="00A61A83">
      <w:pPr>
        <w:rPr>
          <w:noProof/>
        </w:rPr>
      </w:pPr>
    </w:p>
    <w:p w14:paraId="246B2DB6" w14:textId="77777777" w:rsidR="00A61A83" w:rsidRDefault="00A61A83">
      <w:pPr>
        <w:rPr>
          <w:noProof/>
        </w:rPr>
      </w:pPr>
    </w:p>
    <w:p w14:paraId="3EC56A7F" w14:textId="77777777" w:rsidR="00A61A83" w:rsidRDefault="00A61A83">
      <w:pPr>
        <w:rPr>
          <w:noProof/>
        </w:rPr>
      </w:pPr>
    </w:p>
    <w:p w14:paraId="369359A3" w14:textId="77777777" w:rsidR="00A61A83" w:rsidRDefault="00A61A83">
      <w:pPr>
        <w:rPr>
          <w:noProof/>
        </w:rPr>
      </w:pPr>
    </w:p>
    <w:p w14:paraId="08070A5D" w14:textId="0EC5D3F9" w:rsid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START OF CHANGES</w:t>
      </w:r>
    </w:p>
    <w:p w14:paraId="418E6502" w14:textId="0AA7AFB4" w:rsidR="00A61A83" w:rsidRP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t>START OF FIRST CHANGE</w:t>
      </w:r>
    </w:p>
    <w:p w14:paraId="606E4F86" w14:textId="77777777" w:rsidR="00A61A83" w:rsidRPr="00760004" w:rsidRDefault="00A61A83" w:rsidP="00A61A83">
      <w:pPr>
        <w:pStyle w:val="Heading8"/>
      </w:pPr>
      <w:bookmarkStart w:id="1" w:name="_Toc106029286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"/>
    </w:p>
    <w:p w14:paraId="02EDB48E" w14:textId="77777777" w:rsidR="00A61A83" w:rsidRDefault="00A61A83" w:rsidP="00A61A83">
      <w:pPr>
        <w:spacing w:after="0"/>
      </w:pPr>
    </w:p>
    <w:p w14:paraId="74345C23" w14:textId="77777777" w:rsidR="00A61A83" w:rsidRDefault="00A61A83" w:rsidP="00A61A83">
      <w:pPr>
        <w:pStyle w:val="Code"/>
      </w:pPr>
      <w:r>
        <w:t>TS33128Payloads</w:t>
      </w:r>
    </w:p>
    <w:p w14:paraId="17BF9F88" w14:textId="77777777" w:rsidR="00A61A83" w:rsidRDefault="00A61A83" w:rsidP="00A61A83">
      <w:pPr>
        <w:pStyle w:val="Code"/>
      </w:pPr>
      <w:r>
        <w:t>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r18(18) version0(0)}</w:t>
      </w:r>
    </w:p>
    <w:p w14:paraId="2D57F5B4" w14:textId="77777777" w:rsidR="00A61A83" w:rsidRDefault="00A61A83" w:rsidP="00A61A83">
      <w:pPr>
        <w:pStyle w:val="Code"/>
      </w:pPr>
    </w:p>
    <w:p w14:paraId="2279D74E" w14:textId="77777777" w:rsidR="00A61A83" w:rsidRDefault="00A61A83" w:rsidP="00A61A83">
      <w:pPr>
        <w:pStyle w:val="Code"/>
      </w:pPr>
      <w:r>
        <w:t>DEFINITIONS IMPLICIT TAGS EXTENSIBILITY IMPLIED ::=</w:t>
      </w:r>
    </w:p>
    <w:p w14:paraId="374587CE" w14:textId="77777777" w:rsidR="00A61A83" w:rsidRDefault="00A61A83" w:rsidP="00A61A83">
      <w:pPr>
        <w:pStyle w:val="Code"/>
      </w:pPr>
    </w:p>
    <w:p w14:paraId="0177B3B8" w14:textId="77777777" w:rsidR="00A61A83" w:rsidRDefault="00A61A83" w:rsidP="00A61A83">
      <w:pPr>
        <w:pStyle w:val="Code"/>
      </w:pPr>
      <w:r>
        <w:t>BEGIN</w:t>
      </w:r>
    </w:p>
    <w:p w14:paraId="68365110" w14:textId="77777777" w:rsidR="00A61A83" w:rsidRDefault="00A61A83" w:rsidP="00A61A83">
      <w:pPr>
        <w:pStyle w:val="Code"/>
      </w:pPr>
    </w:p>
    <w:p w14:paraId="06D0CE00" w14:textId="77777777" w:rsidR="00A61A83" w:rsidRDefault="00A61A83" w:rsidP="00A61A83">
      <w:pPr>
        <w:pStyle w:val="CodeHeader"/>
      </w:pPr>
      <w:r>
        <w:t>-- =============</w:t>
      </w:r>
    </w:p>
    <w:p w14:paraId="137B8642" w14:textId="77777777" w:rsidR="00A61A83" w:rsidRDefault="00A61A83" w:rsidP="00A61A83">
      <w:pPr>
        <w:pStyle w:val="CodeHeader"/>
      </w:pPr>
      <w:r>
        <w:t>-- Relative OIDs</w:t>
      </w:r>
    </w:p>
    <w:p w14:paraId="04DA448F" w14:textId="77777777" w:rsidR="00A61A83" w:rsidRDefault="00A61A83" w:rsidP="00A61A83">
      <w:pPr>
        <w:pStyle w:val="Code"/>
      </w:pPr>
      <w:r>
        <w:t>-- =============</w:t>
      </w:r>
    </w:p>
    <w:p w14:paraId="4484C65D" w14:textId="77777777" w:rsidR="00A61A83" w:rsidRDefault="00A61A83" w:rsidP="00A61A83">
      <w:pPr>
        <w:pStyle w:val="Code"/>
      </w:pPr>
    </w:p>
    <w:p w14:paraId="34BAC244" w14:textId="77777777" w:rsidR="00A61A83" w:rsidRDefault="00A61A83" w:rsidP="00A61A83">
      <w:pPr>
        <w:pStyle w:val="Code"/>
      </w:pPr>
      <w:r>
        <w:t>tS33128PayloadsOID          RELATIVE-OID ::= {</w:t>
      </w:r>
      <w:proofErr w:type="spellStart"/>
      <w:r>
        <w:t>threeGPP</w:t>
      </w:r>
      <w:proofErr w:type="spellEnd"/>
      <w:r>
        <w:t>(4) ts33128(19) r18(18) version0(0)}</w:t>
      </w:r>
    </w:p>
    <w:p w14:paraId="7BBB746E" w14:textId="77777777" w:rsidR="00A61A83" w:rsidRDefault="00A61A83" w:rsidP="00A61A83">
      <w:pPr>
        <w:pStyle w:val="Code"/>
      </w:pPr>
    </w:p>
    <w:p w14:paraId="616E95F9" w14:textId="77777777" w:rsidR="00A61A83" w:rsidRDefault="00A61A83" w:rsidP="00A61A83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6A7C4E97" w14:textId="77777777" w:rsidR="00A61A83" w:rsidRDefault="00A61A83" w:rsidP="00A61A83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3DDFEE97" w14:textId="77777777" w:rsidR="00A61A83" w:rsidRDefault="00A61A83" w:rsidP="00A61A83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52D0FABC" w14:textId="77777777" w:rsidR="00A61A83" w:rsidRDefault="00A61A83" w:rsidP="00A61A83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362FDD02" w14:textId="77777777" w:rsidR="00A61A83" w:rsidRDefault="00A61A83" w:rsidP="00A61A83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653E5FFB" w14:textId="77777777" w:rsidR="00A61A83" w:rsidRDefault="00A61A83" w:rsidP="00A61A83">
      <w:pPr>
        <w:pStyle w:val="Code"/>
      </w:pPr>
    </w:p>
    <w:p w14:paraId="24F4FA40" w14:textId="77777777" w:rsidR="00A61A83" w:rsidRDefault="00A61A83" w:rsidP="00A61A83">
      <w:pPr>
        <w:pStyle w:val="CodeHeader"/>
      </w:pPr>
      <w:r>
        <w:t>-- ===============</w:t>
      </w:r>
    </w:p>
    <w:p w14:paraId="65312976" w14:textId="77777777" w:rsidR="00A61A83" w:rsidRDefault="00A61A83" w:rsidP="00A61A83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2A108742" w14:textId="77777777" w:rsidR="00A61A83" w:rsidRDefault="00A61A83" w:rsidP="00A61A83">
      <w:pPr>
        <w:pStyle w:val="Code"/>
      </w:pPr>
      <w:r>
        <w:t>-- ===============</w:t>
      </w:r>
    </w:p>
    <w:p w14:paraId="5721BE53" w14:textId="77777777" w:rsidR="00A61A83" w:rsidRDefault="00A61A83" w:rsidP="00A61A83">
      <w:pPr>
        <w:pStyle w:val="Code"/>
      </w:pPr>
    </w:p>
    <w:p w14:paraId="448F5DB4" w14:textId="77777777" w:rsidR="00A61A83" w:rsidRDefault="00A61A83" w:rsidP="00A61A83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4B0A9D47" w14:textId="77777777" w:rsidR="00A61A83" w:rsidRDefault="00A61A83" w:rsidP="00A61A83">
      <w:pPr>
        <w:pStyle w:val="Code"/>
      </w:pPr>
      <w:r>
        <w:t>{</w:t>
      </w:r>
    </w:p>
    <w:p w14:paraId="714093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555F90AB" w14:textId="77777777" w:rsidR="00A61A83" w:rsidRDefault="00A61A83" w:rsidP="00A61A83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4E3DC3AA" w14:textId="77777777" w:rsidR="00A61A83" w:rsidRDefault="00A61A83" w:rsidP="00A61A83">
      <w:pPr>
        <w:pStyle w:val="Code"/>
      </w:pPr>
      <w:r>
        <w:t>}</w:t>
      </w:r>
    </w:p>
    <w:p w14:paraId="32883EE7" w14:textId="77777777" w:rsidR="00A61A83" w:rsidRDefault="00A61A83" w:rsidP="00A61A83">
      <w:pPr>
        <w:pStyle w:val="Code"/>
      </w:pPr>
    </w:p>
    <w:p w14:paraId="2FE1FE35" w14:textId="77777777" w:rsidR="00A61A83" w:rsidRDefault="00A61A83" w:rsidP="00A61A83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0BE20C60" w14:textId="77777777" w:rsidR="00A61A83" w:rsidRDefault="00A61A83" w:rsidP="00A61A83">
      <w:pPr>
        <w:pStyle w:val="Code"/>
      </w:pPr>
      <w:r>
        <w:t>{</w:t>
      </w:r>
    </w:p>
    <w:p w14:paraId="7A017F89" w14:textId="77777777" w:rsidR="00A61A83" w:rsidRDefault="00A61A83" w:rsidP="00A61A83">
      <w:pPr>
        <w:pStyle w:val="Code"/>
      </w:pPr>
      <w:r>
        <w:t xml:space="preserve">    -- Access and mobility related events, see clause 6.2.2</w:t>
      </w:r>
    </w:p>
    <w:p w14:paraId="2686A19C" w14:textId="77777777" w:rsidR="00A61A83" w:rsidRDefault="00A61A83" w:rsidP="00A61A83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15F29473" w14:textId="77777777" w:rsidR="00A61A83" w:rsidRDefault="00A61A83" w:rsidP="00A61A83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1635AA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23E5C4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40BF8A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0F281CF6" w14:textId="77777777" w:rsidR="00A61A83" w:rsidRDefault="00A61A83" w:rsidP="00A61A83">
      <w:pPr>
        <w:pStyle w:val="Code"/>
      </w:pPr>
    </w:p>
    <w:p w14:paraId="10EBBD12" w14:textId="77777777" w:rsidR="00A61A83" w:rsidRDefault="00A61A83" w:rsidP="00A61A83">
      <w:pPr>
        <w:pStyle w:val="Code"/>
      </w:pPr>
      <w:r>
        <w:t xml:space="preserve">    -- PDU session-related events, see clause 6.2.3</w:t>
      </w:r>
    </w:p>
    <w:p w14:paraId="3EC11B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115288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263D9C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24A6E92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324B31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09BE39CE" w14:textId="77777777" w:rsidR="00A61A83" w:rsidRDefault="00A61A83" w:rsidP="00A61A83">
      <w:pPr>
        <w:pStyle w:val="Code"/>
      </w:pPr>
    </w:p>
    <w:p w14:paraId="61BC59E4" w14:textId="77777777" w:rsidR="00A61A83" w:rsidRDefault="00A61A83" w:rsidP="00A61A83">
      <w:pPr>
        <w:pStyle w:val="Code"/>
      </w:pPr>
      <w:r>
        <w:t xml:space="preserve">    -- Subscriber-management related events, see clause 7.2.2</w:t>
      </w:r>
    </w:p>
    <w:p w14:paraId="11D179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2C352F93" w14:textId="77777777" w:rsidR="00A61A83" w:rsidRDefault="00A61A83" w:rsidP="00A61A83">
      <w:pPr>
        <w:pStyle w:val="Code"/>
      </w:pPr>
    </w:p>
    <w:p w14:paraId="0F6ED274" w14:textId="77777777" w:rsidR="00A61A83" w:rsidRDefault="00A61A83" w:rsidP="00A61A83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298C5A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08798ADE" w14:textId="77777777" w:rsidR="00A61A83" w:rsidRDefault="00A61A83" w:rsidP="00A61A83">
      <w:pPr>
        <w:pStyle w:val="Code"/>
      </w:pPr>
    </w:p>
    <w:p w14:paraId="39D1255D" w14:textId="77777777" w:rsidR="00A61A83" w:rsidRDefault="00A61A83" w:rsidP="00A61A83">
      <w:pPr>
        <w:pStyle w:val="Code"/>
      </w:pPr>
      <w:r>
        <w:t xml:space="preserve">    -- LALS-related events, see clause 7.3.1</w:t>
      </w:r>
    </w:p>
    <w:p w14:paraId="27933B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566DBB99" w14:textId="77777777" w:rsidR="00A61A83" w:rsidRDefault="00A61A83" w:rsidP="00A61A83">
      <w:pPr>
        <w:pStyle w:val="Code"/>
      </w:pPr>
    </w:p>
    <w:p w14:paraId="4AC2BCA4" w14:textId="77777777" w:rsidR="00A61A83" w:rsidRDefault="00A61A83" w:rsidP="00A61A83">
      <w:pPr>
        <w:pStyle w:val="Code"/>
      </w:pPr>
      <w:r>
        <w:t xml:space="preserve">    -- PDHR/PDSR-related events, see clause 6.2.3.4.1</w:t>
      </w:r>
    </w:p>
    <w:p w14:paraId="2BCBB4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40CBD8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67412C89" w14:textId="77777777" w:rsidR="00A61A83" w:rsidRDefault="00A61A83" w:rsidP="00A61A83">
      <w:pPr>
        <w:pStyle w:val="Code"/>
      </w:pPr>
    </w:p>
    <w:p w14:paraId="4A56847F" w14:textId="77777777" w:rsidR="00A61A83" w:rsidRDefault="00A61A83" w:rsidP="00A61A83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7425D839" w14:textId="77777777" w:rsidR="00A61A83" w:rsidRDefault="00A61A83" w:rsidP="00A61A83">
      <w:pPr>
        <w:pStyle w:val="Code"/>
      </w:pPr>
    </w:p>
    <w:p w14:paraId="6AE4E59C" w14:textId="77777777" w:rsidR="00A61A83" w:rsidRDefault="00A61A83" w:rsidP="00A61A83">
      <w:pPr>
        <w:pStyle w:val="Code"/>
      </w:pPr>
      <w:r>
        <w:t xml:space="preserve">    -- MMS-related events, see clause 7.4.2</w:t>
      </w:r>
    </w:p>
    <w:p w14:paraId="6A4988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22151F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1F6BB2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01B4E68A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13FCE2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6789FB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33948E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652B6E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4E3973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0D20CA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3DF419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588BFF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0DE66E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5C238C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5AC061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217028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66C7E9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1E50A6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171401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757E84D2" w14:textId="77777777" w:rsidR="00A61A83" w:rsidRDefault="00A61A83" w:rsidP="00A61A83">
      <w:pPr>
        <w:pStyle w:val="Code"/>
      </w:pPr>
    </w:p>
    <w:p w14:paraId="11BA6C32" w14:textId="77777777" w:rsidR="00A61A83" w:rsidRDefault="00A61A83" w:rsidP="00A61A83">
      <w:pPr>
        <w:pStyle w:val="Code"/>
      </w:pPr>
      <w:r>
        <w:t xml:space="preserve">    -- PTC-related events, see clause 7.5.2</w:t>
      </w:r>
    </w:p>
    <w:p w14:paraId="37D570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1237FA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0882F3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22B686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4F4AB96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00B742D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118C02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433D65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2567DD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1CAD092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3544FD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32BC0E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737C8A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0BC890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284C1F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0B5653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09D028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11AEC6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78FCAE08" w14:textId="77777777" w:rsidR="00A61A83" w:rsidRDefault="00A61A83" w:rsidP="00A61A83">
      <w:pPr>
        <w:pStyle w:val="Code"/>
      </w:pPr>
    </w:p>
    <w:p w14:paraId="10AD575B" w14:textId="77777777" w:rsidR="00A61A83" w:rsidRDefault="00A61A83" w:rsidP="00A61A83">
      <w:pPr>
        <w:pStyle w:val="Code"/>
      </w:pPr>
      <w:r>
        <w:t xml:space="preserve">    -- More Subscriber-management related events, see clause 7.2.2</w:t>
      </w:r>
    </w:p>
    <w:p w14:paraId="64FCE7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554F77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64A8BCDF" w14:textId="77777777" w:rsidR="00A61A83" w:rsidRDefault="00A61A83" w:rsidP="00A61A83">
      <w:pPr>
        <w:pStyle w:val="Code"/>
      </w:pPr>
    </w:p>
    <w:p w14:paraId="3862A083" w14:textId="77777777" w:rsidR="00A61A83" w:rsidRDefault="00A61A83" w:rsidP="00A61A83">
      <w:pPr>
        <w:pStyle w:val="Code"/>
      </w:pPr>
      <w:r>
        <w:t xml:space="preserve">    -- SMS-related events continued from choice 12</w:t>
      </w:r>
    </w:p>
    <w:p w14:paraId="3AB491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3C4BAD30" w14:textId="77777777" w:rsidR="00A61A83" w:rsidRDefault="00A61A83" w:rsidP="00A61A83">
      <w:pPr>
        <w:pStyle w:val="Code"/>
      </w:pPr>
    </w:p>
    <w:p w14:paraId="3E3FDA3D" w14:textId="77777777" w:rsidR="00A61A83" w:rsidRDefault="00A61A83" w:rsidP="00A61A83">
      <w:pPr>
        <w:pStyle w:val="Code"/>
      </w:pPr>
      <w:r>
        <w:t xml:space="preserve">    -- MA PDU session-related events, see clause 6.2.3.2.7</w:t>
      </w:r>
    </w:p>
    <w:p w14:paraId="32A41A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5CA4C64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38572D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038582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33E169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69906E7B" w14:textId="77777777" w:rsidR="00A61A83" w:rsidRDefault="00A61A83" w:rsidP="00A61A83">
      <w:pPr>
        <w:pStyle w:val="Code"/>
      </w:pPr>
    </w:p>
    <w:p w14:paraId="64EB4C88" w14:textId="77777777" w:rsidR="00A61A83" w:rsidRDefault="00A61A83" w:rsidP="00A61A83">
      <w:pPr>
        <w:pStyle w:val="Code"/>
      </w:pPr>
      <w:r>
        <w:t xml:space="preserve">    -- Identifier Association events, see clauses 6.2.2.2.7 and 6.3.2.2.2</w:t>
      </w:r>
    </w:p>
    <w:p w14:paraId="31E3F4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aMFIdentifierAssociation</w:t>
      </w:r>
      <w:proofErr w:type="spellEnd"/>
      <w:r>
        <w:t xml:space="preserve">                            [62] </w:t>
      </w:r>
      <w:proofErr w:type="spellStart"/>
      <w:r>
        <w:t>AMFIdentifierAssociation</w:t>
      </w:r>
      <w:proofErr w:type="spellEnd"/>
      <w:r>
        <w:t>,</w:t>
      </w:r>
    </w:p>
    <w:p w14:paraId="111AEB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mMEIdentifierAssociation</w:t>
      </w:r>
      <w:proofErr w:type="spellEnd"/>
      <w:r>
        <w:t xml:space="preserve">                            [63] </w:t>
      </w:r>
      <w:proofErr w:type="spellStart"/>
      <w:r>
        <w:t>MMEIdentifierAssociation</w:t>
      </w:r>
      <w:proofErr w:type="spellEnd"/>
      <w:r>
        <w:t>,</w:t>
      </w:r>
    </w:p>
    <w:p w14:paraId="50CEBA22" w14:textId="77777777" w:rsidR="00A61A83" w:rsidRDefault="00A61A83" w:rsidP="00A61A83">
      <w:pPr>
        <w:pStyle w:val="Code"/>
      </w:pPr>
    </w:p>
    <w:p w14:paraId="25C7961A" w14:textId="77777777" w:rsidR="00A61A83" w:rsidRDefault="00A61A83" w:rsidP="00A61A83">
      <w:pPr>
        <w:pStyle w:val="Code"/>
      </w:pPr>
      <w:r>
        <w:t xml:space="preserve">    -- PDU to MA PDU session-related events, see clause 6.2.3.2.8</w:t>
      </w:r>
    </w:p>
    <w:p w14:paraId="74D61E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555F6037" w14:textId="77777777" w:rsidR="00A61A83" w:rsidRDefault="00A61A83" w:rsidP="00A61A83">
      <w:pPr>
        <w:pStyle w:val="Code"/>
      </w:pPr>
    </w:p>
    <w:p w14:paraId="46FAF905" w14:textId="77777777" w:rsidR="00A61A83" w:rsidRDefault="00A61A83" w:rsidP="00A61A83">
      <w:pPr>
        <w:pStyle w:val="Code"/>
      </w:pPr>
      <w:r>
        <w:t xml:space="preserve">    -- NEF services related events, see clause 7.7.2</w:t>
      </w:r>
    </w:p>
    <w:p w14:paraId="253002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3DEBC9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198B25F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0A3B95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2AD1C8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4D15DE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5AFB1E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6ECA2C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5D10CD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68B4D6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7C8AEF8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79139E99" w14:textId="77777777" w:rsidR="00A61A83" w:rsidRDefault="00A61A83" w:rsidP="00A61A83">
      <w:pPr>
        <w:pStyle w:val="Code"/>
      </w:pPr>
    </w:p>
    <w:p w14:paraId="00B85955" w14:textId="77777777" w:rsidR="00A61A83" w:rsidRDefault="00A61A83" w:rsidP="00A61A83">
      <w:pPr>
        <w:pStyle w:val="Code"/>
      </w:pPr>
      <w:r>
        <w:t xml:space="preserve">    -- SCEF services related events, see clause 7.8.2</w:t>
      </w:r>
    </w:p>
    <w:p w14:paraId="3B47CE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4CBE36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383C8A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05A8F2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3D6C99CE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0A5544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042787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7B9224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308E6E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632F53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29A6BB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7C7B6E75" w14:textId="77777777" w:rsidR="00A61A83" w:rsidRDefault="00A61A83" w:rsidP="00A61A83">
      <w:pPr>
        <w:pStyle w:val="Code"/>
      </w:pPr>
    </w:p>
    <w:p w14:paraId="264973B2" w14:textId="77777777" w:rsidR="00A61A83" w:rsidRDefault="00A61A83" w:rsidP="00A61A83">
      <w:pPr>
        <w:pStyle w:val="Code"/>
      </w:pPr>
      <w:r>
        <w:t xml:space="preserve">    -- EPS Events, see clause 6.3</w:t>
      </w:r>
    </w:p>
    <w:p w14:paraId="6AE82A6F" w14:textId="77777777" w:rsidR="00A61A83" w:rsidRDefault="00A61A83" w:rsidP="00A61A83">
      <w:pPr>
        <w:pStyle w:val="Code"/>
      </w:pPr>
    </w:p>
    <w:p w14:paraId="67B0DC0F" w14:textId="77777777" w:rsidR="00A61A83" w:rsidRDefault="00A61A83" w:rsidP="00A61A83">
      <w:pPr>
        <w:pStyle w:val="Code"/>
      </w:pPr>
      <w:r>
        <w:t xml:space="preserve">    -- MME Events, see clause 6.3.2.2</w:t>
      </w:r>
    </w:p>
    <w:p w14:paraId="06F70F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4F19A7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264D97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09AAC1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76D2D0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108DBDCB" w14:textId="77777777" w:rsidR="00A61A83" w:rsidRDefault="00A61A83" w:rsidP="00A61A83">
      <w:pPr>
        <w:pStyle w:val="Code"/>
      </w:pPr>
    </w:p>
    <w:p w14:paraId="28B6C1A1" w14:textId="77777777" w:rsidR="00A61A83" w:rsidRDefault="00A61A83" w:rsidP="00A61A83">
      <w:pPr>
        <w:pStyle w:val="Code"/>
      </w:pPr>
      <w:r>
        <w:t xml:space="preserve">    -- AKMA key management events, see clause 7.9.1</w:t>
      </w:r>
    </w:p>
    <w:p w14:paraId="062F0F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567C70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7EEB1A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1C72ABC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76342E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4AD8B8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771B29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6822DA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1C1251F9" w14:textId="77777777" w:rsidR="00A61A83" w:rsidRDefault="00A61A83" w:rsidP="00A61A83">
      <w:pPr>
        <w:pStyle w:val="Code"/>
      </w:pPr>
    </w:p>
    <w:p w14:paraId="05DF8FBB" w14:textId="77777777" w:rsidR="00A61A83" w:rsidRDefault="00A61A83" w:rsidP="00A61A83">
      <w:pPr>
        <w:pStyle w:val="Code"/>
      </w:pPr>
      <w:r>
        <w:t xml:space="preserve">    -- HR LI Events, see clause 7.10.3.3</w:t>
      </w:r>
    </w:p>
    <w:p w14:paraId="6C99BD57" w14:textId="77777777" w:rsidR="00A61A83" w:rsidRDefault="00A61A83" w:rsidP="00A61A83">
      <w:pPr>
        <w:pStyle w:val="Code"/>
      </w:pPr>
      <w:r>
        <w:t xml:space="preserve">    n9HRPDUSessionInfo                                  [100] N9HRPDUSessionInfo,</w:t>
      </w:r>
    </w:p>
    <w:p w14:paraId="6101AC96" w14:textId="77777777" w:rsidR="00A61A83" w:rsidRDefault="00A61A83" w:rsidP="00A61A83">
      <w:pPr>
        <w:pStyle w:val="Code"/>
      </w:pPr>
      <w:r>
        <w:t xml:space="preserve">    s8HRBearerInfo                                      [101] S8HRBearerInfo,</w:t>
      </w:r>
    </w:p>
    <w:p w14:paraId="1846EB9C" w14:textId="77777777" w:rsidR="00A61A83" w:rsidRDefault="00A61A83" w:rsidP="00A61A83">
      <w:pPr>
        <w:pStyle w:val="Code"/>
      </w:pPr>
    </w:p>
    <w:p w14:paraId="73C96F79" w14:textId="77777777" w:rsidR="00A61A83" w:rsidRDefault="00A61A83" w:rsidP="00A61A83">
      <w:pPr>
        <w:pStyle w:val="Code"/>
      </w:pPr>
      <w:r>
        <w:t xml:space="preserve">    -- Separated Location Reporting, see clause 7.3.4</w:t>
      </w:r>
    </w:p>
    <w:p w14:paraId="11C670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04E2BF25" w14:textId="77777777" w:rsidR="00A61A83" w:rsidRDefault="00A61A83" w:rsidP="00A61A83">
      <w:pPr>
        <w:pStyle w:val="Code"/>
      </w:pPr>
    </w:p>
    <w:p w14:paraId="09CBB148" w14:textId="77777777" w:rsidR="00A61A83" w:rsidRDefault="00A61A83" w:rsidP="00A61A83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7.11.2</w:t>
      </w:r>
    </w:p>
    <w:p w14:paraId="665CCB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10F8F8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3A7436C2" w14:textId="77777777" w:rsidR="00A61A83" w:rsidRDefault="00A61A83" w:rsidP="00A61A83">
      <w:pPr>
        <w:pStyle w:val="Code"/>
      </w:pPr>
    </w:p>
    <w:p w14:paraId="17658333" w14:textId="77777777" w:rsidR="00A61A83" w:rsidRDefault="00A61A83" w:rsidP="00A61A83">
      <w:pPr>
        <w:pStyle w:val="Code"/>
      </w:pPr>
      <w:r>
        <w:t xml:space="preserve">    -- IMS events, see clause 7.12.4.2</w:t>
      </w:r>
    </w:p>
    <w:p w14:paraId="2C67036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   [105] </w:t>
      </w:r>
      <w:proofErr w:type="spellStart"/>
      <w:r>
        <w:t>IMSMessage</w:t>
      </w:r>
      <w:proofErr w:type="spellEnd"/>
      <w:r>
        <w:t>,</w:t>
      </w:r>
    </w:p>
    <w:p w14:paraId="06F9A7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   [106] </w:t>
      </w:r>
      <w:proofErr w:type="spellStart"/>
      <w:r>
        <w:t>StartOfInterceptionForActiveIMSSession</w:t>
      </w:r>
      <w:proofErr w:type="spellEnd"/>
      <w:r>
        <w:t>,</w:t>
      </w:r>
    </w:p>
    <w:p w14:paraId="32A973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   [107] </w:t>
      </w:r>
      <w:proofErr w:type="spellStart"/>
      <w:r>
        <w:t>IMSCCUnavailable</w:t>
      </w:r>
      <w:proofErr w:type="spellEnd"/>
      <w:r>
        <w:t>,</w:t>
      </w:r>
    </w:p>
    <w:p w14:paraId="29D0E5C6" w14:textId="77777777" w:rsidR="00A61A83" w:rsidRDefault="00A61A83" w:rsidP="00A61A83">
      <w:pPr>
        <w:pStyle w:val="Code"/>
      </w:pPr>
    </w:p>
    <w:p w14:paraId="4E0BA9E1" w14:textId="77777777" w:rsidR="00A61A83" w:rsidRDefault="00A61A83" w:rsidP="00A61A83">
      <w:pPr>
        <w:pStyle w:val="Code"/>
      </w:pPr>
      <w:r>
        <w:t xml:space="preserve">    -- UDM events, see clause 7.2.2</w:t>
      </w:r>
    </w:p>
    <w:p w14:paraId="30810B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uDMLocationInformationResult</w:t>
      </w:r>
      <w:proofErr w:type="spellEnd"/>
      <w:r>
        <w:t xml:space="preserve">                        [108] </w:t>
      </w:r>
      <w:proofErr w:type="spellStart"/>
      <w:r>
        <w:t>UDMLocationInformationResult</w:t>
      </w:r>
      <w:proofErr w:type="spellEnd"/>
      <w:r>
        <w:t>,</w:t>
      </w:r>
    </w:p>
    <w:p w14:paraId="61A259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2C4AD29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4D7D1510" w14:textId="77777777" w:rsidR="00A61A83" w:rsidRDefault="00A61A83" w:rsidP="00A61A83">
      <w:pPr>
        <w:pStyle w:val="Code"/>
      </w:pPr>
    </w:p>
    <w:p w14:paraId="529DE17A" w14:textId="77777777" w:rsidR="00A61A83" w:rsidRDefault="00A61A83" w:rsidP="00A61A83">
      <w:pPr>
        <w:pStyle w:val="Code"/>
      </w:pPr>
      <w:r>
        <w:t xml:space="preserve">    -- AMF events, see 6.2.2.2.8</w:t>
      </w:r>
    </w:p>
    <w:p w14:paraId="0DDFD6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5F44C7CA" w14:textId="77777777" w:rsidR="00A61A83" w:rsidRDefault="00A61A83" w:rsidP="00A61A83">
      <w:pPr>
        <w:pStyle w:val="Code"/>
      </w:pPr>
    </w:p>
    <w:p w14:paraId="6CB18917" w14:textId="77777777" w:rsidR="00A61A83" w:rsidRDefault="00A61A83" w:rsidP="00A61A83">
      <w:pPr>
        <w:pStyle w:val="Code"/>
      </w:pPr>
      <w:r>
        <w:t xml:space="preserve">    -- MME Events, see clause 6.3.2.2.8</w:t>
      </w:r>
    </w:p>
    <w:p w14:paraId="71E529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7F6673BA" w14:textId="77777777" w:rsidR="00A61A83" w:rsidRDefault="00A61A83" w:rsidP="00A61A83">
      <w:pPr>
        <w:pStyle w:val="Code"/>
      </w:pPr>
    </w:p>
    <w:p w14:paraId="1872AA12" w14:textId="77777777" w:rsidR="00A61A83" w:rsidRDefault="00A61A83" w:rsidP="00A61A83">
      <w:pPr>
        <w:pStyle w:val="Code"/>
      </w:pPr>
      <w:r>
        <w:t xml:space="preserve">    -- AMF events, see 6.2.2.2.9 continued from choice 5</w:t>
      </w:r>
    </w:p>
    <w:p w14:paraId="01F345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6CD0BF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</w:p>
    <w:p w14:paraId="1F4B6049" w14:textId="77777777" w:rsidR="00A61A83" w:rsidRDefault="00A61A83" w:rsidP="00A61A83">
      <w:pPr>
        <w:pStyle w:val="Code"/>
      </w:pPr>
      <w:r>
        <w:t>}</w:t>
      </w:r>
    </w:p>
    <w:p w14:paraId="29B98BCA" w14:textId="77777777" w:rsidR="00A61A83" w:rsidRDefault="00A61A83" w:rsidP="00A61A83">
      <w:pPr>
        <w:pStyle w:val="Code"/>
      </w:pPr>
    </w:p>
    <w:p w14:paraId="4E3491DC" w14:textId="77777777" w:rsidR="00A61A83" w:rsidRDefault="00A61A83" w:rsidP="00A61A83">
      <w:pPr>
        <w:pStyle w:val="CodeHeader"/>
      </w:pPr>
      <w:r>
        <w:t>-- ==============</w:t>
      </w:r>
    </w:p>
    <w:p w14:paraId="51CC77B8" w14:textId="77777777" w:rsidR="00A61A83" w:rsidRDefault="00A61A83" w:rsidP="00A61A83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2C199CAB" w14:textId="77777777" w:rsidR="00A61A83" w:rsidRDefault="00A61A83" w:rsidP="00A61A83">
      <w:pPr>
        <w:pStyle w:val="Code"/>
      </w:pPr>
      <w:r>
        <w:t>-- ==============</w:t>
      </w:r>
    </w:p>
    <w:p w14:paraId="6D9C2941" w14:textId="77777777" w:rsidR="00A61A83" w:rsidRDefault="00A61A83" w:rsidP="00A61A83">
      <w:pPr>
        <w:pStyle w:val="Code"/>
      </w:pPr>
    </w:p>
    <w:p w14:paraId="1AE79A5A" w14:textId="77777777" w:rsidR="00A61A83" w:rsidRDefault="00A61A83" w:rsidP="00A61A83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42192C5D" w14:textId="77777777" w:rsidR="00A61A83" w:rsidRDefault="00A61A83" w:rsidP="00A61A83">
      <w:pPr>
        <w:pStyle w:val="Code"/>
      </w:pPr>
    </w:p>
    <w:p w14:paraId="5AC7B211" w14:textId="77777777" w:rsidR="00A61A83" w:rsidRDefault="00A61A83" w:rsidP="00A61A83">
      <w:pPr>
        <w:pStyle w:val="CodeHeader"/>
      </w:pPr>
      <w:r>
        <w:t>-- ===============</w:t>
      </w:r>
    </w:p>
    <w:p w14:paraId="3A071E8D" w14:textId="77777777" w:rsidR="00A61A83" w:rsidRDefault="00A61A83" w:rsidP="00A61A83">
      <w:pPr>
        <w:pStyle w:val="CodeHeader"/>
      </w:pPr>
      <w:r>
        <w:t>-- HI2 IRI payload</w:t>
      </w:r>
    </w:p>
    <w:p w14:paraId="3E2BE209" w14:textId="77777777" w:rsidR="00A61A83" w:rsidRDefault="00A61A83" w:rsidP="00A61A83">
      <w:pPr>
        <w:pStyle w:val="Code"/>
      </w:pPr>
      <w:r>
        <w:t>-- ===============</w:t>
      </w:r>
    </w:p>
    <w:p w14:paraId="348B52CE" w14:textId="77777777" w:rsidR="00A61A83" w:rsidRDefault="00A61A83" w:rsidP="00A61A83">
      <w:pPr>
        <w:pStyle w:val="Code"/>
      </w:pPr>
    </w:p>
    <w:p w14:paraId="5FF47303" w14:textId="77777777" w:rsidR="00A61A83" w:rsidRDefault="00A61A83" w:rsidP="00A61A83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3FED338D" w14:textId="77777777" w:rsidR="00A61A83" w:rsidRDefault="00A61A83" w:rsidP="00A61A83">
      <w:pPr>
        <w:pStyle w:val="Code"/>
      </w:pPr>
      <w:r>
        <w:t>{</w:t>
      </w:r>
    </w:p>
    <w:p w14:paraId="09DF6C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5B547699" w14:textId="77777777" w:rsidR="00A61A83" w:rsidRDefault="00A61A83" w:rsidP="00A61A83">
      <w:pPr>
        <w:pStyle w:val="Code"/>
      </w:pPr>
      <w:r>
        <w:lastRenderedPageBreak/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5256C4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65C95BB7" w14:textId="77777777" w:rsidR="00A61A83" w:rsidRDefault="00A61A83" w:rsidP="00A61A83">
      <w:pPr>
        <w:pStyle w:val="Code"/>
      </w:pPr>
      <w:r>
        <w:t>}</w:t>
      </w:r>
    </w:p>
    <w:p w14:paraId="78D07ADB" w14:textId="77777777" w:rsidR="00A61A83" w:rsidRDefault="00A61A83" w:rsidP="00A61A83">
      <w:pPr>
        <w:pStyle w:val="Code"/>
      </w:pPr>
    </w:p>
    <w:p w14:paraId="71061BAA" w14:textId="77777777" w:rsidR="00A61A83" w:rsidRDefault="00A61A83" w:rsidP="00A61A83">
      <w:pPr>
        <w:pStyle w:val="Code"/>
      </w:pPr>
      <w:proofErr w:type="spellStart"/>
      <w:r>
        <w:t>IRIEvent</w:t>
      </w:r>
      <w:proofErr w:type="spellEnd"/>
      <w:r>
        <w:t xml:space="preserve"> ::= CHOICE</w:t>
      </w:r>
    </w:p>
    <w:p w14:paraId="12604F8F" w14:textId="77777777" w:rsidR="00A61A83" w:rsidRDefault="00A61A83" w:rsidP="00A61A83">
      <w:pPr>
        <w:pStyle w:val="Code"/>
      </w:pPr>
      <w:r>
        <w:t>{</w:t>
      </w:r>
    </w:p>
    <w:p w14:paraId="13D8CBBC" w14:textId="77777777" w:rsidR="00A61A83" w:rsidRDefault="00A61A83" w:rsidP="00A61A83">
      <w:pPr>
        <w:pStyle w:val="Code"/>
      </w:pPr>
      <w:r>
        <w:t xml:space="preserve">    -- Registration-related events, see clause 6.2.2</w:t>
      </w:r>
    </w:p>
    <w:p w14:paraId="7F0CBA45" w14:textId="77777777" w:rsidR="00A61A83" w:rsidRDefault="00A61A83" w:rsidP="00A61A83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2652D424" w14:textId="77777777" w:rsidR="00A61A83" w:rsidRDefault="00A61A83" w:rsidP="00A61A83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2A132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0D12DFC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281EC2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   [5] </w:t>
      </w:r>
      <w:proofErr w:type="spellStart"/>
      <w:r>
        <w:t>AMFUnsuccessfulProcedure</w:t>
      </w:r>
      <w:proofErr w:type="spellEnd"/>
      <w:r>
        <w:t>,</w:t>
      </w:r>
    </w:p>
    <w:p w14:paraId="3F1E952D" w14:textId="77777777" w:rsidR="00A61A83" w:rsidRDefault="00A61A83" w:rsidP="00A61A83">
      <w:pPr>
        <w:pStyle w:val="Code"/>
      </w:pPr>
    </w:p>
    <w:p w14:paraId="134DB9A4" w14:textId="77777777" w:rsidR="00A61A83" w:rsidRDefault="00A61A83" w:rsidP="00A61A83">
      <w:pPr>
        <w:pStyle w:val="Code"/>
      </w:pPr>
      <w:r>
        <w:t xml:space="preserve">    -- PDU session-related events, see clause 6.2.3</w:t>
      </w:r>
    </w:p>
    <w:p w14:paraId="27D777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1009DE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65B93A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0E0FDB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115537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   [10] </w:t>
      </w:r>
      <w:proofErr w:type="spellStart"/>
      <w:r>
        <w:t>SMFUnsuccessfulProcedure</w:t>
      </w:r>
      <w:proofErr w:type="spellEnd"/>
      <w:r>
        <w:t>,</w:t>
      </w:r>
    </w:p>
    <w:p w14:paraId="0D4D9EDD" w14:textId="77777777" w:rsidR="00A61A83" w:rsidRDefault="00A61A83" w:rsidP="00A61A83">
      <w:pPr>
        <w:pStyle w:val="Code"/>
      </w:pPr>
    </w:p>
    <w:p w14:paraId="75D43BE1" w14:textId="77777777" w:rsidR="00A61A83" w:rsidRDefault="00A61A83" w:rsidP="00A61A83">
      <w:pPr>
        <w:pStyle w:val="Code"/>
      </w:pPr>
      <w:r>
        <w:t xml:space="preserve">    -- Subscriber-management related events, see clause 7.2.2</w:t>
      </w:r>
    </w:p>
    <w:p w14:paraId="6A0A1E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213D0C0B" w14:textId="77777777" w:rsidR="00A61A83" w:rsidRDefault="00A61A83" w:rsidP="00A61A83">
      <w:pPr>
        <w:pStyle w:val="Code"/>
      </w:pPr>
    </w:p>
    <w:p w14:paraId="3E03C56F" w14:textId="77777777" w:rsidR="00A61A83" w:rsidRDefault="00A61A83" w:rsidP="00A61A83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31B9F9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46957897" w14:textId="77777777" w:rsidR="00A61A83" w:rsidRDefault="00A61A83" w:rsidP="00A61A83">
      <w:pPr>
        <w:pStyle w:val="Code"/>
      </w:pPr>
    </w:p>
    <w:p w14:paraId="6F400A26" w14:textId="77777777" w:rsidR="00A61A83" w:rsidRDefault="00A61A83" w:rsidP="00A61A83">
      <w:pPr>
        <w:pStyle w:val="Code"/>
      </w:pPr>
      <w:r>
        <w:t xml:space="preserve">    -- LALS-related events, see clause 7.3.1</w:t>
      </w:r>
    </w:p>
    <w:p w14:paraId="06D257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4E637D18" w14:textId="77777777" w:rsidR="00A61A83" w:rsidRDefault="00A61A83" w:rsidP="00A61A83">
      <w:pPr>
        <w:pStyle w:val="Code"/>
      </w:pPr>
    </w:p>
    <w:p w14:paraId="59C2F1F6" w14:textId="77777777" w:rsidR="00A61A83" w:rsidRDefault="00A61A83" w:rsidP="00A61A83">
      <w:pPr>
        <w:pStyle w:val="Code"/>
      </w:pPr>
      <w:r>
        <w:t xml:space="preserve">    -- PDHR/PDSR-related events, see clause 6.2.3.4.1</w:t>
      </w:r>
    </w:p>
    <w:p w14:paraId="26C947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12DA30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5781EA05" w14:textId="77777777" w:rsidR="00A61A83" w:rsidRDefault="00A61A83" w:rsidP="00A61A83">
      <w:pPr>
        <w:pStyle w:val="Code"/>
      </w:pPr>
    </w:p>
    <w:p w14:paraId="2DFBA2C6" w14:textId="77777777" w:rsidR="00A61A83" w:rsidRDefault="00A61A83" w:rsidP="00A61A83">
      <w:pPr>
        <w:pStyle w:val="Code"/>
      </w:pPr>
      <w:r>
        <w:t xml:space="preserve">    -- MDF-related events, see clause 7.3.2</w:t>
      </w:r>
    </w:p>
    <w:p w14:paraId="29A061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08C61766" w14:textId="77777777" w:rsidR="00A61A83" w:rsidRDefault="00A61A83" w:rsidP="00A61A83">
      <w:pPr>
        <w:pStyle w:val="Code"/>
      </w:pPr>
    </w:p>
    <w:p w14:paraId="327C4925" w14:textId="77777777" w:rsidR="00A61A83" w:rsidRDefault="00A61A83" w:rsidP="00A61A83">
      <w:pPr>
        <w:pStyle w:val="Code"/>
      </w:pPr>
      <w:r>
        <w:t xml:space="preserve">    -- MMS-related events, see clause 7.4.2</w:t>
      </w:r>
    </w:p>
    <w:p w14:paraId="650EE6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07BD43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02D90A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5B6DF5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247EAF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2B2E0D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20D71A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7725343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6950A5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55D8CE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798231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12A7D5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4BC17E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591060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643FB9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7BC37F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15ED5D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4E3834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5D41B9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3D70C920" w14:textId="77777777" w:rsidR="00A61A83" w:rsidRDefault="00A61A83" w:rsidP="00A61A83">
      <w:pPr>
        <w:pStyle w:val="Code"/>
      </w:pPr>
    </w:p>
    <w:p w14:paraId="2AE0AE23" w14:textId="77777777" w:rsidR="00A61A83" w:rsidRDefault="00A61A83" w:rsidP="00A61A83">
      <w:pPr>
        <w:pStyle w:val="Code"/>
      </w:pPr>
      <w:r>
        <w:t xml:space="preserve">    -- PTC-related events, see clause 7.5.2</w:t>
      </w:r>
    </w:p>
    <w:p w14:paraId="088542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7B5783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676DE1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7D7E94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7C00D7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47568F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5EC54B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51F514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422408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7B7544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5CCA306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53AF2D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02805B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11375F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1446B0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76F768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0C67496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71789C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3B2866F8" w14:textId="77777777" w:rsidR="00A61A83" w:rsidRDefault="00A61A83" w:rsidP="00A61A83">
      <w:pPr>
        <w:pStyle w:val="Code"/>
      </w:pPr>
    </w:p>
    <w:p w14:paraId="18030725" w14:textId="77777777" w:rsidR="00A61A83" w:rsidRDefault="00A61A83" w:rsidP="00A61A83">
      <w:pPr>
        <w:pStyle w:val="Code"/>
      </w:pPr>
      <w:r>
        <w:lastRenderedPageBreak/>
        <w:t xml:space="preserve">    -- More Subscriber-management related events, see clause 7.2.2</w:t>
      </w:r>
    </w:p>
    <w:p w14:paraId="4735E21E" w14:textId="77777777" w:rsidR="00A61A83" w:rsidRDefault="00A61A83" w:rsidP="00A61A83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79308444" w14:textId="77777777" w:rsidR="00A61A83" w:rsidRDefault="00A61A83" w:rsidP="00A61A83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554F3012" w14:textId="77777777" w:rsidR="00A61A83" w:rsidRDefault="00A61A83" w:rsidP="00A61A83">
      <w:pPr>
        <w:pStyle w:val="Code"/>
      </w:pPr>
    </w:p>
    <w:p w14:paraId="59F3F6AF" w14:textId="77777777" w:rsidR="00A61A83" w:rsidRDefault="00A61A83" w:rsidP="00A61A83">
      <w:pPr>
        <w:pStyle w:val="Code"/>
      </w:pPr>
      <w:r>
        <w:t xml:space="preserve">    -- SMS-related events, continued from choice 12</w:t>
      </w:r>
    </w:p>
    <w:p w14:paraId="7F4B70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0C30E259" w14:textId="77777777" w:rsidR="00A61A83" w:rsidRDefault="00A61A83" w:rsidP="00A61A83">
      <w:pPr>
        <w:pStyle w:val="Code"/>
      </w:pPr>
    </w:p>
    <w:p w14:paraId="4A682229" w14:textId="77777777" w:rsidR="00A61A83" w:rsidRDefault="00A61A83" w:rsidP="00A61A83">
      <w:pPr>
        <w:pStyle w:val="Code"/>
      </w:pPr>
      <w:r>
        <w:t xml:space="preserve">    -- MA PDU session-related events, see clause 6.2.3.2.7</w:t>
      </w:r>
    </w:p>
    <w:p w14:paraId="17F350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6C6C63C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153DC2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7D4F51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66FF1F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646607FE" w14:textId="77777777" w:rsidR="00A61A83" w:rsidRDefault="00A61A83" w:rsidP="00A61A83">
      <w:pPr>
        <w:pStyle w:val="Code"/>
      </w:pPr>
    </w:p>
    <w:p w14:paraId="394D823A" w14:textId="77777777" w:rsidR="00A61A83" w:rsidRDefault="00A61A83" w:rsidP="00A61A83">
      <w:pPr>
        <w:pStyle w:val="Code"/>
      </w:pPr>
      <w:r>
        <w:t xml:space="preserve">    -- Identifier Association events, see clauses 6.2.2.2.7 and 6.3.2.2.2</w:t>
      </w:r>
    </w:p>
    <w:p w14:paraId="6D89B493" w14:textId="77777777" w:rsidR="00A61A83" w:rsidRDefault="00A61A83" w:rsidP="00A61A83">
      <w:pPr>
        <w:pStyle w:val="Code"/>
      </w:pPr>
      <w:r>
        <w:t xml:space="preserve">     </w:t>
      </w:r>
      <w:proofErr w:type="spellStart"/>
      <w:r>
        <w:t>aMFIdentifierAssociation</w:t>
      </w:r>
      <w:proofErr w:type="spellEnd"/>
      <w:r>
        <w:t xml:space="preserve">                           [62] </w:t>
      </w:r>
      <w:proofErr w:type="spellStart"/>
      <w:r>
        <w:t>AMFIdentifierAssociation</w:t>
      </w:r>
      <w:proofErr w:type="spellEnd"/>
      <w:r>
        <w:t>,</w:t>
      </w:r>
    </w:p>
    <w:p w14:paraId="56E14C82" w14:textId="77777777" w:rsidR="00A61A83" w:rsidRDefault="00A61A83" w:rsidP="00A61A83">
      <w:pPr>
        <w:pStyle w:val="Code"/>
      </w:pPr>
      <w:r>
        <w:t xml:space="preserve">     </w:t>
      </w:r>
      <w:proofErr w:type="spellStart"/>
      <w:r>
        <w:t>mMEIdentifierAssociation</w:t>
      </w:r>
      <w:proofErr w:type="spellEnd"/>
      <w:r>
        <w:t xml:space="preserve">                           [63] </w:t>
      </w:r>
      <w:proofErr w:type="spellStart"/>
      <w:r>
        <w:t>MMEIdentifierAssociation</w:t>
      </w:r>
      <w:proofErr w:type="spellEnd"/>
      <w:r>
        <w:t>,</w:t>
      </w:r>
    </w:p>
    <w:p w14:paraId="1C4100A7" w14:textId="77777777" w:rsidR="00A61A83" w:rsidRDefault="00A61A83" w:rsidP="00A61A83">
      <w:pPr>
        <w:pStyle w:val="Code"/>
      </w:pPr>
    </w:p>
    <w:p w14:paraId="04C2CFF4" w14:textId="77777777" w:rsidR="00A61A83" w:rsidRDefault="00A61A83" w:rsidP="00A61A83">
      <w:pPr>
        <w:pStyle w:val="Code"/>
      </w:pPr>
      <w:r>
        <w:t xml:space="preserve">    -- PDU to MA PDU session-related events, see clause 6.2.3.2.8</w:t>
      </w:r>
    </w:p>
    <w:p w14:paraId="40B069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4ACB631B" w14:textId="77777777" w:rsidR="00A61A83" w:rsidRDefault="00A61A83" w:rsidP="00A61A83">
      <w:pPr>
        <w:pStyle w:val="Code"/>
      </w:pPr>
    </w:p>
    <w:p w14:paraId="77A5F153" w14:textId="77777777" w:rsidR="00A61A83" w:rsidRDefault="00A61A83" w:rsidP="00A61A83">
      <w:pPr>
        <w:pStyle w:val="Code"/>
      </w:pPr>
      <w:r>
        <w:t xml:space="preserve">    -- NEF services related events, see clause 7.7.2,</w:t>
      </w:r>
    </w:p>
    <w:p w14:paraId="3427FA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7CB983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73EA72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043942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23A5A51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24BB01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35347F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3A1BD8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5944CB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3F51E1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434207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57346706" w14:textId="77777777" w:rsidR="00A61A83" w:rsidRDefault="00A61A83" w:rsidP="00A61A83">
      <w:pPr>
        <w:pStyle w:val="Code"/>
      </w:pPr>
      <w:r>
        <w:t xml:space="preserve">    -- SCEF services related events, see clause 7.8.2</w:t>
      </w:r>
    </w:p>
    <w:p w14:paraId="106144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7E9903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4F3B4F3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3159C0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5B3BB7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1CFEC6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750BD1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616074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4C6B18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4384B1A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54A15F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4DE59537" w14:textId="77777777" w:rsidR="00A61A83" w:rsidRDefault="00A61A83" w:rsidP="00A61A83">
      <w:pPr>
        <w:pStyle w:val="Code"/>
      </w:pPr>
    </w:p>
    <w:p w14:paraId="7B9A32F9" w14:textId="77777777" w:rsidR="00A61A83" w:rsidRDefault="00A61A83" w:rsidP="00A61A83">
      <w:pPr>
        <w:pStyle w:val="Code"/>
      </w:pPr>
      <w:r>
        <w:t xml:space="preserve">    -- EPS Events, see clause 6.3</w:t>
      </w:r>
    </w:p>
    <w:p w14:paraId="65A26C0C" w14:textId="77777777" w:rsidR="00A61A83" w:rsidRDefault="00A61A83" w:rsidP="00A61A83">
      <w:pPr>
        <w:pStyle w:val="Code"/>
      </w:pPr>
    </w:p>
    <w:p w14:paraId="2317F049" w14:textId="77777777" w:rsidR="00A61A83" w:rsidRDefault="00A61A83" w:rsidP="00A61A83">
      <w:pPr>
        <w:pStyle w:val="Code"/>
      </w:pPr>
      <w:r>
        <w:t xml:space="preserve">    -- MME Events, see clause 6.3.2.2</w:t>
      </w:r>
    </w:p>
    <w:p w14:paraId="6869F7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445791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6E7064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68D4A8B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4158F4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0CB08C23" w14:textId="77777777" w:rsidR="00A61A83" w:rsidRDefault="00A61A83" w:rsidP="00A61A83">
      <w:pPr>
        <w:pStyle w:val="Code"/>
      </w:pPr>
    </w:p>
    <w:p w14:paraId="6BFCE005" w14:textId="77777777" w:rsidR="00A61A83" w:rsidRDefault="00A61A83" w:rsidP="00A61A83">
      <w:pPr>
        <w:pStyle w:val="Code"/>
      </w:pPr>
      <w:r>
        <w:t xml:space="preserve">    -- AKMA key management events, see clause 7.9.1</w:t>
      </w:r>
    </w:p>
    <w:p w14:paraId="5F2B20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149210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42891A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20D695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6333081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37CA9F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7360FA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6A686D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432F33D3" w14:textId="77777777" w:rsidR="00A61A83" w:rsidRDefault="00A61A83" w:rsidP="00A61A83">
      <w:pPr>
        <w:pStyle w:val="Code"/>
      </w:pPr>
    </w:p>
    <w:p w14:paraId="04E3FF45" w14:textId="77777777" w:rsidR="00A61A83" w:rsidRDefault="00A61A83" w:rsidP="00A61A83">
      <w:pPr>
        <w:pStyle w:val="Code"/>
      </w:pPr>
      <w:r>
        <w:t xml:space="preserve">    -- tag 100 is reserved because there is no equivalent n9HRPDUSessionInfo in </w:t>
      </w:r>
      <w:proofErr w:type="spellStart"/>
      <w:r>
        <w:t>IRIEvent</w:t>
      </w:r>
      <w:proofErr w:type="spellEnd"/>
      <w:r>
        <w:t>.</w:t>
      </w:r>
    </w:p>
    <w:p w14:paraId="39C4B6D5" w14:textId="77777777" w:rsidR="00A61A83" w:rsidRDefault="00A61A83" w:rsidP="00A61A83">
      <w:pPr>
        <w:pStyle w:val="Code"/>
      </w:pPr>
      <w:r>
        <w:t xml:space="preserve">    -- tag 101 is reserved because there is no equivalent S8HRBearerInfo in </w:t>
      </w:r>
      <w:proofErr w:type="spellStart"/>
      <w:r>
        <w:t>IRIEvent</w:t>
      </w:r>
      <w:proofErr w:type="spellEnd"/>
      <w:r>
        <w:t>.</w:t>
      </w:r>
    </w:p>
    <w:p w14:paraId="4AA6EF22" w14:textId="77777777" w:rsidR="00A61A83" w:rsidRDefault="00A61A83" w:rsidP="00A61A83">
      <w:pPr>
        <w:pStyle w:val="Code"/>
      </w:pPr>
      <w:r>
        <w:t xml:space="preserve">    -- Separated Location Reporting, see clause 7.3.4</w:t>
      </w:r>
    </w:p>
    <w:p w14:paraId="0130B8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45211075" w14:textId="77777777" w:rsidR="00A61A83" w:rsidRDefault="00A61A83" w:rsidP="00A61A83">
      <w:pPr>
        <w:pStyle w:val="Code"/>
      </w:pPr>
    </w:p>
    <w:p w14:paraId="20813BF0" w14:textId="77777777" w:rsidR="00A61A83" w:rsidRDefault="00A61A83" w:rsidP="00A61A83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7.11.3</w:t>
      </w:r>
    </w:p>
    <w:p w14:paraId="18E5268E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2A04CA3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14CD5A8C" w14:textId="77777777" w:rsidR="00A61A83" w:rsidRDefault="00A61A83" w:rsidP="00A61A83">
      <w:pPr>
        <w:pStyle w:val="Code"/>
      </w:pPr>
    </w:p>
    <w:p w14:paraId="25176ECC" w14:textId="77777777" w:rsidR="00A61A83" w:rsidRDefault="00A61A83" w:rsidP="00A61A83">
      <w:pPr>
        <w:pStyle w:val="Code"/>
      </w:pPr>
      <w:r>
        <w:t xml:space="preserve">    -- IMS events, see clause 7.11.4.2</w:t>
      </w:r>
    </w:p>
    <w:p w14:paraId="0F025B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   [105] </w:t>
      </w:r>
      <w:proofErr w:type="spellStart"/>
      <w:r>
        <w:t>IMSMessage</w:t>
      </w:r>
      <w:proofErr w:type="spellEnd"/>
      <w:r>
        <w:t>,</w:t>
      </w:r>
    </w:p>
    <w:p w14:paraId="688E83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   [106] </w:t>
      </w:r>
      <w:proofErr w:type="spellStart"/>
      <w:r>
        <w:t>StartOfInterceptionForActiveIMSSession</w:t>
      </w:r>
      <w:proofErr w:type="spellEnd"/>
      <w:r>
        <w:t>,</w:t>
      </w:r>
    </w:p>
    <w:p w14:paraId="3E4FC4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   [107] </w:t>
      </w:r>
      <w:proofErr w:type="spellStart"/>
      <w:r>
        <w:t>IMSCCUnavailable</w:t>
      </w:r>
      <w:proofErr w:type="spellEnd"/>
      <w:r>
        <w:t>,</w:t>
      </w:r>
    </w:p>
    <w:p w14:paraId="152EED21" w14:textId="77777777" w:rsidR="00A61A83" w:rsidRDefault="00A61A83" w:rsidP="00A61A83">
      <w:pPr>
        <w:pStyle w:val="Code"/>
      </w:pPr>
    </w:p>
    <w:p w14:paraId="444BBD91" w14:textId="77777777" w:rsidR="00A61A83" w:rsidRDefault="00A61A83" w:rsidP="00A61A83">
      <w:pPr>
        <w:pStyle w:val="Code"/>
      </w:pPr>
      <w:r>
        <w:t xml:space="preserve">    -- UDM events, see clause 7.2.2</w:t>
      </w:r>
    </w:p>
    <w:p w14:paraId="28B42E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uDMLocationInformationResultRecord</w:t>
      </w:r>
      <w:proofErr w:type="spellEnd"/>
      <w:r>
        <w:t xml:space="preserve">                  [108] </w:t>
      </w:r>
      <w:proofErr w:type="spellStart"/>
      <w:r>
        <w:t>UDMLocationInformationResult</w:t>
      </w:r>
      <w:proofErr w:type="spellEnd"/>
      <w:r>
        <w:t>,</w:t>
      </w:r>
    </w:p>
    <w:p w14:paraId="2366FC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40F629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3EA2966C" w14:textId="77777777" w:rsidR="00A61A83" w:rsidRDefault="00A61A83" w:rsidP="00A61A83">
      <w:pPr>
        <w:pStyle w:val="Code"/>
      </w:pPr>
    </w:p>
    <w:p w14:paraId="7E718A4B" w14:textId="77777777" w:rsidR="00A61A83" w:rsidRDefault="00A61A83" w:rsidP="00A61A83">
      <w:pPr>
        <w:pStyle w:val="Code"/>
      </w:pPr>
      <w:r>
        <w:t xml:space="preserve">    -- AMF events, see 6.2.2.2.8</w:t>
      </w:r>
    </w:p>
    <w:p w14:paraId="64D350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19B16B2B" w14:textId="77777777" w:rsidR="00A61A83" w:rsidRDefault="00A61A83" w:rsidP="00A61A83">
      <w:pPr>
        <w:pStyle w:val="Code"/>
      </w:pPr>
    </w:p>
    <w:p w14:paraId="46690F90" w14:textId="77777777" w:rsidR="00A61A83" w:rsidRDefault="00A61A83" w:rsidP="00A61A83">
      <w:pPr>
        <w:pStyle w:val="Code"/>
      </w:pPr>
      <w:r>
        <w:t xml:space="preserve">    -- MME Events, see clause 6.3.2.2.8</w:t>
      </w:r>
    </w:p>
    <w:p w14:paraId="4786D0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1A0B82C7" w14:textId="77777777" w:rsidR="00A61A83" w:rsidRDefault="00A61A83" w:rsidP="00A61A83">
      <w:pPr>
        <w:pStyle w:val="Code"/>
      </w:pPr>
    </w:p>
    <w:p w14:paraId="46A4C71D" w14:textId="77777777" w:rsidR="00A61A83" w:rsidRDefault="00A61A83" w:rsidP="00A61A83">
      <w:pPr>
        <w:pStyle w:val="Code"/>
      </w:pPr>
      <w:r>
        <w:t xml:space="preserve">    -- AMF events, see 6.2.2.2.9 continued from choice 5</w:t>
      </w:r>
    </w:p>
    <w:p w14:paraId="3A776D9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12B318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</w:p>
    <w:p w14:paraId="7BCC9651" w14:textId="77777777" w:rsidR="00A61A83" w:rsidRDefault="00A61A83" w:rsidP="00A61A83">
      <w:pPr>
        <w:pStyle w:val="Code"/>
      </w:pPr>
      <w:r>
        <w:t>}</w:t>
      </w:r>
    </w:p>
    <w:p w14:paraId="72AF93B0" w14:textId="77777777" w:rsidR="00A61A83" w:rsidRDefault="00A61A83" w:rsidP="00A61A83">
      <w:pPr>
        <w:pStyle w:val="Code"/>
      </w:pPr>
    </w:p>
    <w:p w14:paraId="54C1C74A" w14:textId="77777777" w:rsidR="00A61A83" w:rsidRDefault="00A61A83" w:rsidP="00A61A83">
      <w:pPr>
        <w:pStyle w:val="Code"/>
      </w:pPr>
      <w:proofErr w:type="spellStart"/>
      <w:r>
        <w:t>IRITargetIdentifier</w:t>
      </w:r>
      <w:proofErr w:type="spellEnd"/>
      <w:r>
        <w:t xml:space="preserve"> ::= SEQUENCE</w:t>
      </w:r>
    </w:p>
    <w:p w14:paraId="29074191" w14:textId="77777777" w:rsidR="00A61A83" w:rsidRDefault="00A61A83" w:rsidP="00A61A83">
      <w:pPr>
        <w:pStyle w:val="Code"/>
      </w:pPr>
      <w:r>
        <w:t>{</w:t>
      </w:r>
    </w:p>
    <w:p w14:paraId="166B2FCB" w14:textId="77777777" w:rsidR="00A61A83" w:rsidRDefault="00A61A83" w:rsidP="00A61A83">
      <w:pPr>
        <w:pStyle w:val="Code"/>
      </w:pPr>
      <w:r>
        <w:t xml:space="preserve">    identifier                                          [1] </w:t>
      </w:r>
      <w:proofErr w:type="spellStart"/>
      <w:r>
        <w:t>TargetIdentifier</w:t>
      </w:r>
      <w:proofErr w:type="spellEnd"/>
      <w:r>
        <w:t>,</w:t>
      </w:r>
    </w:p>
    <w:p w14:paraId="2915499A" w14:textId="77777777" w:rsidR="00A61A83" w:rsidRDefault="00A61A83" w:rsidP="00A61A83">
      <w:pPr>
        <w:pStyle w:val="Code"/>
      </w:pPr>
      <w:r>
        <w:t xml:space="preserve">    provenance                                          [2] </w:t>
      </w:r>
      <w:proofErr w:type="spellStart"/>
      <w:r>
        <w:t>TargetIdentifierProvenance</w:t>
      </w:r>
      <w:proofErr w:type="spellEnd"/>
      <w:r>
        <w:t xml:space="preserve"> OPTIONAL</w:t>
      </w:r>
    </w:p>
    <w:p w14:paraId="30B55E08" w14:textId="77777777" w:rsidR="00A61A83" w:rsidRDefault="00A61A83" w:rsidP="00A61A83">
      <w:pPr>
        <w:pStyle w:val="Code"/>
      </w:pPr>
      <w:r>
        <w:t>}</w:t>
      </w:r>
    </w:p>
    <w:p w14:paraId="38E51E84" w14:textId="77777777" w:rsidR="00A61A83" w:rsidRDefault="00A61A83" w:rsidP="00A61A83">
      <w:pPr>
        <w:pStyle w:val="Code"/>
      </w:pPr>
    </w:p>
    <w:p w14:paraId="48D07DFA" w14:textId="77777777" w:rsidR="00A61A83" w:rsidRDefault="00A61A83" w:rsidP="00A61A83">
      <w:pPr>
        <w:pStyle w:val="CodeHeader"/>
      </w:pPr>
      <w:r>
        <w:t>-- ==============</w:t>
      </w:r>
    </w:p>
    <w:p w14:paraId="017DB95D" w14:textId="77777777" w:rsidR="00A61A83" w:rsidRDefault="00A61A83" w:rsidP="00A61A83">
      <w:pPr>
        <w:pStyle w:val="CodeHeader"/>
      </w:pPr>
      <w:r>
        <w:t>-- HI3 CC payload</w:t>
      </w:r>
    </w:p>
    <w:p w14:paraId="4F3CDA95" w14:textId="77777777" w:rsidR="00A61A83" w:rsidRDefault="00A61A83" w:rsidP="00A61A83">
      <w:pPr>
        <w:pStyle w:val="Code"/>
      </w:pPr>
      <w:r>
        <w:t>-- ==============</w:t>
      </w:r>
    </w:p>
    <w:p w14:paraId="6C9A7000" w14:textId="77777777" w:rsidR="00A61A83" w:rsidRDefault="00A61A83" w:rsidP="00A61A83">
      <w:pPr>
        <w:pStyle w:val="Code"/>
      </w:pPr>
    </w:p>
    <w:p w14:paraId="7BC7AE8D" w14:textId="77777777" w:rsidR="00A61A83" w:rsidRDefault="00A61A83" w:rsidP="00A61A83">
      <w:pPr>
        <w:pStyle w:val="Code"/>
      </w:pPr>
      <w:proofErr w:type="spellStart"/>
      <w:r>
        <w:t>CCPayload</w:t>
      </w:r>
      <w:proofErr w:type="spellEnd"/>
      <w:r>
        <w:t xml:space="preserve"> ::= SEQUENCE</w:t>
      </w:r>
    </w:p>
    <w:p w14:paraId="36804F7C" w14:textId="77777777" w:rsidR="00A61A83" w:rsidRDefault="00A61A83" w:rsidP="00A61A83">
      <w:pPr>
        <w:pStyle w:val="Code"/>
      </w:pPr>
      <w:r>
        <w:t>{</w:t>
      </w:r>
    </w:p>
    <w:p w14:paraId="737610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   [1] RELATIVE-OID,</w:t>
      </w:r>
    </w:p>
    <w:p w14:paraId="1352B1E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   [2] CCPDU</w:t>
      </w:r>
    </w:p>
    <w:p w14:paraId="66804D20" w14:textId="77777777" w:rsidR="00A61A83" w:rsidRDefault="00A61A83" w:rsidP="00A61A83">
      <w:pPr>
        <w:pStyle w:val="Code"/>
      </w:pPr>
      <w:r>
        <w:t>}</w:t>
      </w:r>
    </w:p>
    <w:p w14:paraId="631BACC6" w14:textId="77777777" w:rsidR="00A61A83" w:rsidRDefault="00A61A83" w:rsidP="00A61A83">
      <w:pPr>
        <w:pStyle w:val="Code"/>
      </w:pPr>
    </w:p>
    <w:p w14:paraId="37C01434" w14:textId="77777777" w:rsidR="00A61A83" w:rsidRDefault="00A61A83" w:rsidP="00A61A83">
      <w:pPr>
        <w:pStyle w:val="Code"/>
      </w:pPr>
      <w:r>
        <w:t>CCPDU ::= CHOICE</w:t>
      </w:r>
    </w:p>
    <w:p w14:paraId="5ED3D46C" w14:textId="77777777" w:rsidR="00A61A83" w:rsidRDefault="00A61A83" w:rsidP="00A61A83">
      <w:pPr>
        <w:pStyle w:val="Code"/>
      </w:pPr>
      <w:r>
        <w:t>{</w:t>
      </w:r>
    </w:p>
    <w:p w14:paraId="7F8922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   [1] UPFCCPDU,</w:t>
      </w:r>
    </w:p>
    <w:p w14:paraId="4B033E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   [2] </w:t>
      </w:r>
      <w:proofErr w:type="spellStart"/>
      <w:r>
        <w:t>ExtendedUPFCCPDU</w:t>
      </w:r>
      <w:proofErr w:type="spellEnd"/>
      <w:r>
        <w:t>,</w:t>
      </w:r>
    </w:p>
    <w:p w14:paraId="567AF8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   [3] MMSCCPDU,</w:t>
      </w:r>
    </w:p>
    <w:p w14:paraId="469A4F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28D9BE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4464E9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iMSCCPDU</w:t>
      </w:r>
      <w:proofErr w:type="spellEnd"/>
      <w:r>
        <w:t xml:space="preserve">            [6] IMSCCPDU</w:t>
      </w:r>
    </w:p>
    <w:p w14:paraId="6E4D9A52" w14:textId="77777777" w:rsidR="00A61A83" w:rsidRDefault="00A61A83" w:rsidP="00A61A83">
      <w:pPr>
        <w:pStyle w:val="Code"/>
      </w:pPr>
      <w:r>
        <w:t>}</w:t>
      </w:r>
    </w:p>
    <w:p w14:paraId="32262CA2" w14:textId="77777777" w:rsidR="00A61A83" w:rsidRDefault="00A61A83" w:rsidP="00A61A83">
      <w:pPr>
        <w:pStyle w:val="Code"/>
      </w:pPr>
    </w:p>
    <w:p w14:paraId="7D8B0B9A" w14:textId="77777777" w:rsidR="00A61A83" w:rsidRDefault="00A61A83" w:rsidP="00A61A83">
      <w:pPr>
        <w:pStyle w:val="CodeHeader"/>
      </w:pPr>
      <w:r>
        <w:t>-- ===========================</w:t>
      </w:r>
    </w:p>
    <w:p w14:paraId="5A492175" w14:textId="77777777" w:rsidR="00A61A83" w:rsidRDefault="00A61A83" w:rsidP="00A61A83">
      <w:pPr>
        <w:pStyle w:val="CodeHeader"/>
      </w:pPr>
      <w:r>
        <w:t>-- HI4 LI notification payload</w:t>
      </w:r>
    </w:p>
    <w:p w14:paraId="429571ED" w14:textId="77777777" w:rsidR="00A61A83" w:rsidRDefault="00A61A83" w:rsidP="00A61A83">
      <w:pPr>
        <w:pStyle w:val="Code"/>
      </w:pPr>
      <w:r>
        <w:t>-- ===========================</w:t>
      </w:r>
    </w:p>
    <w:p w14:paraId="7A406491" w14:textId="77777777" w:rsidR="00A61A83" w:rsidRDefault="00A61A83" w:rsidP="00A61A83">
      <w:pPr>
        <w:pStyle w:val="Code"/>
      </w:pPr>
    </w:p>
    <w:p w14:paraId="135EF5DB" w14:textId="77777777" w:rsidR="00A61A83" w:rsidRDefault="00A61A83" w:rsidP="00A61A83">
      <w:pPr>
        <w:pStyle w:val="Code"/>
      </w:pPr>
      <w:proofErr w:type="spellStart"/>
      <w:r>
        <w:t>LINotificationPayload</w:t>
      </w:r>
      <w:proofErr w:type="spellEnd"/>
      <w:r>
        <w:t xml:space="preserve"> ::= SEQUENCE</w:t>
      </w:r>
    </w:p>
    <w:p w14:paraId="3D0A8AAE" w14:textId="77777777" w:rsidR="00A61A83" w:rsidRDefault="00A61A83" w:rsidP="00A61A83">
      <w:pPr>
        <w:pStyle w:val="Code"/>
      </w:pPr>
      <w:r>
        <w:t>{</w:t>
      </w:r>
    </w:p>
    <w:p w14:paraId="587710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   [1] RELATIVE-OID,</w:t>
      </w:r>
    </w:p>
    <w:p w14:paraId="6AD11429" w14:textId="77777777" w:rsidR="00A61A83" w:rsidRDefault="00A61A83" w:rsidP="00A61A83">
      <w:pPr>
        <w:pStyle w:val="Code"/>
      </w:pPr>
      <w:r>
        <w:t xml:space="preserve">    notification                     [2] </w:t>
      </w:r>
      <w:proofErr w:type="spellStart"/>
      <w:r>
        <w:t>LINotificationMessage</w:t>
      </w:r>
      <w:proofErr w:type="spellEnd"/>
    </w:p>
    <w:p w14:paraId="71FF4E58" w14:textId="77777777" w:rsidR="00A61A83" w:rsidRDefault="00A61A83" w:rsidP="00A61A83">
      <w:pPr>
        <w:pStyle w:val="Code"/>
      </w:pPr>
      <w:r>
        <w:t>}</w:t>
      </w:r>
    </w:p>
    <w:p w14:paraId="6A6D8412" w14:textId="77777777" w:rsidR="00A61A83" w:rsidRDefault="00A61A83" w:rsidP="00A61A83">
      <w:pPr>
        <w:pStyle w:val="Code"/>
      </w:pPr>
    </w:p>
    <w:p w14:paraId="06709B5B" w14:textId="77777777" w:rsidR="00A61A83" w:rsidRDefault="00A61A83" w:rsidP="00A61A83">
      <w:pPr>
        <w:pStyle w:val="Code"/>
      </w:pPr>
      <w:proofErr w:type="spellStart"/>
      <w:r>
        <w:t>LINotificationMessage</w:t>
      </w:r>
      <w:proofErr w:type="spellEnd"/>
      <w:r>
        <w:t xml:space="preserve"> ::= CHOICE</w:t>
      </w:r>
    </w:p>
    <w:p w14:paraId="2904AC5B" w14:textId="77777777" w:rsidR="00A61A83" w:rsidRDefault="00A61A83" w:rsidP="00A61A83">
      <w:pPr>
        <w:pStyle w:val="Code"/>
      </w:pPr>
      <w:r>
        <w:t>{</w:t>
      </w:r>
    </w:p>
    <w:p w14:paraId="3354DE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   [1] </w:t>
      </w:r>
      <w:proofErr w:type="spellStart"/>
      <w:r>
        <w:t>LINotification</w:t>
      </w:r>
      <w:proofErr w:type="spellEnd"/>
    </w:p>
    <w:p w14:paraId="59EF4E7D" w14:textId="77777777" w:rsidR="00A61A83" w:rsidRDefault="00A61A83" w:rsidP="00A61A83">
      <w:pPr>
        <w:pStyle w:val="Code"/>
      </w:pPr>
      <w:r>
        <w:t>}</w:t>
      </w:r>
    </w:p>
    <w:p w14:paraId="4CA301BA" w14:textId="77777777" w:rsidR="00A61A83" w:rsidRDefault="00A61A83" w:rsidP="00A61A83">
      <w:pPr>
        <w:pStyle w:val="Code"/>
      </w:pPr>
    </w:p>
    <w:p w14:paraId="24862120" w14:textId="77777777" w:rsidR="00A61A83" w:rsidRDefault="00A61A83" w:rsidP="00A61A83">
      <w:pPr>
        <w:pStyle w:val="CodeHeader"/>
      </w:pPr>
      <w:r>
        <w:t>-- =================</w:t>
      </w:r>
    </w:p>
    <w:p w14:paraId="48B19953" w14:textId="77777777" w:rsidR="00A61A83" w:rsidRDefault="00A61A83" w:rsidP="00A61A83">
      <w:pPr>
        <w:pStyle w:val="CodeHeader"/>
      </w:pPr>
      <w:r>
        <w:t>-- HR LI definitions</w:t>
      </w:r>
    </w:p>
    <w:p w14:paraId="6053D0AE" w14:textId="77777777" w:rsidR="00A61A83" w:rsidRDefault="00A61A83" w:rsidP="00A61A83">
      <w:pPr>
        <w:pStyle w:val="Code"/>
      </w:pPr>
      <w:r>
        <w:t>-- =================</w:t>
      </w:r>
    </w:p>
    <w:p w14:paraId="0A7980A6" w14:textId="77777777" w:rsidR="00A61A83" w:rsidRDefault="00A61A83" w:rsidP="00A61A83">
      <w:pPr>
        <w:pStyle w:val="Code"/>
      </w:pPr>
    </w:p>
    <w:p w14:paraId="7249272F" w14:textId="77777777" w:rsidR="00A61A83" w:rsidRDefault="00A61A83" w:rsidP="00A61A83">
      <w:pPr>
        <w:pStyle w:val="Code"/>
      </w:pPr>
      <w:r>
        <w:t>N9HRPDUSessionInfo ::= SEQUENCE</w:t>
      </w:r>
    </w:p>
    <w:p w14:paraId="7B712FD4" w14:textId="77777777" w:rsidR="00A61A83" w:rsidRDefault="00A61A83" w:rsidP="00A61A83">
      <w:pPr>
        <w:pStyle w:val="Code"/>
      </w:pPr>
      <w:r>
        <w:t>{</w:t>
      </w:r>
    </w:p>
    <w:p w14:paraId="4044DE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SUPI,</w:t>
      </w:r>
    </w:p>
    <w:p w14:paraId="2D1EE2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[2] PEI OPTIONAL,</w:t>
      </w:r>
    </w:p>
    <w:p w14:paraId="14F61B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  [3] </w:t>
      </w:r>
      <w:proofErr w:type="spellStart"/>
      <w:r>
        <w:t>PDUSessionID</w:t>
      </w:r>
      <w:proofErr w:type="spellEnd"/>
      <w:r>
        <w:t>,</w:t>
      </w:r>
    </w:p>
    <w:p w14:paraId="40829006" w14:textId="77777777" w:rsidR="00A61A83" w:rsidRDefault="00A61A83" w:rsidP="00A61A83">
      <w:pPr>
        <w:pStyle w:val="Code"/>
      </w:pPr>
      <w:r>
        <w:t xml:space="preserve">    location                        [4] Location OPTIONAL,</w:t>
      </w:r>
    </w:p>
    <w:p w14:paraId="6BDC06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  [5] SNSSAI OPTIONAL,</w:t>
      </w:r>
    </w:p>
    <w:p w14:paraId="72EC92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  [6] DNN OPTIONAL,</w:t>
      </w:r>
    </w:p>
    <w:p w14:paraId="78B075FA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messageCause</w:t>
      </w:r>
      <w:proofErr w:type="spellEnd"/>
      <w:r>
        <w:t xml:space="preserve">                    [7] N9HRMessageCause</w:t>
      </w:r>
    </w:p>
    <w:p w14:paraId="24AAE97D" w14:textId="77777777" w:rsidR="00A61A83" w:rsidRDefault="00A61A83" w:rsidP="00A61A83">
      <w:pPr>
        <w:pStyle w:val="Code"/>
      </w:pPr>
      <w:r>
        <w:t>}</w:t>
      </w:r>
    </w:p>
    <w:p w14:paraId="4BCC2904" w14:textId="77777777" w:rsidR="00A61A83" w:rsidRDefault="00A61A83" w:rsidP="00A61A83">
      <w:pPr>
        <w:pStyle w:val="Code"/>
      </w:pPr>
    </w:p>
    <w:p w14:paraId="724E58AA" w14:textId="77777777" w:rsidR="00A61A83" w:rsidRDefault="00A61A83" w:rsidP="00A61A83">
      <w:pPr>
        <w:pStyle w:val="Code"/>
      </w:pPr>
      <w:r>
        <w:t>S8HRBearerInfo ::= SEQUENCE</w:t>
      </w:r>
    </w:p>
    <w:p w14:paraId="42AC6645" w14:textId="77777777" w:rsidR="00A61A83" w:rsidRDefault="00A61A83" w:rsidP="00A61A83">
      <w:pPr>
        <w:pStyle w:val="Code"/>
      </w:pPr>
      <w:r>
        <w:t>{</w:t>
      </w:r>
    </w:p>
    <w:p w14:paraId="6ADC50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[1] IMSI,</w:t>
      </w:r>
    </w:p>
    <w:p w14:paraId="2100FD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         [2] IMEI OPTIONAL,</w:t>
      </w:r>
    </w:p>
    <w:p w14:paraId="3E1B2F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bearerID</w:t>
      </w:r>
      <w:proofErr w:type="spellEnd"/>
      <w:r>
        <w:t xml:space="preserve">                        [3] </w:t>
      </w:r>
      <w:proofErr w:type="spellStart"/>
      <w:r>
        <w:t>EPSBearerID</w:t>
      </w:r>
      <w:proofErr w:type="spellEnd"/>
      <w:r>
        <w:t>,</w:t>
      </w:r>
    </w:p>
    <w:p w14:paraId="340624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   [4] </w:t>
      </w:r>
      <w:proofErr w:type="spellStart"/>
      <w:r>
        <w:t>EPSBearerID</w:t>
      </w:r>
      <w:proofErr w:type="spellEnd"/>
      <w:r>
        <w:t xml:space="preserve"> OPTIONAL,</w:t>
      </w:r>
    </w:p>
    <w:p w14:paraId="6AC3037D" w14:textId="77777777" w:rsidR="00A61A83" w:rsidRDefault="00A61A83" w:rsidP="00A61A83">
      <w:pPr>
        <w:pStyle w:val="Code"/>
      </w:pPr>
      <w:r>
        <w:t xml:space="preserve">    location                        [5] Location OPTIONAL,</w:t>
      </w:r>
    </w:p>
    <w:p w14:paraId="5669D4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[6] APN OPTIONAL,</w:t>
      </w:r>
    </w:p>
    <w:p w14:paraId="35097F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   [7] </w:t>
      </w:r>
      <w:proofErr w:type="spellStart"/>
      <w:r>
        <w:t>IPAddress</w:t>
      </w:r>
      <w:proofErr w:type="spellEnd"/>
      <w:r>
        <w:t xml:space="preserve"> OPTIONAL,</w:t>
      </w:r>
    </w:p>
    <w:p w14:paraId="486C2A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[8] S8HRMessageCause</w:t>
      </w:r>
    </w:p>
    <w:p w14:paraId="78A3D5BC" w14:textId="77777777" w:rsidR="00A61A83" w:rsidRDefault="00A61A83" w:rsidP="00A61A83">
      <w:pPr>
        <w:pStyle w:val="Code"/>
      </w:pPr>
      <w:r>
        <w:t>}</w:t>
      </w:r>
    </w:p>
    <w:p w14:paraId="404B7419" w14:textId="77777777" w:rsidR="00A61A83" w:rsidRDefault="00A61A83" w:rsidP="00A61A83">
      <w:pPr>
        <w:pStyle w:val="Code"/>
      </w:pPr>
    </w:p>
    <w:p w14:paraId="29B1C504" w14:textId="77777777" w:rsidR="00A61A83" w:rsidRDefault="00A61A83" w:rsidP="00A61A83">
      <w:pPr>
        <w:pStyle w:val="CodeHeader"/>
      </w:pPr>
      <w:r>
        <w:t>-- ================</w:t>
      </w:r>
    </w:p>
    <w:p w14:paraId="23DFED71" w14:textId="77777777" w:rsidR="00A61A83" w:rsidRDefault="00A61A83" w:rsidP="00A61A83">
      <w:pPr>
        <w:pStyle w:val="CodeHeader"/>
      </w:pPr>
      <w:r>
        <w:t>-- HR LI parameters</w:t>
      </w:r>
    </w:p>
    <w:p w14:paraId="60A4CA5C" w14:textId="77777777" w:rsidR="00A61A83" w:rsidRDefault="00A61A83" w:rsidP="00A61A83">
      <w:pPr>
        <w:pStyle w:val="Code"/>
      </w:pPr>
      <w:r>
        <w:t>-- ================</w:t>
      </w:r>
    </w:p>
    <w:p w14:paraId="2CF4221C" w14:textId="77777777" w:rsidR="00A61A83" w:rsidRDefault="00A61A83" w:rsidP="00A61A83">
      <w:pPr>
        <w:pStyle w:val="Code"/>
      </w:pPr>
    </w:p>
    <w:p w14:paraId="2CCD5B39" w14:textId="77777777" w:rsidR="00A61A83" w:rsidRDefault="00A61A83" w:rsidP="00A61A83">
      <w:pPr>
        <w:pStyle w:val="Code"/>
      </w:pPr>
      <w:r>
        <w:t>N9HRMessageCause ::= ENUMERATED</w:t>
      </w:r>
    </w:p>
    <w:p w14:paraId="5D316562" w14:textId="77777777" w:rsidR="00A61A83" w:rsidRDefault="00A61A83" w:rsidP="00A61A83">
      <w:pPr>
        <w:pStyle w:val="Code"/>
      </w:pPr>
      <w:r>
        <w:t>{</w:t>
      </w:r>
    </w:p>
    <w:p w14:paraId="4B0B4B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pDUSessionEstablished</w:t>
      </w:r>
      <w:proofErr w:type="spellEnd"/>
      <w:r>
        <w:t>(1),</w:t>
      </w:r>
    </w:p>
    <w:p w14:paraId="0B6E74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pDUSessionModified</w:t>
      </w:r>
      <w:proofErr w:type="spellEnd"/>
      <w:r>
        <w:t>(2),</w:t>
      </w:r>
    </w:p>
    <w:p w14:paraId="2776A7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pDUSessionReleased</w:t>
      </w:r>
      <w:proofErr w:type="spellEnd"/>
      <w:r>
        <w:t>(3),</w:t>
      </w:r>
    </w:p>
    <w:p w14:paraId="0DF1F7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(4),</w:t>
      </w:r>
    </w:p>
    <w:p w14:paraId="16A758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sMFChanged</w:t>
      </w:r>
      <w:proofErr w:type="spellEnd"/>
      <w:r>
        <w:t>(5),</w:t>
      </w:r>
    </w:p>
    <w:p w14:paraId="2CF333BA" w14:textId="77777777" w:rsidR="00A61A83" w:rsidRDefault="00A61A83" w:rsidP="00A61A83">
      <w:pPr>
        <w:pStyle w:val="Code"/>
      </w:pPr>
      <w:r>
        <w:t xml:space="preserve">    other(6),</w:t>
      </w:r>
    </w:p>
    <w:p w14:paraId="0914316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(7)</w:t>
      </w:r>
    </w:p>
    <w:p w14:paraId="66B8E7AE" w14:textId="77777777" w:rsidR="00A61A83" w:rsidRDefault="00A61A83" w:rsidP="00A61A83">
      <w:pPr>
        <w:pStyle w:val="Code"/>
      </w:pPr>
      <w:r>
        <w:t>}</w:t>
      </w:r>
    </w:p>
    <w:p w14:paraId="5E9CEA2E" w14:textId="77777777" w:rsidR="00A61A83" w:rsidRDefault="00A61A83" w:rsidP="00A61A83">
      <w:pPr>
        <w:pStyle w:val="Code"/>
      </w:pPr>
    </w:p>
    <w:p w14:paraId="44D0DD19" w14:textId="77777777" w:rsidR="00A61A83" w:rsidRDefault="00A61A83" w:rsidP="00A61A83">
      <w:pPr>
        <w:pStyle w:val="Code"/>
      </w:pPr>
      <w:r>
        <w:t>S8HRMessageCause ::= ENUMERATED</w:t>
      </w:r>
    </w:p>
    <w:p w14:paraId="1BBEE1A0" w14:textId="77777777" w:rsidR="00A61A83" w:rsidRDefault="00A61A83" w:rsidP="00A61A83">
      <w:pPr>
        <w:pStyle w:val="Code"/>
      </w:pPr>
      <w:r>
        <w:t>{</w:t>
      </w:r>
    </w:p>
    <w:p w14:paraId="04E26C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bearerActivated</w:t>
      </w:r>
      <w:proofErr w:type="spellEnd"/>
      <w:r>
        <w:t>(1),</w:t>
      </w:r>
    </w:p>
    <w:p w14:paraId="7D7983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bearerModified</w:t>
      </w:r>
      <w:proofErr w:type="spellEnd"/>
      <w:r>
        <w:t>(2),</w:t>
      </w:r>
    </w:p>
    <w:p w14:paraId="39BAC4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bearerDeleted</w:t>
      </w:r>
      <w:proofErr w:type="spellEnd"/>
      <w:r>
        <w:t>(3),</w:t>
      </w:r>
    </w:p>
    <w:p w14:paraId="4D0D56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pDNDisconnected</w:t>
      </w:r>
      <w:proofErr w:type="spellEnd"/>
      <w:r>
        <w:t>(4),</w:t>
      </w:r>
    </w:p>
    <w:p w14:paraId="13CB60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(5),</w:t>
      </w:r>
    </w:p>
    <w:p w14:paraId="7C4FD7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sGWChanged</w:t>
      </w:r>
      <w:proofErr w:type="spellEnd"/>
      <w:r>
        <w:t>(6),</w:t>
      </w:r>
    </w:p>
    <w:p w14:paraId="1E11D613" w14:textId="77777777" w:rsidR="00A61A83" w:rsidRDefault="00A61A83" w:rsidP="00A61A83">
      <w:pPr>
        <w:pStyle w:val="Code"/>
      </w:pPr>
      <w:r>
        <w:t xml:space="preserve">    other(7),</w:t>
      </w:r>
    </w:p>
    <w:p w14:paraId="2D4E62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(8)</w:t>
      </w:r>
    </w:p>
    <w:p w14:paraId="332B9302" w14:textId="77777777" w:rsidR="00A61A83" w:rsidRDefault="00A61A83" w:rsidP="00A61A83">
      <w:pPr>
        <w:pStyle w:val="Code"/>
      </w:pPr>
      <w:r>
        <w:t>}</w:t>
      </w:r>
    </w:p>
    <w:p w14:paraId="29B3949C" w14:textId="77777777" w:rsidR="00A61A83" w:rsidRDefault="00A61A83" w:rsidP="00A61A83">
      <w:pPr>
        <w:pStyle w:val="Code"/>
      </w:pPr>
    </w:p>
    <w:p w14:paraId="6958F930" w14:textId="77777777" w:rsidR="00A61A83" w:rsidRDefault="00A61A83" w:rsidP="00A61A83">
      <w:pPr>
        <w:pStyle w:val="CodeHeader"/>
      </w:pPr>
      <w:r>
        <w:t>-- ==================</w:t>
      </w:r>
    </w:p>
    <w:p w14:paraId="155CA272" w14:textId="77777777" w:rsidR="00A61A83" w:rsidRDefault="00A61A83" w:rsidP="00A61A83">
      <w:pPr>
        <w:pStyle w:val="CodeHeader"/>
      </w:pPr>
      <w:r>
        <w:t>-- 5G NEF definitions</w:t>
      </w:r>
    </w:p>
    <w:p w14:paraId="1DD0BA7F" w14:textId="77777777" w:rsidR="00A61A83" w:rsidRDefault="00A61A83" w:rsidP="00A61A83">
      <w:pPr>
        <w:pStyle w:val="Code"/>
      </w:pPr>
      <w:r>
        <w:t>-- ==================</w:t>
      </w:r>
    </w:p>
    <w:p w14:paraId="6B8F4DC3" w14:textId="77777777" w:rsidR="00A61A83" w:rsidRDefault="00A61A83" w:rsidP="00A61A83">
      <w:pPr>
        <w:pStyle w:val="Code"/>
      </w:pPr>
    </w:p>
    <w:p w14:paraId="73A71172" w14:textId="77777777" w:rsidR="00A61A83" w:rsidRDefault="00A61A83" w:rsidP="00A61A83">
      <w:pPr>
        <w:pStyle w:val="Code"/>
      </w:pPr>
      <w:r>
        <w:t>-- See clause 7.7.2.1.2 for details of this structure</w:t>
      </w:r>
    </w:p>
    <w:p w14:paraId="6B5539EC" w14:textId="77777777" w:rsidR="00A61A83" w:rsidRDefault="00A61A83" w:rsidP="00A61A83">
      <w:pPr>
        <w:pStyle w:val="Code"/>
      </w:pPr>
      <w:proofErr w:type="spellStart"/>
      <w:r>
        <w:t>NEFPDUSessionEstablishment</w:t>
      </w:r>
      <w:proofErr w:type="spellEnd"/>
      <w:r>
        <w:t xml:space="preserve"> ::= SEQUENCE</w:t>
      </w:r>
    </w:p>
    <w:p w14:paraId="3F9C0826" w14:textId="77777777" w:rsidR="00A61A83" w:rsidRDefault="00A61A83" w:rsidP="00A61A83">
      <w:pPr>
        <w:pStyle w:val="Code"/>
      </w:pPr>
      <w:r>
        <w:t>{</w:t>
      </w:r>
    </w:p>
    <w:p w14:paraId="5FF165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4AD1EA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722E66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[3] </w:t>
      </w:r>
      <w:proofErr w:type="spellStart"/>
      <w:r>
        <w:t>PDUSessionID</w:t>
      </w:r>
      <w:proofErr w:type="spellEnd"/>
      <w:r>
        <w:t>,</w:t>
      </w:r>
    </w:p>
    <w:p w14:paraId="79317F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[4] SNSSAI,</w:t>
      </w:r>
    </w:p>
    <w:p w14:paraId="7AFCF2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   [5] NEFID,</w:t>
      </w:r>
    </w:p>
    <w:p w14:paraId="54DE0E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[6] DNN,</w:t>
      </w:r>
    </w:p>
    <w:p w14:paraId="65DC26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[7] </w:t>
      </w:r>
      <w:proofErr w:type="spellStart"/>
      <w:r>
        <w:t>RDSSupport</w:t>
      </w:r>
      <w:proofErr w:type="spellEnd"/>
      <w:r>
        <w:t>,</w:t>
      </w:r>
    </w:p>
    <w:p w14:paraId="49B4E1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   [8] SMFID,</w:t>
      </w:r>
    </w:p>
    <w:p w14:paraId="3B2EAF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[9] AFID</w:t>
      </w:r>
    </w:p>
    <w:p w14:paraId="0907C271" w14:textId="77777777" w:rsidR="00A61A83" w:rsidRDefault="00A61A83" w:rsidP="00A61A83">
      <w:pPr>
        <w:pStyle w:val="Code"/>
      </w:pPr>
      <w:r>
        <w:t>}</w:t>
      </w:r>
    </w:p>
    <w:p w14:paraId="09BB15A3" w14:textId="77777777" w:rsidR="00A61A83" w:rsidRDefault="00A61A83" w:rsidP="00A61A83">
      <w:pPr>
        <w:pStyle w:val="Code"/>
      </w:pPr>
    </w:p>
    <w:p w14:paraId="6939C49C" w14:textId="77777777" w:rsidR="00A61A83" w:rsidRDefault="00A61A83" w:rsidP="00A61A83">
      <w:pPr>
        <w:pStyle w:val="Code"/>
      </w:pPr>
      <w:r>
        <w:t>-- See clause 7.7.2.1.3 for details of this structure</w:t>
      </w:r>
    </w:p>
    <w:p w14:paraId="68388FED" w14:textId="77777777" w:rsidR="00A61A83" w:rsidRDefault="00A61A83" w:rsidP="00A61A83">
      <w:pPr>
        <w:pStyle w:val="Code"/>
      </w:pPr>
      <w:proofErr w:type="spellStart"/>
      <w:r>
        <w:t>NEFPDUSessionModification</w:t>
      </w:r>
      <w:proofErr w:type="spellEnd"/>
      <w:r>
        <w:t xml:space="preserve"> ::= SEQUENCE</w:t>
      </w:r>
    </w:p>
    <w:p w14:paraId="5CF66F95" w14:textId="77777777" w:rsidR="00A61A83" w:rsidRDefault="00A61A83" w:rsidP="00A61A83">
      <w:pPr>
        <w:pStyle w:val="Code"/>
      </w:pPr>
      <w:r>
        <w:t>{</w:t>
      </w:r>
    </w:p>
    <w:p w14:paraId="752383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[1] SUPI,</w:t>
      </w:r>
    </w:p>
    <w:p w14:paraId="6E8A76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[2] GPSI,</w:t>
      </w:r>
    </w:p>
    <w:p w14:paraId="50F473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[3] SNSSAI,</w:t>
      </w:r>
    </w:p>
    <w:p w14:paraId="4CFAC85F" w14:textId="77777777" w:rsidR="00A61A83" w:rsidRDefault="00A61A83" w:rsidP="00A61A83">
      <w:pPr>
        <w:pStyle w:val="Code"/>
      </w:pPr>
      <w:r>
        <w:t xml:space="preserve">    initiator                    [4] Initiator,</w:t>
      </w:r>
    </w:p>
    <w:p w14:paraId="4BE5BB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4759F92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61B825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7086AB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797BCB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1D3B9A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12B3B924" w14:textId="77777777" w:rsidR="00A61A83" w:rsidRDefault="00A61A83" w:rsidP="00A61A83">
      <w:pPr>
        <w:pStyle w:val="Code"/>
      </w:pPr>
      <w:r>
        <w:t>}</w:t>
      </w:r>
    </w:p>
    <w:p w14:paraId="13D2464A" w14:textId="77777777" w:rsidR="00A61A83" w:rsidRDefault="00A61A83" w:rsidP="00A61A83">
      <w:pPr>
        <w:pStyle w:val="Code"/>
      </w:pPr>
    </w:p>
    <w:p w14:paraId="04DF3ECE" w14:textId="77777777" w:rsidR="00A61A83" w:rsidRDefault="00A61A83" w:rsidP="00A61A83">
      <w:pPr>
        <w:pStyle w:val="Code"/>
      </w:pPr>
      <w:r>
        <w:t>-- See clause 7.7.2.1.4 for details of this structure</w:t>
      </w:r>
    </w:p>
    <w:p w14:paraId="037927FA" w14:textId="77777777" w:rsidR="00A61A83" w:rsidRDefault="00A61A83" w:rsidP="00A61A83">
      <w:pPr>
        <w:pStyle w:val="Code"/>
      </w:pPr>
      <w:proofErr w:type="spellStart"/>
      <w:r>
        <w:t>NEFPDUSessionRelease</w:t>
      </w:r>
      <w:proofErr w:type="spellEnd"/>
      <w:r>
        <w:t xml:space="preserve"> ::= SEQUENCE</w:t>
      </w:r>
    </w:p>
    <w:p w14:paraId="59FF4BB4" w14:textId="77777777" w:rsidR="00A61A83" w:rsidRDefault="00A61A83" w:rsidP="00A61A83">
      <w:pPr>
        <w:pStyle w:val="Code"/>
      </w:pPr>
      <w:r>
        <w:t>{</w:t>
      </w:r>
    </w:p>
    <w:p w14:paraId="320826D6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sUPI</w:t>
      </w:r>
      <w:proofErr w:type="spellEnd"/>
      <w:r>
        <w:t xml:space="preserve">                   [1] SUPI,</w:t>
      </w:r>
    </w:p>
    <w:p w14:paraId="7DC6AF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[2] GPSI,</w:t>
      </w:r>
    </w:p>
    <w:p w14:paraId="4A492C2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[3] </w:t>
      </w:r>
      <w:proofErr w:type="spellStart"/>
      <w:r>
        <w:t>PDUSessionID</w:t>
      </w:r>
      <w:proofErr w:type="spellEnd"/>
      <w:r>
        <w:t>,</w:t>
      </w:r>
    </w:p>
    <w:p w14:paraId="742ED6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[4] Timestamp OPTIONAL,</w:t>
      </w:r>
    </w:p>
    <w:p w14:paraId="43E848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[5] Timestamp OPTIONAL,</w:t>
      </w:r>
    </w:p>
    <w:p w14:paraId="412C09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[6] INTEGER OPTIONAL,</w:t>
      </w:r>
    </w:p>
    <w:p w14:paraId="5163EA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[7] INTEGER OPTIONAL,</w:t>
      </w:r>
    </w:p>
    <w:p w14:paraId="011D76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[8] </w:t>
      </w:r>
      <w:proofErr w:type="spellStart"/>
      <w:r>
        <w:t>NEFReleaseCause</w:t>
      </w:r>
      <w:proofErr w:type="spellEnd"/>
    </w:p>
    <w:p w14:paraId="62667E56" w14:textId="77777777" w:rsidR="00A61A83" w:rsidRDefault="00A61A83" w:rsidP="00A61A83">
      <w:pPr>
        <w:pStyle w:val="Code"/>
      </w:pPr>
      <w:r>
        <w:t>}</w:t>
      </w:r>
    </w:p>
    <w:p w14:paraId="110998F7" w14:textId="77777777" w:rsidR="00A61A83" w:rsidRDefault="00A61A83" w:rsidP="00A61A83">
      <w:pPr>
        <w:pStyle w:val="Code"/>
      </w:pPr>
    </w:p>
    <w:p w14:paraId="383DF401" w14:textId="77777777" w:rsidR="00A61A83" w:rsidRDefault="00A61A83" w:rsidP="00A61A83">
      <w:pPr>
        <w:pStyle w:val="Code"/>
      </w:pPr>
      <w:r>
        <w:t>-- See clause 7.7.2.1.5 for details of this structure</w:t>
      </w:r>
    </w:p>
    <w:p w14:paraId="3BC68DA6" w14:textId="77777777" w:rsidR="00A61A83" w:rsidRDefault="00A61A83" w:rsidP="00A61A83">
      <w:pPr>
        <w:pStyle w:val="Code"/>
      </w:pPr>
      <w:proofErr w:type="spellStart"/>
      <w:r>
        <w:t>NEFUnsuccessfulProcedure</w:t>
      </w:r>
      <w:proofErr w:type="spellEnd"/>
      <w:r>
        <w:t xml:space="preserve"> ::= SEQUENCE</w:t>
      </w:r>
    </w:p>
    <w:p w14:paraId="4B34F77D" w14:textId="77777777" w:rsidR="00A61A83" w:rsidRDefault="00A61A83" w:rsidP="00A61A83">
      <w:pPr>
        <w:pStyle w:val="Code"/>
      </w:pPr>
      <w:r>
        <w:t>{</w:t>
      </w:r>
    </w:p>
    <w:p w14:paraId="4A075C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NEFFailureCause</w:t>
      </w:r>
      <w:proofErr w:type="spellEnd"/>
      <w:r>
        <w:t>,</w:t>
      </w:r>
    </w:p>
    <w:p w14:paraId="1778C3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[2] SUPI,</w:t>
      </w:r>
    </w:p>
    <w:p w14:paraId="0EF40F1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[3] GPSI OPTIONAL,</w:t>
      </w:r>
    </w:p>
    <w:p w14:paraId="43F37E4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[4] </w:t>
      </w:r>
      <w:proofErr w:type="spellStart"/>
      <w:r>
        <w:t>PDUSessionID</w:t>
      </w:r>
      <w:proofErr w:type="spellEnd"/>
      <w:r>
        <w:t>,</w:t>
      </w:r>
    </w:p>
    <w:p w14:paraId="6F4162D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[5] DNN OPTIONAL,</w:t>
      </w:r>
    </w:p>
    <w:p w14:paraId="3A795F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[6] SNSSAI OPTIONAL,</w:t>
      </w:r>
    </w:p>
    <w:p w14:paraId="5D5DB8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>,</w:t>
      </w:r>
    </w:p>
    <w:p w14:paraId="6F6AD6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>,</w:t>
      </w:r>
    </w:p>
    <w:p w14:paraId="70C0C33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[9] AFID</w:t>
      </w:r>
    </w:p>
    <w:p w14:paraId="2E0D9EA6" w14:textId="77777777" w:rsidR="00A61A83" w:rsidRDefault="00A61A83" w:rsidP="00A61A83">
      <w:pPr>
        <w:pStyle w:val="Code"/>
      </w:pPr>
      <w:r>
        <w:t>}</w:t>
      </w:r>
    </w:p>
    <w:p w14:paraId="5B8C0A6A" w14:textId="77777777" w:rsidR="00A61A83" w:rsidRDefault="00A61A83" w:rsidP="00A61A83">
      <w:pPr>
        <w:pStyle w:val="Code"/>
      </w:pPr>
    </w:p>
    <w:p w14:paraId="2678629F" w14:textId="77777777" w:rsidR="00A61A83" w:rsidRDefault="00A61A83" w:rsidP="00A61A83">
      <w:pPr>
        <w:pStyle w:val="Code"/>
      </w:pPr>
      <w:r>
        <w:t>-- See clause 7.7.2.1.6 for details of this structure</w:t>
      </w:r>
    </w:p>
    <w:p w14:paraId="736C26A1" w14:textId="77777777" w:rsidR="00A61A83" w:rsidRDefault="00A61A83" w:rsidP="00A61A83">
      <w:pPr>
        <w:pStyle w:val="Code"/>
      </w:pPr>
      <w:proofErr w:type="spellStart"/>
      <w:r>
        <w:t>NEFStartOfInterceptionWithEstablishedPDUSession</w:t>
      </w:r>
      <w:proofErr w:type="spellEnd"/>
      <w:r>
        <w:t xml:space="preserve"> ::= SEQUENCE</w:t>
      </w:r>
    </w:p>
    <w:p w14:paraId="1712E986" w14:textId="77777777" w:rsidR="00A61A83" w:rsidRDefault="00A61A83" w:rsidP="00A61A83">
      <w:pPr>
        <w:pStyle w:val="Code"/>
      </w:pPr>
      <w:r>
        <w:t>{</w:t>
      </w:r>
    </w:p>
    <w:p w14:paraId="4B9577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[1] SUPI,</w:t>
      </w:r>
    </w:p>
    <w:p w14:paraId="4004D82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[2] GPSI,</w:t>
      </w:r>
    </w:p>
    <w:p w14:paraId="14E462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[3] </w:t>
      </w:r>
      <w:proofErr w:type="spellStart"/>
      <w:r>
        <w:t>PDUSessionID</w:t>
      </w:r>
      <w:proofErr w:type="spellEnd"/>
      <w:r>
        <w:t>,</w:t>
      </w:r>
    </w:p>
    <w:p w14:paraId="18B0F8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[4] DNN,</w:t>
      </w:r>
    </w:p>
    <w:p w14:paraId="582C910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[5] SNSSAI,</w:t>
      </w:r>
    </w:p>
    <w:p w14:paraId="40C5E2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[6] NEFID,</w:t>
      </w:r>
    </w:p>
    <w:p w14:paraId="029645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[7] </w:t>
      </w:r>
      <w:proofErr w:type="spellStart"/>
      <w:r>
        <w:t>RDSSupport</w:t>
      </w:r>
      <w:proofErr w:type="spellEnd"/>
      <w:r>
        <w:t>,</w:t>
      </w:r>
    </w:p>
    <w:p w14:paraId="59F6A3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[8] SMFID,</w:t>
      </w:r>
    </w:p>
    <w:p w14:paraId="65ECA7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[9] AFID</w:t>
      </w:r>
    </w:p>
    <w:p w14:paraId="42F1E6F7" w14:textId="77777777" w:rsidR="00A61A83" w:rsidRDefault="00A61A83" w:rsidP="00A61A83">
      <w:pPr>
        <w:pStyle w:val="Code"/>
      </w:pPr>
      <w:r>
        <w:t>}</w:t>
      </w:r>
    </w:p>
    <w:p w14:paraId="55366559" w14:textId="77777777" w:rsidR="00A61A83" w:rsidRDefault="00A61A83" w:rsidP="00A61A83">
      <w:pPr>
        <w:pStyle w:val="Code"/>
      </w:pPr>
    </w:p>
    <w:p w14:paraId="22DAFC72" w14:textId="77777777" w:rsidR="00A61A83" w:rsidRDefault="00A61A83" w:rsidP="00A61A83">
      <w:pPr>
        <w:pStyle w:val="Code"/>
      </w:pPr>
      <w:r>
        <w:t>-- See clause 7.7.3.1.1 for details of this structure</w:t>
      </w:r>
    </w:p>
    <w:p w14:paraId="46137795" w14:textId="77777777" w:rsidR="00A61A83" w:rsidRDefault="00A61A83" w:rsidP="00A61A83">
      <w:pPr>
        <w:pStyle w:val="Code"/>
      </w:pPr>
      <w:proofErr w:type="spellStart"/>
      <w:r>
        <w:t>NEFDeviceTrigger</w:t>
      </w:r>
      <w:proofErr w:type="spellEnd"/>
      <w:r>
        <w:t xml:space="preserve"> ::= SEQUENCE</w:t>
      </w:r>
    </w:p>
    <w:p w14:paraId="73DF649F" w14:textId="77777777" w:rsidR="00A61A83" w:rsidRDefault="00A61A83" w:rsidP="00A61A83">
      <w:pPr>
        <w:pStyle w:val="Code"/>
      </w:pPr>
      <w:r>
        <w:t>{</w:t>
      </w:r>
    </w:p>
    <w:p w14:paraId="5C240B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6DD111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08A9DC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  <w:r>
        <w:t>,</w:t>
      </w:r>
    </w:p>
    <w:p w14:paraId="7783FD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[4] AFID,</w:t>
      </w:r>
    </w:p>
    <w:p w14:paraId="1DB0D9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[5] </w:t>
      </w:r>
      <w:proofErr w:type="spellStart"/>
      <w:r>
        <w:t>TriggerPayload</w:t>
      </w:r>
      <w:proofErr w:type="spellEnd"/>
      <w:r>
        <w:t xml:space="preserve"> OPTIONAL,</w:t>
      </w:r>
    </w:p>
    <w:p w14:paraId="249F13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[6] INTEGER OPTIONAL,</w:t>
      </w:r>
    </w:p>
    <w:p w14:paraId="05B984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[7] </w:t>
      </w:r>
      <w:proofErr w:type="spellStart"/>
      <w:r>
        <w:t>PriorityDT</w:t>
      </w:r>
      <w:proofErr w:type="spellEnd"/>
      <w:r>
        <w:t xml:space="preserve"> OPTIONAL,</w:t>
      </w:r>
    </w:p>
    <w:p w14:paraId="39177A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[8] </w:t>
      </w:r>
      <w:proofErr w:type="spellStart"/>
      <w:r>
        <w:t>PortNumber</w:t>
      </w:r>
      <w:proofErr w:type="spellEnd"/>
      <w:r>
        <w:t xml:space="preserve"> OPTIONAL,</w:t>
      </w:r>
    </w:p>
    <w:p w14:paraId="54C8A8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[9] </w:t>
      </w:r>
      <w:proofErr w:type="spellStart"/>
      <w:r>
        <w:t>PortNumber</w:t>
      </w:r>
      <w:proofErr w:type="spellEnd"/>
      <w:r>
        <w:t xml:space="preserve"> OPTIONAL</w:t>
      </w:r>
    </w:p>
    <w:p w14:paraId="30F1C53F" w14:textId="77777777" w:rsidR="00A61A83" w:rsidRDefault="00A61A83" w:rsidP="00A61A83">
      <w:pPr>
        <w:pStyle w:val="Code"/>
      </w:pPr>
      <w:r>
        <w:t>}</w:t>
      </w:r>
    </w:p>
    <w:p w14:paraId="4628DA74" w14:textId="77777777" w:rsidR="00A61A83" w:rsidRDefault="00A61A83" w:rsidP="00A61A83">
      <w:pPr>
        <w:pStyle w:val="Code"/>
      </w:pPr>
    </w:p>
    <w:p w14:paraId="28516271" w14:textId="77777777" w:rsidR="00A61A83" w:rsidRDefault="00A61A83" w:rsidP="00A61A83">
      <w:pPr>
        <w:pStyle w:val="Code"/>
      </w:pPr>
      <w:r>
        <w:t>-- See clause 7.7.3.1.2 for details of this structure</w:t>
      </w:r>
    </w:p>
    <w:p w14:paraId="553A5BC5" w14:textId="77777777" w:rsidR="00A61A83" w:rsidRDefault="00A61A83" w:rsidP="00A61A83">
      <w:pPr>
        <w:pStyle w:val="Code"/>
      </w:pPr>
      <w:proofErr w:type="spellStart"/>
      <w:r>
        <w:t>NEFDeviceTriggerReplace</w:t>
      </w:r>
      <w:proofErr w:type="spellEnd"/>
      <w:r>
        <w:t xml:space="preserve"> ::= SEQUENCE</w:t>
      </w:r>
    </w:p>
    <w:p w14:paraId="3ADF82C9" w14:textId="77777777" w:rsidR="00A61A83" w:rsidRDefault="00A61A83" w:rsidP="00A61A83">
      <w:pPr>
        <w:pStyle w:val="Code"/>
      </w:pPr>
      <w:r>
        <w:t>{</w:t>
      </w:r>
    </w:p>
    <w:p w14:paraId="2BA93A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162D86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GPSI,</w:t>
      </w:r>
    </w:p>
    <w:p w14:paraId="6B98DA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[3] </w:t>
      </w:r>
      <w:proofErr w:type="spellStart"/>
      <w:r>
        <w:t>TriggerID</w:t>
      </w:r>
      <w:proofErr w:type="spellEnd"/>
      <w:r>
        <w:t>,</w:t>
      </w:r>
    </w:p>
    <w:p w14:paraId="620E1D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[4] AFID,</w:t>
      </w:r>
    </w:p>
    <w:p w14:paraId="52A0A1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[5] </w:t>
      </w:r>
      <w:proofErr w:type="spellStart"/>
      <w:r>
        <w:t>TriggerPayload</w:t>
      </w:r>
      <w:proofErr w:type="spellEnd"/>
      <w:r>
        <w:t xml:space="preserve"> OPTIONAL,</w:t>
      </w:r>
    </w:p>
    <w:p w14:paraId="77705A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[6] INTEGER OPTIONAL,</w:t>
      </w:r>
    </w:p>
    <w:p w14:paraId="2C4478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[7] </w:t>
      </w:r>
      <w:proofErr w:type="spellStart"/>
      <w:r>
        <w:t>PriorityDT</w:t>
      </w:r>
      <w:proofErr w:type="spellEnd"/>
      <w:r>
        <w:t xml:space="preserve"> OPTIONAL,</w:t>
      </w:r>
    </w:p>
    <w:p w14:paraId="59DF6D1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[8] </w:t>
      </w:r>
      <w:proofErr w:type="spellStart"/>
      <w:r>
        <w:t>PortNumber</w:t>
      </w:r>
      <w:proofErr w:type="spellEnd"/>
      <w:r>
        <w:t xml:space="preserve"> OPTIONAL,</w:t>
      </w:r>
    </w:p>
    <w:p w14:paraId="6B69F6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[9] </w:t>
      </w:r>
      <w:proofErr w:type="spellStart"/>
      <w:r>
        <w:t>PortNumber</w:t>
      </w:r>
      <w:proofErr w:type="spellEnd"/>
      <w:r>
        <w:t xml:space="preserve"> OPTIONAL</w:t>
      </w:r>
    </w:p>
    <w:p w14:paraId="5B0F89F6" w14:textId="77777777" w:rsidR="00A61A83" w:rsidRDefault="00A61A83" w:rsidP="00A61A83">
      <w:pPr>
        <w:pStyle w:val="Code"/>
      </w:pPr>
      <w:r>
        <w:t>}</w:t>
      </w:r>
    </w:p>
    <w:p w14:paraId="7E2C771C" w14:textId="77777777" w:rsidR="00A61A83" w:rsidRDefault="00A61A83" w:rsidP="00A61A83">
      <w:pPr>
        <w:pStyle w:val="Code"/>
      </w:pPr>
    </w:p>
    <w:p w14:paraId="0AE257B9" w14:textId="77777777" w:rsidR="00A61A83" w:rsidRDefault="00A61A83" w:rsidP="00A61A83">
      <w:pPr>
        <w:pStyle w:val="Code"/>
      </w:pPr>
      <w:r>
        <w:t>-- See clause 7.7.3.1.3 for details of this structure</w:t>
      </w:r>
    </w:p>
    <w:p w14:paraId="284C1313" w14:textId="77777777" w:rsidR="00A61A83" w:rsidRDefault="00A61A83" w:rsidP="00A61A83">
      <w:pPr>
        <w:pStyle w:val="Code"/>
      </w:pPr>
      <w:proofErr w:type="spellStart"/>
      <w:r>
        <w:t>NEFDeviceTriggerCancellation</w:t>
      </w:r>
      <w:proofErr w:type="spellEnd"/>
      <w:r>
        <w:t xml:space="preserve"> ::= SEQUENCE</w:t>
      </w:r>
    </w:p>
    <w:p w14:paraId="09848298" w14:textId="77777777" w:rsidR="00A61A83" w:rsidRDefault="00A61A83" w:rsidP="00A61A83">
      <w:pPr>
        <w:pStyle w:val="Code"/>
      </w:pPr>
      <w:r>
        <w:t>{</w:t>
      </w:r>
    </w:p>
    <w:p w14:paraId="3B92A7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0436B8D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425DDD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</w:p>
    <w:p w14:paraId="260D4FCC" w14:textId="77777777" w:rsidR="00A61A83" w:rsidRDefault="00A61A83" w:rsidP="00A61A83">
      <w:pPr>
        <w:pStyle w:val="Code"/>
      </w:pPr>
      <w:r>
        <w:t>}</w:t>
      </w:r>
    </w:p>
    <w:p w14:paraId="67BB0FD0" w14:textId="77777777" w:rsidR="00A61A83" w:rsidRDefault="00A61A83" w:rsidP="00A61A83">
      <w:pPr>
        <w:pStyle w:val="Code"/>
      </w:pPr>
    </w:p>
    <w:p w14:paraId="0E5A7C14" w14:textId="77777777" w:rsidR="00A61A83" w:rsidRDefault="00A61A83" w:rsidP="00A61A83">
      <w:pPr>
        <w:pStyle w:val="Code"/>
      </w:pPr>
      <w:r>
        <w:t>-- See clause 7.7.3.1.4 for details of this structure</w:t>
      </w:r>
    </w:p>
    <w:p w14:paraId="4056B2C1" w14:textId="77777777" w:rsidR="00A61A83" w:rsidRDefault="00A61A83" w:rsidP="00A61A83">
      <w:pPr>
        <w:pStyle w:val="Code"/>
      </w:pPr>
      <w:proofErr w:type="spellStart"/>
      <w:r>
        <w:t>NEFDeviceTriggerReportNotify</w:t>
      </w:r>
      <w:proofErr w:type="spellEnd"/>
      <w:r>
        <w:t xml:space="preserve"> ::= SEQUENCE</w:t>
      </w:r>
    </w:p>
    <w:p w14:paraId="59146563" w14:textId="77777777" w:rsidR="00A61A83" w:rsidRDefault="00A61A83" w:rsidP="00A61A83">
      <w:pPr>
        <w:pStyle w:val="Code"/>
      </w:pPr>
      <w:r>
        <w:t>{</w:t>
      </w:r>
    </w:p>
    <w:p w14:paraId="7E8267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[1] SUPI,</w:t>
      </w:r>
    </w:p>
    <w:p w14:paraId="6BCB44DE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             [2] GPSI,</w:t>
      </w:r>
    </w:p>
    <w:p w14:paraId="701DDE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[3] </w:t>
      </w:r>
      <w:proofErr w:type="spellStart"/>
      <w:r>
        <w:t>TriggerID</w:t>
      </w:r>
      <w:proofErr w:type="spellEnd"/>
      <w:r>
        <w:t>,</w:t>
      </w:r>
    </w:p>
    <w:p w14:paraId="44F841F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[4] </w:t>
      </w:r>
      <w:proofErr w:type="spellStart"/>
      <w:r>
        <w:t>DeviceTriggerDeliveryResult</w:t>
      </w:r>
      <w:proofErr w:type="spellEnd"/>
    </w:p>
    <w:p w14:paraId="0306D009" w14:textId="77777777" w:rsidR="00A61A83" w:rsidRDefault="00A61A83" w:rsidP="00A61A83">
      <w:pPr>
        <w:pStyle w:val="Code"/>
      </w:pPr>
      <w:r>
        <w:t>}</w:t>
      </w:r>
    </w:p>
    <w:p w14:paraId="3767AB0F" w14:textId="77777777" w:rsidR="00A61A83" w:rsidRDefault="00A61A83" w:rsidP="00A61A83">
      <w:pPr>
        <w:pStyle w:val="Code"/>
      </w:pPr>
    </w:p>
    <w:p w14:paraId="1F1A245D" w14:textId="77777777" w:rsidR="00A61A83" w:rsidRDefault="00A61A83" w:rsidP="00A61A83">
      <w:pPr>
        <w:pStyle w:val="Code"/>
      </w:pPr>
      <w:r>
        <w:t>-- See clause 7.7.4.1.1 for details of this structure</w:t>
      </w:r>
    </w:p>
    <w:p w14:paraId="48F1B9F5" w14:textId="77777777" w:rsidR="00A61A83" w:rsidRDefault="00A61A83" w:rsidP="00A61A83">
      <w:pPr>
        <w:pStyle w:val="Code"/>
      </w:pPr>
      <w:proofErr w:type="spellStart"/>
      <w:r>
        <w:t>NEFMSISDNLessMOSMS</w:t>
      </w:r>
      <w:proofErr w:type="spellEnd"/>
      <w:r>
        <w:t xml:space="preserve"> ::= SEQUENCE</w:t>
      </w:r>
    </w:p>
    <w:p w14:paraId="7C77D25A" w14:textId="77777777" w:rsidR="00A61A83" w:rsidRDefault="00A61A83" w:rsidP="00A61A83">
      <w:pPr>
        <w:pStyle w:val="Code"/>
      </w:pPr>
      <w:r>
        <w:t>{</w:t>
      </w:r>
    </w:p>
    <w:p w14:paraId="1BCDCB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[1] SUPI,</w:t>
      </w:r>
    </w:p>
    <w:p w14:paraId="41066F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[2] GPSI,</w:t>
      </w:r>
    </w:p>
    <w:p w14:paraId="2EE80A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[3] AFID,</w:t>
      </w:r>
    </w:p>
    <w:p w14:paraId="16E9A4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[4] </w:t>
      </w:r>
      <w:proofErr w:type="spellStart"/>
      <w:r>
        <w:t>SMSTPDUData</w:t>
      </w:r>
      <w:proofErr w:type="spellEnd"/>
      <w:r>
        <w:t xml:space="preserve"> OPTIONAL,</w:t>
      </w:r>
    </w:p>
    <w:p w14:paraId="1C5AB3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[5] </w:t>
      </w:r>
      <w:proofErr w:type="spellStart"/>
      <w:r>
        <w:t>PortNumber</w:t>
      </w:r>
      <w:proofErr w:type="spellEnd"/>
      <w:r>
        <w:t xml:space="preserve"> OPTIONAL,</w:t>
      </w:r>
    </w:p>
    <w:p w14:paraId="5EA70B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[6] </w:t>
      </w:r>
      <w:proofErr w:type="spellStart"/>
      <w:r>
        <w:t>PortNumber</w:t>
      </w:r>
      <w:proofErr w:type="spellEnd"/>
      <w:r>
        <w:t xml:space="preserve"> OPTIONAL</w:t>
      </w:r>
    </w:p>
    <w:p w14:paraId="49712130" w14:textId="77777777" w:rsidR="00A61A83" w:rsidRDefault="00A61A83" w:rsidP="00A61A83">
      <w:pPr>
        <w:pStyle w:val="Code"/>
      </w:pPr>
      <w:r>
        <w:t>}</w:t>
      </w:r>
    </w:p>
    <w:p w14:paraId="141319AA" w14:textId="77777777" w:rsidR="00A61A83" w:rsidRDefault="00A61A83" w:rsidP="00A61A83">
      <w:pPr>
        <w:pStyle w:val="Code"/>
      </w:pPr>
    </w:p>
    <w:p w14:paraId="3BCC3F76" w14:textId="77777777" w:rsidR="00A61A83" w:rsidRDefault="00A61A83" w:rsidP="00A61A83">
      <w:pPr>
        <w:pStyle w:val="Code"/>
      </w:pPr>
      <w:r>
        <w:t>-- See clause 7.7.5.1.1 for details of this structure</w:t>
      </w:r>
    </w:p>
    <w:p w14:paraId="25AB6E41" w14:textId="77777777" w:rsidR="00A61A83" w:rsidRDefault="00A61A83" w:rsidP="00A61A83">
      <w:pPr>
        <w:pStyle w:val="Code"/>
      </w:pPr>
      <w:proofErr w:type="spellStart"/>
      <w:r>
        <w:t>NEFExpectedUEBehaviourUpdate</w:t>
      </w:r>
      <w:proofErr w:type="spellEnd"/>
      <w:r>
        <w:t xml:space="preserve"> ::= SEQUENCE</w:t>
      </w:r>
    </w:p>
    <w:p w14:paraId="3CB18C07" w14:textId="77777777" w:rsidR="00A61A83" w:rsidRDefault="00A61A83" w:rsidP="00A61A83">
      <w:pPr>
        <w:pStyle w:val="Code"/>
      </w:pPr>
      <w:r>
        <w:t>{</w:t>
      </w:r>
    </w:p>
    <w:p w14:paraId="0255CF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[1] GPSI,</w:t>
      </w:r>
    </w:p>
    <w:p w14:paraId="30FD65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[2] SEQUENCE OF UMTLocationArea5G OPTIONAL,</w:t>
      </w:r>
    </w:p>
    <w:p w14:paraId="0419AB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[3] </w:t>
      </w:r>
      <w:proofErr w:type="spellStart"/>
      <w:r>
        <w:t>StationaryIndication</w:t>
      </w:r>
      <w:proofErr w:type="spellEnd"/>
      <w:r>
        <w:t xml:space="preserve"> OPTIONAL,</w:t>
      </w:r>
    </w:p>
    <w:p w14:paraId="67C291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2E509A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6542D2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4F81EC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465FD2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[8] </w:t>
      </w:r>
      <w:proofErr w:type="spellStart"/>
      <w:r>
        <w:t>BatteryIndication</w:t>
      </w:r>
      <w:proofErr w:type="spellEnd"/>
      <w:r>
        <w:t xml:space="preserve"> OPTIONAL,</w:t>
      </w:r>
    </w:p>
    <w:p w14:paraId="651B55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[9] </w:t>
      </w:r>
      <w:proofErr w:type="spellStart"/>
      <w:r>
        <w:t>TrafficProfile</w:t>
      </w:r>
      <w:proofErr w:type="spellEnd"/>
      <w:r>
        <w:t xml:space="preserve"> OPTIONAL,</w:t>
      </w:r>
    </w:p>
    <w:p w14:paraId="64AE3F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expectedTimeAndDayOfWeekInTrajectory</w:t>
      </w:r>
      <w:proofErr w:type="spellEnd"/>
      <w:r>
        <w:t xml:space="preserve">  [10] SEQUENCE OF UMTLocationArea5G OPTIONAL,</w:t>
      </w:r>
    </w:p>
    <w:p w14:paraId="0BCF37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 [11] AFID,</w:t>
      </w:r>
    </w:p>
    <w:p w14:paraId="279048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[12] Timestamp OPTIONAL</w:t>
      </w:r>
    </w:p>
    <w:p w14:paraId="6527B597" w14:textId="77777777" w:rsidR="00A61A83" w:rsidRDefault="00A61A83" w:rsidP="00A61A83">
      <w:pPr>
        <w:pStyle w:val="Code"/>
      </w:pPr>
      <w:r>
        <w:t>}</w:t>
      </w:r>
    </w:p>
    <w:p w14:paraId="3F6E5086" w14:textId="77777777" w:rsidR="00A61A83" w:rsidRDefault="00A61A83" w:rsidP="00A61A83">
      <w:pPr>
        <w:pStyle w:val="Code"/>
      </w:pPr>
    </w:p>
    <w:p w14:paraId="06140963" w14:textId="77777777" w:rsidR="00A61A83" w:rsidRDefault="00A61A83" w:rsidP="00A61A83">
      <w:pPr>
        <w:pStyle w:val="CodeHeader"/>
      </w:pPr>
      <w:r>
        <w:t>-- ==========================</w:t>
      </w:r>
    </w:p>
    <w:p w14:paraId="49B8D33C" w14:textId="77777777" w:rsidR="00A61A83" w:rsidRDefault="00A61A83" w:rsidP="00A61A83">
      <w:pPr>
        <w:pStyle w:val="CodeHeader"/>
      </w:pPr>
      <w:r>
        <w:t>-- Common SCEF/NEF parameters</w:t>
      </w:r>
    </w:p>
    <w:p w14:paraId="528C8E72" w14:textId="77777777" w:rsidR="00A61A83" w:rsidRDefault="00A61A83" w:rsidP="00A61A83">
      <w:pPr>
        <w:pStyle w:val="Code"/>
      </w:pPr>
      <w:r>
        <w:t>-- ==========================</w:t>
      </w:r>
    </w:p>
    <w:p w14:paraId="75418999" w14:textId="77777777" w:rsidR="00A61A83" w:rsidRDefault="00A61A83" w:rsidP="00A61A83">
      <w:pPr>
        <w:pStyle w:val="Code"/>
      </w:pPr>
    </w:p>
    <w:p w14:paraId="6E4898C8" w14:textId="77777777" w:rsidR="00A61A83" w:rsidRDefault="00A61A83" w:rsidP="00A61A83">
      <w:pPr>
        <w:pStyle w:val="Code"/>
      </w:pPr>
      <w:proofErr w:type="spellStart"/>
      <w:r>
        <w:t>RDSSupport</w:t>
      </w:r>
      <w:proofErr w:type="spellEnd"/>
      <w:r>
        <w:t xml:space="preserve"> ::= BOOLEAN</w:t>
      </w:r>
    </w:p>
    <w:p w14:paraId="721A2791" w14:textId="77777777" w:rsidR="00A61A83" w:rsidRDefault="00A61A83" w:rsidP="00A61A83">
      <w:pPr>
        <w:pStyle w:val="Code"/>
      </w:pPr>
    </w:p>
    <w:p w14:paraId="706CC9B4" w14:textId="77777777" w:rsidR="00A61A83" w:rsidRDefault="00A61A83" w:rsidP="00A61A83">
      <w:pPr>
        <w:pStyle w:val="Code"/>
      </w:pPr>
      <w:proofErr w:type="spellStart"/>
      <w:r>
        <w:t>RDSPortNumber</w:t>
      </w:r>
      <w:proofErr w:type="spellEnd"/>
      <w:r>
        <w:t xml:space="preserve"> ::= INTEGER (0..15)</w:t>
      </w:r>
    </w:p>
    <w:p w14:paraId="1882EB1D" w14:textId="77777777" w:rsidR="00A61A83" w:rsidRDefault="00A61A83" w:rsidP="00A61A83">
      <w:pPr>
        <w:pStyle w:val="Code"/>
      </w:pPr>
    </w:p>
    <w:p w14:paraId="71828096" w14:textId="77777777" w:rsidR="00A61A83" w:rsidRDefault="00A61A83" w:rsidP="00A61A83">
      <w:pPr>
        <w:pStyle w:val="Code"/>
      </w:pPr>
      <w:proofErr w:type="spellStart"/>
      <w:r>
        <w:t>RDSAction</w:t>
      </w:r>
      <w:proofErr w:type="spellEnd"/>
      <w:r>
        <w:t xml:space="preserve"> ::= ENUMERATED</w:t>
      </w:r>
    </w:p>
    <w:p w14:paraId="368BFE84" w14:textId="77777777" w:rsidR="00A61A83" w:rsidRDefault="00A61A83" w:rsidP="00A61A83">
      <w:pPr>
        <w:pStyle w:val="Code"/>
      </w:pPr>
      <w:r>
        <w:t>{</w:t>
      </w:r>
    </w:p>
    <w:p w14:paraId="33AFE9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reservePort</w:t>
      </w:r>
      <w:proofErr w:type="spellEnd"/>
      <w:r>
        <w:t>(1),</w:t>
      </w:r>
    </w:p>
    <w:p w14:paraId="7EACA4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releasePort</w:t>
      </w:r>
      <w:proofErr w:type="spellEnd"/>
      <w:r>
        <w:t>(2)</w:t>
      </w:r>
    </w:p>
    <w:p w14:paraId="403AFF33" w14:textId="77777777" w:rsidR="00A61A83" w:rsidRDefault="00A61A83" w:rsidP="00A61A83">
      <w:pPr>
        <w:pStyle w:val="Code"/>
      </w:pPr>
      <w:r>
        <w:t>}</w:t>
      </w:r>
    </w:p>
    <w:p w14:paraId="325D2052" w14:textId="77777777" w:rsidR="00A61A83" w:rsidRDefault="00A61A83" w:rsidP="00A61A83">
      <w:pPr>
        <w:pStyle w:val="Code"/>
      </w:pPr>
    </w:p>
    <w:p w14:paraId="39ADA6A2" w14:textId="77777777" w:rsidR="00A61A83" w:rsidRDefault="00A61A83" w:rsidP="00A61A83">
      <w:pPr>
        <w:pStyle w:val="Code"/>
      </w:pPr>
      <w:proofErr w:type="spellStart"/>
      <w:r>
        <w:t>SerializationFormat</w:t>
      </w:r>
      <w:proofErr w:type="spellEnd"/>
      <w:r>
        <w:t xml:space="preserve"> ::= ENUMERATED</w:t>
      </w:r>
    </w:p>
    <w:p w14:paraId="55DE5B35" w14:textId="77777777" w:rsidR="00A61A83" w:rsidRDefault="00A61A83" w:rsidP="00A61A83">
      <w:pPr>
        <w:pStyle w:val="Code"/>
      </w:pPr>
      <w:r>
        <w:t>{</w:t>
      </w:r>
    </w:p>
    <w:p w14:paraId="4E5DEF99" w14:textId="77777777" w:rsidR="00A61A83" w:rsidRDefault="00A61A83" w:rsidP="00A61A83">
      <w:pPr>
        <w:pStyle w:val="Code"/>
      </w:pPr>
      <w:r>
        <w:t xml:space="preserve">    xml(1),</w:t>
      </w:r>
    </w:p>
    <w:p w14:paraId="04BD97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json</w:t>
      </w:r>
      <w:proofErr w:type="spellEnd"/>
      <w:r>
        <w:t>(2),</w:t>
      </w:r>
    </w:p>
    <w:p w14:paraId="786138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cbor</w:t>
      </w:r>
      <w:proofErr w:type="spellEnd"/>
      <w:r>
        <w:t>(3)</w:t>
      </w:r>
    </w:p>
    <w:p w14:paraId="44BB2843" w14:textId="77777777" w:rsidR="00A61A83" w:rsidRDefault="00A61A83" w:rsidP="00A61A83">
      <w:pPr>
        <w:pStyle w:val="Code"/>
      </w:pPr>
      <w:r>
        <w:t>}</w:t>
      </w:r>
    </w:p>
    <w:p w14:paraId="5B047744" w14:textId="77777777" w:rsidR="00A61A83" w:rsidRDefault="00A61A83" w:rsidP="00A61A83">
      <w:pPr>
        <w:pStyle w:val="Code"/>
      </w:pPr>
    </w:p>
    <w:p w14:paraId="55605F3E" w14:textId="77777777" w:rsidR="00A61A83" w:rsidRDefault="00A61A83" w:rsidP="00A61A83">
      <w:pPr>
        <w:pStyle w:val="Code"/>
      </w:pPr>
      <w:proofErr w:type="spellStart"/>
      <w:r>
        <w:t>ApplicationID</w:t>
      </w:r>
      <w:proofErr w:type="spellEnd"/>
      <w:r>
        <w:t xml:space="preserve"> ::= OCTET STRING</w:t>
      </w:r>
    </w:p>
    <w:p w14:paraId="6D32AACF" w14:textId="77777777" w:rsidR="00A61A83" w:rsidRDefault="00A61A83" w:rsidP="00A61A83">
      <w:pPr>
        <w:pStyle w:val="Code"/>
      </w:pPr>
    </w:p>
    <w:p w14:paraId="4BCFA682" w14:textId="77777777" w:rsidR="00A61A83" w:rsidRDefault="00A61A83" w:rsidP="00A61A83">
      <w:pPr>
        <w:pStyle w:val="Code"/>
      </w:pPr>
      <w:r>
        <w:t>NIDDCCPDU ::= OCTET STRING</w:t>
      </w:r>
    </w:p>
    <w:p w14:paraId="7833A4DC" w14:textId="77777777" w:rsidR="00A61A83" w:rsidRDefault="00A61A83" w:rsidP="00A61A83">
      <w:pPr>
        <w:pStyle w:val="Code"/>
      </w:pPr>
    </w:p>
    <w:p w14:paraId="704891BE" w14:textId="77777777" w:rsidR="00A61A83" w:rsidRDefault="00A61A83" w:rsidP="00A61A83">
      <w:pPr>
        <w:pStyle w:val="Code"/>
      </w:pPr>
      <w:proofErr w:type="spellStart"/>
      <w:r>
        <w:t>TriggerID</w:t>
      </w:r>
      <w:proofErr w:type="spellEnd"/>
      <w:r>
        <w:t xml:space="preserve"> ::= UTF8String</w:t>
      </w:r>
    </w:p>
    <w:p w14:paraId="2B0C0FC0" w14:textId="77777777" w:rsidR="00A61A83" w:rsidRDefault="00A61A83" w:rsidP="00A61A83">
      <w:pPr>
        <w:pStyle w:val="Code"/>
      </w:pPr>
    </w:p>
    <w:p w14:paraId="08C4F79E" w14:textId="77777777" w:rsidR="00A61A83" w:rsidRDefault="00A61A83" w:rsidP="00A61A83">
      <w:pPr>
        <w:pStyle w:val="Code"/>
      </w:pPr>
      <w:proofErr w:type="spellStart"/>
      <w:r>
        <w:t>PriorityDT</w:t>
      </w:r>
      <w:proofErr w:type="spellEnd"/>
      <w:r>
        <w:t xml:space="preserve"> ::= ENUMERATED</w:t>
      </w:r>
    </w:p>
    <w:p w14:paraId="075C2B17" w14:textId="77777777" w:rsidR="00A61A83" w:rsidRDefault="00A61A83" w:rsidP="00A61A83">
      <w:pPr>
        <w:pStyle w:val="Code"/>
      </w:pPr>
      <w:r>
        <w:t>{</w:t>
      </w:r>
    </w:p>
    <w:p w14:paraId="75EDB7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noPriority</w:t>
      </w:r>
      <w:proofErr w:type="spellEnd"/>
      <w:r>
        <w:t>(1),</w:t>
      </w:r>
    </w:p>
    <w:p w14:paraId="3BB0C78E" w14:textId="77777777" w:rsidR="00A61A83" w:rsidRDefault="00A61A83" w:rsidP="00A61A83">
      <w:pPr>
        <w:pStyle w:val="Code"/>
      </w:pPr>
      <w:r>
        <w:t xml:space="preserve">    priority(2)</w:t>
      </w:r>
    </w:p>
    <w:p w14:paraId="07E46024" w14:textId="77777777" w:rsidR="00A61A83" w:rsidRDefault="00A61A83" w:rsidP="00A61A83">
      <w:pPr>
        <w:pStyle w:val="Code"/>
      </w:pPr>
      <w:r>
        <w:t>}</w:t>
      </w:r>
    </w:p>
    <w:p w14:paraId="5F48F87A" w14:textId="77777777" w:rsidR="00A61A83" w:rsidRDefault="00A61A83" w:rsidP="00A61A83">
      <w:pPr>
        <w:pStyle w:val="Code"/>
      </w:pPr>
    </w:p>
    <w:p w14:paraId="0D715164" w14:textId="77777777" w:rsidR="00A61A83" w:rsidRDefault="00A61A83" w:rsidP="00A61A83">
      <w:pPr>
        <w:pStyle w:val="Code"/>
      </w:pPr>
      <w:proofErr w:type="spellStart"/>
      <w:r>
        <w:t>TriggerPayload</w:t>
      </w:r>
      <w:proofErr w:type="spellEnd"/>
      <w:r>
        <w:t xml:space="preserve"> ::= OCTET STRING</w:t>
      </w:r>
    </w:p>
    <w:p w14:paraId="4F4C207A" w14:textId="77777777" w:rsidR="00A61A83" w:rsidRDefault="00A61A83" w:rsidP="00A61A83">
      <w:pPr>
        <w:pStyle w:val="Code"/>
      </w:pPr>
    </w:p>
    <w:p w14:paraId="3686B62C" w14:textId="77777777" w:rsidR="00A61A83" w:rsidRDefault="00A61A83" w:rsidP="00A61A83">
      <w:pPr>
        <w:pStyle w:val="Code"/>
      </w:pPr>
      <w:proofErr w:type="spellStart"/>
      <w:r>
        <w:t>DeviceTriggerDeliveryResult</w:t>
      </w:r>
      <w:proofErr w:type="spellEnd"/>
      <w:r>
        <w:t xml:space="preserve"> ::= ENUMERATED</w:t>
      </w:r>
    </w:p>
    <w:p w14:paraId="69078542" w14:textId="77777777" w:rsidR="00A61A83" w:rsidRDefault="00A61A83" w:rsidP="00A61A83">
      <w:pPr>
        <w:pStyle w:val="Code"/>
      </w:pPr>
      <w:r>
        <w:t>{</w:t>
      </w:r>
    </w:p>
    <w:p w14:paraId="6090158F" w14:textId="77777777" w:rsidR="00A61A83" w:rsidRDefault="00A61A83" w:rsidP="00A61A83">
      <w:pPr>
        <w:pStyle w:val="Code"/>
      </w:pPr>
      <w:r>
        <w:t xml:space="preserve">    success(1),</w:t>
      </w:r>
    </w:p>
    <w:p w14:paraId="1297EDF6" w14:textId="77777777" w:rsidR="00A61A83" w:rsidRDefault="00A61A83" w:rsidP="00A61A83">
      <w:pPr>
        <w:pStyle w:val="Code"/>
      </w:pPr>
      <w:r>
        <w:t xml:space="preserve">    unknown(2),</w:t>
      </w:r>
    </w:p>
    <w:p w14:paraId="6990B621" w14:textId="77777777" w:rsidR="00A61A83" w:rsidRDefault="00A61A83" w:rsidP="00A61A83">
      <w:pPr>
        <w:pStyle w:val="Code"/>
      </w:pPr>
      <w:r>
        <w:t xml:space="preserve">    failure(3),</w:t>
      </w:r>
    </w:p>
    <w:p w14:paraId="6FA7FFEE" w14:textId="77777777" w:rsidR="00A61A83" w:rsidRDefault="00A61A83" w:rsidP="00A61A83">
      <w:pPr>
        <w:pStyle w:val="Code"/>
      </w:pPr>
      <w:r>
        <w:t xml:space="preserve">    triggered(4),</w:t>
      </w:r>
    </w:p>
    <w:p w14:paraId="1B12358A" w14:textId="77777777" w:rsidR="00A61A83" w:rsidRDefault="00A61A83" w:rsidP="00A61A83">
      <w:pPr>
        <w:pStyle w:val="Code"/>
      </w:pPr>
      <w:r>
        <w:t xml:space="preserve">    expired(5),</w:t>
      </w:r>
    </w:p>
    <w:p w14:paraId="249CAE26" w14:textId="77777777" w:rsidR="00A61A83" w:rsidRDefault="00A61A83" w:rsidP="00A61A83">
      <w:pPr>
        <w:pStyle w:val="Code"/>
      </w:pPr>
      <w:r>
        <w:t xml:space="preserve">    unconfirmed(6),</w:t>
      </w:r>
    </w:p>
    <w:p w14:paraId="29D1B86E" w14:textId="77777777" w:rsidR="00A61A83" w:rsidRDefault="00A61A83" w:rsidP="00A61A83">
      <w:pPr>
        <w:pStyle w:val="Code"/>
      </w:pPr>
      <w:r>
        <w:t xml:space="preserve">    replaced(7),</w:t>
      </w:r>
    </w:p>
    <w:p w14:paraId="6D9D1885" w14:textId="77777777" w:rsidR="00A61A83" w:rsidRDefault="00A61A83" w:rsidP="00A61A83">
      <w:pPr>
        <w:pStyle w:val="Code"/>
      </w:pPr>
      <w:r>
        <w:t xml:space="preserve">    terminate(8)</w:t>
      </w:r>
    </w:p>
    <w:p w14:paraId="3EC287E0" w14:textId="77777777" w:rsidR="00A61A83" w:rsidRDefault="00A61A83" w:rsidP="00A61A83">
      <w:pPr>
        <w:pStyle w:val="Code"/>
      </w:pPr>
      <w:r>
        <w:lastRenderedPageBreak/>
        <w:t>}</w:t>
      </w:r>
    </w:p>
    <w:p w14:paraId="47E36308" w14:textId="77777777" w:rsidR="00A61A83" w:rsidRDefault="00A61A83" w:rsidP="00A61A83">
      <w:pPr>
        <w:pStyle w:val="Code"/>
      </w:pPr>
    </w:p>
    <w:p w14:paraId="795B0EC2" w14:textId="77777777" w:rsidR="00A61A83" w:rsidRDefault="00A61A83" w:rsidP="00A61A83">
      <w:pPr>
        <w:pStyle w:val="Code"/>
      </w:pPr>
      <w:proofErr w:type="spellStart"/>
      <w:r>
        <w:t>StationaryIndication</w:t>
      </w:r>
      <w:proofErr w:type="spellEnd"/>
      <w:r>
        <w:t xml:space="preserve"> ::= ENUMERATED</w:t>
      </w:r>
    </w:p>
    <w:p w14:paraId="3552150C" w14:textId="77777777" w:rsidR="00A61A83" w:rsidRDefault="00A61A83" w:rsidP="00A61A83">
      <w:pPr>
        <w:pStyle w:val="Code"/>
      </w:pPr>
      <w:r>
        <w:t>{</w:t>
      </w:r>
    </w:p>
    <w:p w14:paraId="28FE4ED8" w14:textId="77777777" w:rsidR="00A61A83" w:rsidRDefault="00A61A83" w:rsidP="00A61A83">
      <w:pPr>
        <w:pStyle w:val="Code"/>
      </w:pPr>
      <w:r>
        <w:t xml:space="preserve">    stationary(1),</w:t>
      </w:r>
    </w:p>
    <w:p w14:paraId="3F237402" w14:textId="77777777" w:rsidR="00A61A83" w:rsidRDefault="00A61A83" w:rsidP="00A61A83">
      <w:pPr>
        <w:pStyle w:val="Code"/>
      </w:pPr>
      <w:r>
        <w:t xml:space="preserve">    mobile(2)</w:t>
      </w:r>
    </w:p>
    <w:p w14:paraId="4E264BC4" w14:textId="77777777" w:rsidR="00A61A83" w:rsidRDefault="00A61A83" w:rsidP="00A61A83">
      <w:pPr>
        <w:pStyle w:val="Code"/>
      </w:pPr>
      <w:r>
        <w:t>}</w:t>
      </w:r>
    </w:p>
    <w:p w14:paraId="2E356C48" w14:textId="77777777" w:rsidR="00A61A83" w:rsidRDefault="00A61A83" w:rsidP="00A61A83">
      <w:pPr>
        <w:pStyle w:val="Code"/>
      </w:pPr>
    </w:p>
    <w:p w14:paraId="5287C3F9" w14:textId="77777777" w:rsidR="00A61A83" w:rsidRDefault="00A61A83" w:rsidP="00A61A83">
      <w:pPr>
        <w:pStyle w:val="Code"/>
      </w:pPr>
      <w:proofErr w:type="spellStart"/>
      <w:r>
        <w:t>BatteryIndication</w:t>
      </w:r>
      <w:proofErr w:type="spellEnd"/>
      <w:r>
        <w:t xml:space="preserve"> ::= ENUMERATED</w:t>
      </w:r>
    </w:p>
    <w:p w14:paraId="3D75FBAD" w14:textId="77777777" w:rsidR="00A61A83" w:rsidRDefault="00A61A83" w:rsidP="00A61A83">
      <w:pPr>
        <w:pStyle w:val="Code"/>
      </w:pPr>
      <w:r>
        <w:t>{</w:t>
      </w:r>
    </w:p>
    <w:p w14:paraId="7244FB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batteryRecharge</w:t>
      </w:r>
      <w:proofErr w:type="spellEnd"/>
      <w:r>
        <w:t>(1),</w:t>
      </w:r>
    </w:p>
    <w:p w14:paraId="5B83A7B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batteryReplace</w:t>
      </w:r>
      <w:proofErr w:type="spellEnd"/>
      <w:r>
        <w:t>(2),</w:t>
      </w:r>
    </w:p>
    <w:p w14:paraId="64C723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batteryNoRecharge</w:t>
      </w:r>
      <w:proofErr w:type="spellEnd"/>
      <w:r>
        <w:t>(3),</w:t>
      </w:r>
    </w:p>
    <w:p w14:paraId="469798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batteryNoReplace</w:t>
      </w:r>
      <w:proofErr w:type="spellEnd"/>
      <w:r>
        <w:t>(4),</w:t>
      </w:r>
    </w:p>
    <w:p w14:paraId="40CE32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noBattery</w:t>
      </w:r>
      <w:proofErr w:type="spellEnd"/>
      <w:r>
        <w:t>(5)</w:t>
      </w:r>
    </w:p>
    <w:p w14:paraId="41673D7D" w14:textId="77777777" w:rsidR="00A61A83" w:rsidRDefault="00A61A83" w:rsidP="00A61A83">
      <w:pPr>
        <w:pStyle w:val="Code"/>
      </w:pPr>
      <w:r>
        <w:t>}</w:t>
      </w:r>
    </w:p>
    <w:p w14:paraId="30AEC226" w14:textId="77777777" w:rsidR="00A61A83" w:rsidRDefault="00A61A83" w:rsidP="00A61A83">
      <w:pPr>
        <w:pStyle w:val="Code"/>
      </w:pPr>
    </w:p>
    <w:p w14:paraId="3B5AE833" w14:textId="77777777" w:rsidR="00A61A83" w:rsidRDefault="00A61A83" w:rsidP="00A61A83">
      <w:pPr>
        <w:pStyle w:val="Code"/>
      </w:pPr>
      <w:proofErr w:type="spellStart"/>
      <w:r>
        <w:t>ScheduledCommunicationTime</w:t>
      </w:r>
      <w:proofErr w:type="spellEnd"/>
      <w:r>
        <w:t xml:space="preserve"> ::= SEQUENCE</w:t>
      </w:r>
    </w:p>
    <w:p w14:paraId="298AAF71" w14:textId="77777777" w:rsidR="00A61A83" w:rsidRDefault="00A61A83" w:rsidP="00A61A83">
      <w:pPr>
        <w:pStyle w:val="Code"/>
      </w:pPr>
      <w:r>
        <w:t>{</w:t>
      </w:r>
    </w:p>
    <w:p w14:paraId="48793D65" w14:textId="77777777" w:rsidR="00A61A83" w:rsidRDefault="00A61A83" w:rsidP="00A61A83">
      <w:pPr>
        <w:pStyle w:val="Code"/>
      </w:pPr>
      <w:r>
        <w:t xml:space="preserve">    days [1] SEQUENCE OF Daytime</w:t>
      </w:r>
    </w:p>
    <w:p w14:paraId="6E352022" w14:textId="77777777" w:rsidR="00A61A83" w:rsidRDefault="00A61A83" w:rsidP="00A61A83">
      <w:pPr>
        <w:pStyle w:val="Code"/>
      </w:pPr>
      <w:r>
        <w:t>}</w:t>
      </w:r>
    </w:p>
    <w:p w14:paraId="071EAD65" w14:textId="77777777" w:rsidR="00A61A83" w:rsidRDefault="00A61A83" w:rsidP="00A61A83">
      <w:pPr>
        <w:pStyle w:val="Code"/>
      </w:pPr>
    </w:p>
    <w:p w14:paraId="3EEEA4AD" w14:textId="77777777" w:rsidR="00A61A83" w:rsidRDefault="00A61A83" w:rsidP="00A61A83">
      <w:pPr>
        <w:pStyle w:val="Code"/>
      </w:pPr>
      <w:r>
        <w:t>UMTLocationArea5G ::= SEQUENCE</w:t>
      </w:r>
    </w:p>
    <w:p w14:paraId="64306866" w14:textId="77777777" w:rsidR="00A61A83" w:rsidRDefault="00A61A83" w:rsidP="00A61A83">
      <w:pPr>
        <w:pStyle w:val="Code"/>
      </w:pPr>
      <w:r>
        <w:t>{</w:t>
      </w:r>
    </w:p>
    <w:p w14:paraId="3021EB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   [1] Daytime,</w:t>
      </w:r>
    </w:p>
    <w:p w14:paraId="206563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   [2] INTEGER,</w:t>
      </w:r>
    </w:p>
    <w:p w14:paraId="6C95D624" w14:textId="77777777" w:rsidR="00A61A83" w:rsidRDefault="00A61A83" w:rsidP="00A61A83">
      <w:pPr>
        <w:pStyle w:val="Code"/>
      </w:pPr>
      <w:r>
        <w:t xml:space="preserve">    location         [3] </w:t>
      </w:r>
      <w:proofErr w:type="spellStart"/>
      <w:r>
        <w:t>NRLocation</w:t>
      </w:r>
      <w:proofErr w:type="spellEnd"/>
    </w:p>
    <w:p w14:paraId="4B451CE9" w14:textId="77777777" w:rsidR="00A61A83" w:rsidRDefault="00A61A83" w:rsidP="00A61A83">
      <w:pPr>
        <w:pStyle w:val="Code"/>
      </w:pPr>
      <w:r>
        <w:t>}</w:t>
      </w:r>
    </w:p>
    <w:p w14:paraId="3572FDF9" w14:textId="77777777" w:rsidR="00A61A83" w:rsidRDefault="00A61A83" w:rsidP="00A61A83">
      <w:pPr>
        <w:pStyle w:val="Code"/>
      </w:pPr>
    </w:p>
    <w:p w14:paraId="1785FF71" w14:textId="77777777" w:rsidR="00A61A83" w:rsidRDefault="00A61A83" w:rsidP="00A61A83">
      <w:pPr>
        <w:pStyle w:val="Code"/>
      </w:pPr>
      <w:r>
        <w:t>Daytime ::= SEQUENCE</w:t>
      </w:r>
    </w:p>
    <w:p w14:paraId="0AA55E8E" w14:textId="77777777" w:rsidR="00A61A83" w:rsidRDefault="00A61A83" w:rsidP="00A61A83">
      <w:pPr>
        <w:pStyle w:val="Code"/>
      </w:pPr>
      <w:r>
        <w:t>{</w:t>
      </w:r>
    </w:p>
    <w:p w14:paraId="052932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   [1] Day OPTIONAL,</w:t>
      </w:r>
    </w:p>
    <w:p w14:paraId="1883F6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r>
        <w:t xml:space="preserve">   [2] Timestamp OPTIONAL,</w:t>
      </w:r>
    </w:p>
    <w:p w14:paraId="198EB2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   [3] Timestamp OPTIONAL</w:t>
      </w:r>
    </w:p>
    <w:p w14:paraId="12746029" w14:textId="77777777" w:rsidR="00A61A83" w:rsidRDefault="00A61A83" w:rsidP="00A61A83">
      <w:pPr>
        <w:pStyle w:val="Code"/>
      </w:pPr>
      <w:r>
        <w:t>}</w:t>
      </w:r>
    </w:p>
    <w:p w14:paraId="1599C1BD" w14:textId="77777777" w:rsidR="00A61A83" w:rsidRDefault="00A61A83" w:rsidP="00A61A83">
      <w:pPr>
        <w:pStyle w:val="Code"/>
      </w:pPr>
    </w:p>
    <w:p w14:paraId="46AA3605" w14:textId="77777777" w:rsidR="00A61A83" w:rsidRDefault="00A61A83" w:rsidP="00A61A83">
      <w:pPr>
        <w:pStyle w:val="Code"/>
      </w:pPr>
      <w:r>
        <w:t>Day ::= ENUMERATED</w:t>
      </w:r>
    </w:p>
    <w:p w14:paraId="0AE726CD" w14:textId="77777777" w:rsidR="00A61A83" w:rsidRDefault="00A61A83" w:rsidP="00A61A83">
      <w:pPr>
        <w:pStyle w:val="Code"/>
      </w:pPr>
      <w:r>
        <w:t>{</w:t>
      </w:r>
    </w:p>
    <w:p w14:paraId="60C836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monday</w:t>
      </w:r>
      <w:proofErr w:type="spellEnd"/>
      <w:r>
        <w:t>(1),</w:t>
      </w:r>
    </w:p>
    <w:p w14:paraId="7BEB36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tuesday</w:t>
      </w:r>
      <w:proofErr w:type="spellEnd"/>
      <w:r>
        <w:t>(2),</w:t>
      </w:r>
    </w:p>
    <w:p w14:paraId="099214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wednesday</w:t>
      </w:r>
      <w:proofErr w:type="spellEnd"/>
      <w:r>
        <w:t>(3),</w:t>
      </w:r>
    </w:p>
    <w:p w14:paraId="44200C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thursday</w:t>
      </w:r>
      <w:proofErr w:type="spellEnd"/>
      <w:r>
        <w:t>(4),</w:t>
      </w:r>
    </w:p>
    <w:p w14:paraId="1C9BED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friday</w:t>
      </w:r>
      <w:proofErr w:type="spellEnd"/>
      <w:r>
        <w:t>(5),</w:t>
      </w:r>
    </w:p>
    <w:p w14:paraId="24F17E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saturday</w:t>
      </w:r>
      <w:proofErr w:type="spellEnd"/>
      <w:r>
        <w:t>(6),</w:t>
      </w:r>
    </w:p>
    <w:p w14:paraId="5F99EA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sunday</w:t>
      </w:r>
      <w:proofErr w:type="spellEnd"/>
      <w:r>
        <w:t>(7)</w:t>
      </w:r>
    </w:p>
    <w:p w14:paraId="2ECD63F1" w14:textId="77777777" w:rsidR="00A61A83" w:rsidRDefault="00A61A83" w:rsidP="00A61A83">
      <w:pPr>
        <w:pStyle w:val="Code"/>
      </w:pPr>
      <w:r>
        <w:t>}</w:t>
      </w:r>
    </w:p>
    <w:p w14:paraId="187FCDA6" w14:textId="77777777" w:rsidR="00A61A83" w:rsidRDefault="00A61A83" w:rsidP="00A61A83">
      <w:pPr>
        <w:pStyle w:val="Code"/>
      </w:pPr>
    </w:p>
    <w:p w14:paraId="7A011C83" w14:textId="77777777" w:rsidR="00A61A83" w:rsidRDefault="00A61A83" w:rsidP="00A61A83">
      <w:pPr>
        <w:pStyle w:val="Code"/>
      </w:pPr>
      <w:proofErr w:type="spellStart"/>
      <w:r>
        <w:t>TrafficProfile</w:t>
      </w:r>
      <w:proofErr w:type="spellEnd"/>
      <w:r>
        <w:t xml:space="preserve"> ::= ENUMERATED</w:t>
      </w:r>
    </w:p>
    <w:p w14:paraId="17AFCB2C" w14:textId="77777777" w:rsidR="00A61A83" w:rsidRDefault="00A61A83" w:rsidP="00A61A83">
      <w:pPr>
        <w:pStyle w:val="Code"/>
      </w:pPr>
      <w:r>
        <w:t>{</w:t>
      </w:r>
    </w:p>
    <w:p w14:paraId="4E121A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singleTransUL</w:t>
      </w:r>
      <w:proofErr w:type="spellEnd"/>
      <w:r>
        <w:t>(1),</w:t>
      </w:r>
    </w:p>
    <w:p w14:paraId="27A086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singleTransDL</w:t>
      </w:r>
      <w:proofErr w:type="spellEnd"/>
      <w:r>
        <w:t>(2),</w:t>
      </w:r>
    </w:p>
    <w:p w14:paraId="5444E1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dualTransULFirst</w:t>
      </w:r>
      <w:proofErr w:type="spellEnd"/>
      <w:r>
        <w:t>(3),</w:t>
      </w:r>
    </w:p>
    <w:p w14:paraId="718A8C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dualTransDLFirst</w:t>
      </w:r>
      <w:proofErr w:type="spellEnd"/>
      <w:r>
        <w:t>(4),</w:t>
      </w:r>
    </w:p>
    <w:p w14:paraId="6B3D68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multiTrans</w:t>
      </w:r>
      <w:proofErr w:type="spellEnd"/>
      <w:r>
        <w:t>(5)</w:t>
      </w:r>
    </w:p>
    <w:p w14:paraId="2DD3CBBD" w14:textId="77777777" w:rsidR="00A61A83" w:rsidRDefault="00A61A83" w:rsidP="00A61A83">
      <w:pPr>
        <w:pStyle w:val="Code"/>
      </w:pPr>
      <w:r>
        <w:t>}</w:t>
      </w:r>
    </w:p>
    <w:p w14:paraId="313BEFB2" w14:textId="77777777" w:rsidR="00A61A83" w:rsidRDefault="00A61A83" w:rsidP="00A61A83">
      <w:pPr>
        <w:pStyle w:val="Code"/>
      </w:pPr>
    </w:p>
    <w:p w14:paraId="636757EE" w14:textId="77777777" w:rsidR="00A61A83" w:rsidRDefault="00A61A83" w:rsidP="00A61A83">
      <w:pPr>
        <w:pStyle w:val="Code"/>
      </w:pPr>
      <w:proofErr w:type="spellStart"/>
      <w:r>
        <w:t>ScheduledCommunicationType</w:t>
      </w:r>
      <w:proofErr w:type="spellEnd"/>
      <w:r>
        <w:t xml:space="preserve"> ::= ENUMERATED</w:t>
      </w:r>
    </w:p>
    <w:p w14:paraId="0EA51E41" w14:textId="77777777" w:rsidR="00A61A83" w:rsidRDefault="00A61A83" w:rsidP="00A61A83">
      <w:pPr>
        <w:pStyle w:val="Code"/>
      </w:pPr>
      <w:r>
        <w:t>{</w:t>
      </w:r>
    </w:p>
    <w:p w14:paraId="6F8660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112F2E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5A259D57" w14:textId="77777777" w:rsidR="00A61A83" w:rsidRDefault="00A61A83" w:rsidP="00A61A83">
      <w:pPr>
        <w:pStyle w:val="Code"/>
      </w:pPr>
      <w:r>
        <w:t xml:space="preserve">    bidirectional(3)</w:t>
      </w:r>
    </w:p>
    <w:p w14:paraId="7011F043" w14:textId="77777777" w:rsidR="00A61A83" w:rsidRDefault="00A61A83" w:rsidP="00A61A83">
      <w:pPr>
        <w:pStyle w:val="Code"/>
      </w:pPr>
      <w:r>
        <w:t>}</w:t>
      </w:r>
    </w:p>
    <w:p w14:paraId="7B3B3C7D" w14:textId="77777777" w:rsidR="00A61A83" w:rsidRDefault="00A61A83" w:rsidP="00A61A83">
      <w:pPr>
        <w:pStyle w:val="Code"/>
      </w:pPr>
    </w:p>
    <w:p w14:paraId="2A8C74E2" w14:textId="77777777" w:rsidR="00A61A83" w:rsidRDefault="00A61A83" w:rsidP="00A61A83">
      <w:pPr>
        <w:pStyle w:val="CodeHeader"/>
      </w:pPr>
      <w:r>
        <w:t>-- =================</w:t>
      </w:r>
    </w:p>
    <w:p w14:paraId="696CC41C" w14:textId="77777777" w:rsidR="00A61A83" w:rsidRDefault="00A61A83" w:rsidP="00A61A83">
      <w:pPr>
        <w:pStyle w:val="CodeHeader"/>
      </w:pPr>
      <w:r>
        <w:t>-- 5G NEF parameters</w:t>
      </w:r>
    </w:p>
    <w:p w14:paraId="0CAC675A" w14:textId="77777777" w:rsidR="00A61A83" w:rsidRDefault="00A61A83" w:rsidP="00A61A83">
      <w:pPr>
        <w:pStyle w:val="Code"/>
      </w:pPr>
      <w:r>
        <w:t>-- =================</w:t>
      </w:r>
    </w:p>
    <w:p w14:paraId="4D05A0DD" w14:textId="77777777" w:rsidR="00A61A83" w:rsidRDefault="00A61A83" w:rsidP="00A61A83">
      <w:pPr>
        <w:pStyle w:val="Code"/>
      </w:pPr>
    </w:p>
    <w:p w14:paraId="6BF92ED3" w14:textId="77777777" w:rsidR="00A61A83" w:rsidRDefault="00A61A83" w:rsidP="00A61A83">
      <w:pPr>
        <w:pStyle w:val="Code"/>
      </w:pPr>
      <w:proofErr w:type="spellStart"/>
      <w:r>
        <w:t>NEFFailureCause</w:t>
      </w:r>
      <w:proofErr w:type="spellEnd"/>
      <w:r>
        <w:t xml:space="preserve"> ::= ENUMERATED</w:t>
      </w:r>
    </w:p>
    <w:p w14:paraId="51864E1C" w14:textId="77777777" w:rsidR="00A61A83" w:rsidRDefault="00A61A83" w:rsidP="00A61A83">
      <w:pPr>
        <w:pStyle w:val="Code"/>
      </w:pPr>
      <w:r>
        <w:t>{</w:t>
      </w:r>
    </w:p>
    <w:p w14:paraId="286F72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569981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5A0B33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7AC44B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(4),</w:t>
      </w:r>
    </w:p>
    <w:p w14:paraId="5790A9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(5)</w:t>
      </w:r>
    </w:p>
    <w:p w14:paraId="63C4F6B6" w14:textId="77777777" w:rsidR="00A61A83" w:rsidRDefault="00A61A83" w:rsidP="00A61A83">
      <w:pPr>
        <w:pStyle w:val="Code"/>
      </w:pPr>
      <w:r>
        <w:t>}</w:t>
      </w:r>
    </w:p>
    <w:p w14:paraId="16398D52" w14:textId="77777777" w:rsidR="00A61A83" w:rsidRDefault="00A61A83" w:rsidP="00A61A83">
      <w:pPr>
        <w:pStyle w:val="Code"/>
      </w:pPr>
    </w:p>
    <w:p w14:paraId="38EF372A" w14:textId="77777777" w:rsidR="00A61A83" w:rsidRDefault="00A61A83" w:rsidP="00A61A83">
      <w:pPr>
        <w:pStyle w:val="Code"/>
      </w:pPr>
      <w:proofErr w:type="spellStart"/>
      <w:r>
        <w:t>NEFReleaseCause</w:t>
      </w:r>
      <w:proofErr w:type="spellEnd"/>
      <w:r>
        <w:t xml:space="preserve"> ::= ENUMERATED</w:t>
      </w:r>
    </w:p>
    <w:p w14:paraId="4C241ED3" w14:textId="77777777" w:rsidR="00A61A83" w:rsidRDefault="00A61A83" w:rsidP="00A61A83">
      <w:pPr>
        <w:pStyle w:val="Code"/>
      </w:pPr>
      <w:r>
        <w:t>{</w:t>
      </w:r>
    </w:p>
    <w:p w14:paraId="20BF52F4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sMFRelease</w:t>
      </w:r>
      <w:proofErr w:type="spellEnd"/>
      <w:r>
        <w:t>(1),</w:t>
      </w:r>
    </w:p>
    <w:p w14:paraId="66DE2D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747F10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uDMRelease</w:t>
      </w:r>
      <w:proofErr w:type="spellEnd"/>
      <w:r>
        <w:t>(3),</w:t>
      </w:r>
    </w:p>
    <w:p w14:paraId="49AE44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cHFRelease</w:t>
      </w:r>
      <w:proofErr w:type="spellEnd"/>
      <w:r>
        <w:t>(4),</w:t>
      </w:r>
    </w:p>
    <w:p w14:paraId="3D9396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(5),</w:t>
      </w:r>
    </w:p>
    <w:p w14:paraId="621077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(6)</w:t>
      </w:r>
    </w:p>
    <w:p w14:paraId="2CD0DE8C" w14:textId="77777777" w:rsidR="00A61A83" w:rsidRDefault="00A61A83" w:rsidP="00A61A83">
      <w:pPr>
        <w:pStyle w:val="Code"/>
      </w:pPr>
      <w:r>
        <w:t>}</w:t>
      </w:r>
    </w:p>
    <w:p w14:paraId="63F669FD" w14:textId="77777777" w:rsidR="00A61A83" w:rsidRDefault="00A61A83" w:rsidP="00A61A83">
      <w:pPr>
        <w:pStyle w:val="Code"/>
      </w:pPr>
    </w:p>
    <w:p w14:paraId="7F4CF389" w14:textId="77777777" w:rsidR="00A61A83" w:rsidRDefault="00A61A83" w:rsidP="00A61A83">
      <w:pPr>
        <w:pStyle w:val="Code"/>
      </w:pPr>
      <w:r>
        <w:t>AFID ::= UTF8String</w:t>
      </w:r>
    </w:p>
    <w:p w14:paraId="4627CCCD" w14:textId="77777777" w:rsidR="00A61A83" w:rsidRDefault="00A61A83" w:rsidP="00A61A83">
      <w:pPr>
        <w:pStyle w:val="Code"/>
      </w:pPr>
    </w:p>
    <w:p w14:paraId="7FE89C07" w14:textId="77777777" w:rsidR="00A61A83" w:rsidRDefault="00A61A83" w:rsidP="00A61A83">
      <w:pPr>
        <w:pStyle w:val="Code"/>
      </w:pPr>
      <w:r>
        <w:t>NEFID ::= UTF8String</w:t>
      </w:r>
    </w:p>
    <w:p w14:paraId="19B6A44B" w14:textId="77777777" w:rsidR="00A61A83" w:rsidRDefault="00A61A83" w:rsidP="00A61A83">
      <w:pPr>
        <w:pStyle w:val="Code"/>
      </w:pPr>
    </w:p>
    <w:p w14:paraId="0EC98C85" w14:textId="77777777" w:rsidR="00A61A83" w:rsidRDefault="00A61A83" w:rsidP="00A61A83">
      <w:pPr>
        <w:pStyle w:val="CodeHeader"/>
      </w:pPr>
      <w:r>
        <w:t>-- ==================</w:t>
      </w:r>
    </w:p>
    <w:p w14:paraId="6520716D" w14:textId="77777777" w:rsidR="00A61A83" w:rsidRDefault="00A61A83" w:rsidP="00A61A83">
      <w:pPr>
        <w:pStyle w:val="CodeHeader"/>
      </w:pPr>
      <w:r>
        <w:t>-- SCEF definitions</w:t>
      </w:r>
    </w:p>
    <w:p w14:paraId="28AC5BC2" w14:textId="77777777" w:rsidR="00A61A83" w:rsidRDefault="00A61A83" w:rsidP="00A61A83">
      <w:pPr>
        <w:pStyle w:val="Code"/>
      </w:pPr>
      <w:r>
        <w:t>-- ==================</w:t>
      </w:r>
    </w:p>
    <w:p w14:paraId="7748F04C" w14:textId="77777777" w:rsidR="00A61A83" w:rsidRDefault="00A61A83" w:rsidP="00A61A83">
      <w:pPr>
        <w:pStyle w:val="Code"/>
      </w:pPr>
    </w:p>
    <w:p w14:paraId="4437971C" w14:textId="77777777" w:rsidR="00A61A83" w:rsidRDefault="00A61A83" w:rsidP="00A61A83">
      <w:pPr>
        <w:pStyle w:val="Code"/>
      </w:pPr>
      <w:r>
        <w:t>-- See clause 7.8.2.1.2 for details of this structure</w:t>
      </w:r>
    </w:p>
    <w:p w14:paraId="23ACDE9F" w14:textId="77777777" w:rsidR="00A61A83" w:rsidRDefault="00A61A83" w:rsidP="00A61A83">
      <w:pPr>
        <w:pStyle w:val="Code"/>
      </w:pPr>
      <w:proofErr w:type="spellStart"/>
      <w:r>
        <w:t>SCEFPDNConnectionEstablishment</w:t>
      </w:r>
      <w:proofErr w:type="spellEnd"/>
      <w:r>
        <w:t xml:space="preserve"> ::= SEQUENCE</w:t>
      </w:r>
    </w:p>
    <w:p w14:paraId="39E53E3F" w14:textId="77777777" w:rsidR="00A61A83" w:rsidRDefault="00A61A83" w:rsidP="00A61A83">
      <w:pPr>
        <w:pStyle w:val="Code"/>
      </w:pPr>
      <w:r>
        <w:t>{</w:t>
      </w:r>
    </w:p>
    <w:p w14:paraId="2A91D1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371DFFF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14F0E3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7860C1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32E2F6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480D66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451BEB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5B32DDC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497343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65F4839E" w14:textId="77777777" w:rsidR="00A61A83" w:rsidRDefault="00A61A83" w:rsidP="00A61A83">
      <w:pPr>
        <w:pStyle w:val="Code"/>
      </w:pPr>
      <w:r>
        <w:t>}</w:t>
      </w:r>
    </w:p>
    <w:p w14:paraId="706A3217" w14:textId="77777777" w:rsidR="00A61A83" w:rsidRDefault="00A61A83" w:rsidP="00A61A83">
      <w:pPr>
        <w:pStyle w:val="Code"/>
      </w:pPr>
    </w:p>
    <w:p w14:paraId="35109990" w14:textId="77777777" w:rsidR="00A61A83" w:rsidRDefault="00A61A83" w:rsidP="00A61A83">
      <w:pPr>
        <w:pStyle w:val="Code"/>
      </w:pPr>
      <w:r>
        <w:t>-- See clause 7.8.2.1.3 for details of this structure</w:t>
      </w:r>
    </w:p>
    <w:p w14:paraId="58DFF0DE" w14:textId="77777777" w:rsidR="00A61A83" w:rsidRDefault="00A61A83" w:rsidP="00A61A83">
      <w:pPr>
        <w:pStyle w:val="Code"/>
      </w:pPr>
      <w:proofErr w:type="spellStart"/>
      <w:r>
        <w:t>SCEFPDNConnectionUpdate</w:t>
      </w:r>
      <w:proofErr w:type="spellEnd"/>
      <w:r>
        <w:t xml:space="preserve"> ::= SEQUENCE</w:t>
      </w:r>
    </w:p>
    <w:p w14:paraId="22286066" w14:textId="77777777" w:rsidR="00A61A83" w:rsidRDefault="00A61A83" w:rsidP="00A61A83">
      <w:pPr>
        <w:pStyle w:val="Code"/>
      </w:pPr>
      <w:r>
        <w:t>{</w:t>
      </w:r>
    </w:p>
    <w:p w14:paraId="0206E42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[1] IMSI OPTIONAL,</w:t>
      </w:r>
    </w:p>
    <w:p w14:paraId="5D6C51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[2] MSISDN OPTIONAL,</w:t>
      </w:r>
    </w:p>
    <w:p w14:paraId="1F8E4C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[3] NAI OPTIONAL,</w:t>
      </w:r>
    </w:p>
    <w:p w14:paraId="3119D5F1" w14:textId="77777777" w:rsidR="00A61A83" w:rsidRDefault="00A61A83" w:rsidP="00A61A83">
      <w:pPr>
        <w:pStyle w:val="Code"/>
      </w:pPr>
      <w:r>
        <w:t xml:space="preserve">    initiator                    [4] Initiator,</w:t>
      </w:r>
    </w:p>
    <w:p w14:paraId="473159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4B49A3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631DCF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09AF69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295C01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49B6AA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7FCAACA2" w14:textId="77777777" w:rsidR="00A61A83" w:rsidRDefault="00A61A83" w:rsidP="00A61A83">
      <w:pPr>
        <w:pStyle w:val="Code"/>
      </w:pPr>
      <w:r>
        <w:t>}</w:t>
      </w:r>
    </w:p>
    <w:p w14:paraId="1D4DC54E" w14:textId="77777777" w:rsidR="00A61A83" w:rsidRDefault="00A61A83" w:rsidP="00A61A83">
      <w:pPr>
        <w:pStyle w:val="Code"/>
      </w:pPr>
    </w:p>
    <w:p w14:paraId="4B96FDF4" w14:textId="77777777" w:rsidR="00A61A83" w:rsidRDefault="00A61A83" w:rsidP="00A61A83">
      <w:pPr>
        <w:pStyle w:val="Code"/>
      </w:pPr>
      <w:r>
        <w:t>-- See clause 7.8.2.1.4 for details of this structure</w:t>
      </w:r>
    </w:p>
    <w:p w14:paraId="7A995174" w14:textId="77777777" w:rsidR="00A61A83" w:rsidRDefault="00A61A83" w:rsidP="00A61A83">
      <w:pPr>
        <w:pStyle w:val="Code"/>
      </w:pPr>
      <w:proofErr w:type="spellStart"/>
      <w:r>
        <w:t>SCEFPDNConnectionRelease</w:t>
      </w:r>
      <w:proofErr w:type="spellEnd"/>
      <w:r>
        <w:t xml:space="preserve"> ::= SEQUENCE</w:t>
      </w:r>
    </w:p>
    <w:p w14:paraId="66D6CAD8" w14:textId="77777777" w:rsidR="00A61A83" w:rsidRDefault="00A61A83" w:rsidP="00A61A83">
      <w:pPr>
        <w:pStyle w:val="Code"/>
      </w:pPr>
      <w:r>
        <w:t>{</w:t>
      </w:r>
    </w:p>
    <w:p w14:paraId="5930BC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[1] IMSI OPTIONAL,</w:t>
      </w:r>
    </w:p>
    <w:p w14:paraId="3DBB5F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[2] MSISDN OPTIONAL,</w:t>
      </w:r>
    </w:p>
    <w:p w14:paraId="5847A6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[3] NAI OPTIONAL,</w:t>
      </w:r>
    </w:p>
    <w:p w14:paraId="4FB9D3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[4] </w:t>
      </w:r>
      <w:proofErr w:type="spellStart"/>
      <w:r>
        <w:t>EPSBearerID</w:t>
      </w:r>
      <w:proofErr w:type="spellEnd"/>
      <w:r>
        <w:t>,</w:t>
      </w:r>
    </w:p>
    <w:p w14:paraId="26F7B2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[5] Timestamp OPTIONAL,</w:t>
      </w:r>
    </w:p>
    <w:p w14:paraId="078601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[6] Timestamp OPTIONAL,</w:t>
      </w:r>
    </w:p>
    <w:p w14:paraId="3AF3906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[7] INTEGER OPTIONAL,</w:t>
      </w:r>
    </w:p>
    <w:p w14:paraId="2CF73B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[8] INTEGER OPTIONAL,</w:t>
      </w:r>
    </w:p>
    <w:p w14:paraId="23BECBE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[9] </w:t>
      </w:r>
      <w:proofErr w:type="spellStart"/>
      <w:r>
        <w:t>SCEFReleaseCause</w:t>
      </w:r>
      <w:proofErr w:type="spellEnd"/>
    </w:p>
    <w:p w14:paraId="69A1CE09" w14:textId="77777777" w:rsidR="00A61A83" w:rsidRDefault="00A61A83" w:rsidP="00A61A83">
      <w:pPr>
        <w:pStyle w:val="Code"/>
      </w:pPr>
      <w:r>
        <w:t>}</w:t>
      </w:r>
    </w:p>
    <w:p w14:paraId="7F6A1D09" w14:textId="77777777" w:rsidR="00A61A83" w:rsidRDefault="00A61A83" w:rsidP="00A61A83">
      <w:pPr>
        <w:pStyle w:val="Code"/>
      </w:pPr>
    </w:p>
    <w:p w14:paraId="24E8E672" w14:textId="77777777" w:rsidR="00A61A83" w:rsidRDefault="00A61A83" w:rsidP="00A61A83">
      <w:pPr>
        <w:pStyle w:val="Code"/>
      </w:pPr>
      <w:r>
        <w:t>-- See clause 7.8.2.1.5 for details of this structure</w:t>
      </w:r>
    </w:p>
    <w:p w14:paraId="15DD66C7" w14:textId="77777777" w:rsidR="00A61A83" w:rsidRDefault="00A61A83" w:rsidP="00A61A83">
      <w:pPr>
        <w:pStyle w:val="Code"/>
      </w:pPr>
      <w:proofErr w:type="spellStart"/>
      <w:r>
        <w:t>SCEFUnsuccessfulProcedure</w:t>
      </w:r>
      <w:proofErr w:type="spellEnd"/>
      <w:r>
        <w:t xml:space="preserve"> ::= SEQUENCE</w:t>
      </w:r>
    </w:p>
    <w:p w14:paraId="69BC9F15" w14:textId="77777777" w:rsidR="00A61A83" w:rsidRDefault="00A61A83" w:rsidP="00A61A83">
      <w:pPr>
        <w:pStyle w:val="Code"/>
      </w:pPr>
      <w:r>
        <w:t>{</w:t>
      </w:r>
    </w:p>
    <w:p w14:paraId="042FCA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SCEFFailureCause</w:t>
      </w:r>
      <w:proofErr w:type="spellEnd"/>
      <w:r>
        <w:t>,</w:t>
      </w:r>
    </w:p>
    <w:p w14:paraId="388079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[2] IMSI OPTIONAL,</w:t>
      </w:r>
    </w:p>
    <w:p w14:paraId="33B055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[3] MSISDN OPTIONAL,</w:t>
      </w:r>
    </w:p>
    <w:p w14:paraId="0EBC3E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[4] NAI OPTIONAL,</w:t>
      </w:r>
    </w:p>
    <w:p w14:paraId="66ACE5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[5] </w:t>
      </w:r>
      <w:proofErr w:type="spellStart"/>
      <w:r>
        <w:t>EPSBearerID</w:t>
      </w:r>
      <w:proofErr w:type="spellEnd"/>
      <w:r>
        <w:t>,</w:t>
      </w:r>
    </w:p>
    <w:p w14:paraId="11E3DD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[6] APN,</w:t>
      </w:r>
    </w:p>
    <w:p w14:paraId="6DC116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 xml:space="preserve"> OPTIONAL,</w:t>
      </w:r>
    </w:p>
    <w:p w14:paraId="239A76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 xml:space="preserve"> OPTIONAL,</w:t>
      </w:r>
    </w:p>
    <w:p w14:paraId="77CC0F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[9] SCSASID</w:t>
      </w:r>
    </w:p>
    <w:p w14:paraId="6A87254E" w14:textId="77777777" w:rsidR="00A61A83" w:rsidRDefault="00A61A83" w:rsidP="00A61A83">
      <w:pPr>
        <w:pStyle w:val="Code"/>
      </w:pPr>
      <w:r>
        <w:t>}</w:t>
      </w:r>
    </w:p>
    <w:p w14:paraId="5DAF08A9" w14:textId="77777777" w:rsidR="00A61A83" w:rsidRDefault="00A61A83" w:rsidP="00A61A83">
      <w:pPr>
        <w:pStyle w:val="Code"/>
      </w:pPr>
    </w:p>
    <w:p w14:paraId="1EEC27BE" w14:textId="77777777" w:rsidR="00A61A83" w:rsidRDefault="00A61A83" w:rsidP="00A61A83">
      <w:pPr>
        <w:pStyle w:val="Code"/>
      </w:pPr>
      <w:r>
        <w:t>-- See clause 7.8.2.1.6 for details of this structure</w:t>
      </w:r>
    </w:p>
    <w:p w14:paraId="64BD7086" w14:textId="77777777" w:rsidR="00A61A83" w:rsidRDefault="00A61A83" w:rsidP="00A61A83">
      <w:pPr>
        <w:pStyle w:val="Code"/>
      </w:pPr>
      <w:proofErr w:type="spellStart"/>
      <w:r>
        <w:t>SCEFStartOfInterceptionWithEstablishedPDNConnection</w:t>
      </w:r>
      <w:proofErr w:type="spellEnd"/>
      <w:r>
        <w:t xml:space="preserve"> ::= SEQUENCE</w:t>
      </w:r>
    </w:p>
    <w:p w14:paraId="5292AFFA" w14:textId="77777777" w:rsidR="00A61A83" w:rsidRDefault="00A61A83" w:rsidP="00A61A83">
      <w:pPr>
        <w:pStyle w:val="Code"/>
      </w:pPr>
      <w:r>
        <w:t>{</w:t>
      </w:r>
    </w:p>
    <w:p w14:paraId="6075E7D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264C94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62F63B71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1B5341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63FB47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39EC77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3FA69C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75CAD4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0158CE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46F290E5" w14:textId="77777777" w:rsidR="00A61A83" w:rsidRDefault="00A61A83" w:rsidP="00A61A83">
      <w:pPr>
        <w:pStyle w:val="Code"/>
      </w:pPr>
      <w:r>
        <w:t>}</w:t>
      </w:r>
    </w:p>
    <w:p w14:paraId="62AD6E5E" w14:textId="77777777" w:rsidR="00A61A83" w:rsidRDefault="00A61A83" w:rsidP="00A61A83">
      <w:pPr>
        <w:pStyle w:val="Code"/>
      </w:pPr>
    </w:p>
    <w:p w14:paraId="326FF4E6" w14:textId="77777777" w:rsidR="00A61A83" w:rsidRDefault="00A61A83" w:rsidP="00A61A83">
      <w:pPr>
        <w:pStyle w:val="Code"/>
      </w:pPr>
      <w:r>
        <w:t>-- See clause 7.8.3.1.1 for details of this structure</w:t>
      </w:r>
    </w:p>
    <w:p w14:paraId="0C12F2DA" w14:textId="77777777" w:rsidR="00A61A83" w:rsidRDefault="00A61A83" w:rsidP="00A61A83">
      <w:pPr>
        <w:pStyle w:val="Code"/>
      </w:pPr>
      <w:proofErr w:type="spellStart"/>
      <w:r>
        <w:t>SCEFDeviceTrigger</w:t>
      </w:r>
      <w:proofErr w:type="spellEnd"/>
      <w:r>
        <w:t xml:space="preserve"> ::= SEQUENCE</w:t>
      </w:r>
    </w:p>
    <w:p w14:paraId="4DFB39C3" w14:textId="77777777" w:rsidR="00A61A83" w:rsidRDefault="00A61A83" w:rsidP="00A61A83">
      <w:pPr>
        <w:pStyle w:val="Code"/>
      </w:pPr>
      <w:r>
        <w:t>{</w:t>
      </w:r>
    </w:p>
    <w:p w14:paraId="39E3B9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IMSI,</w:t>
      </w:r>
    </w:p>
    <w:p w14:paraId="705F47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MSISDN,</w:t>
      </w:r>
    </w:p>
    <w:p w14:paraId="124DAE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NAI,</w:t>
      </w:r>
    </w:p>
    <w:p w14:paraId="49306CC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[4] </w:t>
      </w:r>
      <w:proofErr w:type="spellStart"/>
      <w:r>
        <w:t>TriggerID</w:t>
      </w:r>
      <w:proofErr w:type="spellEnd"/>
      <w:r>
        <w:t>,</w:t>
      </w:r>
    </w:p>
    <w:p w14:paraId="61C969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[5] SCSASID OPTIONAL,</w:t>
      </w:r>
    </w:p>
    <w:p w14:paraId="06E9EC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[6] </w:t>
      </w:r>
      <w:proofErr w:type="spellStart"/>
      <w:r>
        <w:t>TriggerPayload</w:t>
      </w:r>
      <w:proofErr w:type="spellEnd"/>
      <w:r>
        <w:t xml:space="preserve"> OPTIONAL,</w:t>
      </w:r>
    </w:p>
    <w:p w14:paraId="57171C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[7] INTEGER OPTIONAL,</w:t>
      </w:r>
    </w:p>
    <w:p w14:paraId="2C9ACE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[8] </w:t>
      </w:r>
      <w:proofErr w:type="spellStart"/>
      <w:r>
        <w:t>PriorityDT</w:t>
      </w:r>
      <w:proofErr w:type="spellEnd"/>
      <w:r>
        <w:t xml:space="preserve"> OPTIONAL,</w:t>
      </w:r>
    </w:p>
    <w:p w14:paraId="49E540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[9] </w:t>
      </w:r>
      <w:proofErr w:type="spellStart"/>
      <w:r>
        <w:t>PortNumber</w:t>
      </w:r>
      <w:proofErr w:type="spellEnd"/>
      <w:r>
        <w:t xml:space="preserve"> OPTIONAL,</w:t>
      </w:r>
    </w:p>
    <w:p w14:paraId="7AF9ED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[10] </w:t>
      </w:r>
      <w:proofErr w:type="spellStart"/>
      <w:r>
        <w:t>PortNumber</w:t>
      </w:r>
      <w:proofErr w:type="spellEnd"/>
      <w:r>
        <w:t xml:space="preserve"> OPTIONAL</w:t>
      </w:r>
    </w:p>
    <w:p w14:paraId="61120EFF" w14:textId="77777777" w:rsidR="00A61A83" w:rsidRDefault="00A61A83" w:rsidP="00A61A83">
      <w:pPr>
        <w:pStyle w:val="Code"/>
      </w:pPr>
      <w:r>
        <w:t>}</w:t>
      </w:r>
    </w:p>
    <w:p w14:paraId="0CD62D13" w14:textId="77777777" w:rsidR="00A61A83" w:rsidRDefault="00A61A83" w:rsidP="00A61A83">
      <w:pPr>
        <w:pStyle w:val="Code"/>
      </w:pPr>
    </w:p>
    <w:p w14:paraId="0F8BDC9D" w14:textId="77777777" w:rsidR="00A61A83" w:rsidRDefault="00A61A83" w:rsidP="00A61A83">
      <w:pPr>
        <w:pStyle w:val="Code"/>
      </w:pPr>
      <w:r>
        <w:t>-- See clause 7.8.3.1.2 for details of this structure</w:t>
      </w:r>
    </w:p>
    <w:p w14:paraId="039B3B0C" w14:textId="77777777" w:rsidR="00A61A83" w:rsidRDefault="00A61A83" w:rsidP="00A61A83">
      <w:pPr>
        <w:pStyle w:val="Code"/>
      </w:pPr>
      <w:proofErr w:type="spellStart"/>
      <w:r>
        <w:t>SCEFDeviceTriggerReplace</w:t>
      </w:r>
      <w:proofErr w:type="spellEnd"/>
      <w:r>
        <w:t xml:space="preserve"> ::= SEQUENCE</w:t>
      </w:r>
    </w:p>
    <w:p w14:paraId="7534DDD3" w14:textId="77777777" w:rsidR="00A61A83" w:rsidRDefault="00A61A83" w:rsidP="00A61A83">
      <w:pPr>
        <w:pStyle w:val="Code"/>
      </w:pPr>
      <w:r>
        <w:t>{</w:t>
      </w:r>
    </w:p>
    <w:p w14:paraId="082ED6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07F22B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7086D7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000AD6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  <w:r>
        <w:t>,</w:t>
      </w:r>
    </w:p>
    <w:p w14:paraId="3AD535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[5] SCSASID OPTIONAL,</w:t>
      </w:r>
    </w:p>
    <w:p w14:paraId="20778F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[6] </w:t>
      </w:r>
      <w:proofErr w:type="spellStart"/>
      <w:r>
        <w:t>TriggerPayload</w:t>
      </w:r>
      <w:proofErr w:type="spellEnd"/>
      <w:r>
        <w:t xml:space="preserve"> OPTIONAL,</w:t>
      </w:r>
    </w:p>
    <w:p w14:paraId="25C233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[7] INTEGER OPTIONAL,</w:t>
      </w:r>
    </w:p>
    <w:p w14:paraId="264BFD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[8] </w:t>
      </w:r>
      <w:proofErr w:type="spellStart"/>
      <w:r>
        <w:t>PriorityDT</w:t>
      </w:r>
      <w:proofErr w:type="spellEnd"/>
      <w:r>
        <w:t xml:space="preserve"> OPTIONAL,</w:t>
      </w:r>
    </w:p>
    <w:p w14:paraId="4C517F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[9] </w:t>
      </w:r>
      <w:proofErr w:type="spellStart"/>
      <w:r>
        <w:t>PortNumber</w:t>
      </w:r>
      <w:proofErr w:type="spellEnd"/>
      <w:r>
        <w:t xml:space="preserve"> OPTIONAL,</w:t>
      </w:r>
    </w:p>
    <w:p w14:paraId="6D9AA3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[10] </w:t>
      </w:r>
      <w:proofErr w:type="spellStart"/>
      <w:r>
        <w:t>PortNumber</w:t>
      </w:r>
      <w:proofErr w:type="spellEnd"/>
      <w:r>
        <w:t xml:space="preserve"> OPTIONAL</w:t>
      </w:r>
    </w:p>
    <w:p w14:paraId="608BA90C" w14:textId="77777777" w:rsidR="00A61A83" w:rsidRDefault="00A61A83" w:rsidP="00A61A83">
      <w:pPr>
        <w:pStyle w:val="Code"/>
      </w:pPr>
      <w:r>
        <w:t>}</w:t>
      </w:r>
    </w:p>
    <w:p w14:paraId="68E111A4" w14:textId="77777777" w:rsidR="00A61A83" w:rsidRDefault="00A61A83" w:rsidP="00A61A83">
      <w:pPr>
        <w:pStyle w:val="Code"/>
      </w:pPr>
    </w:p>
    <w:p w14:paraId="1D6EAA14" w14:textId="77777777" w:rsidR="00A61A83" w:rsidRDefault="00A61A83" w:rsidP="00A61A83">
      <w:pPr>
        <w:pStyle w:val="Code"/>
      </w:pPr>
      <w:r>
        <w:t>-- See clause 7.8.3.1.3 for details of this structure</w:t>
      </w:r>
    </w:p>
    <w:p w14:paraId="397F9184" w14:textId="77777777" w:rsidR="00A61A83" w:rsidRDefault="00A61A83" w:rsidP="00A61A83">
      <w:pPr>
        <w:pStyle w:val="Code"/>
      </w:pPr>
      <w:proofErr w:type="spellStart"/>
      <w:r>
        <w:t>SCEFDeviceTriggerCancellation</w:t>
      </w:r>
      <w:proofErr w:type="spellEnd"/>
      <w:r>
        <w:t xml:space="preserve"> ::= SEQUENCE</w:t>
      </w:r>
    </w:p>
    <w:p w14:paraId="6DFE3D08" w14:textId="77777777" w:rsidR="00A61A83" w:rsidRDefault="00A61A83" w:rsidP="00A61A83">
      <w:pPr>
        <w:pStyle w:val="Code"/>
      </w:pPr>
      <w:r>
        <w:t>{</w:t>
      </w:r>
    </w:p>
    <w:p w14:paraId="4D7852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1BF141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1160FD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50E556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</w:p>
    <w:p w14:paraId="09425A51" w14:textId="77777777" w:rsidR="00A61A83" w:rsidRDefault="00A61A83" w:rsidP="00A61A83">
      <w:pPr>
        <w:pStyle w:val="Code"/>
      </w:pPr>
      <w:r>
        <w:t>}</w:t>
      </w:r>
    </w:p>
    <w:p w14:paraId="518F9CD5" w14:textId="77777777" w:rsidR="00A61A83" w:rsidRDefault="00A61A83" w:rsidP="00A61A83">
      <w:pPr>
        <w:pStyle w:val="Code"/>
      </w:pPr>
    </w:p>
    <w:p w14:paraId="0D807531" w14:textId="77777777" w:rsidR="00A61A83" w:rsidRDefault="00A61A83" w:rsidP="00A61A83">
      <w:pPr>
        <w:pStyle w:val="Code"/>
      </w:pPr>
      <w:r>
        <w:t>-- See clause 7.8.3.1.4 for details of this structure</w:t>
      </w:r>
    </w:p>
    <w:p w14:paraId="141C9C2A" w14:textId="77777777" w:rsidR="00A61A83" w:rsidRDefault="00A61A83" w:rsidP="00A61A83">
      <w:pPr>
        <w:pStyle w:val="Code"/>
      </w:pPr>
      <w:proofErr w:type="spellStart"/>
      <w:r>
        <w:t>SCEFDeviceTriggerReportNotify</w:t>
      </w:r>
      <w:proofErr w:type="spellEnd"/>
      <w:r>
        <w:t xml:space="preserve"> ::= SEQUENCE</w:t>
      </w:r>
    </w:p>
    <w:p w14:paraId="289FB60D" w14:textId="77777777" w:rsidR="00A61A83" w:rsidRDefault="00A61A83" w:rsidP="00A61A83">
      <w:pPr>
        <w:pStyle w:val="Code"/>
      </w:pPr>
      <w:r>
        <w:t>{</w:t>
      </w:r>
    </w:p>
    <w:p w14:paraId="1217CC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 [1] IMSI OPTIONAL,</w:t>
      </w:r>
    </w:p>
    <w:p w14:paraId="360ADB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[2] MSISDN OPTIONAL,</w:t>
      </w:r>
    </w:p>
    <w:p w14:paraId="59A5BF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[3] NAI OPTIONAL,</w:t>
      </w:r>
    </w:p>
    <w:p w14:paraId="46BF5E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[4] </w:t>
      </w:r>
      <w:proofErr w:type="spellStart"/>
      <w:r>
        <w:t>TriggerID</w:t>
      </w:r>
      <w:proofErr w:type="spellEnd"/>
      <w:r>
        <w:t>,</w:t>
      </w:r>
    </w:p>
    <w:p w14:paraId="36A88B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[5] </w:t>
      </w:r>
      <w:proofErr w:type="spellStart"/>
      <w:r>
        <w:t>DeviceTriggerDeliveryResult</w:t>
      </w:r>
      <w:proofErr w:type="spellEnd"/>
    </w:p>
    <w:p w14:paraId="7B0CCBED" w14:textId="77777777" w:rsidR="00A61A83" w:rsidRDefault="00A61A83" w:rsidP="00A61A83">
      <w:pPr>
        <w:pStyle w:val="Code"/>
      </w:pPr>
      <w:r>
        <w:t>}</w:t>
      </w:r>
    </w:p>
    <w:p w14:paraId="34F83238" w14:textId="77777777" w:rsidR="00A61A83" w:rsidRDefault="00A61A83" w:rsidP="00A61A83">
      <w:pPr>
        <w:pStyle w:val="Code"/>
      </w:pPr>
    </w:p>
    <w:p w14:paraId="30AB5035" w14:textId="77777777" w:rsidR="00A61A83" w:rsidRDefault="00A61A83" w:rsidP="00A61A83">
      <w:pPr>
        <w:pStyle w:val="Code"/>
      </w:pPr>
      <w:r>
        <w:t>-- See clause 7.8.4.1.1 for details of this structure</w:t>
      </w:r>
    </w:p>
    <w:p w14:paraId="3730CE22" w14:textId="77777777" w:rsidR="00A61A83" w:rsidRDefault="00A61A83" w:rsidP="00A61A83">
      <w:pPr>
        <w:pStyle w:val="Code"/>
      </w:pPr>
      <w:proofErr w:type="spellStart"/>
      <w:r>
        <w:t>SCEFMSISDNLessMOSMS</w:t>
      </w:r>
      <w:proofErr w:type="spellEnd"/>
      <w:r>
        <w:t xml:space="preserve"> ::= SEQUENCE</w:t>
      </w:r>
    </w:p>
    <w:p w14:paraId="6660AFC3" w14:textId="77777777" w:rsidR="00A61A83" w:rsidRDefault="00A61A83" w:rsidP="00A61A83">
      <w:pPr>
        <w:pStyle w:val="Code"/>
      </w:pPr>
      <w:r>
        <w:t>{</w:t>
      </w:r>
    </w:p>
    <w:p w14:paraId="2643BB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[1] IMSI OPTIONAL,</w:t>
      </w:r>
    </w:p>
    <w:p w14:paraId="0F820F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[2] MSISDN OPTIONAL,</w:t>
      </w:r>
    </w:p>
    <w:p w14:paraId="0BAC4A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</w:t>
      </w:r>
      <w:proofErr w:type="spellEnd"/>
      <w:r>
        <w:t xml:space="preserve">         [3] NAI OPTIONAL,</w:t>
      </w:r>
    </w:p>
    <w:p w14:paraId="6BB133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[4] SCSASID,</w:t>
      </w:r>
    </w:p>
    <w:p w14:paraId="080E12D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[5] </w:t>
      </w:r>
      <w:proofErr w:type="spellStart"/>
      <w:r>
        <w:t>SMSTPDUData</w:t>
      </w:r>
      <w:proofErr w:type="spellEnd"/>
      <w:r>
        <w:t xml:space="preserve"> OPTIONAL,</w:t>
      </w:r>
    </w:p>
    <w:p w14:paraId="1EF6B2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[6] </w:t>
      </w:r>
      <w:proofErr w:type="spellStart"/>
      <w:r>
        <w:t>PortNumber</w:t>
      </w:r>
      <w:proofErr w:type="spellEnd"/>
      <w:r>
        <w:t xml:space="preserve"> OPTIONAL,</w:t>
      </w:r>
    </w:p>
    <w:p w14:paraId="793183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[7] </w:t>
      </w:r>
      <w:proofErr w:type="spellStart"/>
      <w:r>
        <w:t>PortNumber</w:t>
      </w:r>
      <w:proofErr w:type="spellEnd"/>
      <w:r>
        <w:t xml:space="preserve"> OPTIONAL</w:t>
      </w:r>
    </w:p>
    <w:p w14:paraId="7B8E6125" w14:textId="77777777" w:rsidR="00A61A83" w:rsidRDefault="00A61A83" w:rsidP="00A61A83">
      <w:pPr>
        <w:pStyle w:val="Code"/>
      </w:pPr>
      <w:r>
        <w:t>}</w:t>
      </w:r>
    </w:p>
    <w:p w14:paraId="2031C9B2" w14:textId="77777777" w:rsidR="00A61A83" w:rsidRDefault="00A61A83" w:rsidP="00A61A83">
      <w:pPr>
        <w:pStyle w:val="Code"/>
      </w:pPr>
    </w:p>
    <w:p w14:paraId="311371E1" w14:textId="77777777" w:rsidR="00A61A83" w:rsidRDefault="00A61A83" w:rsidP="00A61A83">
      <w:pPr>
        <w:pStyle w:val="Code"/>
      </w:pPr>
      <w:r>
        <w:t>-- See clause 7.8.5.1.1 for details of this structure</w:t>
      </w:r>
    </w:p>
    <w:p w14:paraId="520491C4" w14:textId="77777777" w:rsidR="00A61A83" w:rsidRDefault="00A61A83" w:rsidP="00A61A83">
      <w:pPr>
        <w:pStyle w:val="Code"/>
      </w:pPr>
      <w:proofErr w:type="spellStart"/>
      <w:r>
        <w:t>SCEFCommunicationPatternUpdate</w:t>
      </w:r>
      <w:proofErr w:type="spellEnd"/>
      <w:r>
        <w:t xml:space="preserve"> ::= SEQUENCE</w:t>
      </w:r>
    </w:p>
    <w:p w14:paraId="1458DB8E" w14:textId="77777777" w:rsidR="00A61A83" w:rsidRDefault="00A61A83" w:rsidP="00A61A83">
      <w:pPr>
        <w:pStyle w:val="Code"/>
      </w:pPr>
      <w:r>
        <w:t>{</w:t>
      </w:r>
    </w:p>
    <w:p w14:paraId="2FEB97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 [1] MSISDN OPTIONAL,</w:t>
      </w:r>
    </w:p>
    <w:p w14:paraId="7C2A61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 [2] NAI OPTIONAL,</w:t>
      </w:r>
    </w:p>
    <w:p w14:paraId="00F775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periodicCommunicationIndicator</w:t>
      </w:r>
      <w:proofErr w:type="spellEnd"/>
      <w:r>
        <w:t xml:space="preserve">        [3]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3060C3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0B266A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5BC86532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31DF1C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574A8B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[8] </w:t>
      </w:r>
      <w:proofErr w:type="spellStart"/>
      <w:r>
        <w:t>StationaryIndication</w:t>
      </w:r>
      <w:proofErr w:type="spellEnd"/>
      <w:r>
        <w:t xml:space="preserve"> OPTIONAL,</w:t>
      </w:r>
    </w:p>
    <w:p w14:paraId="61E304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[9] </w:t>
      </w:r>
      <w:proofErr w:type="spellStart"/>
      <w:r>
        <w:t>BatteryIndication</w:t>
      </w:r>
      <w:proofErr w:type="spellEnd"/>
      <w:r>
        <w:t xml:space="preserve"> OPTIONAL,</w:t>
      </w:r>
    </w:p>
    <w:p w14:paraId="5D3757A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[10] </w:t>
      </w:r>
      <w:proofErr w:type="spellStart"/>
      <w:r>
        <w:t>TrafficProfile</w:t>
      </w:r>
      <w:proofErr w:type="spellEnd"/>
      <w:r>
        <w:t xml:space="preserve"> OPTIONAL,</w:t>
      </w:r>
    </w:p>
    <w:p w14:paraId="2F2BB1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[11] SEQUENCE OF UMTLocationArea5G OPTIONAL,</w:t>
      </w:r>
    </w:p>
    <w:p w14:paraId="3A47A4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 [13] SCSASID,</w:t>
      </w:r>
    </w:p>
    <w:p w14:paraId="69881F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[14] Timestamp OPTIONAL</w:t>
      </w:r>
    </w:p>
    <w:p w14:paraId="262D9C30" w14:textId="77777777" w:rsidR="00A61A83" w:rsidRDefault="00A61A83" w:rsidP="00A61A83">
      <w:pPr>
        <w:pStyle w:val="Code"/>
      </w:pPr>
      <w:r>
        <w:t>}</w:t>
      </w:r>
    </w:p>
    <w:p w14:paraId="3ECDAEBC" w14:textId="77777777" w:rsidR="00A61A83" w:rsidRDefault="00A61A83" w:rsidP="00A61A83">
      <w:pPr>
        <w:pStyle w:val="Code"/>
      </w:pPr>
    </w:p>
    <w:p w14:paraId="73B53F35" w14:textId="77777777" w:rsidR="00A61A83" w:rsidRDefault="00A61A83" w:rsidP="00A61A83">
      <w:pPr>
        <w:pStyle w:val="CodeHeader"/>
      </w:pPr>
      <w:r>
        <w:t>-- =================</w:t>
      </w:r>
    </w:p>
    <w:p w14:paraId="0B46B716" w14:textId="77777777" w:rsidR="00A61A83" w:rsidRDefault="00A61A83" w:rsidP="00A61A83">
      <w:pPr>
        <w:pStyle w:val="CodeHeader"/>
      </w:pPr>
      <w:r>
        <w:t>-- SCEF parameters</w:t>
      </w:r>
    </w:p>
    <w:p w14:paraId="32EA90F3" w14:textId="77777777" w:rsidR="00A61A83" w:rsidRDefault="00A61A83" w:rsidP="00A61A83">
      <w:pPr>
        <w:pStyle w:val="Code"/>
      </w:pPr>
      <w:r>
        <w:t>-- =================</w:t>
      </w:r>
    </w:p>
    <w:p w14:paraId="6BC77877" w14:textId="77777777" w:rsidR="00A61A83" w:rsidRDefault="00A61A83" w:rsidP="00A61A83">
      <w:pPr>
        <w:pStyle w:val="Code"/>
      </w:pPr>
    </w:p>
    <w:p w14:paraId="5E65644A" w14:textId="77777777" w:rsidR="00A61A83" w:rsidRDefault="00A61A83" w:rsidP="00A61A83">
      <w:pPr>
        <w:pStyle w:val="Code"/>
      </w:pPr>
      <w:proofErr w:type="spellStart"/>
      <w:r>
        <w:t>SCEFFailureCause</w:t>
      </w:r>
      <w:proofErr w:type="spellEnd"/>
      <w:r>
        <w:t xml:space="preserve"> ::= ENUMERATED</w:t>
      </w:r>
    </w:p>
    <w:p w14:paraId="72C55CD9" w14:textId="77777777" w:rsidR="00A61A83" w:rsidRDefault="00A61A83" w:rsidP="00A61A83">
      <w:pPr>
        <w:pStyle w:val="Code"/>
      </w:pPr>
      <w:r>
        <w:t>{</w:t>
      </w:r>
    </w:p>
    <w:p w14:paraId="1887D5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2E0C47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282FFC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invalidEPSBearer</w:t>
      </w:r>
      <w:proofErr w:type="spellEnd"/>
      <w:r>
        <w:t>(3),</w:t>
      </w:r>
    </w:p>
    <w:p w14:paraId="53F6BD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operationNotAllowed</w:t>
      </w:r>
      <w:proofErr w:type="spellEnd"/>
      <w:r>
        <w:t>(4),</w:t>
      </w:r>
    </w:p>
    <w:p w14:paraId="3BD298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(5),</w:t>
      </w:r>
    </w:p>
    <w:p w14:paraId="1923C0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(6)</w:t>
      </w:r>
    </w:p>
    <w:p w14:paraId="0B8B68D3" w14:textId="77777777" w:rsidR="00A61A83" w:rsidRDefault="00A61A83" w:rsidP="00A61A83">
      <w:pPr>
        <w:pStyle w:val="Code"/>
      </w:pPr>
      <w:r>
        <w:t>}</w:t>
      </w:r>
    </w:p>
    <w:p w14:paraId="7E411FAB" w14:textId="77777777" w:rsidR="00A61A83" w:rsidRDefault="00A61A83" w:rsidP="00A61A83">
      <w:pPr>
        <w:pStyle w:val="Code"/>
      </w:pPr>
    </w:p>
    <w:p w14:paraId="2368EC18" w14:textId="77777777" w:rsidR="00A61A83" w:rsidRDefault="00A61A83" w:rsidP="00A61A83">
      <w:pPr>
        <w:pStyle w:val="Code"/>
      </w:pPr>
      <w:proofErr w:type="spellStart"/>
      <w:r>
        <w:t>SCEFReleaseCause</w:t>
      </w:r>
      <w:proofErr w:type="spellEnd"/>
      <w:r>
        <w:t xml:space="preserve"> ::= ENUMERATED</w:t>
      </w:r>
    </w:p>
    <w:p w14:paraId="0B3609B2" w14:textId="77777777" w:rsidR="00A61A83" w:rsidRDefault="00A61A83" w:rsidP="00A61A83">
      <w:pPr>
        <w:pStyle w:val="Code"/>
      </w:pPr>
      <w:r>
        <w:t>{</w:t>
      </w:r>
    </w:p>
    <w:p w14:paraId="331EB5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mMERelease</w:t>
      </w:r>
      <w:proofErr w:type="spellEnd"/>
      <w:r>
        <w:t>(1),</w:t>
      </w:r>
    </w:p>
    <w:p w14:paraId="3C1C2B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1FCEB8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hSSRelease</w:t>
      </w:r>
      <w:proofErr w:type="spellEnd"/>
      <w:r>
        <w:t>(3),</w:t>
      </w:r>
    </w:p>
    <w:p w14:paraId="588DF0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(4),</w:t>
      </w:r>
    </w:p>
    <w:p w14:paraId="585F7D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(5)</w:t>
      </w:r>
    </w:p>
    <w:p w14:paraId="625B7837" w14:textId="77777777" w:rsidR="00A61A83" w:rsidRDefault="00A61A83" w:rsidP="00A61A83">
      <w:pPr>
        <w:pStyle w:val="Code"/>
      </w:pPr>
      <w:r>
        <w:t>}</w:t>
      </w:r>
    </w:p>
    <w:p w14:paraId="6A1FC9F8" w14:textId="77777777" w:rsidR="00A61A83" w:rsidRDefault="00A61A83" w:rsidP="00A61A83">
      <w:pPr>
        <w:pStyle w:val="Code"/>
      </w:pPr>
    </w:p>
    <w:p w14:paraId="60940FD3" w14:textId="77777777" w:rsidR="00A61A83" w:rsidRDefault="00A61A83" w:rsidP="00A61A83">
      <w:pPr>
        <w:pStyle w:val="Code"/>
      </w:pPr>
      <w:r>
        <w:t>SCSASID ::= UTF8String</w:t>
      </w:r>
    </w:p>
    <w:p w14:paraId="2B2FFE9A" w14:textId="77777777" w:rsidR="00A61A83" w:rsidRDefault="00A61A83" w:rsidP="00A61A83">
      <w:pPr>
        <w:pStyle w:val="Code"/>
      </w:pPr>
    </w:p>
    <w:p w14:paraId="6B471177" w14:textId="77777777" w:rsidR="00A61A83" w:rsidRDefault="00A61A83" w:rsidP="00A61A83">
      <w:pPr>
        <w:pStyle w:val="Code"/>
      </w:pPr>
      <w:r>
        <w:t>SCEFID ::= UTF8String</w:t>
      </w:r>
    </w:p>
    <w:p w14:paraId="2075F2ED" w14:textId="77777777" w:rsidR="00A61A83" w:rsidRDefault="00A61A83" w:rsidP="00A61A83">
      <w:pPr>
        <w:pStyle w:val="Code"/>
      </w:pPr>
    </w:p>
    <w:p w14:paraId="67F528C4" w14:textId="77777777" w:rsidR="00A61A83" w:rsidRDefault="00A61A83" w:rsidP="00A61A83">
      <w:pPr>
        <w:pStyle w:val="Code"/>
      </w:pPr>
      <w:proofErr w:type="spellStart"/>
      <w:r>
        <w:t>PeriodicCommunicationIndicator</w:t>
      </w:r>
      <w:proofErr w:type="spellEnd"/>
      <w:r>
        <w:t xml:space="preserve"> ::= ENUMERATED</w:t>
      </w:r>
    </w:p>
    <w:p w14:paraId="4329C9A9" w14:textId="77777777" w:rsidR="00A61A83" w:rsidRDefault="00A61A83" w:rsidP="00A61A83">
      <w:pPr>
        <w:pStyle w:val="Code"/>
      </w:pPr>
      <w:r>
        <w:t>{</w:t>
      </w:r>
    </w:p>
    <w:p w14:paraId="352A25CC" w14:textId="77777777" w:rsidR="00A61A83" w:rsidRDefault="00A61A83" w:rsidP="00A61A83">
      <w:pPr>
        <w:pStyle w:val="Code"/>
      </w:pPr>
      <w:r>
        <w:t xml:space="preserve">    periodic(1),</w:t>
      </w:r>
    </w:p>
    <w:p w14:paraId="2CF8CE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nonPeriodic</w:t>
      </w:r>
      <w:proofErr w:type="spellEnd"/>
      <w:r>
        <w:t>(2)</w:t>
      </w:r>
    </w:p>
    <w:p w14:paraId="6027A022" w14:textId="77777777" w:rsidR="00A61A83" w:rsidRDefault="00A61A83" w:rsidP="00A61A83">
      <w:pPr>
        <w:pStyle w:val="Code"/>
      </w:pPr>
      <w:r>
        <w:t>}</w:t>
      </w:r>
    </w:p>
    <w:p w14:paraId="6B37151C" w14:textId="77777777" w:rsidR="00A61A83" w:rsidRDefault="00A61A83" w:rsidP="00A61A83">
      <w:pPr>
        <w:pStyle w:val="Code"/>
      </w:pPr>
    </w:p>
    <w:p w14:paraId="3B31CE6E" w14:textId="77777777" w:rsidR="00A61A83" w:rsidRDefault="00A61A83" w:rsidP="00A61A83">
      <w:pPr>
        <w:pStyle w:val="Code"/>
      </w:pPr>
      <w:proofErr w:type="spellStart"/>
      <w:r>
        <w:t>EPSBearerID</w:t>
      </w:r>
      <w:proofErr w:type="spellEnd"/>
      <w:r>
        <w:t xml:space="preserve"> ::= INTEGER (0..255)</w:t>
      </w:r>
    </w:p>
    <w:p w14:paraId="00C92429" w14:textId="77777777" w:rsidR="00A61A83" w:rsidRDefault="00A61A83" w:rsidP="00A61A83">
      <w:pPr>
        <w:pStyle w:val="Code"/>
      </w:pPr>
    </w:p>
    <w:p w14:paraId="3F7CF656" w14:textId="77777777" w:rsidR="00A61A83" w:rsidRDefault="00A61A83" w:rsidP="00A61A83">
      <w:pPr>
        <w:pStyle w:val="Code"/>
      </w:pPr>
      <w:r>
        <w:t>APN ::= UTF8String</w:t>
      </w:r>
    </w:p>
    <w:p w14:paraId="380318FC" w14:textId="77777777" w:rsidR="00A61A83" w:rsidRDefault="00A61A83" w:rsidP="00A61A83">
      <w:pPr>
        <w:pStyle w:val="Code"/>
      </w:pPr>
    </w:p>
    <w:p w14:paraId="69E25562" w14:textId="77777777" w:rsidR="00A61A83" w:rsidRDefault="00A61A83" w:rsidP="00A61A83">
      <w:pPr>
        <w:pStyle w:val="CodeHeader"/>
      </w:pPr>
      <w:r>
        <w:t>-- =======================</w:t>
      </w:r>
    </w:p>
    <w:p w14:paraId="2AF288A3" w14:textId="77777777" w:rsidR="00A61A83" w:rsidRDefault="00A61A83" w:rsidP="00A61A83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definitions</w:t>
      </w:r>
    </w:p>
    <w:p w14:paraId="3570AE9B" w14:textId="77777777" w:rsidR="00A61A83" w:rsidRDefault="00A61A83" w:rsidP="00A61A83">
      <w:pPr>
        <w:pStyle w:val="Code"/>
      </w:pPr>
      <w:r>
        <w:t>-- =======================</w:t>
      </w:r>
    </w:p>
    <w:p w14:paraId="3EE73E89" w14:textId="77777777" w:rsidR="00A61A83" w:rsidRDefault="00A61A83" w:rsidP="00A61A83">
      <w:pPr>
        <w:pStyle w:val="Code"/>
      </w:pPr>
    </w:p>
    <w:p w14:paraId="4856D986" w14:textId="77777777" w:rsidR="00A61A83" w:rsidRDefault="00A61A83" w:rsidP="00A61A83">
      <w:pPr>
        <w:pStyle w:val="Code"/>
      </w:pPr>
      <w:proofErr w:type="spellStart"/>
      <w:r>
        <w:t>AAnFAnchorKeyRegister</w:t>
      </w:r>
      <w:proofErr w:type="spellEnd"/>
      <w:r>
        <w:t xml:space="preserve"> ::= SEQUENCE</w:t>
      </w:r>
    </w:p>
    <w:p w14:paraId="46E3B5A8" w14:textId="77777777" w:rsidR="00A61A83" w:rsidRDefault="00A61A83" w:rsidP="00A61A83">
      <w:pPr>
        <w:pStyle w:val="Code"/>
      </w:pPr>
      <w:r>
        <w:t>{</w:t>
      </w:r>
    </w:p>
    <w:p w14:paraId="28BCCE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6E5ABB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[2] SUPI,</w:t>
      </w:r>
    </w:p>
    <w:p w14:paraId="29D8FF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[3] KAKMA OPTIONAL</w:t>
      </w:r>
    </w:p>
    <w:p w14:paraId="04D5CE18" w14:textId="77777777" w:rsidR="00A61A83" w:rsidRDefault="00A61A83" w:rsidP="00A61A83">
      <w:pPr>
        <w:pStyle w:val="Code"/>
      </w:pPr>
      <w:r>
        <w:t>}</w:t>
      </w:r>
    </w:p>
    <w:p w14:paraId="19502951" w14:textId="77777777" w:rsidR="00A61A83" w:rsidRDefault="00A61A83" w:rsidP="00A61A83">
      <w:pPr>
        <w:pStyle w:val="Code"/>
      </w:pPr>
    </w:p>
    <w:p w14:paraId="334DBD8D" w14:textId="77777777" w:rsidR="00A61A83" w:rsidRDefault="00A61A83" w:rsidP="00A61A83">
      <w:pPr>
        <w:pStyle w:val="Code"/>
      </w:pPr>
      <w:proofErr w:type="spellStart"/>
      <w:r>
        <w:t>AAnFKAKMAApplicationKeyGet</w:t>
      </w:r>
      <w:proofErr w:type="spellEnd"/>
      <w:r>
        <w:t xml:space="preserve"> ::= SEQUENCE</w:t>
      </w:r>
    </w:p>
    <w:p w14:paraId="486D9BBF" w14:textId="77777777" w:rsidR="00A61A83" w:rsidRDefault="00A61A83" w:rsidP="00A61A83">
      <w:pPr>
        <w:pStyle w:val="Code"/>
      </w:pPr>
      <w:r>
        <w:t>{</w:t>
      </w:r>
    </w:p>
    <w:p w14:paraId="2FFCB9D7" w14:textId="77777777" w:rsidR="00A61A83" w:rsidRDefault="00A61A83" w:rsidP="00A61A83">
      <w:pPr>
        <w:pStyle w:val="Code"/>
      </w:pPr>
      <w:r>
        <w:t xml:space="preserve">    type                  [1] </w:t>
      </w:r>
      <w:proofErr w:type="spellStart"/>
      <w:r>
        <w:t>KeyGetType</w:t>
      </w:r>
      <w:proofErr w:type="spellEnd"/>
      <w:r>
        <w:t>,</w:t>
      </w:r>
    </w:p>
    <w:p w14:paraId="0D72439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739729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   [3] </w:t>
      </w:r>
      <w:proofErr w:type="spellStart"/>
      <w:r>
        <w:t>AFKeyInfo</w:t>
      </w:r>
      <w:proofErr w:type="spellEnd"/>
    </w:p>
    <w:p w14:paraId="091C4DCE" w14:textId="77777777" w:rsidR="00A61A83" w:rsidRDefault="00A61A83" w:rsidP="00A61A83">
      <w:pPr>
        <w:pStyle w:val="Code"/>
      </w:pPr>
      <w:r>
        <w:t>}</w:t>
      </w:r>
    </w:p>
    <w:p w14:paraId="1DE19534" w14:textId="77777777" w:rsidR="00A61A83" w:rsidRDefault="00A61A83" w:rsidP="00A61A83">
      <w:pPr>
        <w:pStyle w:val="Code"/>
      </w:pPr>
    </w:p>
    <w:p w14:paraId="7225BCA9" w14:textId="77777777" w:rsidR="00A61A83" w:rsidRDefault="00A61A83" w:rsidP="00A61A83">
      <w:pPr>
        <w:pStyle w:val="Code"/>
      </w:pPr>
      <w:proofErr w:type="spellStart"/>
      <w:r>
        <w:t>AAnFStartOfInterceptWithEstablishedAKMAKeyMaterial</w:t>
      </w:r>
      <w:proofErr w:type="spellEnd"/>
      <w:r>
        <w:t xml:space="preserve"> ::= SEQUENCE</w:t>
      </w:r>
    </w:p>
    <w:p w14:paraId="2CC39841" w14:textId="77777777" w:rsidR="00A61A83" w:rsidRDefault="00A61A83" w:rsidP="00A61A83">
      <w:pPr>
        <w:pStyle w:val="Code"/>
      </w:pPr>
      <w:r>
        <w:t>{</w:t>
      </w:r>
    </w:p>
    <w:p w14:paraId="66B4CF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417627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[2] KAKMA OPTIONAL,</w:t>
      </w:r>
    </w:p>
    <w:p w14:paraId="6CD997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aFKeyList</w:t>
      </w:r>
      <w:proofErr w:type="spellEnd"/>
      <w:r>
        <w:t xml:space="preserve">             [3] SEQUENCE OF </w:t>
      </w:r>
      <w:proofErr w:type="spellStart"/>
      <w:r>
        <w:t>AFKeyInfo</w:t>
      </w:r>
      <w:proofErr w:type="spellEnd"/>
      <w:r>
        <w:t xml:space="preserve"> OPTIONAL</w:t>
      </w:r>
    </w:p>
    <w:p w14:paraId="729A07A5" w14:textId="77777777" w:rsidR="00A61A83" w:rsidRDefault="00A61A83" w:rsidP="00A61A83">
      <w:pPr>
        <w:pStyle w:val="Code"/>
      </w:pPr>
      <w:r>
        <w:t>}</w:t>
      </w:r>
    </w:p>
    <w:p w14:paraId="1A244C57" w14:textId="77777777" w:rsidR="00A61A83" w:rsidRDefault="00A61A83" w:rsidP="00A61A83">
      <w:pPr>
        <w:pStyle w:val="Code"/>
      </w:pPr>
    </w:p>
    <w:p w14:paraId="7D9161C5" w14:textId="77777777" w:rsidR="00A61A83" w:rsidRDefault="00A61A83" w:rsidP="00A61A83">
      <w:pPr>
        <w:pStyle w:val="Code"/>
      </w:pPr>
      <w:proofErr w:type="spellStart"/>
      <w:r>
        <w:t>AAnFAKMAContextRemovalRecord</w:t>
      </w:r>
      <w:proofErr w:type="spellEnd"/>
      <w:r>
        <w:t xml:space="preserve"> ::= SEQUENCE</w:t>
      </w:r>
    </w:p>
    <w:p w14:paraId="4D60BD4C" w14:textId="77777777" w:rsidR="00A61A83" w:rsidRDefault="00A61A83" w:rsidP="00A61A83">
      <w:pPr>
        <w:pStyle w:val="Code"/>
      </w:pPr>
      <w:r>
        <w:t>{</w:t>
      </w:r>
    </w:p>
    <w:p w14:paraId="134AFA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3E8578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   [2] NFID</w:t>
      </w:r>
    </w:p>
    <w:p w14:paraId="2163E66E" w14:textId="77777777" w:rsidR="00A61A83" w:rsidRDefault="00A61A83" w:rsidP="00A61A83">
      <w:pPr>
        <w:pStyle w:val="Code"/>
      </w:pPr>
      <w:r>
        <w:t>}</w:t>
      </w:r>
    </w:p>
    <w:p w14:paraId="108BCB00" w14:textId="77777777" w:rsidR="00A61A83" w:rsidRDefault="00A61A83" w:rsidP="00A61A83">
      <w:pPr>
        <w:pStyle w:val="Code"/>
      </w:pPr>
    </w:p>
    <w:p w14:paraId="5DF78BF3" w14:textId="77777777" w:rsidR="00A61A83" w:rsidRDefault="00A61A83" w:rsidP="00A61A83">
      <w:pPr>
        <w:pStyle w:val="CodeHeader"/>
      </w:pPr>
      <w:r>
        <w:lastRenderedPageBreak/>
        <w:t>-- ======================</w:t>
      </w:r>
    </w:p>
    <w:p w14:paraId="7CC0D805" w14:textId="77777777" w:rsidR="00A61A83" w:rsidRDefault="00A61A83" w:rsidP="00A61A83">
      <w:pPr>
        <w:pStyle w:val="CodeHeader"/>
      </w:pPr>
      <w:r>
        <w:t>-- AKMA common parameters</w:t>
      </w:r>
    </w:p>
    <w:p w14:paraId="0D2C237E" w14:textId="77777777" w:rsidR="00A61A83" w:rsidRDefault="00A61A83" w:rsidP="00A61A83">
      <w:pPr>
        <w:pStyle w:val="Code"/>
      </w:pPr>
      <w:r>
        <w:t>-- ======================</w:t>
      </w:r>
    </w:p>
    <w:p w14:paraId="715A4CFF" w14:textId="77777777" w:rsidR="00A61A83" w:rsidRDefault="00A61A83" w:rsidP="00A61A83">
      <w:pPr>
        <w:pStyle w:val="Code"/>
      </w:pPr>
    </w:p>
    <w:p w14:paraId="3048C3A1" w14:textId="77777777" w:rsidR="00A61A83" w:rsidRDefault="00A61A83" w:rsidP="00A61A83">
      <w:pPr>
        <w:pStyle w:val="Code"/>
      </w:pPr>
      <w:r>
        <w:t>FQDN ::= UTF8String</w:t>
      </w:r>
    </w:p>
    <w:p w14:paraId="7285CE07" w14:textId="77777777" w:rsidR="00A61A83" w:rsidRDefault="00A61A83" w:rsidP="00A61A83">
      <w:pPr>
        <w:pStyle w:val="Code"/>
      </w:pPr>
    </w:p>
    <w:p w14:paraId="123DDAE2" w14:textId="77777777" w:rsidR="00A61A83" w:rsidRDefault="00A61A83" w:rsidP="00A61A83">
      <w:pPr>
        <w:pStyle w:val="Code"/>
      </w:pPr>
      <w:r>
        <w:t>NFID ::= UTF8String</w:t>
      </w:r>
    </w:p>
    <w:p w14:paraId="6A02B8C9" w14:textId="77777777" w:rsidR="00A61A83" w:rsidRDefault="00A61A83" w:rsidP="00A61A83">
      <w:pPr>
        <w:pStyle w:val="Code"/>
      </w:pPr>
    </w:p>
    <w:p w14:paraId="0577E910" w14:textId="77777777" w:rsidR="00A61A83" w:rsidRDefault="00A61A83" w:rsidP="00A61A83">
      <w:pPr>
        <w:pStyle w:val="Code"/>
      </w:pPr>
      <w:proofErr w:type="spellStart"/>
      <w:r>
        <w:t>UAProtocolID</w:t>
      </w:r>
      <w:proofErr w:type="spellEnd"/>
      <w:r>
        <w:t xml:space="preserve"> ::= OCTET STRING (SIZE(5))</w:t>
      </w:r>
    </w:p>
    <w:p w14:paraId="6434CFD2" w14:textId="77777777" w:rsidR="00A61A83" w:rsidRDefault="00A61A83" w:rsidP="00A61A83">
      <w:pPr>
        <w:pStyle w:val="Code"/>
      </w:pPr>
    </w:p>
    <w:p w14:paraId="5915904B" w14:textId="77777777" w:rsidR="00A61A83" w:rsidRDefault="00A61A83" w:rsidP="00A61A83">
      <w:pPr>
        <w:pStyle w:val="Code"/>
      </w:pPr>
      <w:r>
        <w:t>AKMAAFID ::= SEQUENCE</w:t>
      </w:r>
    </w:p>
    <w:p w14:paraId="2B4D6164" w14:textId="77777777" w:rsidR="00A61A83" w:rsidRDefault="00A61A83" w:rsidP="00A61A83">
      <w:pPr>
        <w:pStyle w:val="Code"/>
      </w:pPr>
      <w:r>
        <w:t>{</w:t>
      </w:r>
    </w:p>
    <w:p w14:paraId="529E127E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aFFQDN</w:t>
      </w:r>
      <w:proofErr w:type="spellEnd"/>
      <w:r>
        <w:t xml:space="preserve">                [1] FQDN,</w:t>
      </w:r>
    </w:p>
    <w:p w14:paraId="15384B76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   [2] </w:t>
      </w:r>
      <w:proofErr w:type="spellStart"/>
      <w:r>
        <w:t>UAProtocolID</w:t>
      </w:r>
      <w:proofErr w:type="spellEnd"/>
    </w:p>
    <w:p w14:paraId="2BB39F9F" w14:textId="77777777" w:rsidR="00A61A83" w:rsidRDefault="00A61A83" w:rsidP="00A61A83">
      <w:pPr>
        <w:pStyle w:val="Code"/>
      </w:pPr>
      <w:r>
        <w:t>}</w:t>
      </w:r>
    </w:p>
    <w:p w14:paraId="24FF619E" w14:textId="77777777" w:rsidR="00A61A83" w:rsidRDefault="00A61A83" w:rsidP="00A61A83">
      <w:pPr>
        <w:pStyle w:val="Code"/>
      </w:pPr>
    </w:p>
    <w:p w14:paraId="7450AF7B" w14:textId="77777777" w:rsidR="00A61A83" w:rsidRDefault="00A61A83" w:rsidP="00A61A83">
      <w:pPr>
        <w:pStyle w:val="Code"/>
      </w:pPr>
      <w:proofErr w:type="spellStart"/>
      <w:r>
        <w:t>UAStarParams</w:t>
      </w:r>
      <w:proofErr w:type="spellEnd"/>
      <w:r>
        <w:t xml:space="preserve"> ::= CHOICE</w:t>
      </w:r>
    </w:p>
    <w:p w14:paraId="5668EDA7" w14:textId="77777777" w:rsidR="00A61A83" w:rsidRDefault="00A61A83" w:rsidP="00A61A83">
      <w:pPr>
        <w:pStyle w:val="Code"/>
      </w:pPr>
      <w:r>
        <w:t>{</w:t>
      </w:r>
    </w:p>
    <w:p w14:paraId="12721622" w14:textId="77777777" w:rsidR="00A61A83" w:rsidRDefault="00A61A83" w:rsidP="00A61A83">
      <w:pPr>
        <w:pStyle w:val="Code"/>
      </w:pPr>
      <w:r>
        <w:t xml:space="preserve">   tls12                 [1] TLS12UAStarParams,</w:t>
      </w:r>
    </w:p>
    <w:p w14:paraId="3DC7D07F" w14:textId="77777777" w:rsidR="00A61A83" w:rsidRDefault="00A61A83" w:rsidP="00A61A83">
      <w:pPr>
        <w:pStyle w:val="Code"/>
      </w:pPr>
      <w:r>
        <w:t xml:space="preserve">   generic               [2] </w:t>
      </w:r>
      <w:proofErr w:type="spellStart"/>
      <w:r>
        <w:t>GenericUAStarParams</w:t>
      </w:r>
      <w:proofErr w:type="spellEnd"/>
    </w:p>
    <w:p w14:paraId="3596702E" w14:textId="77777777" w:rsidR="00A61A83" w:rsidRDefault="00A61A83" w:rsidP="00A61A83">
      <w:pPr>
        <w:pStyle w:val="Code"/>
      </w:pPr>
      <w:r>
        <w:t>}</w:t>
      </w:r>
    </w:p>
    <w:p w14:paraId="675A5898" w14:textId="77777777" w:rsidR="00A61A83" w:rsidRDefault="00A61A83" w:rsidP="00A61A83">
      <w:pPr>
        <w:pStyle w:val="Code"/>
      </w:pPr>
    </w:p>
    <w:p w14:paraId="1005AECA" w14:textId="77777777" w:rsidR="00A61A83" w:rsidRDefault="00A61A83" w:rsidP="00A61A83">
      <w:pPr>
        <w:pStyle w:val="Code"/>
      </w:pPr>
      <w:proofErr w:type="spellStart"/>
      <w:r>
        <w:t>GenericUAStarParams</w:t>
      </w:r>
      <w:proofErr w:type="spellEnd"/>
      <w:r>
        <w:t xml:space="preserve"> ::= SEQUENCE</w:t>
      </w:r>
    </w:p>
    <w:p w14:paraId="450F409E" w14:textId="77777777" w:rsidR="00A61A83" w:rsidRDefault="00A61A83" w:rsidP="00A61A83">
      <w:pPr>
        <w:pStyle w:val="Code"/>
      </w:pPr>
      <w:r>
        <w:t>{</w:t>
      </w:r>
    </w:p>
    <w:p w14:paraId="752EC0F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1DACCB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090F461B" w14:textId="77777777" w:rsidR="00A61A83" w:rsidRDefault="00A61A83" w:rsidP="00A61A83">
      <w:pPr>
        <w:pStyle w:val="Code"/>
      </w:pPr>
      <w:r>
        <w:t>}</w:t>
      </w:r>
    </w:p>
    <w:p w14:paraId="2A013681" w14:textId="77777777" w:rsidR="00A61A83" w:rsidRDefault="00A61A83" w:rsidP="00A61A83">
      <w:pPr>
        <w:pStyle w:val="Code"/>
      </w:pPr>
    </w:p>
    <w:p w14:paraId="0B94AB4A" w14:textId="77777777" w:rsidR="00A61A83" w:rsidRDefault="00A61A83" w:rsidP="00A61A83">
      <w:pPr>
        <w:pStyle w:val="CodeHeader"/>
      </w:pPr>
      <w:r>
        <w:t>-- ===========================================</w:t>
      </w:r>
    </w:p>
    <w:p w14:paraId="617BE0BD" w14:textId="77777777" w:rsidR="00A61A83" w:rsidRDefault="00A61A83" w:rsidP="00A61A83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6869AEF7" w14:textId="77777777" w:rsidR="00A61A83" w:rsidRDefault="00A61A83" w:rsidP="00A61A83">
      <w:pPr>
        <w:pStyle w:val="Code"/>
      </w:pPr>
      <w:r>
        <w:t>-- ===========================================</w:t>
      </w:r>
    </w:p>
    <w:p w14:paraId="396A20AF" w14:textId="77777777" w:rsidR="00A61A83" w:rsidRDefault="00A61A83" w:rsidP="00A61A83">
      <w:pPr>
        <w:pStyle w:val="Code"/>
      </w:pPr>
    </w:p>
    <w:p w14:paraId="3774A314" w14:textId="77777777" w:rsidR="00A61A83" w:rsidRDefault="00A61A83" w:rsidP="00A61A83">
      <w:pPr>
        <w:pStyle w:val="Code"/>
      </w:pPr>
      <w:proofErr w:type="spellStart"/>
      <w:r>
        <w:t>TLSCipherType</w:t>
      </w:r>
      <w:proofErr w:type="spellEnd"/>
      <w:r>
        <w:t xml:space="preserve"> ::= ENUMERATED</w:t>
      </w:r>
    </w:p>
    <w:p w14:paraId="10A11760" w14:textId="77777777" w:rsidR="00A61A83" w:rsidRDefault="00A61A83" w:rsidP="00A61A83">
      <w:pPr>
        <w:pStyle w:val="Code"/>
      </w:pPr>
      <w:r>
        <w:t>{</w:t>
      </w:r>
    </w:p>
    <w:p w14:paraId="0F0A80F0" w14:textId="77777777" w:rsidR="00A61A83" w:rsidRDefault="00A61A83" w:rsidP="00A61A83">
      <w:pPr>
        <w:pStyle w:val="Code"/>
      </w:pPr>
      <w:r>
        <w:t xml:space="preserve">    stream(1),</w:t>
      </w:r>
    </w:p>
    <w:p w14:paraId="21014078" w14:textId="77777777" w:rsidR="00A61A83" w:rsidRDefault="00A61A83" w:rsidP="00A61A83">
      <w:pPr>
        <w:pStyle w:val="Code"/>
      </w:pPr>
      <w:r>
        <w:t xml:space="preserve">    block(2),</w:t>
      </w:r>
    </w:p>
    <w:p w14:paraId="481307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aead</w:t>
      </w:r>
      <w:proofErr w:type="spellEnd"/>
      <w:r>
        <w:t>(3)</w:t>
      </w:r>
    </w:p>
    <w:p w14:paraId="1D1EEC89" w14:textId="77777777" w:rsidR="00A61A83" w:rsidRDefault="00A61A83" w:rsidP="00A61A83">
      <w:pPr>
        <w:pStyle w:val="Code"/>
      </w:pPr>
      <w:r>
        <w:t>}</w:t>
      </w:r>
    </w:p>
    <w:p w14:paraId="46650BED" w14:textId="77777777" w:rsidR="00A61A83" w:rsidRDefault="00A61A83" w:rsidP="00A61A83">
      <w:pPr>
        <w:pStyle w:val="Code"/>
      </w:pPr>
    </w:p>
    <w:p w14:paraId="2D8759DE" w14:textId="77777777" w:rsidR="00A61A83" w:rsidRDefault="00A61A83" w:rsidP="00A61A83">
      <w:pPr>
        <w:pStyle w:val="Code"/>
      </w:pPr>
      <w:proofErr w:type="spellStart"/>
      <w:r>
        <w:t>TLSCompressionAlgorithm</w:t>
      </w:r>
      <w:proofErr w:type="spellEnd"/>
      <w:r>
        <w:t xml:space="preserve"> ::= ENUMERATED</w:t>
      </w:r>
    </w:p>
    <w:p w14:paraId="3C8F5A2A" w14:textId="77777777" w:rsidR="00A61A83" w:rsidRDefault="00A61A83" w:rsidP="00A61A83">
      <w:pPr>
        <w:pStyle w:val="Code"/>
      </w:pPr>
      <w:r>
        <w:t>{</w:t>
      </w:r>
    </w:p>
    <w:p w14:paraId="6282BFCB" w14:textId="77777777" w:rsidR="00A61A83" w:rsidRDefault="00A61A83" w:rsidP="00A61A83">
      <w:pPr>
        <w:pStyle w:val="Code"/>
      </w:pPr>
      <w:r>
        <w:t xml:space="preserve">   null(1),</w:t>
      </w:r>
    </w:p>
    <w:p w14:paraId="4D04B3F9" w14:textId="77777777" w:rsidR="00A61A83" w:rsidRDefault="00A61A83" w:rsidP="00A61A83">
      <w:pPr>
        <w:pStyle w:val="Code"/>
      </w:pPr>
      <w:r>
        <w:t xml:space="preserve">   deflate(2)</w:t>
      </w:r>
    </w:p>
    <w:p w14:paraId="48794082" w14:textId="77777777" w:rsidR="00A61A83" w:rsidRDefault="00A61A83" w:rsidP="00A61A83">
      <w:pPr>
        <w:pStyle w:val="Code"/>
      </w:pPr>
      <w:r>
        <w:t>}</w:t>
      </w:r>
    </w:p>
    <w:p w14:paraId="6EAC8807" w14:textId="77777777" w:rsidR="00A61A83" w:rsidRDefault="00A61A83" w:rsidP="00A61A83">
      <w:pPr>
        <w:pStyle w:val="Code"/>
      </w:pPr>
    </w:p>
    <w:p w14:paraId="6BEB5559" w14:textId="77777777" w:rsidR="00A61A83" w:rsidRDefault="00A61A83" w:rsidP="00A61A83">
      <w:pPr>
        <w:pStyle w:val="Code"/>
      </w:pPr>
      <w:proofErr w:type="spellStart"/>
      <w:r>
        <w:t>TLSPRFAlgorithm</w:t>
      </w:r>
      <w:proofErr w:type="spellEnd"/>
      <w:r>
        <w:t xml:space="preserve"> ::= ENUMERATED</w:t>
      </w:r>
    </w:p>
    <w:p w14:paraId="3E362B3F" w14:textId="77777777" w:rsidR="00A61A83" w:rsidRDefault="00A61A83" w:rsidP="00A61A83">
      <w:pPr>
        <w:pStyle w:val="Code"/>
      </w:pPr>
      <w:r>
        <w:t>{</w:t>
      </w:r>
    </w:p>
    <w:p w14:paraId="3F25E9BA" w14:textId="77777777" w:rsidR="00A61A83" w:rsidRDefault="00A61A83" w:rsidP="00A61A83">
      <w:pPr>
        <w:pStyle w:val="Code"/>
      </w:pPr>
      <w:r>
        <w:t xml:space="preserve">   rfc5246(1)</w:t>
      </w:r>
    </w:p>
    <w:p w14:paraId="2C84563E" w14:textId="77777777" w:rsidR="00A61A83" w:rsidRDefault="00A61A83" w:rsidP="00A61A83">
      <w:pPr>
        <w:pStyle w:val="Code"/>
      </w:pPr>
      <w:r>
        <w:t>}</w:t>
      </w:r>
    </w:p>
    <w:p w14:paraId="6BED61E9" w14:textId="77777777" w:rsidR="00A61A83" w:rsidRDefault="00A61A83" w:rsidP="00A61A83">
      <w:pPr>
        <w:pStyle w:val="Code"/>
      </w:pPr>
    </w:p>
    <w:p w14:paraId="0CD21C3D" w14:textId="77777777" w:rsidR="00A61A83" w:rsidRDefault="00A61A83" w:rsidP="00A61A83">
      <w:pPr>
        <w:pStyle w:val="Code"/>
      </w:pPr>
      <w:proofErr w:type="spellStart"/>
      <w:r>
        <w:t>TLSCipherSuite</w:t>
      </w:r>
      <w:proofErr w:type="spellEnd"/>
      <w:r>
        <w:t xml:space="preserve"> ::= SEQUENCE (SIZE(2)) OF INTEGER (0..255)</w:t>
      </w:r>
    </w:p>
    <w:p w14:paraId="7391F58C" w14:textId="77777777" w:rsidR="00A61A83" w:rsidRDefault="00A61A83" w:rsidP="00A61A83">
      <w:pPr>
        <w:pStyle w:val="Code"/>
      </w:pPr>
    </w:p>
    <w:p w14:paraId="4185EE33" w14:textId="77777777" w:rsidR="00A61A83" w:rsidRDefault="00A61A83" w:rsidP="00A61A83">
      <w:pPr>
        <w:pStyle w:val="Code"/>
      </w:pPr>
      <w:r>
        <w:t>TLS12UAStarParams ::= SEQUENCE</w:t>
      </w:r>
    </w:p>
    <w:p w14:paraId="4A0FFB8F" w14:textId="77777777" w:rsidR="00A61A83" w:rsidRDefault="00A61A83" w:rsidP="00A61A83">
      <w:pPr>
        <w:pStyle w:val="Code"/>
      </w:pPr>
      <w:r>
        <w:t>{</w:t>
      </w:r>
    </w:p>
    <w:p w14:paraId="62327F67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preMasterSecret</w:t>
      </w:r>
      <w:proofErr w:type="spellEnd"/>
      <w:r>
        <w:t xml:space="preserve">       [1] OCTET STRING (SIZE(6)) OPTIONAL,</w:t>
      </w:r>
    </w:p>
    <w:p w14:paraId="464E862F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   [2] OCTET STRING (SIZE(6)),</w:t>
      </w:r>
    </w:p>
    <w:p w14:paraId="4D7E84E7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   [3] </w:t>
      </w:r>
      <w:proofErr w:type="spellStart"/>
      <w:r>
        <w:t>TLSPRFAlgorithm</w:t>
      </w:r>
      <w:proofErr w:type="spellEnd"/>
      <w:r>
        <w:t>,</w:t>
      </w:r>
    </w:p>
    <w:p w14:paraId="09BD64DE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   [4] </w:t>
      </w:r>
      <w:proofErr w:type="spellStart"/>
      <w:r>
        <w:t>TLSCipherSuite</w:t>
      </w:r>
      <w:proofErr w:type="spellEnd"/>
      <w:r>
        <w:t>,</w:t>
      </w:r>
    </w:p>
    <w:p w14:paraId="41D34F0C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   [5] </w:t>
      </w:r>
      <w:proofErr w:type="spellStart"/>
      <w:r>
        <w:t>TLSCipherType</w:t>
      </w:r>
      <w:proofErr w:type="spellEnd"/>
      <w:r>
        <w:t>,</w:t>
      </w:r>
    </w:p>
    <w:p w14:paraId="628C5440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   [6] INTEGER (0..255),</w:t>
      </w:r>
    </w:p>
    <w:p w14:paraId="3C8913BC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   [7] INTEGER (0..255),</w:t>
      </w:r>
    </w:p>
    <w:p w14:paraId="71C6F021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   [8] INTEGER (0..255),</w:t>
      </w:r>
    </w:p>
    <w:p w14:paraId="77F72436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   [9] INTEGER (0..255),</w:t>
      </w:r>
    </w:p>
    <w:p w14:paraId="5F352021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   [10] INTEGER (0..255),</w:t>
      </w:r>
    </w:p>
    <w:p w14:paraId="141E7D37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   [11] INTEGER (0..255),</w:t>
      </w:r>
    </w:p>
    <w:p w14:paraId="70B657AE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compressionAlgorithm</w:t>
      </w:r>
      <w:proofErr w:type="spellEnd"/>
      <w:r>
        <w:t xml:space="preserve">  [12] </w:t>
      </w:r>
      <w:proofErr w:type="spellStart"/>
      <w:r>
        <w:t>TLSCompressionAlgorithm</w:t>
      </w:r>
      <w:proofErr w:type="spellEnd"/>
      <w:r>
        <w:t>,</w:t>
      </w:r>
    </w:p>
    <w:p w14:paraId="1E4EB0F7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   [13] OCTET STRING (SIZE(4)),</w:t>
      </w:r>
    </w:p>
    <w:p w14:paraId="4BE7A5DB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serverRandom</w:t>
      </w:r>
      <w:proofErr w:type="spellEnd"/>
      <w:r>
        <w:t xml:space="preserve">          [14] OCTET STRING (SIZE(4)),</w:t>
      </w:r>
    </w:p>
    <w:p w14:paraId="10D2B042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clientSequenceNumber</w:t>
      </w:r>
      <w:proofErr w:type="spellEnd"/>
      <w:r>
        <w:t xml:space="preserve">  [15] INTEGER,</w:t>
      </w:r>
    </w:p>
    <w:p w14:paraId="7DC08474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serverSequenceNumber</w:t>
      </w:r>
      <w:proofErr w:type="spellEnd"/>
      <w:r>
        <w:t xml:space="preserve">  [16] INTEGER,</w:t>
      </w:r>
    </w:p>
    <w:p w14:paraId="5DA643FC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   [17] OCTET STRING (SIZE(0..32)),</w:t>
      </w:r>
    </w:p>
    <w:p w14:paraId="4E8AFF7A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   [18] OCTET STRING (SIZE(0..65535))</w:t>
      </w:r>
    </w:p>
    <w:p w14:paraId="4577B87F" w14:textId="77777777" w:rsidR="00A61A83" w:rsidRDefault="00A61A83" w:rsidP="00A61A83">
      <w:pPr>
        <w:pStyle w:val="Code"/>
      </w:pPr>
      <w:r>
        <w:t>}</w:t>
      </w:r>
    </w:p>
    <w:p w14:paraId="1CEDBD6D" w14:textId="77777777" w:rsidR="00A61A83" w:rsidRDefault="00A61A83" w:rsidP="00A61A83">
      <w:pPr>
        <w:pStyle w:val="Code"/>
      </w:pPr>
    </w:p>
    <w:p w14:paraId="6788B78B" w14:textId="77777777" w:rsidR="00A61A83" w:rsidRDefault="00A61A83" w:rsidP="00A61A83">
      <w:pPr>
        <w:pStyle w:val="Code"/>
      </w:pPr>
      <w:r>
        <w:t>KAF ::= OCTET STRING</w:t>
      </w:r>
    </w:p>
    <w:p w14:paraId="02F62B23" w14:textId="77777777" w:rsidR="00A61A83" w:rsidRDefault="00A61A83" w:rsidP="00A61A83">
      <w:pPr>
        <w:pStyle w:val="Code"/>
      </w:pPr>
    </w:p>
    <w:p w14:paraId="38E196D0" w14:textId="77777777" w:rsidR="00A61A83" w:rsidRDefault="00A61A83" w:rsidP="00A61A83">
      <w:pPr>
        <w:pStyle w:val="Code"/>
      </w:pPr>
      <w:r>
        <w:t>KAKMA ::= OCTET STRING</w:t>
      </w:r>
    </w:p>
    <w:p w14:paraId="41636CC7" w14:textId="77777777" w:rsidR="00A61A83" w:rsidRDefault="00A61A83" w:rsidP="00A61A83">
      <w:pPr>
        <w:pStyle w:val="Code"/>
      </w:pPr>
    </w:p>
    <w:p w14:paraId="1E50D627" w14:textId="77777777" w:rsidR="00A61A83" w:rsidRDefault="00A61A83" w:rsidP="00A61A83">
      <w:pPr>
        <w:pStyle w:val="CodeHeader"/>
      </w:pPr>
      <w:r>
        <w:lastRenderedPageBreak/>
        <w:t>-- ====================</w:t>
      </w:r>
    </w:p>
    <w:p w14:paraId="1E345110" w14:textId="77777777" w:rsidR="00A61A83" w:rsidRDefault="00A61A83" w:rsidP="00A61A83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5816A3CF" w14:textId="77777777" w:rsidR="00A61A83" w:rsidRDefault="00A61A83" w:rsidP="00A61A83">
      <w:pPr>
        <w:pStyle w:val="Code"/>
      </w:pPr>
      <w:r>
        <w:t>-- ====================</w:t>
      </w:r>
    </w:p>
    <w:p w14:paraId="77972399" w14:textId="77777777" w:rsidR="00A61A83" w:rsidRDefault="00A61A83" w:rsidP="00A61A83">
      <w:pPr>
        <w:pStyle w:val="Code"/>
      </w:pPr>
    </w:p>
    <w:p w14:paraId="7C3D97E5" w14:textId="77777777" w:rsidR="00A61A83" w:rsidRDefault="00A61A83" w:rsidP="00A61A83">
      <w:pPr>
        <w:pStyle w:val="Code"/>
      </w:pPr>
      <w:proofErr w:type="spellStart"/>
      <w:r>
        <w:t>KeyGetType</w:t>
      </w:r>
      <w:proofErr w:type="spellEnd"/>
      <w:r>
        <w:t xml:space="preserve"> ::= ENUMERATED</w:t>
      </w:r>
    </w:p>
    <w:p w14:paraId="61F91B02" w14:textId="77777777" w:rsidR="00A61A83" w:rsidRDefault="00A61A83" w:rsidP="00A61A83">
      <w:pPr>
        <w:pStyle w:val="Code"/>
      </w:pPr>
      <w:r>
        <w:t>{</w:t>
      </w:r>
    </w:p>
    <w:p w14:paraId="2C8E0E71" w14:textId="77777777" w:rsidR="00A61A83" w:rsidRDefault="00A61A83" w:rsidP="00A61A83">
      <w:pPr>
        <w:pStyle w:val="Code"/>
      </w:pPr>
      <w:r>
        <w:t xml:space="preserve">    internal(1),</w:t>
      </w:r>
    </w:p>
    <w:p w14:paraId="60CCE269" w14:textId="77777777" w:rsidR="00A61A83" w:rsidRDefault="00A61A83" w:rsidP="00A61A83">
      <w:pPr>
        <w:pStyle w:val="Code"/>
      </w:pPr>
      <w:r>
        <w:t xml:space="preserve">    external(2)</w:t>
      </w:r>
    </w:p>
    <w:p w14:paraId="2F16BC6C" w14:textId="77777777" w:rsidR="00A61A83" w:rsidRDefault="00A61A83" w:rsidP="00A61A83">
      <w:pPr>
        <w:pStyle w:val="Code"/>
      </w:pPr>
      <w:r>
        <w:t>}</w:t>
      </w:r>
    </w:p>
    <w:p w14:paraId="164752C1" w14:textId="77777777" w:rsidR="00A61A83" w:rsidRDefault="00A61A83" w:rsidP="00A61A83">
      <w:pPr>
        <w:pStyle w:val="Code"/>
      </w:pPr>
    </w:p>
    <w:p w14:paraId="493E6F95" w14:textId="77777777" w:rsidR="00A61A83" w:rsidRDefault="00A61A83" w:rsidP="00A61A83">
      <w:pPr>
        <w:pStyle w:val="Code"/>
      </w:pPr>
      <w:proofErr w:type="spellStart"/>
      <w:r>
        <w:t>AFKeyInfo</w:t>
      </w:r>
      <w:proofErr w:type="spellEnd"/>
      <w:r>
        <w:t xml:space="preserve"> ::= SEQUENCE</w:t>
      </w:r>
    </w:p>
    <w:p w14:paraId="7B4B8D2E" w14:textId="77777777" w:rsidR="00A61A83" w:rsidRDefault="00A61A83" w:rsidP="00A61A83">
      <w:pPr>
        <w:pStyle w:val="Code"/>
      </w:pPr>
      <w:r>
        <w:t>{</w:t>
      </w:r>
    </w:p>
    <w:p w14:paraId="1C7406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[1] AKMAAFID,</w:t>
      </w:r>
    </w:p>
    <w:p w14:paraId="2A3153D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416A71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</w:p>
    <w:p w14:paraId="2B8BEC35" w14:textId="77777777" w:rsidR="00A61A83" w:rsidRDefault="00A61A83" w:rsidP="00A61A83">
      <w:pPr>
        <w:pStyle w:val="Code"/>
      </w:pPr>
      <w:r>
        <w:t>}</w:t>
      </w:r>
    </w:p>
    <w:p w14:paraId="31F1648D" w14:textId="77777777" w:rsidR="00A61A83" w:rsidRDefault="00A61A83" w:rsidP="00A61A83">
      <w:pPr>
        <w:pStyle w:val="Code"/>
      </w:pPr>
    </w:p>
    <w:p w14:paraId="14AB5103" w14:textId="77777777" w:rsidR="00A61A83" w:rsidRDefault="00A61A83" w:rsidP="00A61A83">
      <w:pPr>
        <w:pStyle w:val="CodeHeader"/>
      </w:pPr>
      <w:r>
        <w:t>-- =======================</w:t>
      </w:r>
    </w:p>
    <w:p w14:paraId="0B4FA720" w14:textId="77777777" w:rsidR="00A61A83" w:rsidRDefault="00A61A83" w:rsidP="00A61A83">
      <w:pPr>
        <w:pStyle w:val="CodeHeader"/>
      </w:pPr>
      <w:r>
        <w:t>-- AKMA AF definitions</w:t>
      </w:r>
    </w:p>
    <w:p w14:paraId="09CB3199" w14:textId="77777777" w:rsidR="00A61A83" w:rsidRDefault="00A61A83" w:rsidP="00A61A83">
      <w:pPr>
        <w:pStyle w:val="Code"/>
      </w:pPr>
      <w:r>
        <w:t>-- =======================</w:t>
      </w:r>
    </w:p>
    <w:p w14:paraId="533A6C2F" w14:textId="77777777" w:rsidR="00A61A83" w:rsidRDefault="00A61A83" w:rsidP="00A61A83">
      <w:pPr>
        <w:pStyle w:val="Code"/>
      </w:pPr>
    </w:p>
    <w:p w14:paraId="03552A5C" w14:textId="77777777" w:rsidR="00A61A83" w:rsidRDefault="00A61A83" w:rsidP="00A61A83">
      <w:pPr>
        <w:pStyle w:val="Code"/>
      </w:pPr>
      <w:proofErr w:type="spellStart"/>
      <w:r>
        <w:t>AFAKMAApplicationKeyRefresh</w:t>
      </w:r>
      <w:proofErr w:type="spellEnd"/>
      <w:r>
        <w:t xml:space="preserve"> ::= SEQUENCE</w:t>
      </w:r>
    </w:p>
    <w:p w14:paraId="7546B262" w14:textId="77777777" w:rsidR="00A61A83" w:rsidRDefault="00A61A83" w:rsidP="00A61A83">
      <w:pPr>
        <w:pStyle w:val="Code"/>
      </w:pPr>
      <w:r>
        <w:t>{</w:t>
      </w:r>
    </w:p>
    <w:p w14:paraId="343644D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20FB40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61EECC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212930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  <w:r>
        <w:t xml:space="preserve"> OPTIONAL</w:t>
      </w:r>
    </w:p>
    <w:p w14:paraId="442E20CF" w14:textId="77777777" w:rsidR="00A61A83" w:rsidRDefault="00A61A83" w:rsidP="00A61A83">
      <w:pPr>
        <w:pStyle w:val="Code"/>
      </w:pPr>
      <w:r>
        <w:t>}</w:t>
      </w:r>
    </w:p>
    <w:p w14:paraId="38AD7932" w14:textId="77777777" w:rsidR="00A61A83" w:rsidRDefault="00A61A83" w:rsidP="00A61A83">
      <w:pPr>
        <w:pStyle w:val="Code"/>
      </w:pPr>
    </w:p>
    <w:p w14:paraId="720F3E64" w14:textId="77777777" w:rsidR="00A61A83" w:rsidRDefault="00A61A83" w:rsidP="00A61A83">
      <w:pPr>
        <w:pStyle w:val="Code"/>
      </w:pPr>
      <w:proofErr w:type="spellStart"/>
      <w:r>
        <w:t>AFStartOfInterceptWithEstablishedAKMAApplicationKey</w:t>
      </w:r>
      <w:proofErr w:type="spellEnd"/>
      <w:r>
        <w:t xml:space="preserve"> ::= SEQUENCE</w:t>
      </w:r>
    </w:p>
    <w:p w14:paraId="4DD96A41" w14:textId="77777777" w:rsidR="00A61A83" w:rsidRDefault="00A61A83" w:rsidP="00A61A83">
      <w:pPr>
        <w:pStyle w:val="Code"/>
      </w:pPr>
      <w:r>
        <w:t>{</w:t>
      </w:r>
    </w:p>
    <w:p w14:paraId="28CE17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FQDN,</w:t>
      </w:r>
    </w:p>
    <w:p w14:paraId="05574C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012FF0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   [3] SEQUENCE OF </w:t>
      </w:r>
      <w:proofErr w:type="spellStart"/>
      <w:r>
        <w:t>AFSecurityParams</w:t>
      </w:r>
      <w:proofErr w:type="spellEnd"/>
    </w:p>
    <w:p w14:paraId="27285461" w14:textId="77777777" w:rsidR="00A61A83" w:rsidRDefault="00A61A83" w:rsidP="00A61A83">
      <w:pPr>
        <w:pStyle w:val="Code"/>
      </w:pPr>
      <w:r>
        <w:t>}</w:t>
      </w:r>
    </w:p>
    <w:p w14:paraId="5139D698" w14:textId="77777777" w:rsidR="00A61A83" w:rsidRDefault="00A61A83" w:rsidP="00A61A83">
      <w:pPr>
        <w:pStyle w:val="Code"/>
      </w:pPr>
    </w:p>
    <w:p w14:paraId="32EA63E4" w14:textId="77777777" w:rsidR="00A61A83" w:rsidRDefault="00A61A83" w:rsidP="00A61A83">
      <w:pPr>
        <w:pStyle w:val="Code"/>
      </w:pPr>
      <w:proofErr w:type="spellStart"/>
      <w:r>
        <w:t>AFAuxiliarySecurityParameterEstablishment</w:t>
      </w:r>
      <w:proofErr w:type="spellEnd"/>
      <w:r>
        <w:t xml:space="preserve"> ::= SEQUENCE</w:t>
      </w:r>
    </w:p>
    <w:p w14:paraId="6506FBBD" w14:textId="77777777" w:rsidR="00A61A83" w:rsidRDefault="00A61A83" w:rsidP="00A61A83">
      <w:pPr>
        <w:pStyle w:val="Code"/>
      </w:pPr>
      <w:r>
        <w:t>{</w:t>
      </w:r>
    </w:p>
    <w:p w14:paraId="57F480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   [1] </w:t>
      </w:r>
      <w:proofErr w:type="spellStart"/>
      <w:r>
        <w:t>AFSecurityParams</w:t>
      </w:r>
      <w:proofErr w:type="spellEnd"/>
    </w:p>
    <w:p w14:paraId="59F8CF06" w14:textId="77777777" w:rsidR="00A61A83" w:rsidRDefault="00A61A83" w:rsidP="00A61A83">
      <w:pPr>
        <w:pStyle w:val="Code"/>
      </w:pPr>
      <w:r>
        <w:t>}</w:t>
      </w:r>
    </w:p>
    <w:p w14:paraId="392B0E25" w14:textId="77777777" w:rsidR="00A61A83" w:rsidRDefault="00A61A83" w:rsidP="00A61A83">
      <w:pPr>
        <w:pStyle w:val="Code"/>
      </w:pPr>
    </w:p>
    <w:p w14:paraId="43CA69AC" w14:textId="77777777" w:rsidR="00A61A83" w:rsidRDefault="00A61A83" w:rsidP="00A61A83">
      <w:pPr>
        <w:pStyle w:val="Code"/>
      </w:pPr>
      <w:proofErr w:type="spellStart"/>
      <w:r>
        <w:t>AFSecurityParams</w:t>
      </w:r>
      <w:proofErr w:type="spellEnd"/>
      <w:r>
        <w:t xml:space="preserve"> ::= SEQUENCE</w:t>
      </w:r>
    </w:p>
    <w:p w14:paraId="4744C938" w14:textId="77777777" w:rsidR="00A61A83" w:rsidRDefault="00A61A83" w:rsidP="00A61A83">
      <w:pPr>
        <w:pStyle w:val="Code"/>
      </w:pPr>
      <w:r>
        <w:t>{</w:t>
      </w:r>
    </w:p>
    <w:p w14:paraId="34E84C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4EBC44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279738C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6F698B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</w:p>
    <w:p w14:paraId="3F1F2DFB" w14:textId="77777777" w:rsidR="00A61A83" w:rsidRDefault="00A61A83" w:rsidP="00A61A83">
      <w:pPr>
        <w:pStyle w:val="Code"/>
      </w:pPr>
      <w:r>
        <w:t>}</w:t>
      </w:r>
    </w:p>
    <w:p w14:paraId="2A33C589" w14:textId="77777777" w:rsidR="00A61A83" w:rsidRDefault="00A61A83" w:rsidP="00A61A83">
      <w:pPr>
        <w:pStyle w:val="Code"/>
      </w:pPr>
    </w:p>
    <w:p w14:paraId="1F2DD9F6" w14:textId="77777777" w:rsidR="00A61A83" w:rsidRDefault="00A61A83" w:rsidP="00A61A83">
      <w:pPr>
        <w:pStyle w:val="Code"/>
      </w:pPr>
      <w:proofErr w:type="spellStart"/>
      <w:r>
        <w:t>AFApplicationKeyRemoval</w:t>
      </w:r>
      <w:proofErr w:type="spellEnd"/>
      <w:r>
        <w:t xml:space="preserve"> ::= SEQUENCE</w:t>
      </w:r>
    </w:p>
    <w:p w14:paraId="3D0F66E4" w14:textId="77777777" w:rsidR="00A61A83" w:rsidRDefault="00A61A83" w:rsidP="00A61A83">
      <w:pPr>
        <w:pStyle w:val="Code"/>
      </w:pPr>
      <w:r>
        <w:t>{</w:t>
      </w:r>
    </w:p>
    <w:p w14:paraId="12EB1F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611DC5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4E3F5B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   [3] </w:t>
      </w:r>
      <w:proofErr w:type="spellStart"/>
      <w:r>
        <w:t>AFKeyRemovalCause</w:t>
      </w:r>
      <w:proofErr w:type="spellEnd"/>
    </w:p>
    <w:p w14:paraId="6FAC2334" w14:textId="77777777" w:rsidR="00A61A83" w:rsidRDefault="00A61A83" w:rsidP="00A61A83">
      <w:pPr>
        <w:pStyle w:val="Code"/>
      </w:pPr>
      <w:r>
        <w:t>}</w:t>
      </w:r>
    </w:p>
    <w:p w14:paraId="39CF86AA" w14:textId="77777777" w:rsidR="00A61A83" w:rsidRDefault="00A61A83" w:rsidP="00A61A83">
      <w:pPr>
        <w:pStyle w:val="Code"/>
      </w:pPr>
    </w:p>
    <w:p w14:paraId="696DFC80" w14:textId="77777777" w:rsidR="00A61A83" w:rsidRDefault="00A61A83" w:rsidP="00A61A83">
      <w:pPr>
        <w:pStyle w:val="CodeHeader"/>
      </w:pPr>
      <w:r>
        <w:t>-- ===================</w:t>
      </w:r>
    </w:p>
    <w:p w14:paraId="3B7CA50C" w14:textId="77777777" w:rsidR="00A61A83" w:rsidRDefault="00A61A83" w:rsidP="00A61A83">
      <w:pPr>
        <w:pStyle w:val="CodeHeader"/>
      </w:pPr>
      <w:r>
        <w:t>-- AKMA AF parameters</w:t>
      </w:r>
    </w:p>
    <w:p w14:paraId="37D4A270" w14:textId="77777777" w:rsidR="00A61A83" w:rsidRDefault="00A61A83" w:rsidP="00A61A83">
      <w:pPr>
        <w:pStyle w:val="Code"/>
      </w:pPr>
      <w:r>
        <w:t>-- ===================</w:t>
      </w:r>
    </w:p>
    <w:p w14:paraId="73687DCC" w14:textId="77777777" w:rsidR="00A61A83" w:rsidRDefault="00A61A83" w:rsidP="00A61A83">
      <w:pPr>
        <w:pStyle w:val="Code"/>
      </w:pPr>
    </w:p>
    <w:p w14:paraId="0AAEF685" w14:textId="77777777" w:rsidR="00A61A83" w:rsidRDefault="00A61A83" w:rsidP="00A61A83">
      <w:pPr>
        <w:pStyle w:val="Code"/>
      </w:pPr>
      <w:proofErr w:type="spellStart"/>
      <w:r>
        <w:t>KAFParams</w:t>
      </w:r>
      <w:proofErr w:type="spellEnd"/>
      <w:r>
        <w:t xml:space="preserve"> ::= SEQUENCE</w:t>
      </w:r>
    </w:p>
    <w:p w14:paraId="75340615" w14:textId="77777777" w:rsidR="00A61A83" w:rsidRDefault="00A61A83" w:rsidP="00A61A83">
      <w:pPr>
        <w:pStyle w:val="Code"/>
      </w:pPr>
      <w:r>
        <w:t>{</w:t>
      </w:r>
    </w:p>
    <w:p w14:paraId="67DA55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[1] NAI,</w:t>
      </w:r>
    </w:p>
    <w:p w14:paraId="3E1101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2D68E3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  <w:r>
        <w:t>,</w:t>
      </w:r>
    </w:p>
    <w:p w14:paraId="2BE64F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[4] </w:t>
      </w:r>
      <w:proofErr w:type="spellStart"/>
      <w:r>
        <w:t>UAStarParams</w:t>
      </w:r>
      <w:proofErr w:type="spellEnd"/>
    </w:p>
    <w:p w14:paraId="3D796C7C" w14:textId="77777777" w:rsidR="00A61A83" w:rsidRDefault="00A61A83" w:rsidP="00A61A83">
      <w:pPr>
        <w:pStyle w:val="Code"/>
      </w:pPr>
      <w:r>
        <w:t>}</w:t>
      </w:r>
    </w:p>
    <w:p w14:paraId="7643AEC7" w14:textId="77777777" w:rsidR="00A61A83" w:rsidRDefault="00A61A83" w:rsidP="00A61A83">
      <w:pPr>
        <w:pStyle w:val="Code"/>
      </w:pPr>
    </w:p>
    <w:p w14:paraId="1D95116A" w14:textId="77777777" w:rsidR="00A61A83" w:rsidRDefault="00A61A83" w:rsidP="00A61A83">
      <w:pPr>
        <w:pStyle w:val="Code"/>
      </w:pPr>
      <w:proofErr w:type="spellStart"/>
      <w:r>
        <w:t>KAFExpiryTime</w:t>
      </w:r>
      <w:proofErr w:type="spellEnd"/>
      <w:r>
        <w:t xml:space="preserve"> ::= </w:t>
      </w:r>
      <w:proofErr w:type="spellStart"/>
      <w:r>
        <w:t>GeneralizedTime</w:t>
      </w:r>
      <w:proofErr w:type="spellEnd"/>
    </w:p>
    <w:p w14:paraId="7AC9D291" w14:textId="77777777" w:rsidR="00A61A83" w:rsidRDefault="00A61A83" w:rsidP="00A61A83">
      <w:pPr>
        <w:pStyle w:val="Code"/>
      </w:pPr>
    </w:p>
    <w:p w14:paraId="2B9FF452" w14:textId="77777777" w:rsidR="00A61A83" w:rsidRDefault="00A61A83" w:rsidP="00A61A83">
      <w:pPr>
        <w:pStyle w:val="Code"/>
      </w:pPr>
      <w:proofErr w:type="spellStart"/>
      <w:r>
        <w:t>AFKeyRemovalCause</w:t>
      </w:r>
      <w:proofErr w:type="spellEnd"/>
      <w:r>
        <w:t xml:space="preserve"> ::= ENUMERATED</w:t>
      </w:r>
    </w:p>
    <w:p w14:paraId="326CBA24" w14:textId="77777777" w:rsidR="00A61A83" w:rsidRDefault="00A61A83" w:rsidP="00A61A83">
      <w:pPr>
        <w:pStyle w:val="Code"/>
      </w:pPr>
      <w:r>
        <w:t>{</w:t>
      </w:r>
    </w:p>
    <w:p w14:paraId="102DD471" w14:textId="77777777" w:rsidR="00A61A83" w:rsidRDefault="00A61A83" w:rsidP="00A61A83">
      <w:pPr>
        <w:pStyle w:val="Code"/>
      </w:pPr>
      <w:r>
        <w:t xml:space="preserve">    unknown(1),</w:t>
      </w:r>
    </w:p>
    <w:p w14:paraId="493BB2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keyExpiry</w:t>
      </w:r>
      <w:proofErr w:type="spellEnd"/>
      <w:r>
        <w:t>(2),</w:t>
      </w:r>
    </w:p>
    <w:p w14:paraId="124D85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applicationSpecific</w:t>
      </w:r>
      <w:proofErr w:type="spellEnd"/>
      <w:r>
        <w:t>(3)</w:t>
      </w:r>
    </w:p>
    <w:p w14:paraId="42FDA1B8" w14:textId="77777777" w:rsidR="00A61A83" w:rsidRDefault="00A61A83" w:rsidP="00A61A83">
      <w:pPr>
        <w:pStyle w:val="Code"/>
      </w:pPr>
      <w:r>
        <w:t>}</w:t>
      </w:r>
    </w:p>
    <w:p w14:paraId="1731F5E6" w14:textId="77777777" w:rsidR="00A61A83" w:rsidRDefault="00A61A83" w:rsidP="00A61A83">
      <w:pPr>
        <w:pStyle w:val="Code"/>
      </w:pPr>
    </w:p>
    <w:p w14:paraId="72B33B2A" w14:textId="77777777" w:rsidR="00A61A83" w:rsidRDefault="00A61A83" w:rsidP="00A61A83">
      <w:pPr>
        <w:pStyle w:val="CodeHeader"/>
      </w:pPr>
      <w:r>
        <w:t>-- ==================</w:t>
      </w:r>
    </w:p>
    <w:p w14:paraId="60F1A674" w14:textId="77777777" w:rsidR="00A61A83" w:rsidRDefault="00A61A83" w:rsidP="00A61A83">
      <w:pPr>
        <w:pStyle w:val="CodeHeader"/>
      </w:pPr>
      <w:r>
        <w:lastRenderedPageBreak/>
        <w:t>-- 5G AMF definitions</w:t>
      </w:r>
    </w:p>
    <w:p w14:paraId="318B9512" w14:textId="77777777" w:rsidR="00A61A83" w:rsidRDefault="00A61A83" w:rsidP="00A61A83">
      <w:pPr>
        <w:pStyle w:val="Code"/>
      </w:pPr>
      <w:r>
        <w:t>-- ==================</w:t>
      </w:r>
    </w:p>
    <w:p w14:paraId="52E2A0B7" w14:textId="77777777" w:rsidR="00A61A83" w:rsidRDefault="00A61A83" w:rsidP="00A61A83">
      <w:pPr>
        <w:pStyle w:val="Code"/>
      </w:pPr>
    </w:p>
    <w:p w14:paraId="5B3C69C4" w14:textId="77777777" w:rsidR="00A61A83" w:rsidRDefault="00A61A83" w:rsidP="00A61A83">
      <w:pPr>
        <w:pStyle w:val="Code"/>
      </w:pPr>
      <w:r>
        <w:t>-- See clause 6.2.2.2.2 for details of this structure</w:t>
      </w:r>
    </w:p>
    <w:p w14:paraId="37B26383" w14:textId="77777777" w:rsidR="00A61A83" w:rsidRDefault="00A61A83" w:rsidP="00A61A83">
      <w:pPr>
        <w:pStyle w:val="Code"/>
      </w:pPr>
      <w:proofErr w:type="spellStart"/>
      <w:r>
        <w:t>AMFRegistration</w:t>
      </w:r>
      <w:proofErr w:type="spellEnd"/>
      <w:r>
        <w:t xml:space="preserve"> ::= SEQUENCE</w:t>
      </w:r>
    </w:p>
    <w:p w14:paraId="51A0743A" w14:textId="77777777" w:rsidR="00A61A83" w:rsidRDefault="00A61A83" w:rsidP="00A61A83">
      <w:pPr>
        <w:pStyle w:val="Code"/>
      </w:pPr>
      <w:r>
        <w:t>{</w:t>
      </w:r>
    </w:p>
    <w:p w14:paraId="1397B4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[1] </w:t>
      </w:r>
      <w:proofErr w:type="spellStart"/>
      <w:r>
        <w:t>AMFRegistrationType</w:t>
      </w:r>
      <w:proofErr w:type="spellEnd"/>
      <w:r>
        <w:t>,</w:t>
      </w:r>
    </w:p>
    <w:p w14:paraId="3DF5889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[2] </w:t>
      </w:r>
      <w:proofErr w:type="spellStart"/>
      <w:r>
        <w:t>AMFRegistrationResult</w:t>
      </w:r>
      <w:proofErr w:type="spellEnd"/>
      <w:r>
        <w:t>,</w:t>
      </w:r>
    </w:p>
    <w:p w14:paraId="0F86EC9E" w14:textId="77777777" w:rsidR="00A61A83" w:rsidRDefault="00A61A83" w:rsidP="00A61A83">
      <w:pPr>
        <w:pStyle w:val="Code"/>
      </w:pPr>
      <w:r>
        <w:t xml:space="preserve">    slice                       [3] Slice OPTIONAL,</w:t>
      </w:r>
    </w:p>
    <w:p w14:paraId="46302D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4148F29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268F98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6DE1B8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077316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653CAFDF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6433DBF8" w14:textId="77777777" w:rsidR="00A61A83" w:rsidRDefault="00A61A83" w:rsidP="00A61A83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348AB0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[11] </w:t>
      </w:r>
      <w:proofErr w:type="spellStart"/>
      <w:r>
        <w:t>TAIList</w:t>
      </w:r>
      <w:proofErr w:type="spellEnd"/>
      <w:r>
        <w:t xml:space="preserve"> OPTIONAL,</w:t>
      </w:r>
    </w:p>
    <w:p w14:paraId="47ABB9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[12] </w:t>
      </w:r>
      <w:proofErr w:type="spellStart"/>
      <w:r>
        <w:t>SMSOverNASIndicator</w:t>
      </w:r>
      <w:proofErr w:type="spellEnd"/>
      <w:r>
        <w:t xml:space="preserve"> OPTIONAL,</w:t>
      </w:r>
    </w:p>
    <w:p w14:paraId="21E5FE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[13] EPS5GGUTI OPTIONAL,</w:t>
      </w:r>
    </w:p>
    <w:p w14:paraId="0F4E82F9" w14:textId="77777777" w:rsidR="00A61A83" w:rsidRDefault="00A61A83" w:rsidP="00A61A83">
      <w:pPr>
        <w:pStyle w:val="Code"/>
      </w:pPr>
      <w:r>
        <w:t xml:space="preserve">    eMM5GRegStatus              [14] EMM5GMMStatus OPTIONAL,</w:t>
      </w:r>
    </w:p>
    <w:p w14:paraId="520341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nonIMEISVPEI</w:t>
      </w:r>
      <w:proofErr w:type="spellEnd"/>
      <w:r>
        <w:t xml:space="preserve">                [15] </w:t>
      </w:r>
      <w:proofErr w:type="spellStart"/>
      <w:r>
        <w:t>NonIMEISVPEI</w:t>
      </w:r>
      <w:proofErr w:type="spellEnd"/>
      <w:r>
        <w:t xml:space="preserve"> OPTIONAL,</w:t>
      </w:r>
    </w:p>
    <w:p w14:paraId="61FB85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   [16] </w:t>
      </w:r>
      <w:proofErr w:type="spellStart"/>
      <w:r>
        <w:t>MACRestrictionIndicator</w:t>
      </w:r>
      <w:proofErr w:type="spellEnd"/>
      <w:r>
        <w:t xml:space="preserve"> OPTIONAL</w:t>
      </w:r>
    </w:p>
    <w:p w14:paraId="092B4F10" w14:textId="77777777" w:rsidR="00A61A83" w:rsidRDefault="00A61A83" w:rsidP="00A61A83">
      <w:pPr>
        <w:pStyle w:val="Code"/>
      </w:pPr>
      <w:r>
        <w:t>}</w:t>
      </w:r>
    </w:p>
    <w:p w14:paraId="5D84D368" w14:textId="77777777" w:rsidR="00A61A83" w:rsidRDefault="00A61A83" w:rsidP="00A61A83">
      <w:pPr>
        <w:pStyle w:val="Code"/>
      </w:pPr>
    </w:p>
    <w:p w14:paraId="4BAF1845" w14:textId="77777777" w:rsidR="00A61A83" w:rsidRDefault="00A61A83" w:rsidP="00A61A83">
      <w:pPr>
        <w:pStyle w:val="Code"/>
      </w:pPr>
      <w:r>
        <w:t>-- See clause 6.2.2.2.3 for details of this structure</w:t>
      </w:r>
    </w:p>
    <w:p w14:paraId="1742E097" w14:textId="77777777" w:rsidR="00A61A83" w:rsidRDefault="00A61A83" w:rsidP="00A61A83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7BAECC4E" w14:textId="77777777" w:rsidR="00A61A83" w:rsidRDefault="00A61A83" w:rsidP="00A61A83">
      <w:pPr>
        <w:pStyle w:val="Code"/>
      </w:pPr>
      <w:r>
        <w:t>{</w:t>
      </w:r>
    </w:p>
    <w:p w14:paraId="7BE0C9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   [1] </w:t>
      </w:r>
      <w:proofErr w:type="spellStart"/>
      <w:r>
        <w:t>AMFDirection</w:t>
      </w:r>
      <w:proofErr w:type="spellEnd"/>
      <w:r>
        <w:t>,</w:t>
      </w:r>
    </w:p>
    <w:p w14:paraId="799241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  <w:r>
        <w:t>,</w:t>
      </w:r>
    </w:p>
    <w:p w14:paraId="7AF229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[3] SUPI OPTIONAL,</w:t>
      </w:r>
    </w:p>
    <w:p w14:paraId="3740A4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[4] SUCI OPTIONAL,</w:t>
      </w:r>
    </w:p>
    <w:p w14:paraId="4602E0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[5] PEI OPTIONAL,</w:t>
      </w:r>
    </w:p>
    <w:p w14:paraId="77582E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[6] GPSI OPTIONAL,</w:t>
      </w:r>
    </w:p>
    <w:p w14:paraId="0D0372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[7] </w:t>
      </w:r>
      <w:proofErr w:type="spellStart"/>
      <w:r>
        <w:t>FiveGGUTI</w:t>
      </w:r>
      <w:proofErr w:type="spellEnd"/>
      <w:r>
        <w:t xml:space="preserve"> OPTIONAL,</w:t>
      </w:r>
    </w:p>
    <w:p w14:paraId="583B100C" w14:textId="77777777" w:rsidR="00A61A83" w:rsidRDefault="00A61A83" w:rsidP="00A61A83">
      <w:pPr>
        <w:pStyle w:val="Code"/>
      </w:pPr>
      <w:r>
        <w:t xml:space="preserve">    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6CE38675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6FAA182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   [10] </w:t>
      </w:r>
      <w:proofErr w:type="spellStart"/>
      <w:r>
        <w:t>SwitchOffIndicator</w:t>
      </w:r>
      <w:proofErr w:type="spellEnd"/>
      <w:r>
        <w:t xml:space="preserve"> OPTIONAL,</w:t>
      </w:r>
    </w:p>
    <w:p w14:paraId="6B6CC4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   [11] </w:t>
      </w:r>
      <w:proofErr w:type="spellStart"/>
      <w:r>
        <w:t>ReRegRequiredIndicator</w:t>
      </w:r>
      <w:proofErr w:type="spellEnd"/>
      <w:r>
        <w:t xml:space="preserve"> OPTIONAL</w:t>
      </w:r>
    </w:p>
    <w:p w14:paraId="46B23E8B" w14:textId="77777777" w:rsidR="00A61A83" w:rsidRDefault="00A61A83" w:rsidP="00A61A83">
      <w:pPr>
        <w:pStyle w:val="Code"/>
      </w:pPr>
      <w:r>
        <w:t>}</w:t>
      </w:r>
    </w:p>
    <w:p w14:paraId="3F162C3E" w14:textId="77777777" w:rsidR="00A61A83" w:rsidRDefault="00A61A83" w:rsidP="00A61A83">
      <w:pPr>
        <w:pStyle w:val="Code"/>
      </w:pPr>
    </w:p>
    <w:p w14:paraId="50AC26E1" w14:textId="77777777" w:rsidR="00A61A83" w:rsidRDefault="00A61A83" w:rsidP="00A61A83">
      <w:pPr>
        <w:pStyle w:val="Code"/>
      </w:pPr>
      <w:r>
        <w:t>-- See clause 6.2.2.2.4 for details of this structure</w:t>
      </w:r>
    </w:p>
    <w:p w14:paraId="775C7634" w14:textId="77777777" w:rsidR="00A61A83" w:rsidRDefault="00A61A83" w:rsidP="00A61A83">
      <w:pPr>
        <w:pStyle w:val="Code"/>
      </w:pPr>
      <w:proofErr w:type="spellStart"/>
      <w:r>
        <w:t>AMFLocationUpdate</w:t>
      </w:r>
      <w:proofErr w:type="spellEnd"/>
      <w:r>
        <w:t xml:space="preserve"> ::= SEQUENCE</w:t>
      </w:r>
    </w:p>
    <w:p w14:paraId="312F9B62" w14:textId="77777777" w:rsidR="00A61A83" w:rsidRDefault="00A61A83" w:rsidP="00A61A83">
      <w:pPr>
        <w:pStyle w:val="Code"/>
      </w:pPr>
      <w:r>
        <w:t>{</w:t>
      </w:r>
    </w:p>
    <w:p w14:paraId="0A68C7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70A956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2B70F3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74C0ED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BE22C3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1EC71937" w14:textId="77777777" w:rsidR="00A61A83" w:rsidRDefault="00A61A83" w:rsidP="00A61A83">
      <w:pPr>
        <w:pStyle w:val="Code"/>
      </w:pPr>
      <w:r>
        <w:t xml:space="preserve">    location                    [6] Location,</w:t>
      </w:r>
    </w:p>
    <w:p w14:paraId="571F27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[7] </w:t>
      </w:r>
      <w:proofErr w:type="spellStart"/>
      <w:r>
        <w:t>SMSOverNASIndicator</w:t>
      </w:r>
      <w:proofErr w:type="spellEnd"/>
      <w:r>
        <w:t xml:space="preserve"> OPTIONAL,</w:t>
      </w:r>
    </w:p>
    <w:p w14:paraId="6140EE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[8] EPS5GGUTI OPTIONAL</w:t>
      </w:r>
    </w:p>
    <w:p w14:paraId="13193D4E" w14:textId="77777777" w:rsidR="00A61A83" w:rsidRDefault="00A61A83" w:rsidP="00A61A83">
      <w:pPr>
        <w:pStyle w:val="Code"/>
      </w:pPr>
      <w:r>
        <w:t>}</w:t>
      </w:r>
    </w:p>
    <w:p w14:paraId="4A518DB6" w14:textId="77777777" w:rsidR="00A61A83" w:rsidRDefault="00A61A83" w:rsidP="00A61A83">
      <w:pPr>
        <w:pStyle w:val="Code"/>
      </w:pPr>
    </w:p>
    <w:p w14:paraId="35B657AF" w14:textId="77777777" w:rsidR="00A61A83" w:rsidRDefault="00A61A83" w:rsidP="00A61A83">
      <w:pPr>
        <w:pStyle w:val="Code"/>
      </w:pPr>
      <w:r>
        <w:t>-- See clause 6.2.2.2.5 for details of this structure</w:t>
      </w:r>
    </w:p>
    <w:p w14:paraId="2F4EA2E0" w14:textId="77777777" w:rsidR="00A61A83" w:rsidRDefault="00A61A83" w:rsidP="00A61A83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76CB3E18" w14:textId="77777777" w:rsidR="00A61A83" w:rsidRDefault="00A61A83" w:rsidP="00A61A83">
      <w:pPr>
        <w:pStyle w:val="Code"/>
      </w:pPr>
      <w:r>
        <w:t>{</w:t>
      </w:r>
    </w:p>
    <w:p w14:paraId="6E1A0C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786F348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5D3EAA5B" w14:textId="77777777" w:rsidR="00A61A83" w:rsidRDefault="00A61A83" w:rsidP="00A61A83">
      <w:pPr>
        <w:pStyle w:val="Code"/>
      </w:pPr>
      <w:r>
        <w:t xml:space="preserve">    slice                       [3] Slice OPTIONAL,</w:t>
      </w:r>
    </w:p>
    <w:p w14:paraId="481A4F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346432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02FCBD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34FB12B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1F0947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420EAE5B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4843A6FC" w14:textId="77777777" w:rsidR="00A61A83" w:rsidRDefault="00A61A83" w:rsidP="00A61A83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6669E7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07EE0CD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OPTIONAL,</w:t>
      </w:r>
    </w:p>
    <w:p w14:paraId="526F99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[13] </w:t>
      </w:r>
      <w:proofErr w:type="spellStart"/>
      <w:r>
        <w:t>SMSOverNASIndicator</w:t>
      </w:r>
      <w:proofErr w:type="spellEnd"/>
      <w:r>
        <w:t xml:space="preserve"> OPTIONAL,</w:t>
      </w:r>
    </w:p>
    <w:p w14:paraId="1E6E22C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[14] EPS5GGUTI OPTIONAL,</w:t>
      </w:r>
    </w:p>
    <w:p w14:paraId="0239EDD0" w14:textId="77777777" w:rsidR="00A61A83" w:rsidRDefault="00A61A83" w:rsidP="00A61A83">
      <w:pPr>
        <w:pStyle w:val="Code"/>
      </w:pPr>
      <w:r>
        <w:t xml:space="preserve">    eMM5GRegStatus              [15] EMM5GMMStatus OPTIONAL</w:t>
      </w:r>
    </w:p>
    <w:p w14:paraId="03650827" w14:textId="77777777" w:rsidR="00A61A83" w:rsidRDefault="00A61A83" w:rsidP="00A61A83">
      <w:pPr>
        <w:pStyle w:val="Code"/>
      </w:pPr>
      <w:r>
        <w:t>}</w:t>
      </w:r>
    </w:p>
    <w:p w14:paraId="55F66D80" w14:textId="77777777" w:rsidR="00A61A83" w:rsidRDefault="00A61A83" w:rsidP="00A61A83">
      <w:pPr>
        <w:pStyle w:val="Code"/>
      </w:pPr>
    </w:p>
    <w:p w14:paraId="69D3B436" w14:textId="77777777" w:rsidR="00A61A83" w:rsidRDefault="00A61A83" w:rsidP="00A61A83">
      <w:pPr>
        <w:pStyle w:val="Code"/>
      </w:pPr>
      <w:r>
        <w:t>-- See clause 6.2.2.2.6 for details of this structure</w:t>
      </w:r>
    </w:p>
    <w:p w14:paraId="79B55BAC" w14:textId="77777777" w:rsidR="00A61A83" w:rsidRDefault="00A61A83" w:rsidP="00A61A83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3D8AD071" w14:textId="77777777" w:rsidR="00A61A83" w:rsidRDefault="00A61A83" w:rsidP="00A61A83">
      <w:pPr>
        <w:pStyle w:val="Code"/>
      </w:pPr>
      <w:r>
        <w:t>{</w:t>
      </w:r>
    </w:p>
    <w:p w14:paraId="116B5B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5EAB2F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684D63BC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7BF7FF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 OPTIONAL,</w:t>
      </w:r>
    </w:p>
    <w:p w14:paraId="741B94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612A9E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3B135C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70C9C8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 xml:space="preserve"> OPTIONAL,</w:t>
      </w:r>
    </w:p>
    <w:p w14:paraId="082EE23B" w14:textId="77777777" w:rsidR="00A61A83" w:rsidRDefault="00A61A83" w:rsidP="00A61A83">
      <w:pPr>
        <w:pStyle w:val="Code"/>
      </w:pPr>
      <w:r>
        <w:t xml:space="preserve">    location                    [9] Location OPTIONAL</w:t>
      </w:r>
    </w:p>
    <w:p w14:paraId="09A99DB8" w14:textId="77777777" w:rsidR="00A61A83" w:rsidRDefault="00A61A83" w:rsidP="00A61A83">
      <w:pPr>
        <w:pStyle w:val="Code"/>
      </w:pPr>
      <w:r>
        <w:t>}</w:t>
      </w:r>
    </w:p>
    <w:p w14:paraId="4B145CBB" w14:textId="77777777" w:rsidR="00A61A83" w:rsidRDefault="00A61A83" w:rsidP="00A61A83">
      <w:pPr>
        <w:pStyle w:val="Code"/>
      </w:pPr>
    </w:p>
    <w:p w14:paraId="6736574F" w14:textId="77777777" w:rsidR="00A61A83" w:rsidRDefault="00A61A83" w:rsidP="00A61A83">
      <w:pPr>
        <w:pStyle w:val="Code"/>
      </w:pPr>
      <w:r>
        <w:t>-- See clause 6.2.2.2.8 on for details of this structure</w:t>
      </w:r>
    </w:p>
    <w:p w14:paraId="2AC068B0" w14:textId="77777777" w:rsidR="00A61A83" w:rsidRDefault="00A61A83" w:rsidP="00A61A83">
      <w:pPr>
        <w:pStyle w:val="Code"/>
      </w:pPr>
      <w:proofErr w:type="spellStart"/>
      <w:r>
        <w:t>AMFPositioningInfoTransfer</w:t>
      </w:r>
      <w:proofErr w:type="spellEnd"/>
      <w:r>
        <w:t xml:space="preserve"> ::= SEQUENCE</w:t>
      </w:r>
    </w:p>
    <w:p w14:paraId="327CEC7F" w14:textId="77777777" w:rsidR="00A61A83" w:rsidRDefault="00A61A83" w:rsidP="00A61A83">
      <w:pPr>
        <w:pStyle w:val="Code"/>
      </w:pPr>
      <w:r>
        <w:t>{</w:t>
      </w:r>
    </w:p>
    <w:p w14:paraId="7D89A5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24A664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1E5DC2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0E0DC6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417AEE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242409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nRPPaMessage</w:t>
      </w:r>
      <w:proofErr w:type="spellEnd"/>
      <w:r>
        <w:t xml:space="preserve">                [6] OCTET STRING OPTIONAL,</w:t>
      </w:r>
    </w:p>
    <w:p w14:paraId="157ABCF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   [7] OCTET STRING OPTIONAL,</w:t>
      </w:r>
    </w:p>
    <w:p w14:paraId="20AF1E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   [8] UTF8String (SIZE(1..255))</w:t>
      </w:r>
    </w:p>
    <w:p w14:paraId="794143FA" w14:textId="77777777" w:rsidR="00A61A83" w:rsidRDefault="00A61A83" w:rsidP="00A61A83">
      <w:pPr>
        <w:pStyle w:val="Code"/>
      </w:pPr>
      <w:r>
        <w:t>}</w:t>
      </w:r>
    </w:p>
    <w:p w14:paraId="57D9D9A3" w14:textId="77777777" w:rsidR="00A61A83" w:rsidRDefault="00A61A83" w:rsidP="00A61A83">
      <w:pPr>
        <w:pStyle w:val="Code"/>
      </w:pPr>
    </w:p>
    <w:p w14:paraId="5B7F19F4" w14:textId="77777777" w:rsidR="00A61A83" w:rsidRDefault="00A61A83" w:rsidP="00A61A83">
      <w:pPr>
        <w:pStyle w:val="Code"/>
      </w:pPr>
      <w:r>
        <w:t>-- See clause 6.2.2.2.9.2 for details of this structure</w:t>
      </w:r>
    </w:p>
    <w:p w14:paraId="36139A61" w14:textId="77777777" w:rsidR="00A61A83" w:rsidRDefault="00A61A83" w:rsidP="00A61A83">
      <w:pPr>
        <w:pStyle w:val="Code"/>
      </w:pPr>
      <w:proofErr w:type="spellStart"/>
      <w:r>
        <w:t>AMFRANHandoverCommand</w:t>
      </w:r>
      <w:proofErr w:type="spellEnd"/>
      <w:r>
        <w:t xml:space="preserve"> ::= SEQUENCE</w:t>
      </w:r>
    </w:p>
    <w:p w14:paraId="291654EE" w14:textId="77777777" w:rsidR="00A61A83" w:rsidRDefault="00A61A83" w:rsidP="00A61A83">
      <w:pPr>
        <w:pStyle w:val="Code"/>
      </w:pPr>
      <w:r>
        <w:t>{</w:t>
      </w:r>
    </w:p>
    <w:p w14:paraId="58C4F2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[1] </w:t>
      </w:r>
      <w:proofErr w:type="spellStart"/>
      <w:r>
        <w:t>UserIdentifiers</w:t>
      </w:r>
      <w:proofErr w:type="spellEnd"/>
      <w:r>
        <w:t>,</w:t>
      </w:r>
    </w:p>
    <w:p w14:paraId="168C49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[2] AMFUENGAPID,</w:t>
      </w:r>
    </w:p>
    <w:p w14:paraId="1EF7E4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[3] RANUENGAPID,</w:t>
      </w:r>
    </w:p>
    <w:p w14:paraId="270921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[4] </w:t>
      </w:r>
      <w:proofErr w:type="spellStart"/>
      <w:r>
        <w:t>HandoverType</w:t>
      </w:r>
      <w:proofErr w:type="spellEnd"/>
      <w:r>
        <w:t>,</w:t>
      </w:r>
    </w:p>
    <w:p w14:paraId="244EE2B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[5]</w:t>
      </w:r>
      <w:r w:rsidRPr="00525119">
        <w:t xml:space="preserve"> </w:t>
      </w:r>
      <w:proofErr w:type="spellStart"/>
      <w:r>
        <w:t>RANTargetToSourceContainer</w:t>
      </w:r>
      <w:proofErr w:type="spellEnd"/>
    </w:p>
    <w:p w14:paraId="015C16E5" w14:textId="77777777" w:rsidR="00A61A83" w:rsidRDefault="00A61A83" w:rsidP="00A61A83">
      <w:pPr>
        <w:pStyle w:val="Code"/>
      </w:pPr>
      <w:r>
        <w:t>}</w:t>
      </w:r>
    </w:p>
    <w:p w14:paraId="44E6FA33" w14:textId="77777777" w:rsidR="00A61A83" w:rsidRDefault="00A61A83" w:rsidP="00A61A83">
      <w:pPr>
        <w:pStyle w:val="Code"/>
      </w:pPr>
    </w:p>
    <w:p w14:paraId="6C195A68" w14:textId="77777777" w:rsidR="00A61A83" w:rsidRDefault="00A61A83" w:rsidP="00A61A83">
      <w:pPr>
        <w:pStyle w:val="Code"/>
      </w:pPr>
      <w:r>
        <w:t>-- See clause 6.2.2.2.9.3 for details of this structure</w:t>
      </w:r>
    </w:p>
    <w:p w14:paraId="23AE31F5" w14:textId="77777777" w:rsidR="00A61A83" w:rsidRDefault="00A61A83" w:rsidP="00A61A83">
      <w:pPr>
        <w:pStyle w:val="Code"/>
      </w:pPr>
      <w:proofErr w:type="spellStart"/>
      <w:r>
        <w:t>AMFRANHandoverRequest</w:t>
      </w:r>
      <w:proofErr w:type="spellEnd"/>
      <w:r>
        <w:t xml:space="preserve"> ::= SEQUENCE</w:t>
      </w:r>
    </w:p>
    <w:p w14:paraId="6CBF4650" w14:textId="77777777" w:rsidR="00A61A83" w:rsidRDefault="00A61A83" w:rsidP="00A61A83">
      <w:pPr>
        <w:pStyle w:val="Code"/>
      </w:pPr>
      <w:r>
        <w:t>{</w:t>
      </w:r>
    </w:p>
    <w:p w14:paraId="00F961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       [1] </w:t>
      </w:r>
      <w:proofErr w:type="spellStart"/>
      <w:r>
        <w:t>UserIdentifiers</w:t>
      </w:r>
      <w:proofErr w:type="spellEnd"/>
      <w:r>
        <w:t>,</w:t>
      </w:r>
    </w:p>
    <w:p w14:paraId="7A27D1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       [2] AMFUENGAPID,</w:t>
      </w:r>
    </w:p>
    <w:p w14:paraId="64A871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       [3] RANUENGAPID,</w:t>
      </w:r>
    </w:p>
    <w:p w14:paraId="2D09B5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       [4] </w:t>
      </w:r>
      <w:proofErr w:type="spellStart"/>
      <w:r>
        <w:t>HandoverType</w:t>
      </w:r>
      <w:proofErr w:type="spellEnd"/>
      <w:r>
        <w:t>,</w:t>
      </w:r>
    </w:p>
    <w:p w14:paraId="688D11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handoverCause</w:t>
      </w:r>
      <w:proofErr w:type="spellEnd"/>
      <w:r>
        <w:t xml:space="preserve">                       [5] </w:t>
      </w:r>
      <w:proofErr w:type="spellStart"/>
      <w:r>
        <w:t>HandoverCause</w:t>
      </w:r>
      <w:proofErr w:type="spellEnd"/>
      <w:r>
        <w:t>,</w:t>
      </w:r>
    </w:p>
    <w:p w14:paraId="06E2B5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pDUSessionResourceInformation</w:t>
      </w:r>
      <w:proofErr w:type="spellEnd"/>
      <w:r>
        <w:t xml:space="preserve">       [6] </w:t>
      </w:r>
      <w:proofErr w:type="spellStart"/>
      <w:r>
        <w:t>PDUSessionResourceInformation</w:t>
      </w:r>
      <w:proofErr w:type="spellEnd"/>
      <w:r>
        <w:t>,</w:t>
      </w:r>
    </w:p>
    <w:p w14:paraId="4246AD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mobilityRestrictionList</w:t>
      </w:r>
      <w:proofErr w:type="spellEnd"/>
      <w:r>
        <w:t xml:space="preserve">             [7] </w:t>
      </w:r>
      <w:proofErr w:type="spellStart"/>
      <w:r>
        <w:t>MobilityRestrictionList</w:t>
      </w:r>
      <w:proofErr w:type="spellEnd"/>
      <w:r>
        <w:t xml:space="preserve"> OPTIONAL,</w:t>
      </w:r>
    </w:p>
    <w:p w14:paraId="2C7ABB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locationReportingRequestType</w:t>
      </w:r>
      <w:proofErr w:type="spellEnd"/>
      <w:r>
        <w:t xml:space="preserve">        [8] </w:t>
      </w:r>
      <w:proofErr w:type="spellStart"/>
      <w:r>
        <w:t>LocationReportingRequestType</w:t>
      </w:r>
      <w:proofErr w:type="spellEnd"/>
      <w:r>
        <w:t xml:space="preserve"> OPTIONAL,</w:t>
      </w:r>
    </w:p>
    <w:p w14:paraId="7B7AD9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       [9] </w:t>
      </w:r>
      <w:proofErr w:type="spellStart"/>
      <w:r>
        <w:t>RANTargetToSourceContainer</w:t>
      </w:r>
      <w:proofErr w:type="spellEnd"/>
      <w:r>
        <w:t>,</w:t>
      </w:r>
    </w:p>
    <w:p w14:paraId="32F53C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            [10] </w:t>
      </w:r>
      <w:proofErr w:type="spellStart"/>
      <w:r>
        <w:t>NPNAccessInformation</w:t>
      </w:r>
      <w:proofErr w:type="spellEnd"/>
      <w:r>
        <w:t xml:space="preserve"> OPTIONAL,</w:t>
      </w:r>
    </w:p>
    <w:p w14:paraId="0516B4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sourceToTargetContainer</w:t>
      </w:r>
      <w:proofErr w:type="spellEnd"/>
      <w:r>
        <w:t xml:space="preserve">             [11] </w:t>
      </w:r>
      <w:proofErr w:type="spellStart"/>
      <w:r>
        <w:t>RANSourceToTargetContainer</w:t>
      </w:r>
      <w:proofErr w:type="spellEnd"/>
    </w:p>
    <w:p w14:paraId="530B259F" w14:textId="77777777" w:rsidR="00A61A83" w:rsidRDefault="00A61A83" w:rsidP="00A61A83">
      <w:pPr>
        <w:pStyle w:val="Code"/>
      </w:pPr>
      <w:r>
        <w:t>}</w:t>
      </w:r>
    </w:p>
    <w:p w14:paraId="6DAF2797" w14:textId="77777777" w:rsidR="00A61A83" w:rsidRDefault="00A61A83" w:rsidP="00A61A83">
      <w:pPr>
        <w:pStyle w:val="Code"/>
      </w:pPr>
    </w:p>
    <w:p w14:paraId="738EBC18" w14:textId="77777777" w:rsidR="00A61A83" w:rsidRDefault="00A61A83" w:rsidP="00A61A83">
      <w:pPr>
        <w:pStyle w:val="CodeHeader"/>
      </w:pPr>
      <w:r>
        <w:t>-- =================</w:t>
      </w:r>
    </w:p>
    <w:p w14:paraId="45D2E8D1" w14:textId="77777777" w:rsidR="00A61A83" w:rsidRDefault="00A61A83" w:rsidP="00A61A83">
      <w:pPr>
        <w:pStyle w:val="CodeHeader"/>
      </w:pPr>
      <w:r>
        <w:t>-- 5G AMF parameters</w:t>
      </w:r>
    </w:p>
    <w:p w14:paraId="473A7CC2" w14:textId="77777777" w:rsidR="00A61A83" w:rsidRDefault="00A61A83" w:rsidP="00A61A83">
      <w:pPr>
        <w:pStyle w:val="Code"/>
      </w:pPr>
      <w:r>
        <w:t>-- =================</w:t>
      </w:r>
    </w:p>
    <w:p w14:paraId="29D0E85C" w14:textId="77777777" w:rsidR="00A61A83" w:rsidRDefault="00A61A83" w:rsidP="00A61A83">
      <w:pPr>
        <w:pStyle w:val="Code"/>
      </w:pPr>
    </w:p>
    <w:p w14:paraId="4E6EC8A5" w14:textId="77777777" w:rsidR="00A61A83" w:rsidRDefault="00A61A83" w:rsidP="00A61A83">
      <w:pPr>
        <w:pStyle w:val="Code"/>
      </w:pPr>
      <w:r>
        <w:t>AMFID ::= SEQUENCE</w:t>
      </w:r>
    </w:p>
    <w:p w14:paraId="0B1436C4" w14:textId="77777777" w:rsidR="00A61A83" w:rsidRDefault="00A61A83" w:rsidP="00A61A83">
      <w:pPr>
        <w:pStyle w:val="Code"/>
      </w:pPr>
      <w:r>
        <w:t>{</w:t>
      </w:r>
    </w:p>
    <w:p w14:paraId="2185A1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1EA46E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2525A8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30CE3742" w14:textId="77777777" w:rsidR="00A61A83" w:rsidRDefault="00A61A83" w:rsidP="00A61A83">
      <w:pPr>
        <w:pStyle w:val="Code"/>
      </w:pPr>
      <w:r>
        <w:t>}</w:t>
      </w:r>
    </w:p>
    <w:p w14:paraId="722AAA6D" w14:textId="77777777" w:rsidR="00A61A83" w:rsidRDefault="00A61A83" w:rsidP="00A61A83">
      <w:pPr>
        <w:pStyle w:val="Code"/>
      </w:pPr>
    </w:p>
    <w:p w14:paraId="69D9146D" w14:textId="77777777" w:rsidR="00A61A83" w:rsidRDefault="00A61A83" w:rsidP="00A61A83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47F18B1D" w14:textId="77777777" w:rsidR="00A61A83" w:rsidRDefault="00A61A83" w:rsidP="00A61A83">
      <w:pPr>
        <w:pStyle w:val="Code"/>
      </w:pPr>
      <w:r>
        <w:t>{</w:t>
      </w:r>
    </w:p>
    <w:p w14:paraId="1872B8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041C95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5796FCDC" w14:textId="77777777" w:rsidR="00A61A83" w:rsidRDefault="00A61A83" w:rsidP="00A61A83">
      <w:pPr>
        <w:pStyle w:val="Code"/>
      </w:pPr>
      <w:r>
        <w:t>}</w:t>
      </w:r>
    </w:p>
    <w:p w14:paraId="566F75BD" w14:textId="77777777" w:rsidR="00A61A83" w:rsidRDefault="00A61A83" w:rsidP="00A61A83">
      <w:pPr>
        <w:pStyle w:val="Code"/>
      </w:pPr>
    </w:p>
    <w:p w14:paraId="0D04AA21" w14:textId="77777777" w:rsidR="00A61A83" w:rsidRDefault="00A61A83" w:rsidP="00A61A83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06FF7EFF" w14:textId="77777777" w:rsidR="00A61A83" w:rsidRDefault="00A61A83" w:rsidP="00A61A83">
      <w:pPr>
        <w:pStyle w:val="Code"/>
      </w:pPr>
      <w:r>
        <w:t>{</w:t>
      </w:r>
    </w:p>
    <w:p w14:paraId="12B7A94C" w14:textId="77777777" w:rsidR="00A61A83" w:rsidRDefault="00A61A83" w:rsidP="00A61A83">
      <w:pPr>
        <w:pStyle w:val="Code"/>
      </w:pPr>
      <w:r>
        <w:t xml:space="preserve">    registration(1),</w:t>
      </w:r>
    </w:p>
    <w:p w14:paraId="2AE685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68AE98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0D20D1B8" w14:textId="77777777" w:rsidR="00A61A83" w:rsidRDefault="00A61A83" w:rsidP="00A61A83">
      <w:pPr>
        <w:pStyle w:val="Code"/>
      </w:pPr>
      <w:r>
        <w:t>}</w:t>
      </w:r>
    </w:p>
    <w:p w14:paraId="3F1A32CC" w14:textId="77777777" w:rsidR="00A61A83" w:rsidRDefault="00A61A83" w:rsidP="00A61A83">
      <w:pPr>
        <w:pStyle w:val="Code"/>
      </w:pPr>
    </w:p>
    <w:p w14:paraId="6B1B835D" w14:textId="77777777" w:rsidR="00A61A83" w:rsidRDefault="00A61A83" w:rsidP="00A61A83">
      <w:pPr>
        <w:pStyle w:val="Code"/>
      </w:pPr>
      <w:proofErr w:type="spellStart"/>
      <w:r>
        <w:t>AMFFailureCause</w:t>
      </w:r>
      <w:proofErr w:type="spellEnd"/>
      <w:r>
        <w:t xml:space="preserve"> ::= CHOICE</w:t>
      </w:r>
    </w:p>
    <w:p w14:paraId="198B7D06" w14:textId="77777777" w:rsidR="00A61A83" w:rsidRDefault="00A61A83" w:rsidP="00A61A83">
      <w:pPr>
        <w:pStyle w:val="Code"/>
      </w:pPr>
      <w:r>
        <w:t>{</w:t>
      </w:r>
    </w:p>
    <w:p w14:paraId="17481A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443E0E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1BCAAF5C" w14:textId="77777777" w:rsidR="00A61A83" w:rsidRDefault="00A61A83" w:rsidP="00A61A83">
      <w:pPr>
        <w:pStyle w:val="Code"/>
      </w:pPr>
      <w:r>
        <w:t>}</w:t>
      </w:r>
    </w:p>
    <w:p w14:paraId="49B60A94" w14:textId="77777777" w:rsidR="00A61A83" w:rsidRDefault="00A61A83" w:rsidP="00A61A83">
      <w:pPr>
        <w:pStyle w:val="Code"/>
      </w:pPr>
    </w:p>
    <w:p w14:paraId="67C0A568" w14:textId="77777777" w:rsidR="00A61A83" w:rsidRDefault="00A61A83" w:rsidP="00A61A83">
      <w:pPr>
        <w:pStyle w:val="Code"/>
      </w:pPr>
      <w:proofErr w:type="spellStart"/>
      <w:r>
        <w:lastRenderedPageBreak/>
        <w:t>AMFPointer</w:t>
      </w:r>
      <w:proofErr w:type="spellEnd"/>
      <w:r>
        <w:t xml:space="preserve"> ::= INTEGER (0..63)</w:t>
      </w:r>
    </w:p>
    <w:p w14:paraId="64967839" w14:textId="77777777" w:rsidR="00A61A83" w:rsidRDefault="00A61A83" w:rsidP="00A61A83">
      <w:pPr>
        <w:pStyle w:val="Code"/>
      </w:pPr>
    </w:p>
    <w:p w14:paraId="7B8EFCB1" w14:textId="77777777" w:rsidR="00A61A83" w:rsidRDefault="00A61A83" w:rsidP="00A61A83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37811846" w14:textId="77777777" w:rsidR="00A61A83" w:rsidRDefault="00A61A83" w:rsidP="00A61A83">
      <w:pPr>
        <w:pStyle w:val="Code"/>
      </w:pPr>
      <w:r>
        <w:t>{</w:t>
      </w:r>
    </w:p>
    <w:p w14:paraId="6E8D069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33422A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0C6E7F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062CD82C" w14:textId="77777777" w:rsidR="00A61A83" w:rsidRDefault="00A61A83" w:rsidP="00A61A83">
      <w:pPr>
        <w:pStyle w:val="Code"/>
      </w:pPr>
      <w:r>
        <w:t>}</w:t>
      </w:r>
    </w:p>
    <w:p w14:paraId="016DC603" w14:textId="77777777" w:rsidR="00A61A83" w:rsidRDefault="00A61A83" w:rsidP="00A61A83">
      <w:pPr>
        <w:pStyle w:val="Code"/>
      </w:pPr>
    </w:p>
    <w:p w14:paraId="6B521324" w14:textId="77777777" w:rsidR="00A61A83" w:rsidRDefault="00A61A83" w:rsidP="00A61A83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46B532CE" w14:textId="77777777" w:rsidR="00A61A83" w:rsidRDefault="00A61A83" w:rsidP="00A61A83">
      <w:pPr>
        <w:pStyle w:val="Code"/>
      </w:pPr>
    </w:p>
    <w:p w14:paraId="306AEF6A" w14:textId="77777777" w:rsidR="00A61A83" w:rsidRDefault="00A61A83" w:rsidP="00A61A83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116F828A" w14:textId="77777777" w:rsidR="00A61A83" w:rsidRDefault="00A61A83" w:rsidP="00A61A83">
      <w:pPr>
        <w:pStyle w:val="Code"/>
      </w:pPr>
      <w:r>
        <w:t>{</w:t>
      </w:r>
    </w:p>
    <w:p w14:paraId="7DEF911D" w14:textId="77777777" w:rsidR="00A61A83" w:rsidRDefault="00A61A83" w:rsidP="00A61A83">
      <w:pPr>
        <w:pStyle w:val="Code"/>
      </w:pPr>
      <w:r>
        <w:t xml:space="preserve">    initial(1),</w:t>
      </w:r>
    </w:p>
    <w:p w14:paraId="6A9F1372" w14:textId="77777777" w:rsidR="00A61A83" w:rsidRDefault="00A61A83" w:rsidP="00A61A83">
      <w:pPr>
        <w:pStyle w:val="Code"/>
      </w:pPr>
      <w:r>
        <w:t xml:space="preserve">    mobility(2),</w:t>
      </w:r>
    </w:p>
    <w:p w14:paraId="73B9FDD0" w14:textId="77777777" w:rsidR="00A61A83" w:rsidRDefault="00A61A83" w:rsidP="00A61A83">
      <w:pPr>
        <w:pStyle w:val="Code"/>
      </w:pPr>
      <w:r>
        <w:t xml:space="preserve">    periodic(3),</w:t>
      </w:r>
    </w:p>
    <w:p w14:paraId="414B0900" w14:textId="7937768C" w:rsidR="00A61A83" w:rsidRDefault="00A61A83" w:rsidP="00A61A83">
      <w:pPr>
        <w:pStyle w:val="Code"/>
        <w:rPr>
          <w:ins w:id="2" w:author="Hawbaker, Tyler, CON" w:date="2022-07-05T13:49:00Z"/>
        </w:rPr>
      </w:pPr>
      <w:r>
        <w:t xml:space="preserve">    emergency(4)</w:t>
      </w:r>
      <w:ins w:id="3" w:author="Hawbaker, Tyler, CON" w:date="2022-07-05T13:49:00Z">
        <w:r w:rsidR="00E7629B">
          <w:t>,</w:t>
        </w:r>
      </w:ins>
    </w:p>
    <w:p w14:paraId="2A58CC4D" w14:textId="77777777" w:rsidR="00E7629B" w:rsidRDefault="00E7629B" w:rsidP="00E7629B">
      <w:pPr>
        <w:pStyle w:val="Code"/>
        <w:rPr>
          <w:ins w:id="4" w:author="Hawbaker, Tyler, CON" w:date="2022-07-05T13:49:00Z"/>
        </w:rPr>
      </w:pPr>
      <w:ins w:id="5" w:author="Hawbaker, Tyler, CON" w:date="2022-07-05T13:49:00Z">
        <w:r>
          <w:t xml:space="preserve">    </w:t>
        </w:r>
        <w:proofErr w:type="spellStart"/>
        <w:r>
          <w:t>sNPNOnboarding</w:t>
        </w:r>
        <w:proofErr w:type="spellEnd"/>
        <w:r>
          <w:t>(5),</w:t>
        </w:r>
      </w:ins>
    </w:p>
    <w:p w14:paraId="2BA27E17" w14:textId="77777777" w:rsidR="00E7629B" w:rsidRDefault="00E7629B" w:rsidP="00E7629B">
      <w:pPr>
        <w:pStyle w:val="Code"/>
        <w:rPr>
          <w:ins w:id="6" w:author="Hawbaker, Tyler, CON" w:date="2022-07-05T13:49:00Z"/>
        </w:rPr>
      </w:pPr>
      <w:ins w:id="7" w:author="Hawbaker, Tyler, CON" w:date="2022-07-05T13:49:00Z">
        <w:r>
          <w:t xml:space="preserve">    </w:t>
        </w:r>
        <w:proofErr w:type="spellStart"/>
        <w:r>
          <w:t>disasterMobility</w:t>
        </w:r>
        <w:proofErr w:type="spellEnd"/>
        <w:r>
          <w:t>(6),</w:t>
        </w:r>
      </w:ins>
    </w:p>
    <w:p w14:paraId="13CC0336" w14:textId="77777777" w:rsidR="00E7629B" w:rsidRDefault="00E7629B" w:rsidP="00E7629B">
      <w:pPr>
        <w:pStyle w:val="Code"/>
        <w:rPr>
          <w:ins w:id="8" w:author="Hawbaker, Tyler, CON" w:date="2022-07-05T13:49:00Z"/>
        </w:rPr>
      </w:pPr>
      <w:ins w:id="9" w:author="Hawbaker, Tyler, CON" w:date="2022-07-05T13:49:00Z">
        <w:r>
          <w:t xml:space="preserve">    </w:t>
        </w:r>
        <w:proofErr w:type="spellStart"/>
        <w:r>
          <w:t>disasterInitial</w:t>
        </w:r>
        <w:proofErr w:type="spellEnd"/>
        <w:r>
          <w:t>(7)</w:t>
        </w:r>
      </w:ins>
    </w:p>
    <w:p w14:paraId="76A52953" w14:textId="77777777" w:rsidR="00A61A83" w:rsidRDefault="00A61A83" w:rsidP="00A61A83">
      <w:pPr>
        <w:pStyle w:val="Code"/>
      </w:pPr>
      <w:r>
        <w:t>}</w:t>
      </w:r>
    </w:p>
    <w:p w14:paraId="392F5DAC" w14:textId="77777777" w:rsidR="00A61A83" w:rsidRDefault="00A61A83" w:rsidP="00A61A83">
      <w:pPr>
        <w:pStyle w:val="Code"/>
      </w:pPr>
    </w:p>
    <w:p w14:paraId="69296786" w14:textId="77777777" w:rsidR="00A61A83" w:rsidRDefault="00A61A83" w:rsidP="00A61A83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747569ED" w14:textId="77777777" w:rsidR="00A61A83" w:rsidRDefault="00A61A83" w:rsidP="00A61A83">
      <w:pPr>
        <w:pStyle w:val="Code"/>
      </w:pPr>
    </w:p>
    <w:p w14:paraId="576D98AA" w14:textId="77777777" w:rsidR="00A61A83" w:rsidRDefault="00A61A83" w:rsidP="00A61A83">
      <w:pPr>
        <w:pStyle w:val="Code"/>
      </w:pPr>
      <w:r>
        <w:t>AMFUENGAPID ::= INTEGER (0..1099511627775)</w:t>
      </w:r>
    </w:p>
    <w:p w14:paraId="22869D6F" w14:textId="77777777" w:rsidR="00A61A83" w:rsidRDefault="00A61A83" w:rsidP="00A61A83">
      <w:pPr>
        <w:pStyle w:val="Code"/>
      </w:pPr>
    </w:p>
    <w:p w14:paraId="21525F7A" w14:textId="77777777" w:rsidR="00A61A83" w:rsidRDefault="00A61A83" w:rsidP="00A61A83">
      <w:pPr>
        <w:pStyle w:val="CodeHeader"/>
      </w:pPr>
      <w:r>
        <w:t>-- ==================</w:t>
      </w:r>
    </w:p>
    <w:p w14:paraId="70258EFA" w14:textId="77777777" w:rsidR="00A61A83" w:rsidRDefault="00A61A83" w:rsidP="00A61A83">
      <w:pPr>
        <w:pStyle w:val="CodeHeader"/>
      </w:pPr>
      <w:r>
        <w:t>-- 5G SMF definitions</w:t>
      </w:r>
    </w:p>
    <w:p w14:paraId="6BEB0DD8" w14:textId="77777777" w:rsidR="00A61A83" w:rsidRDefault="00A61A83" w:rsidP="00A61A83">
      <w:pPr>
        <w:pStyle w:val="Code"/>
      </w:pPr>
      <w:r>
        <w:t>-- ==================</w:t>
      </w:r>
    </w:p>
    <w:p w14:paraId="337F0F94" w14:textId="77777777" w:rsidR="00A61A83" w:rsidRDefault="00A61A83" w:rsidP="00A61A83">
      <w:pPr>
        <w:pStyle w:val="Code"/>
      </w:pPr>
    </w:p>
    <w:p w14:paraId="2C858133" w14:textId="77777777" w:rsidR="00A61A83" w:rsidRDefault="00A61A83" w:rsidP="00A61A83">
      <w:pPr>
        <w:pStyle w:val="Code"/>
      </w:pPr>
      <w:r>
        <w:t>-- See clause 6.2.3.2.2 for details of this structure</w:t>
      </w:r>
    </w:p>
    <w:p w14:paraId="18BA529A" w14:textId="77777777" w:rsidR="00A61A83" w:rsidRDefault="00A61A83" w:rsidP="00A61A83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3EFFA5F4" w14:textId="77777777" w:rsidR="00A61A83" w:rsidRDefault="00A61A83" w:rsidP="00A61A83">
      <w:pPr>
        <w:pStyle w:val="Code"/>
      </w:pPr>
      <w:r>
        <w:t>{</w:t>
      </w:r>
    </w:p>
    <w:p w14:paraId="708E4A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1DCBCC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E794A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E25DE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DE2EC3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558DF6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42323B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1C1EFA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6B8661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1D453C1C" w14:textId="77777777" w:rsidR="00A61A83" w:rsidRDefault="00A61A83" w:rsidP="00A61A83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041FCDAD" w14:textId="77777777" w:rsidR="00A61A83" w:rsidRDefault="00A61A83" w:rsidP="00A61A83">
      <w:pPr>
        <w:pStyle w:val="Code"/>
      </w:pPr>
      <w:r>
        <w:t xml:space="preserve">    location                    [11] Location OPTIONAL,</w:t>
      </w:r>
    </w:p>
    <w:p w14:paraId="53220E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5C9749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32E48F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0568C5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1F6312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36D0FB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0A429B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384B46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[19] </w:t>
      </w:r>
      <w:proofErr w:type="spellStart"/>
      <w:r>
        <w:t>UEEPSPDNConnection</w:t>
      </w:r>
      <w:proofErr w:type="spellEnd"/>
      <w:r>
        <w:t xml:space="preserve"> OPTIONAL,</w:t>
      </w:r>
    </w:p>
    <w:p w14:paraId="3AD15C89" w14:textId="77777777" w:rsidR="00A61A83" w:rsidRDefault="00A61A83" w:rsidP="00A61A83">
      <w:pPr>
        <w:pStyle w:val="Code"/>
      </w:pPr>
      <w:r>
        <w:t xml:space="preserve">    ePS5GSComboInfo             [20] EPS5GSComboInfo OPTIONAL,</w:t>
      </w:r>
    </w:p>
    <w:p w14:paraId="0CD7C2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[21] DNN OPTIONAL,</w:t>
      </w:r>
    </w:p>
    <w:p w14:paraId="4C42BF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37A648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[23] </w:t>
      </w:r>
      <w:proofErr w:type="spellStart"/>
      <w:r>
        <w:t>PDUSessionID</w:t>
      </w:r>
      <w:proofErr w:type="spellEnd"/>
      <w:r>
        <w:t xml:space="preserve"> OPTIONAL,</w:t>
      </w:r>
    </w:p>
    <w:p w14:paraId="014A80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[24] </w:t>
      </w:r>
      <w:proofErr w:type="spellStart"/>
      <w:r>
        <w:t>HandoverState</w:t>
      </w:r>
      <w:proofErr w:type="spellEnd"/>
      <w:r>
        <w:t xml:space="preserve"> OPTIONAL,</w:t>
      </w:r>
    </w:p>
    <w:p w14:paraId="223D0E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[25] </w:t>
      </w:r>
      <w:proofErr w:type="spellStart"/>
      <w:r>
        <w:t>GTPTunnelInfo</w:t>
      </w:r>
      <w:proofErr w:type="spellEnd"/>
      <w:r>
        <w:t xml:space="preserve"> OPTIONAL,</w:t>
      </w:r>
    </w:p>
    <w:p w14:paraId="1B7424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51AED081" w14:textId="77777777" w:rsidR="00A61A83" w:rsidRDefault="00A61A83" w:rsidP="00A61A83">
      <w:pPr>
        <w:pStyle w:val="Code"/>
      </w:pPr>
      <w:r>
        <w:t>}</w:t>
      </w:r>
    </w:p>
    <w:p w14:paraId="3A81BF0A" w14:textId="77777777" w:rsidR="00A61A83" w:rsidRDefault="00A61A83" w:rsidP="00A61A83">
      <w:pPr>
        <w:pStyle w:val="Code"/>
      </w:pPr>
    </w:p>
    <w:p w14:paraId="1E8AC072" w14:textId="77777777" w:rsidR="00A61A83" w:rsidRDefault="00A61A83" w:rsidP="00A61A83">
      <w:pPr>
        <w:pStyle w:val="Code"/>
      </w:pPr>
      <w:r>
        <w:t>-- See clause 6.2.3.2.3 for details of this structure</w:t>
      </w:r>
    </w:p>
    <w:p w14:paraId="4C0598C6" w14:textId="77777777" w:rsidR="00A61A83" w:rsidRDefault="00A61A83" w:rsidP="00A61A83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0DC2C916" w14:textId="77777777" w:rsidR="00A61A83" w:rsidRDefault="00A61A83" w:rsidP="00A61A83">
      <w:pPr>
        <w:pStyle w:val="Code"/>
      </w:pPr>
      <w:r>
        <w:t>{</w:t>
      </w:r>
    </w:p>
    <w:p w14:paraId="04A90C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645973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69F27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32AA88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339C7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6A9DF7CE" w14:textId="77777777" w:rsidR="00A61A83" w:rsidRDefault="00A61A83" w:rsidP="00A61A83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493888F4" w14:textId="77777777" w:rsidR="00A61A83" w:rsidRDefault="00A61A83" w:rsidP="00A61A83">
      <w:pPr>
        <w:pStyle w:val="Code"/>
      </w:pPr>
      <w:r>
        <w:t xml:space="preserve">    location                    [7] Location OPTIONAL,</w:t>
      </w:r>
    </w:p>
    <w:p w14:paraId="18EAE0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05BE91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7AE69F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7C8446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799A51AA" w14:textId="77777777" w:rsidR="00A61A83" w:rsidRDefault="00A61A83" w:rsidP="00A61A83">
      <w:pPr>
        <w:pStyle w:val="Code"/>
      </w:pPr>
      <w:r>
        <w:t xml:space="preserve">    ePS5GSComboInfo             [12] EPS5GSComboInfo OPTIONAL,</w:t>
      </w:r>
    </w:p>
    <w:p w14:paraId="303BEF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[13] </w:t>
      </w:r>
      <w:proofErr w:type="spellStart"/>
      <w:r>
        <w:t>UEEndpointAddress</w:t>
      </w:r>
      <w:proofErr w:type="spellEnd"/>
      <w:r>
        <w:t xml:space="preserve"> OPTIONAL,</w:t>
      </w:r>
    </w:p>
    <w:p w14:paraId="06712D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[14] </w:t>
      </w:r>
      <w:proofErr w:type="spellStart"/>
      <w:r>
        <w:t>SMFServingNetwork</w:t>
      </w:r>
      <w:proofErr w:type="spellEnd"/>
      <w:r>
        <w:t xml:space="preserve"> OPTIONAL,</w:t>
      </w:r>
    </w:p>
    <w:p w14:paraId="3EEF04C6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handoverState</w:t>
      </w:r>
      <w:proofErr w:type="spellEnd"/>
      <w:r>
        <w:t xml:space="preserve">               [15] </w:t>
      </w:r>
      <w:proofErr w:type="spellStart"/>
      <w:r>
        <w:t>HandoverState</w:t>
      </w:r>
      <w:proofErr w:type="spellEnd"/>
      <w:r>
        <w:t xml:space="preserve"> OPTIONAL,</w:t>
      </w:r>
    </w:p>
    <w:p w14:paraId="7296F0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[16] </w:t>
      </w:r>
      <w:proofErr w:type="spellStart"/>
      <w:r>
        <w:t>GTPTunnelInfo</w:t>
      </w:r>
      <w:proofErr w:type="spellEnd"/>
      <w:r>
        <w:t xml:space="preserve"> OPTIONAL,</w:t>
      </w:r>
    </w:p>
    <w:p w14:paraId="239A1C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[17] </w:t>
      </w:r>
      <w:proofErr w:type="spellStart"/>
      <w:r>
        <w:t>PCCRuleSet</w:t>
      </w:r>
      <w:proofErr w:type="spellEnd"/>
      <w:r>
        <w:t xml:space="preserve"> OPTIONAL</w:t>
      </w:r>
    </w:p>
    <w:p w14:paraId="6A31A2E3" w14:textId="77777777" w:rsidR="00A61A83" w:rsidRDefault="00A61A83" w:rsidP="00A61A83">
      <w:pPr>
        <w:pStyle w:val="Code"/>
      </w:pPr>
      <w:r>
        <w:t>}</w:t>
      </w:r>
    </w:p>
    <w:p w14:paraId="0D42CBB7" w14:textId="77777777" w:rsidR="00A61A83" w:rsidRDefault="00A61A83" w:rsidP="00A61A83">
      <w:pPr>
        <w:pStyle w:val="Code"/>
      </w:pPr>
    </w:p>
    <w:p w14:paraId="568DD883" w14:textId="77777777" w:rsidR="00A61A83" w:rsidRDefault="00A61A83" w:rsidP="00A61A83">
      <w:pPr>
        <w:pStyle w:val="Code"/>
      </w:pPr>
      <w:r>
        <w:t>-- See clause 6.2.3.2.4 for details of this structure</w:t>
      </w:r>
    </w:p>
    <w:p w14:paraId="1AB7F9CD" w14:textId="77777777" w:rsidR="00A61A83" w:rsidRDefault="00A61A83" w:rsidP="00A61A83">
      <w:pPr>
        <w:pStyle w:val="Code"/>
      </w:pPr>
      <w:proofErr w:type="spellStart"/>
      <w:r>
        <w:t>SMFPDUSessionRelease</w:t>
      </w:r>
      <w:proofErr w:type="spellEnd"/>
      <w:r>
        <w:t xml:space="preserve"> ::= SEQUENCE</w:t>
      </w:r>
    </w:p>
    <w:p w14:paraId="1EF6E9A4" w14:textId="77777777" w:rsidR="00A61A83" w:rsidRDefault="00A61A83" w:rsidP="00A61A83">
      <w:pPr>
        <w:pStyle w:val="Code"/>
      </w:pPr>
      <w:r>
        <w:t>{</w:t>
      </w:r>
    </w:p>
    <w:p w14:paraId="016E0C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75F38DF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1B9ACFD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1D255C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3D57A7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66B635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771E38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5D6FF4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2B085A25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7A7703DF" w14:textId="77777777" w:rsidR="00A61A83" w:rsidRDefault="00A61A83" w:rsidP="00A61A83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42DC7853" w14:textId="77777777" w:rsidR="00A61A83" w:rsidRDefault="00A61A83" w:rsidP="00A61A83">
      <w:pPr>
        <w:pStyle w:val="Code"/>
      </w:pPr>
      <w:r>
        <w:t xml:space="preserve">    ePS5GSComboInfo             [11] EPS5GSComboInfo OPTIONAL,</w:t>
      </w:r>
    </w:p>
    <w:p w14:paraId="1F00DA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[12] </w:t>
      </w:r>
      <w:proofErr w:type="spellStart"/>
      <w:r>
        <w:t>NGAPCauseInt</w:t>
      </w:r>
      <w:proofErr w:type="spellEnd"/>
      <w:r>
        <w:t xml:space="preserve"> OPTIONAL,</w:t>
      </w:r>
    </w:p>
    <w:p w14:paraId="7ED6AB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[13] </w:t>
      </w:r>
      <w:proofErr w:type="spellStart"/>
      <w:r>
        <w:t>FiveGMMCause</w:t>
      </w:r>
      <w:proofErr w:type="spellEnd"/>
      <w:r>
        <w:t xml:space="preserve"> OPTIONAL,</w:t>
      </w:r>
    </w:p>
    <w:p w14:paraId="0C78CDC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[14] </w:t>
      </w:r>
      <w:proofErr w:type="spellStart"/>
      <w:r>
        <w:t>PCCRuleIDSet</w:t>
      </w:r>
      <w:proofErr w:type="spellEnd"/>
      <w:r>
        <w:t xml:space="preserve"> OPTIONAL</w:t>
      </w:r>
    </w:p>
    <w:p w14:paraId="117C022C" w14:textId="77777777" w:rsidR="00A61A83" w:rsidRDefault="00A61A83" w:rsidP="00A61A83">
      <w:pPr>
        <w:pStyle w:val="Code"/>
      </w:pPr>
      <w:r>
        <w:t>}</w:t>
      </w:r>
    </w:p>
    <w:p w14:paraId="5D6C1D83" w14:textId="77777777" w:rsidR="00A61A83" w:rsidRDefault="00A61A83" w:rsidP="00A61A83">
      <w:pPr>
        <w:pStyle w:val="Code"/>
      </w:pPr>
    </w:p>
    <w:p w14:paraId="17B50807" w14:textId="77777777" w:rsidR="00A61A83" w:rsidRDefault="00A61A83" w:rsidP="00A61A83">
      <w:pPr>
        <w:pStyle w:val="Code"/>
      </w:pPr>
      <w:r>
        <w:t>-- See clause 6.2.3.2.5 for details of this structure</w:t>
      </w:r>
    </w:p>
    <w:p w14:paraId="1701BB6E" w14:textId="77777777" w:rsidR="00A61A83" w:rsidRDefault="00A61A83" w:rsidP="00A61A83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388017FE" w14:textId="77777777" w:rsidR="00A61A83" w:rsidRDefault="00A61A83" w:rsidP="00A61A83">
      <w:pPr>
        <w:pStyle w:val="Code"/>
      </w:pPr>
      <w:r>
        <w:t>{</w:t>
      </w:r>
    </w:p>
    <w:p w14:paraId="25254B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22CD90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32262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923DE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1017E8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004873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7693253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060736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5DB90E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>,</w:t>
      </w:r>
    </w:p>
    <w:p w14:paraId="1F7EF74A" w14:textId="77777777" w:rsidR="00A61A83" w:rsidRDefault="00A61A83" w:rsidP="00A61A83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64E18D26" w14:textId="77777777" w:rsidR="00A61A83" w:rsidRDefault="00A61A83" w:rsidP="00A61A83">
      <w:pPr>
        <w:pStyle w:val="Code"/>
      </w:pPr>
      <w:r>
        <w:t xml:space="preserve">    location                    [11] Location OPTIONAL,</w:t>
      </w:r>
    </w:p>
    <w:p w14:paraId="3BF0DE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229A32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10994B7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63F1B1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4A2729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5B6DDE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20F5C1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0F1E9E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[19] Timestamp OPTIONAL,</w:t>
      </w:r>
    </w:p>
    <w:p w14:paraId="24AA240B" w14:textId="77777777" w:rsidR="00A61A83" w:rsidRDefault="00A61A83" w:rsidP="00A61A83">
      <w:pPr>
        <w:pStyle w:val="Code"/>
      </w:pPr>
      <w:r>
        <w:t xml:space="preserve">    ePS5GSComboInfo             [20] EPS5GSComboInfo OPTIONAL,</w:t>
      </w:r>
    </w:p>
    <w:p w14:paraId="2E357A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[21] </w:t>
      </w:r>
      <w:proofErr w:type="spellStart"/>
      <w:r>
        <w:t>UEEPSPDNConnection</w:t>
      </w:r>
      <w:proofErr w:type="spellEnd"/>
      <w:r>
        <w:t xml:space="preserve"> OPTIONAL,</w:t>
      </w:r>
    </w:p>
    <w:p w14:paraId="549E36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54A327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[23] </w:t>
      </w:r>
      <w:proofErr w:type="spellStart"/>
      <w:r>
        <w:t>GTPTunnelInfo</w:t>
      </w:r>
      <w:proofErr w:type="spellEnd"/>
      <w:r>
        <w:t xml:space="preserve"> OPTIONAL,</w:t>
      </w:r>
    </w:p>
    <w:p w14:paraId="122729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036D6237" w14:textId="77777777" w:rsidR="00A61A83" w:rsidRDefault="00A61A83" w:rsidP="00A61A83">
      <w:pPr>
        <w:pStyle w:val="Code"/>
      </w:pPr>
      <w:r>
        <w:t>}</w:t>
      </w:r>
    </w:p>
    <w:p w14:paraId="165D981F" w14:textId="77777777" w:rsidR="00A61A83" w:rsidRDefault="00A61A83" w:rsidP="00A61A83">
      <w:pPr>
        <w:pStyle w:val="Code"/>
      </w:pPr>
    </w:p>
    <w:p w14:paraId="1FA1A352" w14:textId="77777777" w:rsidR="00A61A83" w:rsidRDefault="00A61A83" w:rsidP="00A61A83">
      <w:pPr>
        <w:pStyle w:val="Code"/>
      </w:pPr>
      <w:r>
        <w:t>-- See clause 6.2.3.2.6 for details of this structure</w:t>
      </w:r>
    </w:p>
    <w:p w14:paraId="17035443" w14:textId="77777777" w:rsidR="00A61A83" w:rsidRDefault="00A61A83" w:rsidP="00A61A83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75C44F26" w14:textId="77777777" w:rsidR="00A61A83" w:rsidRDefault="00A61A83" w:rsidP="00A61A83">
      <w:pPr>
        <w:pStyle w:val="Code"/>
      </w:pPr>
      <w:r>
        <w:t>{</w:t>
      </w:r>
    </w:p>
    <w:p w14:paraId="071D69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0E6827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4CC090C6" w14:textId="77777777" w:rsidR="00A61A83" w:rsidRDefault="00A61A83" w:rsidP="00A61A83">
      <w:pPr>
        <w:pStyle w:val="Code"/>
      </w:pPr>
      <w:r>
        <w:t xml:space="preserve">    initiator                   [3] Initiator,</w:t>
      </w:r>
    </w:p>
    <w:p w14:paraId="127EE1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288AE4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7379E1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5BF4E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374149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5E9B7C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0DF463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397746F" w14:textId="77777777" w:rsidR="00A61A83" w:rsidRDefault="00A61A83" w:rsidP="00A61A83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145AC1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78C703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05CD7E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3783F1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5BCCEC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5F8FD5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2BEFF4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2F91534C" w14:textId="77777777" w:rsidR="00A61A83" w:rsidRDefault="00A61A83" w:rsidP="00A61A83">
      <w:pPr>
        <w:pStyle w:val="Code"/>
      </w:pPr>
      <w:r>
        <w:t xml:space="preserve">    location                    [19] Location OPTIONAL</w:t>
      </w:r>
    </w:p>
    <w:p w14:paraId="75354700" w14:textId="77777777" w:rsidR="00A61A83" w:rsidRDefault="00A61A83" w:rsidP="00A61A83">
      <w:pPr>
        <w:pStyle w:val="Code"/>
      </w:pPr>
      <w:r>
        <w:t>}</w:t>
      </w:r>
    </w:p>
    <w:p w14:paraId="17F1B447" w14:textId="77777777" w:rsidR="00A61A83" w:rsidRDefault="00A61A83" w:rsidP="00A61A83">
      <w:pPr>
        <w:pStyle w:val="Code"/>
      </w:pPr>
    </w:p>
    <w:p w14:paraId="2E9DC336" w14:textId="77777777" w:rsidR="00A61A83" w:rsidRDefault="00A61A83" w:rsidP="00A61A83">
      <w:pPr>
        <w:pStyle w:val="Code"/>
      </w:pPr>
      <w:r>
        <w:t>-- See clause 6.2.3.2.8 for details of this structure</w:t>
      </w:r>
    </w:p>
    <w:p w14:paraId="7556CA07" w14:textId="77777777" w:rsidR="00A61A83" w:rsidRDefault="00A61A83" w:rsidP="00A61A83">
      <w:pPr>
        <w:pStyle w:val="Code"/>
      </w:pPr>
      <w:proofErr w:type="spellStart"/>
      <w:r>
        <w:lastRenderedPageBreak/>
        <w:t>SMFPDUtoMAPDUSessionModification</w:t>
      </w:r>
      <w:proofErr w:type="spellEnd"/>
      <w:r>
        <w:t xml:space="preserve"> ::= SEQUENCE</w:t>
      </w:r>
    </w:p>
    <w:p w14:paraId="1D915F76" w14:textId="77777777" w:rsidR="00A61A83" w:rsidRDefault="00A61A83" w:rsidP="00A61A83">
      <w:pPr>
        <w:pStyle w:val="Code"/>
      </w:pPr>
      <w:r>
        <w:t>{</w:t>
      </w:r>
    </w:p>
    <w:p w14:paraId="6D0801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672F02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16D1E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22502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0D61A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30B2CCB4" w14:textId="77777777" w:rsidR="00A61A83" w:rsidRDefault="00A61A83" w:rsidP="00A61A83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5663D6A7" w14:textId="77777777" w:rsidR="00A61A83" w:rsidRDefault="00A61A83" w:rsidP="00A61A83">
      <w:pPr>
        <w:pStyle w:val="Code"/>
      </w:pPr>
      <w:r>
        <w:t xml:space="preserve">    location                    [7] Location OPTIONAL,</w:t>
      </w:r>
    </w:p>
    <w:p w14:paraId="4F2EB2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4D7081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70184B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6F164C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>,</w:t>
      </w:r>
    </w:p>
    <w:p w14:paraId="456F048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[12] </w:t>
      </w:r>
      <w:proofErr w:type="spellStart"/>
      <w:r>
        <w:t>RequestIndication</w:t>
      </w:r>
      <w:proofErr w:type="spellEnd"/>
      <w:r>
        <w:t>,</w:t>
      </w:r>
    </w:p>
    <w:p w14:paraId="4F0C94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[13] </w:t>
      </w:r>
      <w:proofErr w:type="spellStart"/>
      <w:r>
        <w:t>ATSSSContainer</w:t>
      </w:r>
      <w:proofErr w:type="spellEnd"/>
      <w:r>
        <w:t>,</w:t>
      </w:r>
    </w:p>
    <w:p w14:paraId="30AE3D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[14] </w:t>
      </w:r>
      <w:proofErr w:type="spellStart"/>
      <w:r>
        <w:t>UEEndpointAddress</w:t>
      </w:r>
      <w:proofErr w:type="spellEnd"/>
      <w:r>
        <w:t xml:space="preserve"> OPTIONAL,</w:t>
      </w:r>
    </w:p>
    <w:p w14:paraId="27756CC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5EDA22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[16] </w:t>
      </w:r>
      <w:proofErr w:type="spellStart"/>
      <w:r>
        <w:t>HandoverState</w:t>
      </w:r>
      <w:proofErr w:type="spellEnd"/>
      <w:r>
        <w:t xml:space="preserve"> OPTIONAL,</w:t>
      </w:r>
    </w:p>
    <w:p w14:paraId="717D66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[17] </w:t>
      </w:r>
      <w:proofErr w:type="spellStart"/>
      <w:r>
        <w:t>GTPTunnelInfo</w:t>
      </w:r>
      <w:proofErr w:type="spellEnd"/>
      <w:r>
        <w:t xml:space="preserve"> OPTIONAL</w:t>
      </w:r>
    </w:p>
    <w:p w14:paraId="72C9A33B" w14:textId="77777777" w:rsidR="00A61A83" w:rsidRDefault="00A61A83" w:rsidP="00A61A83">
      <w:pPr>
        <w:pStyle w:val="Code"/>
      </w:pPr>
      <w:r>
        <w:t>}</w:t>
      </w:r>
    </w:p>
    <w:p w14:paraId="3C880EF0" w14:textId="77777777" w:rsidR="00A61A83" w:rsidRDefault="00A61A83" w:rsidP="00A61A83">
      <w:pPr>
        <w:pStyle w:val="Code"/>
      </w:pPr>
    </w:p>
    <w:p w14:paraId="4AB1D472" w14:textId="77777777" w:rsidR="00A61A83" w:rsidRDefault="00A61A83" w:rsidP="00A61A83">
      <w:pPr>
        <w:pStyle w:val="Code"/>
      </w:pPr>
      <w:r>
        <w:t>-- See clause 6.2.3.2.7.1 for details of this structure</w:t>
      </w:r>
    </w:p>
    <w:p w14:paraId="232FE94A" w14:textId="77777777" w:rsidR="00A61A83" w:rsidRDefault="00A61A83" w:rsidP="00A61A83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0015877D" w14:textId="77777777" w:rsidR="00A61A83" w:rsidRDefault="00A61A83" w:rsidP="00A61A83">
      <w:pPr>
        <w:pStyle w:val="Code"/>
      </w:pPr>
      <w:r>
        <w:t>{</w:t>
      </w:r>
    </w:p>
    <w:p w14:paraId="54FB84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501518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46937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637C4A1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32330D2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6B8C5E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032052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0A0409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57E021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C7D468C" w14:textId="77777777" w:rsidR="00A61A83" w:rsidRDefault="00A61A83" w:rsidP="00A61A83">
      <w:pPr>
        <w:pStyle w:val="Code"/>
      </w:pPr>
      <w:r>
        <w:t xml:space="preserve">    location                    [10] Location OPTIONAL,</w:t>
      </w:r>
    </w:p>
    <w:p w14:paraId="7D0843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410A9D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4F4F61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3363A2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>,</w:t>
      </w:r>
    </w:p>
    <w:p w14:paraId="105C56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4171E0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48B9AB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15FCD0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1ECF6D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16AFEB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75F322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0B8EB3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[22] </w:t>
      </w:r>
      <w:proofErr w:type="spellStart"/>
      <w:r>
        <w:t>UEEPSPDNConnection</w:t>
      </w:r>
      <w:proofErr w:type="spellEnd"/>
      <w:r>
        <w:t xml:space="preserve"> OPTIONAL,</w:t>
      </w:r>
    </w:p>
    <w:p w14:paraId="7C912528" w14:textId="77777777" w:rsidR="00A61A83" w:rsidRDefault="00A61A83" w:rsidP="00A61A83">
      <w:pPr>
        <w:pStyle w:val="Code"/>
      </w:pPr>
      <w:r>
        <w:t xml:space="preserve">    ePS5GSComboInfo             [23] EPS5GSComboInfo OPTIONAL,</w:t>
      </w:r>
    </w:p>
    <w:p w14:paraId="674B59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[24] DNN OPTIONAL,</w:t>
      </w:r>
    </w:p>
    <w:p w14:paraId="50C017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[25] </w:t>
      </w:r>
      <w:proofErr w:type="spellStart"/>
      <w:r>
        <w:t>HandoverState</w:t>
      </w:r>
      <w:proofErr w:type="spellEnd"/>
      <w:r>
        <w:t xml:space="preserve"> OPTIONAL,</w:t>
      </w:r>
    </w:p>
    <w:p w14:paraId="743FA1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481A52A5" w14:textId="77777777" w:rsidR="00A61A83" w:rsidRDefault="00A61A83" w:rsidP="00A61A83">
      <w:pPr>
        <w:pStyle w:val="Code"/>
      </w:pPr>
      <w:r>
        <w:t>}</w:t>
      </w:r>
    </w:p>
    <w:p w14:paraId="34E14C8C" w14:textId="77777777" w:rsidR="00A61A83" w:rsidRDefault="00A61A83" w:rsidP="00A61A83">
      <w:pPr>
        <w:pStyle w:val="Code"/>
      </w:pPr>
    </w:p>
    <w:p w14:paraId="42427113" w14:textId="77777777" w:rsidR="00A61A83" w:rsidRDefault="00A61A83" w:rsidP="00A61A83">
      <w:pPr>
        <w:pStyle w:val="Code"/>
      </w:pPr>
      <w:r>
        <w:t>-- See clause 6.2.3.2.7.2 for details of this structure</w:t>
      </w:r>
    </w:p>
    <w:p w14:paraId="09F8B40E" w14:textId="77777777" w:rsidR="00A61A83" w:rsidRDefault="00A61A83" w:rsidP="00A61A83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252041DF" w14:textId="77777777" w:rsidR="00A61A83" w:rsidRDefault="00A61A83" w:rsidP="00A61A83">
      <w:pPr>
        <w:pStyle w:val="Code"/>
      </w:pPr>
      <w:r>
        <w:t>{</w:t>
      </w:r>
    </w:p>
    <w:p w14:paraId="618BD8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CEE8A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764B0D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38483A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45F909D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7DFBE9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444276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[7] SNSSAI OPTIONAL,</w:t>
      </w:r>
    </w:p>
    <w:p w14:paraId="44BECAC4" w14:textId="77777777" w:rsidR="00A61A83" w:rsidRDefault="00A61A83" w:rsidP="00A61A83">
      <w:pPr>
        <w:pStyle w:val="Code"/>
      </w:pPr>
      <w:r>
        <w:t xml:space="preserve">    location                    [8] Location OPTIONAL,</w:t>
      </w:r>
    </w:p>
    <w:p w14:paraId="66759B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48D826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[10] </w:t>
      </w:r>
      <w:proofErr w:type="spellStart"/>
      <w:r>
        <w:t>SMFServingNetwork</w:t>
      </w:r>
      <w:proofErr w:type="spellEnd"/>
      <w:r>
        <w:t>,</w:t>
      </w:r>
    </w:p>
    <w:p w14:paraId="273778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16286B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27BD84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2C91E0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[14] </w:t>
      </w:r>
      <w:proofErr w:type="spellStart"/>
      <w:r>
        <w:t>SMFMAAcceptedIndication</w:t>
      </w:r>
      <w:proofErr w:type="spellEnd"/>
      <w:r>
        <w:t>,</w:t>
      </w:r>
    </w:p>
    <w:p w14:paraId="7366DD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[15] </w:t>
      </w:r>
      <w:proofErr w:type="spellStart"/>
      <w:r>
        <w:t>ATSSSContainer</w:t>
      </w:r>
      <w:proofErr w:type="spellEnd"/>
      <w:r>
        <w:t xml:space="preserve"> OPTIONAL,</w:t>
      </w:r>
    </w:p>
    <w:p w14:paraId="4C3CAA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[16] </w:t>
      </w:r>
      <w:proofErr w:type="spellStart"/>
      <w:r>
        <w:t>UEEPSPDNConnection</w:t>
      </w:r>
      <w:proofErr w:type="spellEnd"/>
      <w:r>
        <w:t xml:space="preserve"> OPTIONAL,</w:t>
      </w:r>
    </w:p>
    <w:p w14:paraId="4E760B68" w14:textId="77777777" w:rsidR="00A61A83" w:rsidRDefault="00A61A83" w:rsidP="00A61A83">
      <w:pPr>
        <w:pStyle w:val="Code"/>
      </w:pPr>
      <w:r>
        <w:t xml:space="preserve">    ePS5GSComboInfo             [17] EPS5GSComboInfo OPTIONAL,</w:t>
      </w:r>
    </w:p>
    <w:p w14:paraId="21A06F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[18] </w:t>
      </w:r>
      <w:proofErr w:type="spellStart"/>
      <w:r>
        <w:t>HandoverState</w:t>
      </w:r>
      <w:proofErr w:type="spellEnd"/>
      <w:r>
        <w:t xml:space="preserve"> OPTIONAL,</w:t>
      </w:r>
    </w:p>
    <w:p w14:paraId="22DA7A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[19] </w:t>
      </w:r>
      <w:proofErr w:type="spellStart"/>
      <w:r>
        <w:t>PCCRuleSet</w:t>
      </w:r>
      <w:proofErr w:type="spellEnd"/>
      <w:r>
        <w:t xml:space="preserve"> OPTIONAL</w:t>
      </w:r>
    </w:p>
    <w:p w14:paraId="329183BB" w14:textId="77777777" w:rsidR="00A61A83" w:rsidRDefault="00A61A83" w:rsidP="00A61A83">
      <w:pPr>
        <w:pStyle w:val="Code"/>
      </w:pPr>
      <w:r>
        <w:t>}</w:t>
      </w:r>
    </w:p>
    <w:p w14:paraId="13776E89" w14:textId="77777777" w:rsidR="00A61A83" w:rsidRDefault="00A61A83" w:rsidP="00A61A83">
      <w:pPr>
        <w:pStyle w:val="Code"/>
      </w:pPr>
    </w:p>
    <w:p w14:paraId="67D829D3" w14:textId="77777777" w:rsidR="00A61A83" w:rsidRDefault="00A61A83" w:rsidP="00A61A83">
      <w:pPr>
        <w:pStyle w:val="Code"/>
      </w:pPr>
      <w:r>
        <w:t>-- See clause 6.2.3.2.7.3 for details of this structure</w:t>
      </w:r>
    </w:p>
    <w:p w14:paraId="6AC97C5C" w14:textId="77777777" w:rsidR="00A61A83" w:rsidRDefault="00A61A83" w:rsidP="00A61A83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4EB4C72A" w14:textId="77777777" w:rsidR="00A61A83" w:rsidRDefault="00A61A83" w:rsidP="00A61A83">
      <w:pPr>
        <w:pStyle w:val="Code"/>
      </w:pPr>
      <w:r>
        <w:lastRenderedPageBreak/>
        <w:t>{</w:t>
      </w:r>
    </w:p>
    <w:p w14:paraId="084965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02D7525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197EC4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2F40588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52908E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0EC805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2A7B321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533E67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1C088DED" w14:textId="77777777" w:rsidR="00A61A83" w:rsidRDefault="00A61A83" w:rsidP="00A61A83">
      <w:pPr>
        <w:pStyle w:val="Code"/>
      </w:pPr>
      <w:r>
        <w:t xml:space="preserve">    location                    [9] Location OPTIONAL,</w:t>
      </w:r>
    </w:p>
    <w:p w14:paraId="0F398482" w14:textId="77777777" w:rsidR="00A61A83" w:rsidRDefault="00A61A83" w:rsidP="00A61A83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2C9D26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[11] </w:t>
      </w:r>
      <w:proofErr w:type="spellStart"/>
      <w:r>
        <w:t>NGAPCauseInt</w:t>
      </w:r>
      <w:proofErr w:type="spellEnd"/>
      <w:r>
        <w:t xml:space="preserve"> OPTIONAL,</w:t>
      </w:r>
    </w:p>
    <w:p w14:paraId="23E17E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[12] </w:t>
      </w:r>
      <w:proofErr w:type="spellStart"/>
      <w:r>
        <w:t>FiveGMMCause</w:t>
      </w:r>
      <w:proofErr w:type="spellEnd"/>
      <w:r>
        <w:t xml:space="preserve"> OPTIONAL,</w:t>
      </w:r>
    </w:p>
    <w:p w14:paraId="1CB39C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[13] </w:t>
      </w:r>
      <w:proofErr w:type="spellStart"/>
      <w:r>
        <w:t>PCCRuleIDSet</w:t>
      </w:r>
      <w:proofErr w:type="spellEnd"/>
      <w:r>
        <w:t xml:space="preserve"> OPTIONAL</w:t>
      </w:r>
    </w:p>
    <w:p w14:paraId="318423DD" w14:textId="77777777" w:rsidR="00A61A83" w:rsidRDefault="00A61A83" w:rsidP="00A61A83">
      <w:pPr>
        <w:pStyle w:val="Code"/>
      </w:pPr>
      <w:r>
        <w:t>}</w:t>
      </w:r>
    </w:p>
    <w:p w14:paraId="3560A635" w14:textId="77777777" w:rsidR="00A61A83" w:rsidRDefault="00A61A83" w:rsidP="00A61A83">
      <w:pPr>
        <w:pStyle w:val="Code"/>
      </w:pPr>
    </w:p>
    <w:p w14:paraId="57D51FAF" w14:textId="77777777" w:rsidR="00A61A83" w:rsidRDefault="00A61A83" w:rsidP="00A61A83">
      <w:pPr>
        <w:pStyle w:val="Code"/>
      </w:pPr>
      <w:r>
        <w:t>-- See clause 6.2.3.2.7.4 for details of this structure</w:t>
      </w:r>
    </w:p>
    <w:p w14:paraId="262D7403" w14:textId="77777777" w:rsidR="00A61A83" w:rsidRDefault="00A61A83" w:rsidP="00A61A83">
      <w:pPr>
        <w:pStyle w:val="Code"/>
      </w:pPr>
      <w:proofErr w:type="spellStart"/>
      <w:r>
        <w:t>SMFStartOfInterceptionWithEstablishedMAPDUSession</w:t>
      </w:r>
      <w:proofErr w:type="spellEnd"/>
      <w:r>
        <w:t xml:space="preserve"> ::= SEQUENCE</w:t>
      </w:r>
    </w:p>
    <w:p w14:paraId="38C85F19" w14:textId="77777777" w:rsidR="00A61A83" w:rsidRDefault="00A61A83" w:rsidP="00A61A83">
      <w:pPr>
        <w:pStyle w:val="Code"/>
      </w:pPr>
      <w:r>
        <w:t>{</w:t>
      </w:r>
    </w:p>
    <w:p w14:paraId="79F50A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8B07B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588D0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5CA2E9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0D37F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7CCF1A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3048F6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7A2939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1A844FC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0F4DDF4" w14:textId="77777777" w:rsidR="00A61A83" w:rsidRDefault="00A61A83" w:rsidP="00A61A83">
      <w:pPr>
        <w:pStyle w:val="Code"/>
      </w:pPr>
      <w:r>
        <w:t xml:space="preserve">    location                    [10] Location OPTIONAL,</w:t>
      </w:r>
    </w:p>
    <w:p w14:paraId="2CF3CBF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1FE53D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386489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040347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0CD36C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2600E8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0BDBF1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0FD6BD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3C2AF4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56F92F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30945A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4658D3E0" w14:textId="77777777" w:rsidR="00A61A83" w:rsidRDefault="00A61A83" w:rsidP="00A61A83">
      <w:pPr>
        <w:pStyle w:val="Code"/>
      </w:pPr>
      <w:r>
        <w:t xml:space="preserve">    ePS5GSComboInfo             [22] EPS5GSComboInfo OPTIONAL,</w:t>
      </w:r>
    </w:p>
    <w:p w14:paraId="58C510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[23] </w:t>
      </w:r>
      <w:proofErr w:type="spellStart"/>
      <w:r>
        <w:t>UEEPSPDNConnection</w:t>
      </w:r>
      <w:proofErr w:type="spellEnd"/>
      <w:r>
        <w:t xml:space="preserve"> OPTIONAL,</w:t>
      </w:r>
    </w:p>
    <w:p w14:paraId="1B053D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3311763B" w14:textId="77777777" w:rsidR="00A61A83" w:rsidRDefault="00A61A83" w:rsidP="00A61A83">
      <w:pPr>
        <w:pStyle w:val="Code"/>
      </w:pPr>
      <w:r>
        <w:t>}</w:t>
      </w:r>
    </w:p>
    <w:p w14:paraId="3FF178CB" w14:textId="77777777" w:rsidR="00A61A83" w:rsidRDefault="00A61A83" w:rsidP="00A61A83">
      <w:pPr>
        <w:pStyle w:val="Code"/>
      </w:pPr>
    </w:p>
    <w:p w14:paraId="2DB3E8E7" w14:textId="77777777" w:rsidR="00A61A83" w:rsidRDefault="00A61A83" w:rsidP="00A61A83">
      <w:pPr>
        <w:pStyle w:val="Code"/>
      </w:pPr>
      <w:r>
        <w:t>-- See clause 6.2.3.2.7.5 for details of this structure</w:t>
      </w:r>
    </w:p>
    <w:p w14:paraId="69FAA1A2" w14:textId="77777777" w:rsidR="00A61A83" w:rsidRDefault="00A61A83" w:rsidP="00A61A83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4F17BB23" w14:textId="77777777" w:rsidR="00A61A83" w:rsidRDefault="00A61A83" w:rsidP="00A61A83">
      <w:pPr>
        <w:pStyle w:val="Code"/>
      </w:pPr>
      <w:r>
        <w:t>{</w:t>
      </w:r>
    </w:p>
    <w:p w14:paraId="5C730E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44F298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29DFB7B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0698E339" w14:textId="77777777" w:rsidR="00A61A83" w:rsidRDefault="00A61A83" w:rsidP="00A61A83">
      <w:pPr>
        <w:pStyle w:val="Code"/>
      </w:pPr>
      <w:r>
        <w:t xml:space="preserve">    initiator                   [4] Initiator,</w:t>
      </w:r>
    </w:p>
    <w:p w14:paraId="3251A4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01113B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D1A32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41180F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530F5E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0FA6DB0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0F2DB4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77CD4DD" w14:textId="77777777" w:rsidR="00A61A83" w:rsidRDefault="00A61A83" w:rsidP="00A61A83">
      <w:pPr>
        <w:pStyle w:val="Code"/>
      </w:pPr>
      <w:r>
        <w:t xml:space="preserve">    location                    [12] Location OPTIONAL,</w:t>
      </w:r>
    </w:p>
    <w:p w14:paraId="3AFF005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63BC22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43734B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3932B39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692021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10B18165" w14:textId="77777777" w:rsidR="00A61A83" w:rsidRDefault="00A61A83" w:rsidP="00A61A83">
      <w:pPr>
        <w:pStyle w:val="Code"/>
      </w:pPr>
      <w:r>
        <w:t>}</w:t>
      </w:r>
    </w:p>
    <w:p w14:paraId="04BDB006" w14:textId="77777777" w:rsidR="00A61A83" w:rsidRDefault="00A61A83" w:rsidP="00A61A83">
      <w:pPr>
        <w:pStyle w:val="Code"/>
      </w:pPr>
    </w:p>
    <w:p w14:paraId="7C168FB9" w14:textId="77777777" w:rsidR="00A61A83" w:rsidRDefault="00A61A83" w:rsidP="00A61A83">
      <w:pPr>
        <w:pStyle w:val="Code"/>
      </w:pPr>
    </w:p>
    <w:p w14:paraId="0894993B" w14:textId="77777777" w:rsidR="00A61A83" w:rsidRDefault="00A61A83" w:rsidP="00A61A83">
      <w:pPr>
        <w:pStyle w:val="CodeHeader"/>
      </w:pPr>
      <w:r>
        <w:t>-- =================</w:t>
      </w:r>
    </w:p>
    <w:p w14:paraId="47C72B00" w14:textId="77777777" w:rsidR="00A61A83" w:rsidRDefault="00A61A83" w:rsidP="00A61A83">
      <w:pPr>
        <w:pStyle w:val="CodeHeader"/>
      </w:pPr>
      <w:r>
        <w:t>-- 5G SMF parameters</w:t>
      </w:r>
    </w:p>
    <w:p w14:paraId="3EC96C2D" w14:textId="77777777" w:rsidR="00A61A83" w:rsidRDefault="00A61A83" w:rsidP="00A61A83">
      <w:pPr>
        <w:pStyle w:val="Code"/>
      </w:pPr>
      <w:r>
        <w:t>-- =================</w:t>
      </w:r>
    </w:p>
    <w:p w14:paraId="5047D7A2" w14:textId="77777777" w:rsidR="00A61A83" w:rsidRDefault="00A61A83" w:rsidP="00A61A83">
      <w:pPr>
        <w:pStyle w:val="Code"/>
      </w:pPr>
    </w:p>
    <w:p w14:paraId="6F284128" w14:textId="77777777" w:rsidR="00A61A83" w:rsidRDefault="00A61A83" w:rsidP="00A61A83">
      <w:pPr>
        <w:pStyle w:val="Code"/>
      </w:pPr>
      <w:r>
        <w:t>SMFID ::= UTF8String</w:t>
      </w:r>
    </w:p>
    <w:p w14:paraId="76589D87" w14:textId="77777777" w:rsidR="00A61A83" w:rsidRDefault="00A61A83" w:rsidP="00A61A83">
      <w:pPr>
        <w:pStyle w:val="Code"/>
      </w:pPr>
    </w:p>
    <w:p w14:paraId="40A049F1" w14:textId="77777777" w:rsidR="00A61A83" w:rsidRDefault="00A61A83" w:rsidP="00A61A83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60416CCE" w14:textId="77777777" w:rsidR="00A61A83" w:rsidRDefault="00A61A83" w:rsidP="00A61A83">
      <w:pPr>
        <w:pStyle w:val="Code"/>
      </w:pPr>
      <w:r>
        <w:t>{</w:t>
      </w:r>
    </w:p>
    <w:p w14:paraId="48F7F4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6B7B022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690D9F60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4AA81B96" w14:textId="77777777" w:rsidR="00A61A83" w:rsidRDefault="00A61A83" w:rsidP="00A61A83">
      <w:pPr>
        <w:pStyle w:val="Code"/>
      </w:pPr>
      <w:r>
        <w:t>}</w:t>
      </w:r>
    </w:p>
    <w:p w14:paraId="2E37310B" w14:textId="77777777" w:rsidR="00A61A83" w:rsidRDefault="00A61A83" w:rsidP="00A61A83">
      <w:pPr>
        <w:pStyle w:val="Code"/>
      </w:pPr>
    </w:p>
    <w:p w14:paraId="16614DE3" w14:textId="77777777" w:rsidR="00A61A83" w:rsidRDefault="00A61A83" w:rsidP="00A61A83">
      <w:pPr>
        <w:pStyle w:val="Code"/>
      </w:pPr>
      <w:proofErr w:type="spellStart"/>
      <w:r>
        <w:t>SMFServingNetwork</w:t>
      </w:r>
      <w:proofErr w:type="spellEnd"/>
      <w:r>
        <w:t xml:space="preserve"> ::= SEQUENCE</w:t>
      </w:r>
    </w:p>
    <w:p w14:paraId="2DF5BD9B" w14:textId="77777777" w:rsidR="00A61A83" w:rsidRDefault="00A61A83" w:rsidP="00A61A83">
      <w:pPr>
        <w:pStyle w:val="Code"/>
      </w:pPr>
      <w:r>
        <w:t>{</w:t>
      </w:r>
    </w:p>
    <w:p w14:paraId="4777A9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54A94E9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7E39EA92" w14:textId="77777777" w:rsidR="00A61A83" w:rsidRDefault="00A61A83" w:rsidP="00A61A83">
      <w:pPr>
        <w:pStyle w:val="Code"/>
      </w:pPr>
      <w:r>
        <w:t>}</w:t>
      </w:r>
    </w:p>
    <w:p w14:paraId="0EE8E7D1" w14:textId="77777777" w:rsidR="00A61A83" w:rsidRDefault="00A61A83" w:rsidP="00A61A83">
      <w:pPr>
        <w:pStyle w:val="Code"/>
      </w:pPr>
    </w:p>
    <w:p w14:paraId="1811EB4F" w14:textId="77777777" w:rsidR="00A61A83" w:rsidRDefault="00A61A83" w:rsidP="00A61A83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027CF9E3" w14:textId="77777777" w:rsidR="00A61A83" w:rsidRDefault="00A61A83" w:rsidP="00A61A83">
      <w:pPr>
        <w:pStyle w:val="Code"/>
      </w:pPr>
      <w:r>
        <w:t>{</w:t>
      </w:r>
    </w:p>
    <w:p w14:paraId="0F8B38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6AF717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2459E5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27CDDB2C" w14:textId="77777777" w:rsidR="00A61A83" w:rsidRDefault="00A61A83" w:rsidP="00A61A83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1F5DE3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6FFFC2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OPTIONAL,</w:t>
      </w:r>
    </w:p>
    <w:p w14:paraId="41C6B9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[7] </w:t>
      </w:r>
      <w:proofErr w:type="spellStart"/>
      <w:r>
        <w:t>GTPTunnelInfo</w:t>
      </w:r>
      <w:proofErr w:type="spellEnd"/>
      <w:r>
        <w:t xml:space="preserve"> OPTIONAL</w:t>
      </w:r>
    </w:p>
    <w:p w14:paraId="7FCC79A7" w14:textId="77777777" w:rsidR="00A61A83" w:rsidRDefault="00A61A83" w:rsidP="00A61A83">
      <w:pPr>
        <w:pStyle w:val="Code"/>
      </w:pPr>
      <w:r>
        <w:t>}</w:t>
      </w:r>
    </w:p>
    <w:p w14:paraId="6263FAE5" w14:textId="77777777" w:rsidR="00A61A83" w:rsidRDefault="00A61A83" w:rsidP="00A61A83">
      <w:pPr>
        <w:pStyle w:val="Code"/>
      </w:pPr>
    </w:p>
    <w:p w14:paraId="309D0D84" w14:textId="77777777" w:rsidR="00A61A83" w:rsidRDefault="00A61A83" w:rsidP="00A61A83">
      <w:pPr>
        <w:pStyle w:val="Code"/>
      </w:pPr>
      <w:r>
        <w:t>-- see Clause 6.1.2 of TS 24.193[44] for the details of the ATSSS container contents.</w:t>
      </w:r>
    </w:p>
    <w:p w14:paraId="141C5121" w14:textId="77777777" w:rsidR="00A61A83" w:rsidRDefault="00A61A83" w:rsidP="00A61A83">
      <w:pPr>
        <w:pStyle w:val="Code"/>
      </w:pPr>
      <w:proofErr w:type="spellStart"/>
      <w:r>
        <w:t>ATSSSContainer</w:t>
      </w:r>
      <w:proofErr w:type="spellEnd"/>
      <w:r>
        <w:t xml:space="preserve"> ::= OCTET STRING</w:t>
      </w:r>
    </w:p>
    <w:p w14:paraId="1D61201A" w14:textId="77777777" w:rsidR="00A61A83" w:rsidRDefault="00A61A83" w:rsidP="00A61A83">
      <w:pPr>
        <w:pStyle w:val="Code"/>
      </w:pPr>
    </w:p>
    <w:p w14:paraId="3219595E" w14:textId="77777777" w:rsidR="00A61A83" w:rsidRDefault="00A61A83" w:rsidP="00A61A83">
      <w:pPr>
        <w:pStyle w:val="Code"/>
      </w:pPr>
      <w:proofErr w:type="spellStart"/>
      <w:r>
        <w:t>DLRANTunnelInformation</w:t>
      </w:r>
      <w:proofErr w:type="spellEnd"/>
      <w:r>
        <w:t xml:space="preserve"> ::= SEQUENCE</w:t>
      </w:r>
    </w:p>
    <w:p w14:paraId="11862F69" w14:textId="77777777" w:rsidR="00A61A83" w:rsidRDefault="00A61A83" w:rsidP="00A61A83">
      <w:pPr>
        <w:pStyle w:val="Code"/>
      </w:pPr>
      <w:r>
        <w:t>{</w:t>
      </w:r>
    </w:p>
    <w:p w14:paraId="63D594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dLQOSFlowTunnelInformation</w:t>
      </w:r>
      <w:proofErr w:type="spellEnd"/>
      <w:r>
        <w:t xml:space="preserve">                    [1] </w:t>
      </w:r>
      <w:proofErr w:type="spellStart"/>
      <w:r>
        <w:t>QOSFlowTunnelInformation</w:t>
      </w:r>
      <w:proofErr w:type="spellEnd"/>
      <w:r>
        <w:t xml:space="preserve"> OPTIONAL,</w:t>
      </w:r>
    </w:p>
    <w:p w14:paraId="13BB60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additionalDLQOSFlowTunnelInformation</w:t>
      </w:r>
      <w:proofErr w:type="spellEnd"/>
      <w:r>
        <w:t xml:space="preserve">          [2]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165F02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redundantDLQOSFlowTunnelInformation</w:t>
      </w:r>
      <w:proofErr w:type="spellEnd"/>
      <w:r>
        <w:t xml:space="preserve">           [3]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55E221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additionalredundantDLQOSFlowTunnelInformation</w:t>
      </w:r>
      <w:proofErr w:type="spellEnd"/>
      <w:r>
        <w:t xml:space="preserve"> [4] </w:t>
      </w:r>
      <w:proofErr w:type="spellStart"/>
      <w:r>
        <w:t>QOSFlowTunnelInformationList</w:t>
      </w:r>
      <w:proofErr w:type="spellEnd"/>
      <w:r>
        <w:t xml:space="preserve"> OPTIONAL</w:t>
      </w:r>
    </w:p>
    <w:p w14:paraId="5F3E5A2C" w14:textId="77777777" w:rsidR="00A61A83" w:rsidRDefault="00A61A83" w:rsidP="00A61A83">
      <w:pPr>
        <w:pStyle w:val="Code"/>
      </w:pPr>
      <w:r>
        <w:t>}</w:t>
      </w:r>
    </w:p>
    <w:p w14:paraId="76162877" w14:textId="77777777" w:rsidR="00A61A83" w:rsidRDefault="00A61A83" w:rsidP="00A61A83">
      <w:pPr>
        <w:pStyle w:val="Code"/>
      </w:pPr>
    </w:p>
    <w:p w14:paraId="4B1B5F4E" w14:textId="77777777" w:rsidR="00A61A83" w:rsidRDefault="00A61A83" w:rsidP="00A61A83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742419C3" w14:textId="77777777" w:rsidR="00A61A83" w:rsidRDefault="00A61A83" w:rsidP="00A61A83">
      <w:pPr>
        <w:pStyle w:val="Code"/>
      </w:pPr>
      <w:r>
        <w:t>{</w:t>
      </w:r>
    </w:p>
    <w:p w14:paraId="27FD334B" w14:textId="77777777" w:rsidR="00A61A83" w:rsidRDefault="00A61A83" w:rsidP="00A61A83">
      <w:pPr>
        <w:pStyle w:val="Code"/>
      </w:pPr>
      <w:r>
        <w:t xml:space="preserve">    established(0),</w:t>
      </w:r>
    </w:p>
    <w:p w14:paraId="37A59BFD" w14:textId="77777777" w:rsidR="00A61A83" w:rsidRDefault="00A61A83" w:rsidP="00A61A83">
      <w:pPr>
        <w:pStyle w:val="Code"/>
      </w:pPr>
      <w:r>
        <w:t xml:space="preserve">    released(1)</w:t>
      </w:r>
    </w:p>
    <w:p w14:paraId="675E0748" w14:textId="77777777" w:rsidR="00A61A83" w:rsidRDefault="00A61A83" w:rsidP="00A61A83">
      <w:pPr>
        <w:pStyle w:val="Code"/>
      </w:pPr>
      <w:r>
        <w:t>}</w:t>
      </w:r>
    </w:p>
    <w:p w14:paraId="1D4A5536" w14:textId="77777777" w:rsidR="00A61A83" w:rsidRDefault="00A61A83" w:rsidP="00A61A83">
      <w:pPr>
        <w:pStyle w:val="Code"/>
      </w:pPr>
    </w:p>
    <w:p w14:paraId="47B3BC5A" w14:textId="77777777" w:rsidR="00A61A83" w:rsidRDefault="00A61A83" w:rsidP="00A61A83">
      <w:pPr>
        <w:pStyle w:val="Code"/>
      </w:pPr>
      <w:proofErr w:type="spellStart"/>
      <w:r>
        <w:t>FiveGSGTPTunnels</w:t>
      </w:r>
      <w:proofErr w:type="spellEnd"/>
      <w:r>
        <w:t xml:space="preserve"> ::= SEQUENCE</w:t>
      </w:r>
    </w:p>
    <w:p w14:paraId="554DAA53" w14:textId="77777777" w:rsidR="00A61A83" w:rsidRDefault="00A61A83" w:rsidP="00A61A83">
      <w:pPr>
        <w:pStyle w:val="Code"/>
      </w:pPr>
      <w:r>
        <w:t>{</w:t>
      </w:r>
    </w:p>
    <w:p w14:paraId="1F8C25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uLNGUUPTunnelInformation</w:t>
      </w:r>
      <w:proofErr w:type="spellEnd"/>
      <w:r>
        <w:t xml:space="preserve">           [1] FTEID OPTIONAL,</w:t>
      </w:r>
    </w:p>
    <w:p w14:paraId="5E9A54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additionalULNGUUPTunnelInformation</w:t>
      </w:r>
      <w:proofErr w:type="spellEnd"/>
      <w:r>
        <w:t xml:space="preserve"> [2] </w:t>
      </w:r>
      <w:proofErr w:type="spellStart"/>
      <w:r>
        <w:t>FTEIDList</w:t>
      </w:r>
      <w:proofErr w:type="spellEnd"/>
      <w:r>
        <w:t xml:space="preserve"> OPTIONAL,</w:t>
      </w:r>
    </w:p>
    <w:p w14:paraId="619805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dLRANTunnelInformation</w:t>
      </w:r>
      <w:proofErr w:type="spellEnd"/>
      <w:r>
        <w:t xml:space="preserve">             [3] </w:t>
      </w:r>
      <w:proofErr w:type="spellStart"/>
      <w:r>
        <w:t>DLRANTunnelInformation</w:t>
      </w:r>
      <w:proofErr w:type="spellEnd"/>
      <w:r>
        <w:t xml:space="preserve"> OPTIONAL</w:t>
      </w:r>
    </w:p>
    <w:p w14:paraId="20129DEC" w14:textId="77777777" w:rsidR="00A61A83" w:rsidRDefault="00A61A83" w:rsidP="00A61A83">
      <w:pPr>
        <w:pStyle w:val="Code"/>
      </w:pPr>
      <w:r>
        <w:t>}</w:t>
      </w:r>
    </w:p>
    <w:p w14:paraId="0541381C" w14:textId="77777777" w:rsidR="00A61A83" w:rsidRDefault="00A61A83" w:rsidP="00A61A83">
      <w:pPr>
        <w:pStyle w:val="Code"/>
      </w:pPr>
    </w:p>
    <w:p w14:paraId="321247B0" w14:textId="77777777" w:rsidR="00A61A83" w:rsidRDefault="00A61A83" w:rsidP="00A61A83">
      <w:pPr>
        <w:pStyle w:val="Code"/>
      </w:pPr>
      <w:proofErr w:type="spellStart"/>
      <w:r>
        <w:t>FiveQI</w:t>
      </w:r>
      <w:proofErr w:type="spellEnd"/>
      <w:r>
        <w:t xml:space="preserve"> ::= INTEGER (0..255)</w:t>
      </w:r>
    </w:p>
    <w:p w14:paraId="025509A7" w14:textId="77777777" w:rsidR="00A61A83" w:rsidRDefault="00A61A83" w:rsidP="00A61A83">
      <w:pPr>
        <w:pStyle w:val="Code"/>
      </w:pPr>
    </w:p>
    <w:p w14:paraId="135FEF90" w14:textId="77777777" w:rsidR="00A61A83" w:rsidRDefault="00A61A83" w:rsidP="00A61A83">
      <w:pPr>
        <w:pStyle w:val="Code"/>
      </w:pPr>
      <w:proofErr w:type="spellStart"/>
      <w:r>
        <w:t>HandoverState</w:t>
      </w:r>
      <w:proofErr w:type="spellEnd"/>
      <w:r>
        <w:t xml:space="preserve"> ::= ENUMERATED</w:t>
      </w:r>
    </w:p>
    <w:p w14:paraId="62761B03" w14:textId="77777777" w:rsidR="00A61A83" w:rsidRDefault="00A61A83" w:rsidP="00A61A83">
      <w:pPr>
        <w:pStyle w:val="Code"/>
      </w:pPr>
      <w:r>
        <w:t>{</w:t>
      </w:r>
    </w:p>
    <w:p w14:paraId="67F73FAB" w14:textId="77777777" w:rsidR="00A61A83" w:rsidRDefault="00A61A83" w:rsidP="00A61A83">
      <w:pPr>
        <w:pStyle w:val="Code"/>
      </w:pPr>
      <w:r>
        <w:t xml:space="preserve">    none(1),</w:t>
      </w:r>
    </w:p>
    <w:p w14:paraId="13526D73" w14:textId="77777777" w:rsidR="00A61A83" w:rsidRDefault="00A61A83" w:rsidP="00A61A83">
      <w:pPr>
        <w:pStyle w:val="Code"/>
      </w:pPr>
      <w:r>
        <w:t xml:space="preserve">    preparing(2),</w:t>
      </w:r>
    </w:p>
    <w:p w14:paraId="5C3D7E96" w14:textId="77777777" w:rsidR="00A61A83" w:rsidRDefault="00A61A83" w:rsidP="00A61A83">
      <w:pPr>
        <w:pStyle w:val="Code"/>
      </w:pPr>
      <w:r>
        <w:t xml:space="preserve">    prepared(3),</w:t>
      </w:r>
    </w:p>
    <w:p w14:paraId="3E2E27F8" w14:textId="77777777" w:rsidR="00A61A83" w:rsidRDefault="00A61A83" w:rsidP="00A61A83">
      <w:pPr>
        <w:pStyle w:val="Code"/>
      </w:pPr>
      <w:r>
        <w:t xml:space="preserve">    completed(4),</w:t>
      </w:r>
    </w:p>
    <w:p w14:paraId="0BC02904" w14:textId="77777777" w:rsidR="00A61A83" w:rsidRDefault="00A61A83" w:rsidP="00A61A83">
      <w:pPr>
        <w:pStyle w:val="Code"/>
      </w:pPr>
      <w:r>
        <w:t xml:space="preserve">    cancelled(5)</w:t>
      </w:r>
    </w:p>
    <w:p w14:paraId="65F242B6" w14:textId="77777777" w:rsidR="00A61A83" w:rsidRDefault="00A61A83" w:rsidP="00A61A83">
      <w:pPr>
        <w:pStyle w:val="Code"/>
      </w:pPr>
      <w:r>
        <w:t>}</w:t>
      </w:r>
    </w:p>
    <w:p w14:paraId="19F62C2B" w14:textId="77777777" w:rsidR="00A61A83" w:rsidRDefault="00A61A83" w:rsidP="00A61A83">
      <w:pPr>
        <w:pStyle w:val="Code"/>
      </w:pPr>
    </w:p>
    <w:p w14:paraId="14091E41" w14:textId="77777777" w:rsidR="00A61A83" w:rsidRDefault="00A61A83" w:rsidP="00A61A83">
      <w:pPr>
        <w:pStyle w:val="Code"/>
      </w:pPr>
      <w:proofErr w:type="spellStart"/>
      <w:r>
        <w:t>NGAPCauseInt</w:t>
      </w:r>
      <w:proofErr w:type="spellEnd"/>
      <w:r>
        <w:t xml:space="preserve"> ::= SEQUENCE</w:t>
      </w:r>
    </w:p>
    <w:p w14:paraId="3CDA52AB" w14:textId="77777777" w:rsidR="00A61A83" w:rsidRDefault="00A61A83" w:rsidP="00A61A83">
      <w:pPr>
        <w:pStyle w:val="Code"/>
      </w:pPr>
      <w:r>
        <w:t>{</w:t>
      </w:r>
    </w:p>
    <w:p w14:paraId="1EA246A9" w14:textId="77777777" w:rsidR="00A61A83" w:rsidRDefault="00A61A83" w:rsidP="00A61A83">
      <w:pPr>
        <w:pStyle w:val="Code"/>
      </w:pPr>
      <w:r>
        <w:t xml:space="preserve">    group [1] </w:t>
      </w:r>
      <w:proofErr w:type="spellStart"/>
      <w:r>
        <w:t>NGAPCauseGroupInt</w:t>
      </w:r>
      <w:proofErr w:type="spellEnd"/>
      <w:r>
        <w:t>,</w:t>
      </w:r>
    </w:p>
    <w:p w14:paraId="527D8162" w14:textId="77777777" w:rsidR="00A61A83" w:rsidRDefault="00A61A83" w:rsidP="00A61A83">
      <w:pPr>
        <w:pStyle w:val="Code"/>
      </w:pPr>
      <w:r>
        <w:t xml:space="preserve">    value [2] </w:t>
      </w:r>
      <w:proofErr w:type="spellStart"/>
      <w:r>
        <w:t>NGAPCauseValueInt</w:t>
      </w:r>
      <w:proofErr w:type="spellEnd"/>
    </w:p>
    <w:p w14:paraId="33D96B16" w14:textId="77777777" w:rsidR="00A61A83" w:rsidRDefault="00A61A83" w:rsidP="00A61A83">
      <w:pPr>
        <w:pStyle w:val="Code"/>
      </w:pPr>
      <w:r>
        <w:t>}</w:t>
      </w:r>
    </w:p>
    <w:p w14:paraId="36EE06B5" w14:textId="77777777" w:rsidR="00A61A83" w:rsidRDefault="00A61A83" w:rsidP="00A61A83">
      <w:pPr>
        <w:pStyle w:val="Code"/>
      </w:pPr>
    </w:p>
    <w:p w14:paraId="64840DD1" w14:textId="77777777" w:rsidR="00A61A83" w:rsidRDefault="00A61A83" w:rsidP="00A61A83">
      <w:pPr>
        <w:pStyle w:val="Code"/>
      </w:pPr>
      <w:r>
        <w:t>-- Derived as described in TS 29.571 [17] clause 5.4.4.12</w:t>
      </w:r>
    </w:p>
    <w:p w14:paraId="3912F061" w14:textId="77777777" w:rsidR="00A61A83" w:rsidRDefault="00A61A83" w:rsidP="00A61A83">
      <w:pPr>
        <w:pStyle w:val="Code"/>
      </w:pPr>
      <w:proofErr w:type="spellStart"/>
      <w:r>
        <w:t>NGAPCauseGroupInt</w:t>
      </w:r>
      <w:proofErr w:type="spellEnd"/>
      <w:r>
        <w:t xml:space="preserve"> ::= INTEGER</w:t>
      </w:r>
    </w:p>
    <w:p w14:paraId="269C90D5" w14:textId="77777777" w:rsidR="00A61A83" w:rsidRDefault="00A61A83" w:rsidP="00A61A83">
      <w:pPr>
        <w:pStyle w:val="Code"/>
      </w:pPr>
    </w:p>
    <w:p w14:paraId="5F6CFBD1" w14:textId="77777777" w:rsidR="00A61A83" w:rsidRDefault="00A61A83" w:rsidP="00A61A83">
      <w:pPr>
        <w:pStyle w:val="Code"/>
      </w:pPr>
      <w:proofErr w:type="spellStart"/>
      <w:r>
        <w:t>NGAPCauseValueInt</w:t>
      </w:r>
      <w:proofErr w:type="spellEnd"/>
      <w:r>
        <w:t xml:space="preserve"> ::= INTEGER</w:t>
      </w:r>
    </w:p>
    <w:p w14:paraId="730562DB" w14:textId="77777777" w:rsidR="00A61A83" w:rsidRDefault="00A61A83" w:rsidP="00A61A83">
      <w:pPr>
        <w:pStyle w:val="Code"/>
      </w:pPr>
    </w:p>
    <w:p w14:paraId="30AE54E9" w14:textId="77777777" w:rsidR="00A61A83" w:rsidRDefault="00A61A83" w:rsidP="00A61A83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2AFC311C" w14:textId="77777777" w:rsidR="00A61A83" w:rsidRDefault="00A61A83" w:rsidP="00A61A83">
      <w:pPr>
        <w:pStyle w:val="Code"/>
      </w:pPr>
    </w:p>
    <w:p w14:paraId="27F4B712" w14:textId="77777777" w:rsidR="00A61A83" w:rsidRDefault="00A61A83" w:rsidP="00A61A83">
      <w:pPr>
        <w:pStyle w:val="Code"/>
      </w:pPr>
      <w:r>
        <w:t>-- Given in YAML encoding as defined in clause 6.1.6.2.31 of TS 29.502[16]</w:t>
      </w:r>
    </w:p>
    <w:p w14:paraId="721FF458" w14:textId="77777777" w:rsidR="00A61A83" w:rsidRDefault="00A61A83" w:rsidP="00A61A83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4EEDC6C2" w14:textId="77777777" w:rsidR="00A61A83" w:rsidRDefault="00A61A83" w:rsidP="00A61A83">
      <w:pPr>
        <w:pStyle w:val="Code"/>
      </w:pPr>
    </w:p>
    <w:p w14:paraId="12EEE4CF" w14:textId="77777777" w:rsidR="00A61A83" w:rsidRDefault="00A61A83" w:rsidP="00A61A83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71CC94FD" w14:textId="77777777" w:rsidR="00A61A83" w:rsidRDefault="00A61A83" w:rsidP="00A61A83">
      <w:pPr>
        <w:pStyle w:val="Code"/>
      </w:pPr>
    </w:p>
    <w:p w14:paraId="507CAC2A" w14:textId="77777777" w:rsidR="00A61A83" w:rsidRDefault="00A61A83" w:rsidP="00A61A83">
      <w:pPr>
        <w:pStyle w:val="Code"/>
      </w:pPr>
      <w:r>
        <w:t>-- see Clause 6.1.6.3.8 of TS 29.502[16] for the details of this structure.</w:t>
      </w:r>
    </w:p>
    <w:p w14:paraId="59E5A3A5" w14:textId="77777777" w:rsidR="00A61A83" w:rsidRDefault="00A61A83" w:rsidP="00A61A83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59C3C95B" w14:textId="77777777" w:rsidR="00A61A83" w:rsidRDefault="00A61A83" w:rsidP="00A61A83">
      <w:pPr>
        <w:pStyle w:val="Code"/>
      </w:pPr>
    </w:p>
    <w:p w14:paraId="47108EC9" w14:textId="77777777" w:rsidR="00A61A83" w:rsidRDefault="00A61A83" w:rsidP="00A61A83">
      <w:pPr>
        <w:pStyle w:val="Code"/>
      </w:pPr>
      <w:r>
        <w:t>-- see Clause 6.1.6.3.2 of TS 29.502[16] for details of this structure.</w:t>
      </w:r>
    </w:p>
    <w:p w14:paraId="61428FFB" w14:textId="77777777" w:rsidR="00A61A83" w:rsidRDefault="00A61A83" w:rsidP="00A61A83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519A7DA7" w14:textId="77777777" w:rsidR="00A61A83" w:rsidRDefault="00A61A83" w:rsidP="00A61A83">
      <w:pPr>
        <w:pStyle w:val="Code"/>
      </w:pPr>
    </w:p>
    <w:p w14:paraId="2ED357F8" w14:textId="77777777" w:rsidR="00A61A83" w:rsidRDefault="00A61A83" w:rsidP="00A61A83">
      <w:pPr>
        <w:pStyle w:val="Code"/>
      </w:pPr>
      <w:r>
        <w:t>-- see Clause 6.1.6.3.6 of TS 29.502[16] for the details of this structure.</w:t>
      </w:r>
    </w:p>
    <w:p w14:paraId="7CE298EF" w14:textId="77777777" w:rsidR="00A61A83" w:rsidRDefault="00A61A83" w:rsidP="00A61A83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1C1212D8" w14:textId="77777777" w:rsidR="00A61A83" w:rsidRDefault="00A61A83" w:rsidP="00A61A83">
      <w:pPr>
        <w:pStyle w:val="Code"/>
      </w:pPr>
      <w:r>
        <w:t>{</w:t>
      </w:r>
    </w:p>
    <w:p w14:paraId="7C69B2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7DEEBDC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4AF3BF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03FC13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nWREQPDUSESAUTH</w:t>
      </w:r>
      <w:proofErr w:type="spellEnd"/>
      <w:r>
        <w:t>(3),</w:t>
      </w:r>
    </w:p>
    <w:p w14:paraId="7897139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56D87E4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4A7110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6E88883D" w14:textId="77777777" w:rsidR="00A61A83" w:rsidRDefault="00A61A83" w:rsidP="00A61A83">
      <w:pPr>
        <w:pStyle w:val="Code"/>
      </w:pPr>
      <w:r>
        <w:t xml:space="preserve">    rELDUETO5GANREQUEST(7)</w:t>
      </w:r>
    </w:p>
    <w:p w14:paraId="06DF8014" w14:textId="77777777" w:rsidR="00A61A83" w:rsidRDefault="00A61A83" w:rsidP="00A61A83">
      <w:pPr>
        <w:pStyle w:val="Code"/>
      </w:pPr>
      <w:r>
        <w:t>}</w:t>
      </w:r>
    </w:p>
    <w:p w14:paraId="474132BE" w14:textId="77777777" w:rsidR="00A61A83" w:rsidRDefault="00A61A83" w:rsidP="00A61A83">
      <w:pPr>
        <w:pStyle w:val="Code"/>
      </w:pPr>
    </w:p>
    <w:p w14:paraId="2B4474B2" w14:textId="77777777" w:rsidR="00A61A83" w:rsidRDefault="00A61A83" w:rsidP="00A61A83">
      <w:pPr>
        <w:pStyle w:val="Code"/>
      </w:pPr>
      <w:proofErr w:type="spellStart"/>
      <w:r>
        <w:t>QOSFlowTunnelInformation</w:t>
      </w:r>
      <w:proofErr w:type="spellEnd"/>
      <w:r>
        <w:t xml:space="preserve"> ::= SEQUENCE</w:t>
      </w:r>
    </w:p>
    <w:p w14:paraId="7C3DAA0D" w14:textId="77777777" w:rsidR="00A61A83" w:rsidRDefault="00A61A83" w:rsidP="00A61A83">
      <w:pPr>
        <w:pStyle w:val="Code"/>
      </w:pPr>
      <w:r>
        <w:t>{</w:t>
      </w:r>
    </w:p>
    <w:p w14:paraId="64B1A94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uPTunnelInformation</w:t>
      </w:r>
      <w:proofErr w:type="spellEnd"/>
      <w:r>
        <w:t xml:space="preserve">   [1] FTEID,</w:t>
      </w:r>
    </w:p>
    <w:p w14:paraId="0EB92D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associatedQOSFlowList</w:t>
      </w:r>
      <w:proofErr w:type="spellEnd"/>
      <w:r>
        <w:t xml:space="preserve"> [2] </w:t>
      </w:r>
      <w:proofErr w:type="spellStart"/>
      <w:r>
        <w:t>QOSFlowLists</w:t>
      </w:r>
      <w:proofErr w:type="spellEnd"/>
    </w:p>
    <w:p w14:paraId="711F76E7" w14:textId="77777777" w:rsidR="00A61A83" w:rsidRDefault="00A61A83" w:rsidP="00A61A83">
      <w:pPr>
        <w:pStyle w:val="Code"/>
      </w:pPr>
      <w:r>
        <w:t>}</w:t>
      </w:r>
    </w:p>
    <w:p w14:paraId="5F215CCC" w14:textId="77777777" w:rsidR="00A61A83" w:rsidRDefault="00A61A83" w:rsidP="00A61A83">
      <w:pPr>
        <w:pStyle w:val="Code"/>
      </w:pPr>
    </w:p>
    <w:p w14:paraId="1DF1F912" w14:textId="77777777" w:rsidR="00A61A83" w:rsidRDefault="00A61A83" w:rsidP="00A61A83">
      <w:pPr>
        <w:pStyle w:val="Code"/>
      </w:pPr>
      <w:proofErr w:type="spellStart"/>
      <w:r>
        <w:t>QOSFlowTunnelInformationList</w:t>
      </w:r>
      <w:proofErr w:type="spellEnd"/>
      <w:r>
        <w:t xml:space="preserve"> ::= SEQUENCE OF </w:t>
      </w:r>
      <w:proofErr w:type="spellStart"/>
      <w:r>
        <w:t>QOSFlowTunnelInformation</w:t>
      </w:r>
      <w:proofErr w:type="spellEnd"/>
    </w:p>
    <w:p w14:paraId="66ECDDC9" w14:textId="77777777" w:rsidR="00A61A83" w:rsidRDefault="00A61A83" w:rsidP="00A61A83">
      <w:pPr>
        <w:pStyle w:val="Code"/>
      </w:pPr>
    </w:p>
    <w:p w14:paraId="28055557" w14:textId="77777777" w:rsidR="00A61A83" w:rsidRDefault="00A61A83" w:rsidP="00A61A83">
      <w:pPr>
        <w:pStyle w:val="Code"/>
      </w:pPr>
      <w:proofErr w:type="spellStart"/>
      <w:r>
        <w:t>QOSFlowDescription</w:t>
      </w:r>
      <w:proofErr w:type="spellEnd"/>
      <w:r>
        <w:t xml:space="preserve"> ::= OCTET STRING</w:t>
      </w:r>
    </w:p>
    <w:p w14:paraId="6FA7C4F7" w14:textId="77777777" w:rsidR="00A61A83" w:rsidRDefault="00A61A83" w:rsidP="00A61A83">
      <w:pPr>
        <w:pStyle w:val="Code"/>
      </w:pPr>
    </w:p>
    <w:p w14:paraId="123C3A2F" w14:textId="77777777" w:rsidR="00A61A83" w:rsidRDefault="00A61A83" w:rsidP="00A61A83">
      <w:pPr>
        <w:pStyle w:val="Code"/>
      </w:pPr>
      <w:proofErr w:type="spellStart"/>
      <w:r>
        <w:t>QOSFlowLists</w:t>
      </w:r>
      <w:proofErr w:type="spellEnd"/>
      <w:r>
        <w:t xml:space="preserve"> ::= SEQUENCE OF </w:t>
      </w:r>
      <w:proofErr w:type="spellStart"/>
      <w:r>
        <w:t>QOSFlowList</w:t>
      </w:r>
      <w:proofErr w:type="spellEnd"/>
    </w:p>
    <w:p w14:paraId="2B90D9B1" w14:textId="77777777" w:rsidR="00A61A83" w:rsidRDefault="00A61A83" w:rsidP="00A61A83">
      <w:pPr>
        <w:pStyle w:val="Code"/>
      </w:pPr>
    </w:p>
    <w:p w14:paraId="6EFC331D" w14:textId="77777777" w:rsidR="00A61A83" w:rsidRDefault="00A61A83" w:rsidP="00A61A83">
      <w:pPr>
        <w:pStyle w:val="Code"/>
      </w:pPr>
      <w:proofErr w:type="spellStart"/>
      <w:r>
        <w:t>QOSFlowList</w:t>
      </w:r>
      <w:proofErr w:type="spellEnd"/>
      <w:r>
        <w:t xml:space="preserve"> ::= SEQUENCE</w:t>
      </w:r>
    </w:p>
    <w:p w14:paraId="5C41DB3E" w14:textId="77777777" w:rsidR="00A61A83" w:rsidRDefault="00A61A83" w:rsidP="00A61A83">
      <w:pPr>
        <w:pStyle w:val="Code"/>
      </w:pPr>
      <w:r>
        <w:t>{</w:t>
      </w:r>
    </w:p>
    <w:p w14:paraId="6584AF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                 [1] QFI,</w:t>
      </w:r>
    </w:p>
    <w:p w14:paraId="2E40CF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qOSRules</w:t>
      </w:r>
      <w:proofErr w:type="spellEnd"/>
      <w:r>
        <w:t xml:space="preserve">                 [2] </w:t>
      </w:r>
      <w:proofErr w:type="spellStart"/>
      <w:r>
        <w:t>QOSRules</w:t>
      </w:r>
      <w:proofErr w:type="spellEnd"/>
      <w:r>
        <w:t xml:space="preserve"> OPTIONAL,</w:t>
      </w:r>
    </w:p>
    <w:p w14:paraId="076CE0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eBI</w:t>
      </w:r>
      <w:proofErr w:type="spellEnd"/>
      <w:r>
        <w:t xml:space="preserve">                      [3] </w:t>
      </w:r>
      <w:proofErr w:type="spellStart"/>
      <w:r>
        <w:t>EPSBearerID</w:t>
      </w:r>
      <w:proofErr w:type="spellEnd"/>
      <w:r>
        <w:t xml:space="preserve"> OPTIONAL,</w:t>
      </w:r>
    </w:p>
    <w:p w14:paraId="76DAD90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qOSFlowDescription</w:t>
      </w:r>
      <w:proofErr w:type="spellEnd"/>
      <w:r>
        <w:t xml:space="preserve">       [4] </w:t>
      </w:r>
      <w:proofErr w:type="spellStart"/>
      <w:r>
        <w:t>QOSFlowDescription</w:t>
      </w:r>
      <w:proofErr w:type="spellEnd"/>
      <w:r>
        <w:t xml:space="preserve"> OPTIONAL,</w:t>
      </w:r>
    </w:p>
    <w:p w14:paraId="44C60B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qOSFlowProfile</w:t>
      </w:r>
      <w:proofErr w:type="spellEnd"/>
      <w:r>
        <w:t xml:space="preserve">           [5] </w:t>
      </w:r>
      <w:proofErr w:type="spellStart"/>
      <w:r>
        <w:t>QOSFlowProfile</w:t>
      </w:r>
      <w:proofErr w:type="spellEnd"/>
      <w:r>
        <w:t xml:space="preserve"> OPTIONAL,</w:t>
      </w:r>
    </w:p>
    <w:p w14:paraId="7CC5AB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associatedANType</w:t>
      </w:r>
      <w:proofErr w:type="spellEnd"/>
      <w:r>
        <w:t xml:space="preserve">         [6] </w:t>
      </w:r>
      <w:proofErr w:type="spellStart"/>
      <w:r>
        <w:t>AccessType</w:t>
      </w:r>
      <w:proofErr w:type="spellEnd"/>
      <w:r>
        <w:t xml:space="preserve"> OPTIONAL,</w:t>
      </w:r>
    </w:p>
    <w:p w14:paraId="464DF3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defaultQOSRuleIndication</w:t>
      </w:r>
      <w:proofErr w:type="spellEnd"/>
      <w:r>
        <w:t xml:space="preserve"> [7] BOOLEAN OPTIONAL</w:t>
      </w:r>
    </w:p>
    <w:p w14:paraId="37852D62" w14:textId="77777777" w:rsidR="00A61A83" w:rsidRDefault="00A61A83" w:rsidP="00A61A83">
      <w:pPr>
        <w:pStyle w:val="Code"/>
      </w:pPr>
      <w:r>
        <w:t>}</w:t>
      </w:r>
    </w:p>
    <w:p w14:paraId="0B2AD52F" w14:textId="77777777" w:rsidR="00A61A83" w:rsidRDefault="00A61A83" w:rsidP="00A61A83">
      <w:pPr>
        <w:pStyle w:val="Code"/>
      </w:pPr>
    </w:p>
    <w:p w14:paraId="0541119E" w14:textId="77777777" w:rsidR="00A61A83" w:rsidRDefault="00A61A83" w:rsidP="00A61A83">
      <w:pPr>
        <w:pStyle w:val="Code"/>
      </w:pPr>
      <w:proofErr w:type="spellStart"/>
      <w:r>
        <w:t>QOSFlowProfile</w:t>
      </w:r>
      <w:proofErr w:type="spellEnd"/>
      <w:r>
        <w:t xml:space="preserve"> ::= SEQUENCE</w:t>
      </w:r>
    </w:p>
    <w:p w14:paraId="2C4D8DF3" w14:textId="77777777" w:rsidR="00A61A83" w:rsidRDefault="00A61A83" w:rsidP="00A61A83">
      <w:pPr>
        <w:pStyle w:val="Code"/>
      </w:pPr>
      <w:r>
        <w:t>{</w:t>
      </w:r>
    </w:p>
    <w:p w14:paraId="364B7BE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fiveQI</w:t>
      </w:r>
      <w:proofErr w:type="spellEnd"/>
      <w:r>
        <w:t xml:space="preserve"> [1] </w:t>
      </w:r>
      <w:proofErr w:type="spellStart"/>
      <w:r>
        <w:t>FiveQI</w:t>
      </w:r>
      <w:proofErr w:type="spellEnd"/>
    </w:p>
    <w:p w14:paraId="08DDBBA5" w14:textId="77777777" w:rsidR="00A61A83" w:rsidRDefault="00A61A83" w:rsidP="00A61A83">
      <w:pPr>
        <w:pStyle w:val="Code"/>
      </w:pPr>
      <w:r>
        <w:t>}</w:t>
      </w:r>
    </w:p>
    <w:p w14:paraId="3D74512E" w14:textId="77777777" w:rsidR="00A61A83" w:rsidRDefault="00A61A83" w:rsidP="00A61A83">
      <w:pPr>
        <w:pStyle w:val="Code"/>
      </w:pPr>
    </w:p>
    <w:p w14:paraId="325B19F1" w14:textId="77777777" w:rsidR="00A61A83" w:rsidRDefault="00A61A83" w:rsidP="00A61A83">
      <w:pPr>
        <w:pStyle w:val="Code"/>
      </w:pPr>
      <w:proofErr w:type="spellStart"/>
      <w:r>
        <w:t>QOSRules</w:t>
      </w:r>
      <w:proofErr w:type="spellEnd"/>
      <w:r>
        <w:t xml:space="preserve"> ::= OCTET STRING</w:t>
      </w:r>
    </w:p>
    <w:p w14:paraId="6BFF1049" w14:textId="77777777" w:rsidR="00A61A83" w:rsidRDefault="00A61A83" w:rsidP="00A61A83">
      <w:pPr>
        <w:pStyle w:val="Code"/>
      </w:pPr>
    </w:p>
    <w:p w14:paraId="3320A347" w14:textId="77777777" w:rsidR="00A61A83" w:rsidRDefault="00A61A83" w:rsidP="00A61A83">
      <w:pPr>
        <w:pStyle w:val="Code"/>
      </w:pPr>
      <w:r>
        <w:t>-- See clauses 5.6.2.6-1 and 5.6.2.9-1 of TS 29.512 [89], clause table 5.6.2.5-1 of TS 29.508 [90] for the details of this structure</w:t>
      </w:r>
    </w:p>
    <w:p w14:paraId="06249DDC" w14:textId="77777777" w:rsidR="00A61A83" w:rsidRDefault="00A61A83" w:rsidP="00A61A83">
      <w:pPr>
        <w:pStyle w:val="Code"/>
      </w:pPr>
      <w:proofErr w:type="spellStart"/>
      <w:r>
        <w:t>PCCRule</w:t>
      </w:r>
      <w:proofErr w:type="spellEnd"/>
      <w:r>
        <w:t xml:space="preserve"> ::= SEQUENCE</w:t>
      </w:r>
    </w:p>
    <w:p w14:paraId="45C8A3D7" w14:textId="77777777" w:rsidR="00A61A83" w:rsidRDefault="00A61A83" w:rsidP="00A61A83">
      <w:pPr>
        <w:pStyle w:val="Code"/>
      </w:pPr>
      <w:r>
        <w:t>{</w:t>
      </w:r>
    </w:p>
    <w:p w14:paraId="3D423B4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pCCRuleID</w:t>
      </w:r>
      <w:proofErr w:type="spellEnd"/>
      <w:r>
        <w:t xml:space="preserve">                     [1] </w:t>
      </w:r>
      <w:proofErr w:type="spellStart"/>
      <w:r>
        <w:t>PCCRuleID</w:t>
      </w:r>
      <w:proofErr w:type="spellEnd"/>
      <w:r>
        <w:t xml:space="preserve"> OPTIONAL,</w:t>
      </w:r>
    </w:p>
    <w:p w14:paraId="30EA15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                        [2] UTF8String OPTIONAL,</w:t>
      </w:r>
    </w:p>
    <w:p w14:paraId="1F3934C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flowInfos</w:t>
      </w:r>
      <w:proofErr w:type="spellEnd"/>
      <w:r>
        <w:t xml:space="preserve">                     [3] </w:t>
      </w:r>
      <w:proofErr w:type="spellStart"/>
      <w:r>
        <w:t>FlowInformationSet</w:t>
      </w:r>
      <w:proofErr w:type="spellEnd"/>
      <w:r>
        <w:t xml:space="preserve"> OPTIONAL,</w:t>
      </w:r>
    </w:p>
    <w:p w14:paraId="70AAB3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appReloc</w:t>
      </w:r>
      <w:proofErr w:type="spellEnd"/>
      <w:r>
        <w:t xml:space="preserve">                      [4] BOOLEAN OPTIONAL,</w:t>
      </w:r>
    </w:p>
    <w:p w14:paraId="5FB21D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simConnInd</w:t>
      </w:r>
      <w:proofErr w:type="spellEnd"/>
      <w:r>
        <w:t xml:space="preserve">                    [5] BOOLEAN OPTIONAL,</w:t>
      </w:r>
    </w:p>
    <w:p w14:paraId="4F13A4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simConnTerm</w:t>
      </w:r>
      <w:proofErr w:type="spellEnd"/>
      <w:r>
        <w:t xml:space="preserve">                   [6] INTEGER OPTIONAL,</w:t>
      </w:r>
    </w:p>
    <w:p w14:paraId="3F8D0B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maxAllowedUpLat</w:t>
      </w:r>
      <w:proofErr w:type="spellEnd"/>
      <w:r>
        <w:t xml:space="preserve">               [7] INTEGER OPTIONAL,</w:t>
      </w:r>
    </w:p>
    <w:p w14:paraId="210451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trafficRoutes</w:t>
      </w:r>
      <w:proofErr w:type="spellEnd"/>
      <w:r>
        <w:t xml:space="preserve">                 [8] </w:t>
      </w:r>
      <w:proofErr w:type="spellStart"/>
      <w:r>
        <w:t>RouteToLocationSet</w:t>
      </w:r>
      <w:proofErr w:type="spellEnd"/>
      <w:r>
        <w:t>,</w:t>
      </w:r>
    </w:p>
    <w:p w14:paraId="3DA9C59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trafficSteeringPolIdDl</w:t>
      </w:r>
      <w:proofErr w:type="spellEnd"/>
      <w:r>
        <w:t xml:space="preserve">        [9] UTF8String OPTIONAL,</w:t>
      </w:r>
    </w:p>
    <w:p w14:paraId="350F1BA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trafficSteeringPolIdUl</w:t>
      </w:r>
      <w:proofErr w:type="spellEnd"/>
      <w:r>
        <w:t xml:space="preserve">        [10] UTF8String OPTIONAL,</w:t>
      </w:r>
    </w:p>
    <w:p w14:paraId="1FA5E7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   [11] DNAI OPTIONAL,</w:t>
      </w:r>
    </w:p>
    <w:p w14:paraId="3ABDA4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   [12] DNAI OPTIONAL,</w:t>
      </w:r>
    </w:p>
    <w:p w14:paraId="1865C6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   [13] </w:t>
      </w:r>
      <w:proofErr w:type="spellStart"/>
      <w:r>
        <w:t>DNAIChangeType</w:t>
      </w:r>
      <w:proofErr w:type="spellEnd"/>
      <w:r>
        <w:t xml:space="preserve"> OPTIONAL,</w:t>
      </w:r>
    </w:p>
    <w:p w14:paraId="136E56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   [14] </w:t>
      </w:r>
      <w:proofErr w:type="spellStart"/>
      <w:r>
        <w:t>IPAddress</w:t>
      </w:r>
      <w:proofErr w:type="spellEnd"/>
      <w:r>
        <w:t xml:space="preserve"> OPTIONAL,</w:t>
      </w:r>
    </w:p>
    <w:p w14:paraId="0AF8372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   [15] </w:t>
      </w:r>
      <w:proofErr w:type="spellStart"/>
      <w:r>
        <w:t>IPAddress</w:t>
      </w:r>
      <w:proofErr w:type="spellEnd"/>
      <w:r>
        <w:t xml:space="preserve"> OPTIONAL,</w:t>
      </w:r>
    </w:p>
    <w:p w14:paraId="6F697D4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   [16] </w:t>
      </w:r>
      <w:proofErr w:type="spellStart"/>
      <w:r>
        <w:t>RouteToLocation</w:t>
      </w:r>
      <w:proofErr w:type="spellEnd"/>
      <w:r>
        <w:t xml:space="preserve"> OPTIONAL,</w:t>
      </w:r>
    </w:p>
    <w:p w14:paraId="3CF90FD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   [17] </w:t>
      </w:r>
      <w:proofErr w:type="spellStart"/>
      <w:r>
        <w:t>RouteToLocation</w:t>
      </w:r>
      <w:proofErr w:type="spellEnd"/>
      <w:r>
        <w:t xml:space="preserve"> OPTIONAL,</w:t>
      </w:r>
    </w:p>
    <w:p w14:paraId="39E2C5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eASIPReplaceInfos</w:t>
      </w:r>
      <w:proofErr w:type="spellEnd"/>
      <w:r>
        <w:t xml:space="preserve">             [18] </w:t>
      </w:r>
      <w:proofErr w:type="spellStart"/>
      <w:r>
        <w:t>EASIPReplaceInfos</w:t>
      </w:r>
      <w:proofErr w:type="spellEnd"/>
      <w:r>
        <w:t xml:space="preserve"> OPTIONAL</w:t>
      </w:r>
    </w:p>
    <w:p w14:paraId="4BC4E012" w14:textId="77777777" w:rsidR="00A61A83" w:rsidRDefault="00A61A83" w:rsidP="00A61A83">
      <w:pPr>
        <w:pStyle w:val="Code"/>
      </w:pPr>
      <w:r>
        <w:t>}</w:t>
      </w:r>
    </w:p>
    <w:p w14:paraId="5AD4F4EB" w14:textId="77777777" w:rsidR="00A61A83" w:rsidRDefault="00A61A83" w:rsidP="00A61A83">
      <w:pPr>
        <w:pStyle w:val="Code"/>
      </w:pPr>
    </w:p>
    <w:p w14:paraId="36C4C82B" w14:textId="77777777" w:rsidR="00A61A83" w:rsidRDefault="00A61A83" w:rsidP="00A61A83">
      <w:pPr>
        <w:pStyle w:val="Code"/>
      </w:pPr>
      <w:r>
        <w:t>-- See table 5.6.2.14-1 of TS 29.512 [89]</w:t>
      </w:r>
    </w:p>
    <w:p w14:paraId="363FE992" w14:textId="77777777" w:rsidR="00A61A83" w:rsidRDefault="00A61A83" w:rsidP="00A61A83">
      <w:pPr>
        <w:pStyle w:val="Code"/>
      </w:pPr>
      <w:proofErr w:type="spellStart"/>
      <w:r>
        <w:t>PCCRuleID</w:t>
      </w:r>
      <w:proofErr w:type="spellEnd"/>
      <w:r>
        <w:t xml:space="preserve"> ::= UTF8String</w:t>
      </w:r>
    </w:p>
    <w:p w14:paraId="4CF0589C" w14:textId="77777777" w:rsidR="00A61A83" w:rsidRDefault="00A61A83" w:rsidP="00A61A83">
      <w:pPr>
        <w:pStyle w:val="Code"/>
      </w:pPr>
    </w:p>
    <w:p w14:paraId="3B8438F5" w14:textId="77777777" w:rsidR="00A61A83" w:rsidRDefault="00A61A83" w:rsidP="00A61A83">
      <w:pPr>
        <w:pStyle w:val="Code"/>
      </w:pPr>
      <w:proofErr w:type="spellStart"/>
      <w:r>
        <w:t>PCCRuleSet</w:t>
      </w:r>
      <w:proofErr w:type="spellEnd"/>
      <w:r>
        <w:t xml:space="preserve"> ::= SET OF </w:t>
      </w:r>
      <w:proofErr w:type="spellStart"/>
      <w:r>
        <w:t>PCCRule</w:t>
      </w:r>
      <w:proofErr w:type="spellEnd"/>
    </w:p>
    <w:p w14:paraId="5A89D223" w14:textId="77777777" w:rsidR="00A61A83" w:rsidRDefault="00A61A83" w:rsidP="00A61A83">
      <w:pPr>
        <w:pStyle w:val="Code"/>
      </w:pPr>
    </w:p>
    <w:p w14:paraId="744F7F53" w14:textId="77777777" w:rsidR="00A61A83" w:rsidRDefault="00A61A83" w:rsidP="00A61A83">
      <w:pPr>
        <w:pStyle w:val="Code"/>
      </w:pPr>
      <w:proofErr w:type="spellStart"/>
      <w:r>
        <w:t>PCCRuleIDSet</w:t>
      </w:r>
      <w:proofErr w:type="spellEnd"/>
      <w:r>
        <w:t xml:space="preserve"> ::= SET OF </w:t>
      </w:r>
      <w:proofErr w:type="spellStart"/>
      <w:r>
        <w:t>PCCRuleID</w:t>
      </w:r>
      <w:proofErr w:type="spellEnd"/>
    </w:p>
    <w:p w14:paraId="28D48199" w14:textId="77777777" w:rsidR="00A61A83" w:rsidRDefault="00A61A83" w:rsidP="00A61A83">
      <w:pPr>
        <w:pStyle w:val="Code"/>
      </w:pPr>
    </w:p>
    <w:p w14:paraId="7B7C9A87" w14:textId="77777777" w:rsidR="00A61A83" w:rsidRDefault="00A61A83" w:rsidP="00A61A83">
      <w:pPr>
        <w:pStyle w:val="Code"/>
      </w:pPr>
      <w:proofErr w:type="spellStart"/>
      <w:r>
        <w:t>FlowInformationSet</w:t>
      </w:r>
      <w:proofErr w:type="spellEnd"/>
      <w:r>
        <w:t xml:space="preserve"> ::= SET OF </w:t>
      </w:r>
      <w:proofErr w:type="spellStart"/>
      <w:r>
        <w:t>FlowInformation</w:t>
      </w:r>
      <w:proofErr w:type="spellEnd"/>
    </w:p>
    <w:p w14:paraId="764125F9" w14:textId="77777777" w:rsidR="00A61A83" w:rsidRDefault="00A61A83" w:rsidP="00A61A83">
      <w:pPr>
        <w:pStyle w:val="Code"/>
      </w:pPr>
    </w:p>
    <w:p w14:paraId="3C5AC841" w14:textId="77777777" w:rsidR="00A61A83" w:rsidRDefault="00A61A83" w:rsidP="00A61A83">
      <w:pPr>
        <w:pStyle w:val="Code"/>
      </w:pPr>
      <w:proofErr w:type="spellStart"/>
      <w:r>
        <w:t>RouteToLocationSet</w:t>
      </w:r>
      <w:proofErr w:type="spellEnd"/>
      <w:r>
        <w:t xml:space="preserve"> ::= SET OF </w:t>
      </w:r>
      <w:proofErr w:type="spellStart"/>
      <w:r>
        <w:t>RouteToLocation</w:t>
      </w:r>
      <w:proofErr w:type="spellEnd"/>
    </w:p>
    <w:p w14:paraId="01C136C4" w14:textId="77777777" w:rsidR="00A61A83" w:rsidRDefault="00A61A83" w:rsidP="00A61A83">
      <w:pPr>
        <w:pStyle w:val="Code"/>
      </w:pPr>
    </w:p>
    <w:p w14:paraId="6C5EA5D0" w14:textId="77777777" w:rsidR="00A61A83" w:rsidRDefault="00A61A83" w:rsidP="00A61A83">
      <w:pPr>
        <w:pStyle w:val="Code"/>
      </w:pPr>
      <w:r>
        <w:t>-- See table 5.6.2.14 of TS 29.512 [89]</w:t>
      </w:r>
    </w:p>
    <w:p w14:paraId="060C07A4" w14:textId="77777777" w:rsidR="00A61A83" w:rsidRDefault="00A61A83" w:rsidP="00A61A83">
      <w:pPr>
        <w:pStyle w:val="Code"/>
      </w:pPr>
      <w:proofErr w:type="spellStart"/>
      <w:r>
        <w:t>FlowInformation</w:t>
      </w:r>
      <w:proofErr w:type="spellEnd"/>
      <w:r>
        <w:t xml:space="preserve"> ::= SEQUENCE</w:t>
      </w:r>
    </w:p>
    <w:p w14:paraId="168DD85A" w14:textId="77777777" w:rsidR="00A61A83" w:rsidRDefault="00A61A83" w:rsidP="00A61A83">
      <w:pPr>
        <w:pStyle w:val="Code"/>
      </w:pPr>
      <w:r>
        <w:t>{</w:t>
      </w:r>
    </w:p>
    <w:p w14:paraId="5AB1A9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flowDescription</w:t>
      </w:r>
      <w:proofErr w:type="spellEnd"/>
      <w:r>
        <w:t xml:space="preserve">    [1] </w:t>
      </w:r>
      <w:proofErr w:type="spellStart"/>
      <w:r>
        <w:t>FlowDescription</w:t>
      </w:r>
      <w:proofErr w:type="spellEnd"/>
      <w:r>
        <w:t xml:space="preserve"> OPTIONAL,</w:t>
      </w:r>
    </w:p>
    <w:p w14:paraId="6CCF8E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ethFlowDescription</w:t>
      </w:r>
      <w:proofErr w:type="spellEnd"/>
      <w:r>
        <w:t xml:space="preserve"> [2] </w:t>
      </w:r>
      <w:proofErr w:type="spellStart"/>
      <w:r>
        <w:t>EthFlowDescription</w:t>
      </w:r>
      <w:proofErr w:type="spellEnd"/>
      <w:r>
        <w:t xml:space="preserve"> OPTIONAL,</w:t>
      </w:r>
    </w:p>
    <w:p w14:paraId="71A196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tosTrafficClass</w:t>
      </w:r>
      <w:proofErr w:type="spellEnd"/>
      <w:r>
        <w:t xml:space="preserve">    [3] OCTET STRING (SIZE(2)) OPTIONAL,</w:t>
      </w:r>
    </w:p>
    <w:p w14:paraId="5F2719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spi</w:t>
      </w:r>
      <w:proofErr w:type="spellEnd"/>
      <w:r>
        <w:t xml:space="preserve">                [4] OCTET STRING (SIZE(4)) OPTIONAL,</w:t>
      </w:r>
    </w:p>
    <w:p w14:paraId="79FBA8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flowLabel</w:t>
      </w:r>
      <w:proofErr w:type="spellEnd"/>
      <w:r>
        <w:t xml:space="preserve">          [5] OCTET STRING (SIZE(3)) OPTIONAL,</w:t>
      </w:r>
    </w:p>
    <w:p w14:paraId="466FD8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flowDirection</w:t>
      </w:r>
      <w:proofErr w:type="spellEnd"/>
      <w:r>
        <w:t xml:space="preserve">      [6] </w:t>
      </w:r>
      <w:proofErr w:type="spellStart"/>
      <w:r>
        <w:t>FlowDirection</w:t>
      </w:r>
      <w:proofErr w:type="spellEnd"/>
      <w:r>
        <w:t xml:space="preserve"> OPTIONAL</w:t>
      </w:r>
    </w:p>
    <w:p w14:paraId="4BCFE223" w14:textId="77777777" w:rsidR="00A61A83" w:rsidRDefault="00A61A83" w:rsidP="00A61A83">
      <w:pPr>
        <w:pStyle w:val="Code"/>
      </w:pPr>
      <w:r>
        <w:t>}</w:t>
      </w:r>
    </w:p>
    <w:p w14:paraId="01232632" w14:textId="77777777" w:rsidR="00A61A83" w:rsidRDefault="00A61A83" w:rsidP="00A61A83">
      <w:pPr>
        <w:pStyle w:val="Code"/>
      </w:pPr>
    </w:p>
    <w:p w14:paraId="3C7CF899" w14:textId="77777777" w:rsidR="00A61A83" w:rsidRDefault="00A61A83" w:rsidP="00A61A83">
      <w:pPr>
        <w:pStyle w:val="Code"/>
      </w:pPr>
      <w:r>
        <w:t>-- See table 5.6.2.14 of TS 29.512 [89]</w:t>
      </w:r>
    </w:p>
    <w:p w14:paraId="2159D469" w14:textId="77777777" w:rsidR="00A61A83" w:rsidRDefault="00A61A83" w:rsidP="00A61A83">
      <w:pPr>
        <w:pStyle w:val="Code"/>
      </w:pPr>
      <w:proofErr w:type="spellStart"/>
      <w:r>
        <w:t>FlowDescription</w:t>
      </w:r>
      <w:proofErr w:type="spellEnd"/>
      <w:r>
        <w:t xml:space="preserve"> ::= SEQUENCE</w:t>
      </w:r>
    </w:p>
    <w:p w14:paraId="0E368262" w14:textId="77777777" w:rsidR="00A61A83" w:rsidRDefault="00A61A83" w:rsidP="00A61A83">
      <w:pPr>
        <w:pStyle w:val="Code"/>
      </w:pPr>
      <w:r>
        <w:t>{</w:t>
      </w:r>
    </w:p>
    <w:p w14:paraId="5C34B2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[1] </w:t>
      </w:r>
      <w:proofErr w:type="spellStart"/>
      <w:r>
        <w:t>IPAddressOrRangeOrAny</w:t>
      </w:r>
      <w:proofErr w:type="spellEnd"/>
      <w:r>
        <w:t>,</w:t>
      </w:r>
    </w:p>
    <w:p w14:paraId="6CC234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[2] </w:t>
      </w:r>
      <w:proofErr w:type="spellStart"/>
      <w:r>
        <w:t>IPAddressOrRangeOrAny</w:t>
      </w:r>
      <w:proofErr w:type="spellEnd"/>
      <w:r>
        <w:t>,</w:t>
      </w:r>
    </w:p>
    <w:p w14:paraId="71586D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sourcePortNumber</w:t>
      </w:r>
      <w:proofErr w:type="spellEnd"/>
      <w:r>
        <w:t xml:space="preserve">      [3] </w:t>
      </w:r>
      <w:proofErr w:type="spellStart"/>
      <w:r>
        <w:t>PortNumber</w:t>
      </w:r>
      <w:proofErr w:type="spellEnd"/>
      <w:r>
        <w:t xml:space="preserve"> OPTIONAL,</w:t>
      </w:r>
    </w:p>
    <w:p w14:paraId="6873684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destinationPortNumber</w:t>
      </w:r>
      <w:proofErr w:type="spellEnd"/>
      <w:r>
        <w:t xml:space="preserve"> [4] </w:t>
      </w:r>
      <w:proofErr w:type="spellStart"/>
      <w:r>
        <w:t>PortNumber</w:t>
      </w:r>
      <w:proofErr w:type="spellEnd"/>
      <w:r>
        <w:t xml:space="preserve"> OPTIONAL,</w:t>
      </w:r>
    </w:p>
    <w:p w14:paraId="2E741FB8" w14:textId="77777777" w:rsidR="00A61A83" w:rsidRDefault="00A61A83" w:rsidP="00A61A83">
      <w:pPr>
        <w:pStyle w:val="Code"/>
      </w:pPr>
      <w:r>
        <w:t xml:space="preserve">    protocol              [5] </w:t>
      </w:r>
      <w:proofErr w:type="spellStart"/>
      <w:r>
        <w:t>NextLayerProtocolOrAny</w:t>
      </w:r>
      <w:proofErr w:type="spellEnd"/>
    </w:p>
    <w:p w14:paraId="37F1AAF7" w14:textId="77777777" w:rsidR="00A61A83" w:rsidRDefault="00A61A83" w:rsidP="00A61A83">
      <w:pPr>
        <w:pStyle w:val="Code"/>
      </w:pPr>
      <w:r>
        <w:t>}</w:t>
      </w:r>
    </w:p>
    <w:p w14:paraId="4D388665" w14:textId="77777777" w:rsidR="00A61A83" w:rsidRDefault="00A61A83" w:rsidP="00A61A83">
      <w:pPr>
        <w:pStyle w:val="Code"/>
      </w:pPr>
    </w:p>
    <w:p w14:paraId="0C88A12B" w14:textId="77777777" w:rsidR="00A61A83" w:rsidRDefault="00A61A83" w:rsidP="00A61A83">
      <w:pPr>
        <w:pStyle w:val="Code"/>
      </w:pPr>
      <w:proofErr w:type="spellStart"/>
      <w:r>
        <w:t>IPAddressOrRangeOrAny</w:t>
      </w:r>
      <w:proofErr w:type="spellEnd"/>
      <w:r>
        <w:t xml:space="preserve"> ::= CHOICE</w:t>
      </w:r>
    </w:p>
    <w:p w14:paraId="709BA53E" w14:textId="77777777" w:rsidR="00A61A83" w:rsidRDefault="00A61A83" w:rsidP="00A61A83">
      <w:pPr>
        <w:pStyle w:val="Code"/>
      </w:pPr>
      <w:r>
        <w:t>{</w:t>
      </w:r>
    </w:p>
    <w:p w14:paraId="1E1F2553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iPAddress</w:t>
      </w:r>
      <w:proofErr w:type="spellEnd"/>
      <w:r>
        <w:t xml:space="preserve">      [1] </w:t>
      </w:r>
      <w:proofErr w:type="spellStart"/>
      <w:r>
        <w:t>IPAddress</w:t>
      </w:r>
      <w:proofErr w:type="spellEnd"/>
      <w:r>
        <w:t>,</w:t>
      </w:r>
    </w:p>
    <w:p w14:paraId="2BE7A6EA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ipAddressRange</w:t>
      </w:r>
      <w:proofErr w:type="spellEnd"/>
      <w:r>
        <w:t xml:space="preserve"> [2] </w:t>
      </w:r>
      <w:proofErr w:type="spellStart"/>
      <w:r>
        <w:t>IPMask</w:t>
      </w:r>
      <w:proofErr w:type="spellEnd"/>
      <w:r>
        <w:t>,</w:t>
      </w:r>
    </w:p>
    <w:p w14:paraId="70FB169A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anyIPAddress</w:t>
      </w:r>
      <w:proofErr w:type="spellEnd"/>
      <w:r>
        <w:t xml:space="preserve">   [3] </w:t>
      </w:r>
      <w:proofErr w:type="spellStart"/>
      <w:r>
        <w:t>AnyIPAddress</w:t>
      </w:r>
      <w:proofErr w:type="spellEnd"/>
    </w:p>
    <w:p w14:paraId="6B9F099A" w14:textId="77777777" w:rsidR="00A61A83" w:rsidRDefault="00A61A83" w:rsidP="00A61A83">
      <w:pPr>
        <w:pStyle w:val="Code"/>
      </w:pPr>
      <w:r>
        <w:t>}</w:t>
      </w:r>
    </w:p>
    <w:p w14:paraId="4F405C4B" w14:textId="77777777" w:rsidR="00A61A83" w:rsidRDefault="00A61A83" w:rsidP="00A61A83">
      <w:pPr>
        <w:pStyle w:val="Code"/>
      </w:pPr>
    </w:p>
    <w:p w14:paraId="7321931E" w14:textId="77777777" w:rsidR="00A61A83" w:rsidRDefault="00A61A83" w:rsidP="00A61A83">
      <w:pPr>
        <w:pStyle w:val="Code"/>
      </w:pPr>
      <w:proofErr w:type="spellStart"/>
      <w:r>
        <w:t>IPMask</w:t>
      </w:r>
      <w:proofErr w:type="spellEnd"/>
      <w:r>
        <w:t xml:space="preserve"> ::= SEQUENCE</w:t>
      </w:r>
    </w:p>
    <w:p w14:paraId="6A15D8FC" w14:textId="77777777" w:rsidR="00A61A83" w:rsidRDefault="00A61A83" w:rsidP="00A61A83">
      <w:pPr>
        <w:pStyle w:val="Code"/>
      </w:pPr>
      <w:r>
        <w:t>{</w:t>
      </w:r>
    </w:p>
    <w:p w14:paraId="63323BB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fromIPAddress</w:t>
      </w:r>
      <w:proofErr w:type="spellEnd"/>
      <w:r>
        <w:t xml:space="preserve"> [1] </w:t>
      </w:r>
      <w:proofErr w:type="spellStart"/>
      <w:r>
        <w:t>IPAddress</w:t>
      </w:r>
      <w:proofErr w:type="spellEnd"/>
      <w:r>
        <w:t>,</w:t>
      </w:r>
    </w:p>
    <w:p w14:paraId="192B066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toIPAddress</w:t>
      </w:r>
      <w:proofErr w:type="spellEnd"/>
      <w:r>
        <w:t xml:space="preserve">   [2] </w:t>
      </w:r>
      <w:proofErr w:type="spellStart"/>
      <w:r>
        <w:t>IPAddress</w:t>
      </w:r>
      <w:proofErr w:type="spellEnd"/>
    </w:p>
    <w:p w14:paraId="22A236A0" w14:textId="77777777" w:rsidR="00A61A83" w:rsidRDefault="00A61A83" w:rsidP="00A61A83">
      <w:pPr>
        <w:pStyle w:val="Code"/>
      </w:pPr>
      <w:r>
        <w:t>}</w:t>
      </w:r>
    </w:p>
    <w:p w14:paraId="4416665A" w14:textId="77777777" w:rsidR="00A61A83" w:rsidRDefault="00A61A83" w:rsidP="00A61A83">
      <w:pPr>
        <w:pStyle w:val="Code"/>
      </w:pPr>
    </w:p>
    <w:p w14:paraId="2A615673" w14:textId="77777777" w:rsidR="00A61A83" w:rsidRDefault="00A61A83" w:rsidP="00A61A83">
      <w:pPr>
        <w:pStyle w:val="Code"/>
      </w:pPr>
      <w:proofErr w:type="spellStart"/>
      <w:r>
        <w:t>AnyIPAddress</w:t>
      </w:r>
      <w:proofErr w:type="spellEnd"/>
      <w:r>
        <w:t xml:space="preserve"> ::= ENUMERATED</w:t>
      </w:r>
    </w:p>
    <w:p w14:paraId="733E45C0" w14:textId="77777777" w:rsidR="00A61A83" w:rsidRDefault="00A61A83" w:rsidP="00A61A83">
      <w:pPr>
        <w:pStyle w:val="Code"/>
      </w:pPr>
      <w:r>
        <w:t>{</w:t>
      </w:r>
    </w:p>
    <w:p w14:paraId="3706DDFF" w14:textId="77777777" w:rsidR="00A61A83" w:rsidRDefault="00A61A83" w:rsidP="00A61A83">
      <w:pPr>
        <w:pStyle w:val="Code"/>
      </w:pPr>
      <w:r>
        <w:t xml:space="preserve">    any(1)</w:t>
      </w:r>
    </w:p>
    <w:p w14:paraId="1D7F543C" w14:textId="77777777" w:rsidR="00A61A83" w:rsidRDefault="00A61A83" w:rsidP="00A61A83">
      <w:pPr>
        <w:pStyle w:val="Code"/>
      </w:pPr>
      <w:r>
        <w:t>}</w:t>
      </w:r>
    </w:p>
    <w:p w14:paraId="38CF380C" w14:textId="77777777" w:rsidR="00A61A83" w:rsidRDefault="00A61A83" w:rsidP="00A61A83">
      <w:pPr>
        <w:pStyle w:val="Code"/>
      </w:pPr>
    </w:p>
    <w:p w14:paraId="00A5EB52" w14:textId="77777777" w:rsidR="00A61A83" w:rsidRDefault="00A61A83" w:rsidP="00A61A83">
      <w:pPr>
        <w:pStyle w:val="Code"/>
      </w:pPr>
      <w:proofErr w:type="spellStart"/>
      <w:r>
        <w:t>NextLayerProtocolOrAny</w:t>
      </w:r>
      <w:proofErr w:type="spellEnd"/>
      <w:r>
        <w:t xml:space="preserve"> ::= CHOICE</w:t>
      </w:r>
    </w:p>
    <w:p w14:paraId="78415CC9" w14:textId="77777777" w:rsidR="00A61A83" w:rsidRDefault="00A61A83" w:rsidP="00A61A83">
      <w:pPr>
        <w:pStyle w:val="Code"/>
      </w:pPr>
      <w:r>
        <w:t>{</w:t>
      </w:r>
    </w:p>
    <w:p w14:paraId="7E918D78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nextLayerProtocol</w:t>
      </w:r>
      <w:proofErr w:type="spellEnd"/>
      <w:r>
        <w:t xml:space="preserve">    [1] </w:t>
      </w:r>
      <w:proofErr w:type="spellStart"/>
      <w:r>
        <w:t>NextLayerProtocol</w:t>
      </w:r>
      <w:proofErr w:type="spellEnd"/>
      <w:r>
        <w:t>,</w:t>
      </w:r>
    </w:p>
    <w:p w14:paraId="30ED231D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anyNextLayerProtocol</w:t>
      </w:r>
      <w:proofErr w:type="spellEnd"/>
      <w:r>
        <w:t xml:space="preserve"> [2] </w:t>
      </w:r>
      <w:proofErr w:type="spellStart"/>
      <w:r>
        <w:t>AnyNextLayerProtocol</w:t>
      </w:r>
      <w:proofErr w:type="spellEnd"/>
    </w:p>
    <w:p w14:paraId="1468E661" w14:textId="77777777" w:rsidR="00A61A83" w:rsidRDefault="00A61A83" w:rsidP="00A61A83">
      <w:pPr>
        <w:pStyle w:val="Code"/>
      </w:pPr>
      <w:r>
        <w:t>}</w:t>
      </w:r>
    </w:p>
    <w:p w14:paraId="175ADEB9" w14:textId="77777777" w:rsidR="00A61A83" w:rsidRDefault="00A61A83" w:rsidP="00A61A83">
      <w:pPr>
        <w:pStyle w:val="Code"/>
      </w:pPr>
    </w:p>
    <w:p w14:paraId="141F1DA0" w14:textId="77777777" w:rsidR="00A61A83" w:rsidRDefault="00A61A83" w:rsidP="00A61A83">
      <w:pPr>
        <w:pStyle w:val="Code"/>
      </w:pPr>
      <w:proofErr w:type="spellStart"/>
      <w:r>
        <w:t>AnyNextLayerProtocol</w:t>
      </w:r>
      <w:proofErr w:type="spellEnd"/>
      <w:r>
        <w:t xml:space="preserve"> ::= ENUMERATED</w:t>
      </w:r>
    </w:p>
    <w:p w14:paraId="08C0425E" w14:textId="77777777" w:rsidR="00A61A83" w:rsidRDefault="00A61A83" w:rsidP="00A61A83">
      <w:pPr>
        <w:pStyle w:val="Code"/>
      </w:pPr>
      <w:r>
        <w:t>{</w:t>
      </w:r>
    </w:p>
    <w:p w14:paraId="52BECF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</w:t>
      </w:r>
      <w:proofErr w:type="spellEnd"/>
      <w:r>
        <w:t>(1)</w:t>
      </w:r>
    </w:p>
    <w:p w14:paraId="7D240E9E" w14:textId="77777777" w:rsidR="00A61A83" w:rsidRDefault="00A61A83" w:rsidP="00A61A83">
      <w:pPr>
        <w:pStyle w:val="Code"/>
      </w:pPr>
      <w:r>
        <w:t>}</w:t>
      </w:r>
    </w:p>
    <w:p w14:paraId="6B51CC71" w14:textId="77777777" w:rsidR="00A61A83" w:rsidRDefault="00A61A83" w:rsidP="00A61A83">
      <w:pPr>
        <w:pStyle w:val="Code"/>
      </w:pPr>
    </w:p>
    <w:p w14:paraId="3C1CED6F" w14:textId="77777777" w:rsidR="00A61A83" w:rsidRDefault="00A61A83" w:rsidP="00A61A83">
      <w:pPr>
        <w:pStyle w:val="Code"/>
      </w:pPr>
      <w:r>
        <w:t>-- See table 5.6.2.17-1 of TS 29.514 [91]</w:t>
      </w:r>
    </w:p>
    <w:p w14:paraId="3CCD81D5" w14:textId="77777777" w:rsidR="00A61A83" w:rsidRDefault="00A61A83" w:rsidP="00A61A83">
      <w:pPr>
        <w:pStyle w:val="Code"/>
      </w:pPr>
      <w:proofErr w:type="spellStart"/>
      <w:r>
        <w:t>EthFlowDescription</w:t>
      </w:r>
      <w:proofErr w:type="spellEnd"/>
      <w:r>
        <w:t xml:space="preserve"> ::= SEQUENCE</w:t>
      </w:r>
    </w:p>
    <w:p w14:paraId="32FA9F4C" w14:textId="77777777" w:rsidR="00A61A83" w:rsidRDefault="00A61A83" w:rsidP="00A61A83">
      <w:pPr>
        <w:pStyle w:val="Code"/>
      </w:pPr>
      <w:r>
        <w:t>{</w:t>
      </w:r>
    </w:p>
    <w:p w14:paraId="53BDF50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destMacAddress</w:t>
      </w:r>
      <w:proofErr w:type="spellEnd"/>
      <w:r>
        <w:t xml:space="preserve">    [1] </w:t>
      </w:r>
      <w:proofErr w:type="spellStart"/>
      <w:r>
        <w:t>MACAddress</w:t>
      </w:r>
      <w:proofErr w:type="spellEnd"/>
      <w:r>
        <w:t xml:space="preserve"> OPTIONAL,</w:t>
      </w:r>
    </w:p>
    <w:p w14:paraId="396F21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ethType</w:t>
      </w:r>
      <w:proofErr w:type="spellEnd"/>
      <w:r>
        <w:t xml:space="preserve">           [2] OCTET STRING (SIZE(2)),</w:t>
      </w:r>
    </w:p>
    <w:p w14:paraId="7755EE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fDesc</w:t>
      </w:r>
      <w:proofErr w:type="spellEnd"/>
      <w:r>
        <w:t xml:space="preserve">             [3] </w:t>
      </w:r>
      <w:proofErr w:type="spellStart"/>
      <w:r>
        <w:t>FlowDescription</w:t>
      </w:r>
      <w:proofErr w:type="spellEnd"/>
      <w:r>
        <w:t xml:space="preserve"> OPTIONAL,</w:t>
      </w:r>
    </w:p>
    <w:p w14:paraId="36B677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fDir</w:t>
      </w:r>
      <w:proofErr w:type="spellEnd"/>
      <w:r>
        <w:t xml:space="preserve">              [4] </w:t>
      </w:r>
      <w:proofErr w:type="spellStart"/>
      <w:r>
        <w:t>FDir</w:t>
      </w:r>
      <w:proofErr w:type="spellEnd"/>
      <w:r>
        <w:t xml:space="preserve"> OPTIONAL,</w:t>
      </w:r>
    </w:p>
    <w:p w14:paraId="110111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sourceMacAddress</w:t>
      </w:r>
      <w:proofErr w:type="spellEnd"/>
      <w:r>
        <w:t xml:space="preserve">  [5] </w:t>
      </w:r>
      <w:proofErr w:type="spellStart"/>
      <w:r>
        <w:t>MACAddress</w:t>
      </w:r>
      <w:proofErr w:type="spellEnd"/>
      <w:r>
        <w:t xml:space="preserve"> OPTIONAL,</w:t>
      </w:r>
    </w:p>
    <w:p w14:paraId="710919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vlanTags</w:t>
      </w:r>
      <w:proofErr w:type="spellEnd"/>
      <w:r>
        <w:t xml:space="preserve">          [6] SET OF </w:t>
      </w:r>
      <w:proofErr w:type="spellStart"/>
      <w:r>
        <w:t>VLANTag</w:t>
      </w:r>
      <w:proofErr w:type="spellEnd"/>
      <w:r>
        <w:t>,</w:t>
      </w:r>
    </w:p>
    <w:p w14:paraId="052B6C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srcMacAddrEnd</w:t>
      </w:r>
      <w:proofErr w:type="spellEnd"/>
      <w:r>
        <w:t xml:space="preserve">     [7] </w:t>
      </w:r>
      <w:proofErr w:type="spellStart"/>
      <w:r>
        <w:t>MACAddress</w:t>
      </w:r>
      <w:proofErr w:type="spellEnd"/>
      <w:r>
        <w:t xml:space="preserve"> OPTIONAL,</w:t>
      </w:r>
    </w:p>
    <w:p w14:paraId="6DDB07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destMacAddrEnd</w:t>
      </w:r>
      <w:proofErr w:type="spellEnd"/>
      <w:r>
        <w:t xml:space="preserve">    [8] </w:t>
      </w:r>
      <w:proofErr w:type="spellStart"/>
      <w:r>
        <w:t>MACAddress</w:t>
      </w:r>
      <w:proofErr w:type="spellEnd"/>
      <w:r>
        <w:t xml:space="preserve"> OPTIONAL</w:t>
      </w:r>
    </w:p>
    <w:p w14:paraId="06BF835A" w14:textId="77777777" w:rsidR="00A61A83" w:rsidRDefault="00A61A83" w:rsidP="00A61A83">
      <w:pPr>
        <w:pStyle w:val="Code"/>
      </w:pPr>
      <w:r>
        <w:t>}</w:t>
      </w:r>
    </w:p>
    <w:p w14:paraId="7C1ED674" w14:textId="77777777" w:rsidR="00A61A83" w:rsidRDefault="00A61A83" w:rsidP="00A61A83">
      <w:pPr>
        <w:pStyle w:val="Code"/>
      </w:pPr>
    </w:p>
    <w:p w14:paraId="46161A46" w14:textId="77777777" w:rsidR="00A61A83" w:rsidRDefault="00A61A83" w:rsidP="00A61A83">
      <w:pPr>
        <w:pStyle w:val="Code"/>
      </w:pPr>
      <w:r>
        <w:t>-- See table 5.6.2.17-1 of TS 29.514 [91]</w:t>
      </w:r>
    </w:p>
    <w:p w14:paraId="58FACC44" w14:textId="77777777" w:rsidR="00A61A83" w:rsidRDefault="00A61A83" w:rsidP="00A61A83">
      <w:pPr>
        <w:pStyle w:val="Code"/>
      </w:pPr>
      <w:proofErr w:type="spellStart"/>
      <w:r>
        <w:t>FDir</w:t>
      </w:r>
      <w:proofErr w:type="spellEnd"/>
      <w:r>
        <w:t xml:space="preserve"> ::= ENUMERATED</w:t>
      </w:r>
    </w:p>
    <w:p w14:paraId="287B2891" w14:textId="77777777" w:rsidR="00A61A83" w:rsidRDefault="00A61A83" w:rsidP="00A61A83">
      <w:pPr>
        <w:pStyle w:val="Code"/>
      </w:pPr>
      <w:r>
        <w:t>{</w:t>
      </w:r>
    </w:p>
    <w:p w14:paraId="17D010AE" w14:textId="77777777" w:rsidR="00A61A83" w:rsidRDefault="00A61A83" w:rsidP="00A61A83">
      <w:pPr>
        <w:pStyle w:val="Code"/>
      </w:pPr>
      <w:r>
        <w:t xml:space="preserve">    downlink(1)</w:t>
      </w:r>
    </w:p>
    <w:p w14:paraId="241C9A0F" w14:textId="77777777" w:rsidR="00A61A83" w:rsidRDefault="00A61A83" w:rsidP="00A61A83">
      <w:pPr>
        <w:pStyle w:val="Code"/>
      </w:pPr>
      <w:r>
        <w:t>}</w:t>
      </w:r>
    </w:p>
    <w:p w14:paraId="784F09C9" w14:textId="77777777" w:rsidR="00A61A83" w:rsidRDefault="00A61A83" w:rsidP="00A61A83">
      <w:pPr>
        <w:pStyle w:val="Code"/>
      </w:pPr>
    </w:p>
    <w:p w14:paraId="0B376A25" w14:textId="77777777" w:rsidR="00A61A83" w:rsidRDefault="00A61A83" w:rsidP="00A61A83">
      <w:pPr>
        <w:pStyle w:val="Code"/>
      </w:pPr>
      <w:r>
        <w:t>-- See table 5.6.2.17-1 of TS 29.514 [91]</w:t>
      </w:r>
    </w:p>
    <w:p w14:paraId="67EFC64F" w14:textId="77777777" w:rsidR="00A61A83" w:rsidRDefault="00A61A83" w:rsidP="00A61A83">
      <w:pPr>
        <w:pStyle w:val="Code"/>
      </w:pPr>
      <w:proofErr w:type="spellStart"/>
      <w:r>
        <w:t>VLANTag</w:t>
      </w:r>
      <w:proofErr w:type="spellEnd"/>
      <w:r>
        <w:t xml:space="preserve"> ::= SEQUENCE</w:t>
      </w:r>
    </w:p>
    <w:p w14:paraId="7497BFBB" w14:textId="77777777" w:rsidR="00A61A83" w:rsidRDefault="00A61A83" w:rsidP="00A61A83">
      <w:pPr>
        <w:pStyle w:val="Code"/>
      </w:pPr>
      <w:r>
        <w:t>{</w:t>
      </w:r>
    </w:p>
    <w:p w14:paraId="7CA34C83" w14:textId="77777777" w:rsidR="00A61A83" w:rsidRDefault="00A61A83" w:rsidP="00A61A83">
      <w:pPr>
        <w:pStyle w:val="Code"/>
      </w:pPr>
      <w:r>
        <w:t xml:space="preserve">    priority [1] BIT STRING (SIZE(3)),</w:t>
      </w:r>
    </w:p>
    <w:p w14:paraId="1FBB26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cFI</w:t>
      </w:r>
      <w:proofErr w:type="spellEnd"/>
      <w:r>
        <w:t xml:space="preserve">      [2] BIT STRING (SIZE(1)),</w:t>
      </w:r>
    </w:p>
    <w:p w14:paraId="69CECE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vLANID</w:t>
      </w:r>
      <w:proofErr w:type="spellEnd"/>
      <w:r>
        <w:t xml:space="preserve">   [3] BIT STRING (SIZE(12))</w:t>
      </w:r>
    </w:p>
    <w:p w14:paraId="3DC43D97" w14:textId="77777777" w:rsidR="00A61A83" w:rsidRDefault="00A61A83" w:rsidP="00A61A83">
      <w:pPr>
        <w:pStyle w:val="Code"/>
      </w:pPr>
      <w:r>
        <w:t>}</w:t>
      </w:r>
    </w:p>
    <w:p w14:paraId="2C7B9469" w14:textId="77777777" w:rsidR="00A61A83" w:rsidRDefault="00A61A83" w:rsidP="00A61A83">
      <w:pPr>
        <w:pStyle w:val="Code"/>
      </w:pPr>
    </w:p>
    <w:p w14:paraId="1BF94FB9" w14:textId="77777777" w:rsidR="00A61A83" w:rsidRDefault="00A61A83" w:rsidP="00A61A83">
      <w:pPr>
        <w:pStyle w:val="Code"/>
      </w:pPr>
      <w:r>
        <w:lastRenderedPageBreak/>
        <w:t>-- See table 5.6.2.14 of TS 29.512 [89]</w:t>
      </w:r>
    </w:p>
    <w:p w14:paraId="46741BF0" w14:textId="77777777" w:rsidR="00A61A83" w:rsidRDefault="00A61A83" w:rsidP="00A61A83">
      <w:pPr>
        <w:pStyle w:val="Code"/>
      </w:pPr>
      <w:proofErr w:type="spellStart"/>
      <w:r>
        <w:t>FlowDirection</w:t>
      </w:r>
      <w:proofErr w:type="spellEnd"/>
      <w:r>
        <w:t xml:space="preserve"> ::= ENUMERATED</w:t>
      </w:r>
    </w:p>
    <w:p w14:paraId="6F6094B6" w14:textId="77777777" w:rsidR="00A61A83" w:rsidRDefault="00A61A83" w:rsidP="00A61A83">
      <w:pPr>
        <w:pStyle w:val="Code"/>
      </w:pPr>
      <w:r>
        <w:t>{</w:t>
      </w:r>
    </w:p>
    <w:p w14:paraId="6735F1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1B87E7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47DA64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dowlinkAndUplink</w:t>
      </w:r>
      <w:proofErr w:type="spellEnd"/>
      <w:r>
        <w:t>(3)</w:t>
      </w:r>
    </w:p>
    <w:p w14:paraId="20612696" w14:textId="77777777" w:rsidR="00A61A83" w:rsidRDefault="00A61A83" w:rsidP="00A61A83">
      <w:pPr>
        <w:pStyle w:val="Code"/>
      </w:pPr>
      <w:r>
        <w:t>}</w:t>
      </w:r>
    </w:p>
    <w:p w14:paraId="4A1218D1" w14:textId="77777777" w:rsidR="00A61A83" w:rsidRDefault="00A61A83" w:rsidP="00A61A83">
      <w:pPr>
        <w:pStyle w:val="Code"/>
      </w:pPr>
    </w:p>
    <w:p w14:paraId="334ED8FA" w14:textId="77777777" w:rsidR="00A61A83" w:rsidRDefault="00A61A83" w:rsidP="00A61A83">
      <w:pPr>
        <w:pStyle w:val="Code"/>
      </w:pPr>
      <w:r>
        <w:t>-- See table 5.4.2.1 of TS 29.571 [17]</w:t>
      </w:r>
    </w:p>
    <w:p w14:paraId="72E6BA7F" w14:textId="77777777" w:rsidR="00A61A83" w:rsidRDefault="00A61A83" w:rsidP="00A61A83">
      <w:pPr>
        <w:pStyle w:val="Code"/>
      </w:pPr>
      <w:proofErr w:type="spellStart"/>
      <w:r>
        <w:t>DNAIChangeType</w:t>
      </w:r>
      <w:proofErr w:type="spellEnd"/>
      <w:r>
        <w:t xml:space="preserve"> ::= ENUMERATED</w:t>
      </w:r>
    </w:p>
    <w:p w14:paraId="188D8583" w14:textId="77777777" w:rsidR="00A61A83" w:rsidRDefault="00A61A83" w:rsidP="00A61A83">
      <w:pPr>
        <w:pStyle w:val="Code"/>
      </w:pPr>
      <w:r>
        <w:t>{</w:t>
      </w:r>
    </w:p>
    <w:p w14:paraId="0847B14F" w14:textId="77777777" w:rsidR="00A61A83" w:rsidRDefault="00A61A83" w:rsidP="00A61A83">
      <w:pPr>
        <w:pStyle w:val="Code"/>
      </w:pPr>
      <w:r>
        <w:t xml:space="preserve">    early(1),</w:t>
      </w:r>
    </w:p>
    <w:p w14:paraId="4169D8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earlyAndLate</w:t>
      </w:r>
      <w:proofErr w:type="spellEnd"/>
      <w:r>
        <w:t>(2),</w:t>
      </w:r>
    </w:p>
    <w:p w14:paraId="14A188D3" w14:textId="77777777" w:rsidR="00A61A83" w:rsidRDefault="00A61A83" w:rsidP="00A61A83">
      <w:pPr>
        <w:pStyle w:val="Code"/>
      </w:pPr>
      <w:r>
        <w:t xml:space="preserve">    late(3)</w:t>
      </w:r>
    </w:p>
    <w:p w14:paraId="140AC05A" w14:textId="77777777" w:rsidR="00A61A83" w:rsidRDefault="00A61A83" w:rsidP="00A61A83">
      <w:pPr>
        <w:pStyle w:val="Code"/>
      </w:pPr>
      <w:r>
        <w:t>}</w:t>
      </w:r>
    </w:p>
    <w:p w14:paraId="7B81EAEC" w14:textId="77777777" w:rsidR="00A61A83" w:rsidRDefault="00A61A83" w:rsidP="00A61A83">
      <w:pPr>
        <w:pStyle w:val="Code"/>
      </w:pPr>
    </w:p>
    <w:p w14:paraId="421E62B6" w14:textId="77777777" w:rsidR="00A61A83" w:rsidRDefault="00A61A83" w:rsidP="00A61A83">
      <w:pPr>
        <w:pStyle w:val="Code"/>
      </w:pPr>
      <w:r>
        <w:t>-- See table 5.6.2.15 of TS 29.571 [17]</w:t>
      </w:r>
    </w:p>
    <w:p w14:paraId="22BDA714" w14:textId="77777777" w:rsidR="00A61A83" w:rsidRDefault="00A61A83" w:rsidP="00A61A83">
      <w:pPr>
        <w:pStyle w:val="Code"/>
      </w:pPr>
      <w:proofErr w:type="spellStart"/>
      <w:r>
        <w:t>RouteToLocation</w:t>
      </w:r>
      <w:proofErr w:type="spellEnd"/>
      <w:r>
        <w:t xml:space="preserve"> ::= SEQUENCE</w:t>
      </w:r>
    </w:p>
    <w:p w14:paraId="60BF5E44" w14:textId="77777777" w:rsidR="00A61A83" w:rsidRDefault="00A61A83" w:rsidP="00A61A83">
      <w:pPr>
        <w:pStyle w:val="Code"/>
      </w:pPr>
      <w:r>
        <w:t>{</w:t>
      </w:r>
    </w:p>
    <w:p w14:paraId="289032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dNAI</w:t>
      </w:r>
      <w:proofErr w:type="spellEnd"/>
      <w:r>
        <w:t xml:space="preserve">            [1] DNAI,</w:t>
      </w:r>
    </w:p>
    <w:p w14:paraId="3EF952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routeInfo</w:t>
      </w:r>
      <w:proofErr w:type="spellEnd"/>
      <w:r>
        <w:t xml:space="preserve">       [2] </w:t>
      </w:r>
      <w:proofErr w:type="spellStart"/>
      <w:r>
        <w:t>RouteInfo</w:t>
      </w:r>
      <w:proofErr w:type="spellEnd"/>
    </w:p>
    <w:p w14:paraId="7DD6B1BA" w14:textId="77777777" w:rsidR="00A61A83" w:rsidRDefault="00A61A83" w:rsidP="00A61A83">
      <w:pPr>
        <w:pStyle w:val="Code"/>
      </w:pPr>
      <w:r>
        <w:t>}</w:t>
      </w:r>
    </w:p>
    <w:p w14:paraId="306D2C66" w14:textId="77777777" w:rsidR="00A61A83" w:rsidRDefault="00A61A83" w:rsidP="00A61A83">
      <w:pPr>
        <w:pStyle w:val="Code"/>
      </w:pPr>
    </w:p>
    <w:p w14:paraId="674D1A65" w14:textId="77777777" w:rsidR="00A61A83" w:rsidRDefault="00A61A83" w:rsidP="00A61A83">
      <w:pPr>
        <w:pStyle w:val="Code"/>
      </w:pPr>
      <w:r>
        <w:t>-- See table 5.4.2.1 of TS 29.571 [17]</w:t>
      </w:r>
    </w:p>
    <w:p w14:paraId="13FA90A0" w14:textId="77777777" w:rsidR="00A61A83" w:rsidRDefault="00A61A83" w:rsidP="00A61A83">
      <w:pPr>
        <w:pStyle w:val="Code"/>
      </w:pPr>
      <w:r>
        <w:t>DNAI ::= UTF8String</w:t>
      </w:r>
    </w:p>
    <w:p w14:paraId="0E8B0E3D" w14:textId="77777777" w:rsidR="00A61A83" w:rsidRDefault="00A61A83" w:rsidP="00A61A83">
      <w:pPr>
        <w:pStyle w:val="Code"/>
      </w:pPr>
    </w:p>
    <w:p w14:paraId="07ADF1E9" w14:textId="77777777" w:rsidR="00A61A83" w:rsidRDefault="00A61A83" w:rsidP="00A61A83">
      <w:pPr>
        <w:pStyle w:val="Code"/>
      </w:pPr>
      <w:r>
        <w:t>-- See table 5.4.4.16 of TS 29.571 [17]</w:t>
      </w:r>
    </w:p>
    <w:p w14:paraId="37263084" w14:textId="77777777" w:rsidR="00A61A83" w:rsidRDefault="00A61A83" w:rsidP="00A61A83">
      <w:pPr>
        <w:pStyle w:val="Code"/>
      </w:pPr>
      <w:proofErr w:type="spellStart"/>
      <w:r>
        <w:t>RouteInfo</w:t>
      </w:r>
      <w:proofErr w:type="spellEnd"/>
      <w:r>
        <w:t xml:space="preserve"> ::= SEQUENCE</w:t>
      </w:r>
    </w:p>
    <w:p w14:paraId="4F200C9F" w14:textId="77777777" w:rsidR="00A61A83" w:rsidRDefault="00A61A83" w:rsidP="00A61A83">
      <w:pPr>
        <w:pStyle w:val="Code"/>
      </w:pPr>
      <w:r>
        <w:t>{</w:t>
      </w:r>
    </w:p>
    <w:p w14:paraId="1B9113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iPAddressTunnelEndpoint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279FD9C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uDPPortNumberTunnelEndpoint</w:t>
      </w:r>
      <w:proofErr w:type="spellEnd"/>
      <w:r>
        <w:t xml:space="preserve">   [2] </w:t>
      </w:r>
      <w:proofErr w:type="spellStart"/>
      <w:r>
        <w:t>PortNumber</w:t>
      </w:r>
      <w:proofErr w:type="spellEnd"/>
    </w:p>
    <w:p w14:paraId="3A738E93" w14:textId="77777777" w:rsidR="00A61A83" w:rsidRDefault="00A61A83" w:rsidP="00A61A83">
      <w:pPr>
        <w:pStyle w:val="Code"/>
      </w:pPr>
      <w:r>
        <w:t>}</w:t>
      </w:r>
    </w:p>
    <w:p w14:paraId="7E3175F7" w14:textId="77777777" w:rsidR="00A61A83" w:rsidRDefault="00A61A83" w:rsidP="00A61A83">
      <w:pPr>
        <w:pStyle w:val="Code"/>
      </w:pPr>
    </w:p>
    <w:p w14:paraId="4A877965" w14:textId="77777777" w:rsidR="00A61A83" w:rsidRDefault="00A61A83" w:rsidP="00A61A83">
      <w:pPr>
        <w:pStyle w:val="Code"/>
      </w:pPr>
      <w:r>
        <w:t>-- See clause 4.1.4.2 of TS 29.512 [89]</w:t>
      </w:r>
    </w:p>
    <w:p w14:paraId="4A48EA7D" w14:textId="77777777" w:rsidR="00A61A83" w:rsidRDefault="00A61A83" w:rsidP="00A61A83">
      <w:pPr>
        <w:pStyle w:val="Code"/>
      </w:pPr>
      <w:proofErr w:type="spellStart"/>
      <w:r>
        <w:t>EASIPReplaceInfos</w:t>
      </w:r>
      <w:proofErr w:type="spellEnd"/>
      <w:r>
        <w:t xml:space="preserve"> ::= SEQUENCE</w:t>
      </w:r>
    </w:p>
    <w:p w14:paraId="6A588C3C" w14:textId="77777777" w:rsidR="00A61A83" w:rsidRDefault="00A61A83" w:rsidP="00A61A83">
      <w:pPr>
        <w:pStyle w:val="Code"/>
      </w:pPr>
      <w:r>
        <w:t>{</w:t>
      </w:r>
    </w:p>
    <w:p w14:paraId="6208B6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sourceEASAddress</w:t>
      </w:r>
      <w:proofErr w:type="spellEnd"/>
      <w:r>
        <w:t xml:space="preserve"> [1] </w:t>
      </w:r>
      <w:proofErr w:type="spellStart"/>
      <w:r>
        <w:t>EASServerAddress</w:t>
      </w:r>
      <w:proofErr w:type="spellEnd"/>
      <w:r>
        <w:t>,</w:t>
      </w:r>
    </w:p>
    <w:p w14:paraId="035EC0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targetEASAddress</w:t>
      </w:r>
      <w:proofErr w:type="spellEnd"/>
      <w:r>
        <w:t xml:space="preserve"> [2] </w:t>
      </w:r>
      <w:proofErr w:type="spellStart"/>
      <w:r>
        <w:t>EASServerAddress</w:t>
      </w:r>
      <w:proofErr w:type="spellEnd"/>
    </w:p>
    <w:p w14:paraId="6500220B" w14:textId="77777777" w:rsidR="00A61A83" w:rsidRDefault="00A61A83" w:rsidP="00A61A83">
      <w:pPr>
        <w:pStyle w:val="Code"/>
      </w:pPr>
      <w:r>
        <w:t>}</w:t>
      </w:r>
    </w:p>
    <w:p w14:paraId="5126DEB4" w14:textId="77777777" w:rsidR="00A61A83" w:rsidRDefault="00A61A83" w:rsidP="00A61A83">
      <w:pPr>
        <w:pStyle w:val="Code"/>
      </w:pPr>
    </w:p>
    <w:p w14:paraId="5B3A9002" w14:textId="77777777" w:rsidR="00A61A83" w:rsidRDefault="00A61A83" w:rsidP="00A61A83">
      <w:pPr>
        <w:pStyle w:val="Code"/>
      </w:pPr>
      <w:r>
        <w:t>-- See clause 4.1.4.2 of TS 29.512 [89]</w:t>
      </w:r>
    </w:p>
    <w:p w14:paraId="70B376CA" w14:textId="77777777" w:rsidR="00A61A83" w:rsidRDefault="00A61A83" w:rsidP="00A61A83">
      <w:pPr>
        <w:pStyle w:val="Code"/>
      </w:pPr>
      <w:proofErr w:type="spellStart"/>
      <w:r>
        <w:t>EASServerAddress</w:t>
      </w:r>
      <w:proofErr w:type="spellEnd"/>
      <w:r>
        <w:t xml:space="preserve"> ::= SEQUENCE</w:t>
      </w:r>
    </w:p>
    <w:p w14:paraId="2FE109F6" w14:textId="77777777" w:rsidR="00A61A83" w:rsidRDefault="00A61A83" w:rsidP="00A61A83">
      <w:pPr>
        <w:pStyle w:val="Code"/>
      </w:pPr>
      <w:r>
        <w:t>{</w:t>
      </w:r>
    </w:p>
    <w:p w14:paraId="6747EF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[1]  </w:t>
      </w:r>
      <w:proofErr w:type="spellStart"/>
      <w:r>
        <w:t>IPAddress</w:t>
      </w:r>
      <w:proofErr w:type="spellEnd"/>
      <w:r>
        <w:t>,</w:t>
      </w:r>
    </w:p>
    <w:p w14:paraId="4DBAA4E9" w14:textId="77777777" w:rsidR="00A61A83" w:rsidRDefault="00A61A83" w:rsidP="00A61A83">
      <w:pPr>
        <w:pStyle w:val="Code"/>
      </w:pPr>
      <w:r>
        <w:t xml:space="preserve">    port             [2]  </w:t>
      </w:r>
      <w:proofErr w:type="spellStart"/>
      <w:r>
        <w:t>PortNumber</w:t>
      </w:r>
      <w:proofErr w:type="spellEnd"/>
    </w:p>
    <w:p w14:paraId="0C556214" w14:textId="77777777" w:rsidR="00A61A83" w:rsidRDefault="00A61A83" w:rsidP="00A61A83">
      <w:pPr>
        <w:pStyle w:val="Code"/>
      </w:pPr>
      <w:r>
        <w:t>}</w:t>
      </w:r>
    </w:p>
    <w:p w14:paraId="42A04E2A" w14:textId="77777777" w:rsidR="00A61A83" w:rsidRDefault="00A61A83" w:rsidP="00A61A83">
      <w:pPr>
        <w:pStyle w:val="Code"/>
      </w:pPr>
    </w:p>
    <w:p w14:paraId="1AE3843E" w14:textId="77777777" w:rsidR="00A61A83" w:rsidRDefault="00A61A83" w:rsidP="00A61A83">
      <w:pPr>
        <w:pStyle w:val="CodeHeader"/>
      </w:pPr>
      <w:r>
        <w:t>-- ======================</w:t>
      </w:r>
    </w:p>
    <w:p w14:paraId="2554EFFA" w14:textId="77777777" w:rsidR="00A61A83" w:rsidRDefault="00A61A83" w:rsidP="00A61A83">
      <w:pPr>
        <w:pStyle w:val="CodeHeader"/>
      </w:pPr>
      <w:r>
        <w:t>-- PGW-C + SMF Parameters</w:t>
      </w:r>
    </w:p>
    <w:p w14:paraId="46871F2A" w14:textId="77777777" w:rsidR="00A61A83" w:rsidRDefault="00A61A83" w:rsidP="00A61A83">
      <w:pPr>
        <w:pStyle w:val="Code"/>
      </w:pPr>
      <w:r>
        <w:t>-- ======================</w:t>
      </w:r>
    </w:p>
    <w:p w14:paraId="48C363D3" w14:textId="77777777" w:rsidR="00A61A83" w:rsidRDefault="00A61A83" w:rsidP="00A61A83">
      <w:pPr>
        <w:pStyle w:val="Code"/>
      </w:pPr>
    </w:p>
    <w:p w14:paraId="0AD98021" w14:textId="77777777" w:rsidR="00A61A83" w:rsidRDefault="00A61A83" w:rsidP="00A61A83">
      <w:pPr>
        <w:pStyle w:val="Code"/>
      </w:pPr>
      <w:r>
        <w:t>EPS5GSComboInfo ::= SEQUENCE</w:t>
      </w:r>
    </w:p>
    <w:p w14:paraId="551529BC" w14:textId="77777777" w:rsidR="00A61A83" w:rsidRDefault="00A61A83" w:rsidP="00A61A83">
      <w:pPr>
        <w:pStyle w:val="Code"/>
      </w:pPr>
      <w:r>
        <w:t>{</w:t>
      </w:r>
    </w:p>
    <w:p w14:paraId="27EEF0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148E66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[2] </w:t>
      </w:r>
      <w:proofErr w:type="spellStart"/>
      <w:r>
        <w:t>EPSSubscriberIDs</w:t>
      </w:r>
      <w:proofErr w:type="spellEnd"/>
      <w:r>
        <w:t>,</w:t>
      </w:r>
    </w:p>
    <w:p w14:paraId="35EECA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[3] </w:t>
      </w:r>
      <w:proofErr w:type="spellStart"/>
      <w:r>
        <w:t>EPSPDNCnxInfo</w:t>
      </w:r>
      <w:proofErr w:type="spellEnd"/>
      <w:r>
        <w:t xml:space="preserve"> OPTIONAL,</w:t>
      </w:r>
    </w:p>
    <w:p w14:paraId="24DAB9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   [4] </w:t>
      </w:r>
      <w:proofErr w:type="spellStart"/>
      <w:r>
        <w:t>EPSBearerInfo</w:t>
      </w:r>
      <w:proofErr w:type="spellEnd"/>
      <w:r>
        <w:t xml:space="preserve"> OPTIONAL</w:t>
      </w:r>
    </w:p>
    <w:p w14:paraId="7619EDD6" w14:textId="77777777" w:rsidR="00A61A83" w:rsidRDefault="00A61A83" w:rsidP="00A61A83">
      <w:pPr>
        <w:pStyle w:val="Code"/>
      </w:pPr>
      <w:r>
        <w:t>}</w:t>
      </w:r>
    </w:p>
    <w:p w14:paraId="5BC629AB" w14:textId="77777777" w:rsidR="00A61A83" w:rsidRDefault="00A61A83" w:rsidP="00A61A83">
      <w:pPr>
        <w:pStyle w:val="Code"/>
      </w:pPr>
    </w:p>
    <w:p w14:paraId="5C3979EF" w14:textId="77777777" w:rsidR="00A61A83" w:rsidRDefault="00A61A83" w:rsidP="00A61A83">
      <w:pPr>
        <w:pStyle w:val="Code"/>
      </w:pPr>
      <w:proofErr w:type="spellStart"/>
      <w:r>
        <w:t>EPSInterworkingIndication</w:t>
      </w:r>
      <w:proofErr w:type="spellEnd"/>
      <w:r>
        <w:t xml:space="preserve"> ::= ENUMERATED</w:t>
      </w:r>
    </w:p>
    <w:p w14:paraId="2407A67C" w14:textId="77777777" w:rsidR="00A61A83" w:rsidRDefault="00A61A83" w:rsidP="00A61A83">
      <w:pPr>
        <w:pStyle w:val="Code"/>
      </w:pPr>
      <w:r>
        <w:t>{</w:t>
      </w:r>
    </w:p>
    <w:p w14:paraId="548AA2A9" w14:textId="77777777" w:rsidR="00A61A83" w:rsidRDefault="00A61A83" w:rsidP="00A61A83">
      <w:pPr>
        <w:pStyle w:val="Code"/>
      </w:pPr>
      <w:r>
        <w:t xml:space="preserve">    none(1),</w:t>
      </w:r>
    </w:p>
    <w:p w14:paraId="658F0F66" w14:textId="77777777" w:rsidR="00A61A83" w:rsidRDefault="00A61A83" w:rsidP="00A61A83">
      <w:pPr>
        <w:pStyle w:val="Code"/>
      </w:pPr>
      <w:r>
        <w:t xml:space="preserve">    withN26(2),</w:t>
      </w:r>
    </w:p>
    <w:p w14:paraId="3C4EAC5F" w14:textId="77777777" w:rsidR="00A61A83" w:rsidRDefault="00A61A83" w:rsidP="00A61A83">
      <w:pPr>
        <w:pStyle w:val="Code"/>
      </w:pPr>
      <w:r>
        <w:t xml:space="preserve">    withoutN26(3),</w:t>
      </w:r>
    </w:p>
    <w:p w14:paraId="31379D11" w14:textId="77777777" w:rsidR="00A61A83" w:rsidRDefault="00A61A83" w:rsidP="00A61A83">
      <w:pPr>
        <w:pStyle w:val="Code"/>
      </w:pPr>
      <w:r>
        <w:t xml:space="preserve">    iwkNon3GPP(4)</w:t>
      </w:r>
    </w:p>
    <w:p w14:paraId="3D9165E0" w14:textId="77777777" w:rsidR="00A61A83" w:rsidRDefault="00A61A83" w:rsidP="00A61A83">
      <w:pPr>
        <w:pStyle w:val="Code"/>
      </w:pPr>
      <w:r>
        <w:t>}</w:t>
      </w:r>
    </w:p>
    <w:p w14:paraId="0DFE0DE8" w14:textId="77777777" w:rsidR="00A61A83" w:rsidRDefault="00A61A83" w:rsidP="00A61A83">
      <w:pPr>
        <w:pStyle w:val="Code"/>
      </w:pPr>
    </w:p>
    <w:p w14:paraId="6668345A" w14:textId="77777777" w:rsidR="00A61A83" w:rsidRDefault="00A61A83" w:rsidP="00A61A83">
      <w:pPr>
        <w:pStyle w:val="Code"/>
      </w:pPr>
      <w:proofErr w:type="spellStart"/>
      <w:r>
        <w:t>EPSSubscriberIDs</w:t>
      </w:r>
      <w:proofErr w:type="spellEnd"/>
      <w:r>
        <w:t xml:space="preserve"> ::= SEQUENCE</w:t>
      </w:r>
    </w:p>
    <w:p w14:paraId="46AD4DF1" w14:textId="77777777" w:rsidR="00A61A83" w:rsidRDefault="00A61A83" w:rsidP="00A61A83">
      <w:pPr>
        <w:pStyle w:val="Code"/>
      </w:pPr>
      <w:r>
        <w:t>{</w:t>
      </w:r>
    </w:p>
    <w:p w14:paraId="0193E9F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[1] IMSI OPTIONAL,</w:t>
      </w:r>
    </w:p>
    <w:p w14:paraId="2282C9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[2] MSISDN OPTIONAL,</w:t>
      </w:r>
    </w:p>
    <w:p w14:paraId="0E6A8C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[3] IMEI OPTIONAL</w:t>
      </w:r>
    </w:p>
    <w:p w14:paraId="28A8279E" w14:textId="77777777" w:rsidR="00A61A83" w:rsidRDefault="00A61A83" w:rsidP="00A61A83">
      <w:pPr>
        <w:pStyle w:val="Code"/>
      </w:pPr>
      <w:r>
        <w:t>}</w:t>
      </w:r>
    </w:p>
    <w:p w14:paraId="5604AEC1" w14:textId="77777777" w:rsidR="00A61A83" w:rsidRDefault="00A61A83" w:rsidP="00A61A83">
      <w:pPr>
        <w:pStyle w:val="Code"/>
      </w:pPr>
    </w:p>
    <w:p w14:paraId="0CB0F5D9" w14:textId="77777777" w:rsidR="00A61A83" w:rsidRDefault="00A61A83" w:rsidP="00A61A83">
      <w:pPr>
        <w:pStyle w:val="Code"/>
      </w:pPr>
      <w:proofErr w:type="spellStart"/>
      <w:r>
        <w:t>EPSPDNCnxInfo</w:t>
      </w:r>
      <w:proofErr w:type="spellEnd"/>
      <w:r>
        <w:t xml:space="preserve"> ::= SEQUENCE</w:t>
      </w:r>
    </w:p>
    <w:p w14:paraId="7BD44BD0" w14:textId="77777777" w:rsidR="00A61A83" w:rsidRDefault="00A61A83" w:rsidP="00A61A83">
      <w:pPr>
        <w:pStyle w:val="Code"/>
      </w:pPr>
      <w:r>
        <w:t>{</w:t>
      </w:r>
    </w:p>
    <w:p w14:paraId="1A6D5D6E" w14:textId="77777777" w:rsidR="00A61A83" w:rsidRDefault="00A61A83" w:rsidP="00A61A83">
      <w:pPr>
        <w:pStyle w:val="Code"/>
      </w:pPr>
      <w:r>
        <w:t xml:space="preserve">    pGWS8ControlPlaneFTEID [1] FTEID,</w:t>
      </w:r>
    </w:p>
    <w:p w14:paraId="70A609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[2] </w:t>
      </w:r>
      <w:proofErr w:type="spellStart"/>
      <w:r>
        <w:t>EPSBearerID</w:t>
      </w:r>
      <w:proofErr w:type="spellEnd"/>
      <w:r>
        <w:t xml:space="preserve"> OPTIONAL</w:t>
      </w:r>
    </w:p>
    <w:p w14:paraId="2CD95419" w14:textId="77777777" w:rsidR="00A61A83" w:rsidRDefault="00A61A83" w:rsidP="00A61A83">
      <w:pPr>
        <w:pStyle w:val="Code"/>
      </w:pPr>
      <w:r>
        <w:lastRenderedPageBreak/>
        <w:t>}</w:t>
      </w:r>
    </w:p>
    <w:p w14:paraId="287C173A" w14:textId="77777777" w:rsidR="00A61A83" w:rsidRDefault="00A61A83" w:rsidP="00A61A83">
      <w:pPr>
        <w:pStyle w:val="Code"/>
      </w:pPr>
    </w:p>
    <w:p w14:paraId="3B93E53C" w14:textId="77777777" w:rsidR="00A61A83" w:rsidRDefault="00A61A83" w:rsidP="00A61A83">
      <w:pPr>
        <w:pStyle w:val="Code"/>
      </w:pPr>
      <w:proofErr w:type="spellStart"/>
      <w:r>
        <w:t>EPSBearerInfo</w:t>
      </w:r>
      <w:proofErr w:type="spellEnd"/>
      <w:r>
        <w:t xml:space="preserve"> ::= SEQUENCE OF </w:t>
      </w:r>
      <w:proofErr w:type="spellStart"/>
      <w:r>
        <w:t>EPSBearers</w:t>
      </w:r>
      <w:proofErr w:type="spellEnd"/>
    </w:p>
    <w:p w14:paraId="33CE0E7B" w14:textId="77777777" w:rsidR="00A61A83" w:rsidRDefault="00A61A83" w:rsidP="00A61A83">
      <w:pPr>
        <w:pStyle w:val="Code"/>
      </w:pPr>
    </w:p>
    <w:p w14:paraId="030E5CCE" w14:textId="77777777" w:rsidR="00A61A83" w:rsidRDefault="00A61A83" w:rsidP="00A61A83">
      <w:pPr>
        <w:pStyle w:val="Code"/>
      </w:pPr>
      <w:proofErr w:type="spellStart"/>
      <w:r>
        <w:t>EPSBearers</w:t>
      </w:r>
      <w:proofErr w:type="spellEnd"/>
      <w:r>
        <w:t xml:space="preserve"> ::= SEQUENCE</w:t>
      </w:r>
    </w:p>
    <w:p w14:paraId="590AEF53" w14:textId="77777777" w:rsidR="00A61A83" w:rsidRDefault="00A61A83" w:rsidP="00A61A83">
      <w:pPr>
        <w:pStyle w:val="Code"/>
      </w:pPr>
      <w:r>
        <w:t>{</w:t>
      </w:r>
    </w:p>
    <w:p w14:paraId="138C2E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[1] </w:t>
      </w:r>
      <w:proofErr w:type="spellStart"/>
      <w:r>
        <w:t>EPSBearerID</w:t>
      </w:r>
      <w:proofErr w:type="spellEnd"/>
      <w:r>
        <w:t>,</w:t>
      </w:r>
    </w:p>
    <w:p w14:paraId="03E4A690" w14:textId="77777777" w:rsidR="00A61A83" w:rsidRDefault="00A61A83" w:rsidP="00A61A83">
      <w:pPr>
        <w:pStyle w:val="Code"/>
      </w:pPr>
      <w:r>
        <w:t xml:space="preserve">    pGWS8UserPlaneFTEID [2] FTEID,</w:t>
      </w:r>
    </w:p>
    <w:p w14:paraId="75D682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[3] QCI</w:t>
      </w:r>
    </w:p>
    <w:p w14:paraId="4168D8A5" w14:textId="77777777" w:rsidR="00A61A83" w:rsidRDefault="00A61A83" w:rsidP="00A61A83">
      <w:pPr>
        <w:pStyle w:val="Code"/>
      </w:pPr>
      <w:r>
        <w:t>}</w:t>
      </w:r>
    </w:p>
    <w:p w14:paraId="6E4C0E2D" w14:textId="77777777" w:rsidR="00A61A83" w:rsidRDefault="00A61A83" w:rsidP="00A61A83">
      <w:pPr>
        <w:pStyle w:val="Code"/>
      </w:pPr>
    </w:p>
    <w:p w14:paraId="76C8C530" w14:textId="77777777" w:rsidR="00A61A83" w:rsidRDefault="00A61A83" w:rsidP="00A61A83">
      <w:pPr>
        <w:pStyle w:val="Code"/>
      </w:pPr>
      <w:r>
        <w:t>QCI ::= INTEGER (0..255)</w:t>
      </w:r>
    </w:p>
    <w:p w14:paraId="0F41B18F" w14:textId="77777777" w:rsidR="00A61A83" w:rsidRDefault="00A61A83" w:rsidP="00A61A83">
      <w:pPr>
        <w:pStyle w:val="Code"/>
      </w:pPr>
    </w:p>
    <w:p w14:paraId="66457CCF" w14:textId="77777777" w:rsidR="00A61A83" w:rsidRDefault="00A61A83" w:rsidP="00A61A83">
      <w:pPr>
        <w:pStyle w:val="Code"/>
      </w:pPr>
      <w:proofErr w:type="spellStart"/>
      <w:r>
        <w:t>GTPTunnelInfo</w:t>
      </w:r>
      <w:proofErr w:type="spellEnd"/>
      <w:r>
        <w:t xml:space="preserve"> ::= SEQUENCE</w:t>
      </w:r>
    </w:p>
    <w:p w14:paraId="12D20471" w14:textId="77777777" w:rsidR="00A61A83" w:rsidRDefault="00A61A83" w:rsidP="00A61A83">
      <w:pPr>
        <w:pStyle w:val="Code"/>
      </w:pPr>
      <w:r>
        <w:t>{</w:t>
      </w:r>
    </w:p>
    <w:p w14:paraId="1E0124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fiveGSGTPTunnels</w:t>
      </w:r>
      <w:proofErr w:type="spellEnd"/>
      <w:r>
        <w:t xml:space="preserve"> [1] </w:t>
      </w:r>
      <w:proofErr w:type="spellStart"/>
      <w:r>
        <w:t>FiveGSGTPTunnels</w:t>
      </w:r>
      <w:proofErr w:type="spellEnd"/>
      <w:r>
        <w:t xml:space="preserve"> OPTIONAL</w:t>
      </w:r>
    </w:p>
    <w:p w14:paraId="2CE0B2A9" w14:textId="77777777" w:rsidR="00A61A83" w:rsidRDefault="00A61A83" w:rsidP="00A61A83">
      <w:pPr>
        <w:pStyle w:val="Code"/>
      </w:pPr>
      <w:r>
        <w:t>}</w:t>
      </w:r>
    </w:p>
    <w:p w14:paraId="4332D789" w14:textId="77777777" w:rsidR="00A61A83" w:rsidRDefault="00A61A83" w:rsidP="00A61A83">
      <w:pPr>
        <w:pStyle w:val="Code"/>
      </w:pPr>
    </w:p>
    <w:p w14:paraId="108369F4" w14:textId="77777777" w:rsidR="00A61A83" w:rsidRDefault="00A61A83" w:rsidP="00A61A83">
      <w:pPr>
        <w:pStyle w:val="CodeHeader"/>
      </w:pPr>
      <w:r>
        <w:t>-- ==================</w:t>
      </w:r>
    </w:p>
    <w:p w14:paraId="1C847E8C" w14:textId="77777777" w:rsidR="00A61A83" w:rsidRDefault="00A61A83" w:rsidP="00A61A83">
      <w:pPr>
        <w:pStyle w:val="CodeHeader"/>
      </w:pPr>
      <w:r>
        <w:t>-- 5G UPF definitions</w:t>
      </w:r>
    </w:p>
    <w:p w14:paraId="21F79096" w14:textId="77777777" w:rsidR="00A61A83" w:rsidRDefault="00A61A83" w:rsidP="00A61A83">
      <w:pPr>
        <w:pStyle w:val="Code"/>
      </w:pPr>
      <w:r>
        <w:t>-- ==================</w:t>
      </w:r>
    </w:p>
    <w:p w14:paraId="31728829" w14:textId="77777777" w:rsidR="00A61A83" w:rsidRDefault="00A61A83" w:rsidP="00A61A83">
      <w:pPr>
        <w:pStyle w:val="Code"/>
      </w:pPr>
    </w:p>
    <w:p w14:paraId="11DE532E" w14:textId="77777777" w:rsidR="00A61A83" w:rsidRDefault="00A61A83" w:rsidP="00A61A83">
      <w:pPr>
        <w:pStyle w:val="Code"/>
      </w:pPr>
      <w:r>
        <w:t>UPFCCPDU ::= OCTET STRING</w:t>
      </w:r>
    </w:p>
    <w:p w14:paraId="1929CDBA" w14:textId="77777777" w:rsidR="00A61A83" w:rsidRDefault="00A61A83" w:rsidP="00A61A83">
      <w:pPr>
        <w:pStyle w:val="Code"/>
      </w:pPr>
    </w:p>
    <w:p w14:paraId="73C60D04" w14:textId="77777777" w:rsidR="00A61A83" w:rsidRDefault="00A61A83" w:rsidP="00A61A83">
      <w:pPr>
        <w:pStyle w:val="Code"/>
      </w:pPr>
      <w:r>
        <w:t>-- See clause 6.2.3.8 for the details of this structure</w:t>
      </w:r>
    </w:p>
    <w:p w14:paraId="0FEE585A" w14:textId="77777777" w:rsidR="00A61A83" w:rsidRDefault="00A61A83" w:rsidP="00A61A83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45C03EF3" w14:textId="77777777" w:rsidR="00A61A83" w:rsidRDefault="00A61A83" w:rsidP="00A61A83">
      <w:pPr>
        <w:pStyle w:val="Code"/>
      </w:pPr>
      <w:r>
        <w:t>{</w:t>
      </w:r>
    </w:p>
    <w:p w14:paraId="7B3BCA56" w14:textId="77777777" w:rsidR="00A61A83" w:rsidRDefault="00A61A83" w:rsidP="00A61A83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3FCE52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6933A22C" w14:textId="77777777" w:rsidR="00A61A83" w:rsidRDefault="00A61A83" w:rsidP="00A61A83">
      <w:pPr>
        <w:pStyle w:val="Code"/>
      </w:pPr>
      <w:r>
        <w:t>}</w:t>
      </w:r>
    </w:p>
    <w:p w14:paraId="7CE16EA9" w14:textId="77777777" w:rsidR="00A61A83" w:rsidRDefault="00A61A83" w:rsidP="00A61A83">
      <w:pPr>
        <w:pStyle w:val="Code"/>
      </w:pPr>
    </w:p>
    <w:p w14:paraId="6F5F532F" w14:textId="77777777" w:rsidR="00A61A83" w:rsidRDefault="00A61A83" w:rsidP="00A61A83">
      <w:pPr>
        <w:pStyle w:val="CodeHeader"/>
      </w:pPr>
      <w:r>
        <w:t>-- =================</w:t>
      </w:r>
    </w:p>
    <w:p w14:paraId="370733C7" w14:textId="77777777" w:rsidR="00A61A83" w:rsidRDefault="00A61A83" w:rsidP="00A61A83">
      <w:pPr>
        <w:pStyle w:val="CodeHeader"/>
      </w:pPr>
      <w:r>
        <w:t>-- 5G UPF parameters</w:t>
      </w:r>
    </w:p>
    <w:p w14:paraId="2A5A1CF4" w14:textId="77777777" w:rsidR="00A61A83" w:rsidRDefault="00A61A83" w:rsidP="00A61A83">
      <w:pPr>
        <w:pStyle w:val="Code"/>
      </w:pPr>
      <w:r>
        <w:t>-- =================</w:t>
      </w:r>
    </w:p>
    <w:p w14:paraId="5E15974D" w14:textId="77777777" w:rsidR="00A61A83" w:rsidRDefault="00A61A83" w:rsidP="00A61A83">
      <w:pPr>
        <w:pStyle w:val="Code"/>
      </w:pPr>
    </w:p>
    <w:p w14:paraId="7D5A5CEE" w14:textId="77777777" w:rsidR="00A61A83" w:rsidRDefault="00A61A83" w:rsidP="00A61A83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0EAC0F40" w14:textId="77777777" w:rsidR="00A61A83" w:rsidRDefault="00A61A83" w:rsidP="00A61A83">
      <w:pPr>
        <w:pStyle w:val="Code"/>
      </w:pPr>
      <w:r>
        <w:t>{</w:t>
      </w:r>
    </w:p>
    <w:p w14:paraId="79D1B6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7D48E7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70D978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6203ABC5" w14:textId="77777777" w:rsidR="00A61A83" w:rsidRDefault="00A61A83" w:rsidP="00A61A83">
      <w:pPr>
        <w:pStyle w:val="Code"/>
      </w:pPr>
      <w:r>
        <w:t>}</w:t>
      </w:r>
    </w:p>
    <w:p w14:paraId="41E19C60" w14:textId="77777777" w:rsidR="00A61A83" w:rsidRDefault="00A61A83" w:rsidP="00A61A83">
      <w:pPr>
        <w:pStyle w:val="Code"/>
      </w:pPr>
    </w:p>
    <w:p w14:paraId="0738F9BA" w14:textId="77777777" w:rsidR="00A61A83" w:rsidRDefault="00A61A83" w:rsidP="00A61A83">
      <w:pPr>
        <w:pStyle w:val="Code"/>
      </w:pPr>
      <w:r>
        <w:t>QFI ::= INTEGER (0..63)</w:t>
      </w:r>
    </w:p>
    <w:p w14:paraId="2FD108CC" w14:textId="77777777" w:rsidR="00A61A83" w:rsidRDefault="00A61A83" w:rsidP="00A61A83">
      <w:pPr>
        <w:pStyle w:val="Code"/>
      </w:pPr>
    </w:p>
    <w:p w14:paraId="014B44BE" w14:textId="77777777" w:rsidR="00A61A83" w:rsidRDefault="00A61A83" w:rsidP="00A61A83">
      <w:pPr>
        <w:pStyle w:val="CodeHeader"/>
      </w:pPr>
      <w:r>
        <w:t>-- ==================</w:t>
      </w:r>
    </w:p>
    <w:p w14:paraId="3F98DD34" w14:textId="77777777" w:rsidR="00A61A83" w:rsidRDefault="00A61A83" w:rsidP="00A61A83">
      <w:pPr>
        <w:pStyle w:val="CodeHeader"/>
      </w:pPr>
      <w:r>
        <w:t>-- 5G UDM definitions</w:t>
      </w:r>
    </w:p>
    <w:p w14:paraId="666AE5DC" w14:textId="77777777" w:rsidR="00A61A83" w:rsidRDefault="00A61A83" w:rsidP="00A61A83">
      <w:pPr>
        <w:pStyle w:val="Code"/>
      </w:pPr>
      <w:r>
        <w:t>-- ==================</w:t>
      </w:r>
    </w:p>
    <w:p w14:paraId="2E0129A6" w14:textId="77777777" w:rsidR="00A61A83" w:rsidRDefault="00A61A83" w:rsidP="00A61A83">
      <w:pPr>
        <w:pStyle w:val="Code"/>
      </w:pPr>
    </w:p>
    <w:p w14:paraId="7DA7A163" w14:textId="77777777" w:rsidR="00A61A83" w:rsidRDefault="00A61A83" w:rsidP="00A61A83">
      <w:pPr>
        <w:pStyle w:val="Code"/>
      </w:pPr>
      <w:proofErr w:type="spellStart"/>
      <w:r>
        <w:t>UDMServingSystemMessage</w:t>
      </w:r>
      <w:proofErr w:type="spellEnd"/>
      <w:r>
        <w:t xml:space="preserve"> ::= SEQUENCE</w:t>
      </w:r>
    </w:p>
    <w:p w14:paraId="22E75C3C" w14:textId="77777777" w:rsidR="00A61A83" w:rsidRDefault="00A61A83" w:rsidP="00A61A83">
      <w:pPr>
        <w:pStyle w:val="Code"/>
      </w:pPr>
      <w:r>
        <w:t>{</w:t>
      </w:r>
    </w:p>
    <w:p w14:paraId="20CA3A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0938A5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5D2E5B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568B4D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392727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2E22EA2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0C7D00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328DF8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</w:t>
      </w:r>
    </w:p>
    <w:p w14:paraId="0B701E33" w14:textId="77777777" w:rsidR="00A61A83" w:rsidRDefault="00A61A83" w:rsidP="00A61A83">
      <w:pPr>
        <w:pStyle w:val="Code"/>
      </w:pPr>
      <w:r>
        <w:t>}</w:t>
      </w:r>
    </w:p>
    <w:p w14:paraId="67434A37" w14:textId="77777777" w:rsidR="00A61A83" w:rsidRDefault="00A61A83" w:rsidP="00A61A83">
      <w:pPr>
        <w:pStyle w:val="Code"/>
      </w:pPr>
    </w:p>
    <w:p w14:paraId="1B8308F5" w14:textId="77777777" w:rsidR="00A61A83" w:rsidRDefault="00A61A83" w:rsidP="00A61A83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0CFB64D7" w14:textId="77777777" w:rsidR="00A61A83" w:rsidRDefault="00A61A83" w:rsidP="00A61A83">
      <w:pPr>
        <w:pStyle w:val="Code"/>
      </w:pPr>
      <w:r>
        <w:t>{</w:t>
      </w:r>
    </w:p>
    <w:p w14:paraId="23584A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[1] SUPI OPTIONAL,</w:t>
      </w:r>
    </w:p>
    <w:p w14:paraId="0D3575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[2] PEI OPTIONAL,</w:t>
      </w:r>
    </w:p>
    <w:p w14:paraId="56EFB1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[3] GPSI OPTIONAL,</w:t>
      </w:r>
    </w:p>
    <w:p w14:paraId="44803F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   [4] PEI OPTIONAL,</w:t>
      </w:r>
    </w:p>
    <w:p w14:paraId="0711AC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   [5] SUPI OPTIONAL,</w:t>
      </w:r>
    </w:p>
    <w:p w14:paraId="4C24EC1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   [6] GPSI OPTIONAL,</w:t>
      </w:r>
    </w:p>
    <w:p w14:paraId="3F8264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   [7] </w:t>
      </w:r>
      <w:proofErr w:type="spellStart"/>
      <w:r>
        <w:t>ServiceID</w:t>
      </w:r>
      <w:proofErr w:type="spellEnd"/>
      <w:r>
        <w:t xml:space="preserve"> OPTIONAL,</w:t>
      </w:r>
    </w:p>
    <w:p w14:paraId="085C58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59B253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292F0ECB" w14:textId="77777777" w:rsidR="00A61A83" w:rsidRDefault="00A61A83" w:rsidP="00A61A83">
      <w:pPr>
        <w:pStyle w:val="Code"/>
      </w:pPr>
      <w:r>
        <w:t>}</w:t>
      </w:r>
    </w:p>
    <w:p w14:paraId="0D5742DD" w14:textId="77777777" w:rsidR="00A61A83" w:rsidRDefault="00A61A83" w:rsidP="00A61A83">
      <w:pPr>
        <w:pStyle w:val="Code"/>
      </w:pPr>
    </w:p>
    <w:p w14:paraId="67ACC5D7" w14:textId="77777777" w:rsidR="00A61A83" w:rsidRDefault="00A61A83" w:rsidP="00A61A83">
      <w:pPr>
        <w:pStyle w:val="Code"/>
      </w:pPr>
      <w:proofErr w:type="spellStart"/>
      <w:r>
        <w:t>UDMCancelLocationMessage</w:t>
      </w:r>
      <w:proofErr w:type="spellEnd"/>
      <w:r>
        <w:t xml:space="preserve"> ::= SEQUENCE</w:t>
      </w:r>
    </w:p>
    <w:p w14:paraId="6A2EB3BA" w14:textId="77777777" w:rsidR="00A61A83" w:rsidRDefault="00A61A83" w:rsidP="00A61A83">
      <w:pPr>
        <w:pStyle w:val="Code"/>
      </w:pPr>
      <w:r>
        <w:t>{</w:t>
      </w:r>
    </w:p>
    <w:p w14:paraId="1CB1D2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6CE9CE6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609FA7B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67F326EC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762912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20A7B4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</w:p>
    <w:p w14:paraId="5CC3881B" w14:textId="77777777" w:rsidR="00A61A83" w:rsidRDefault="00A61A83" w:rsidP="00A61A83">
      <w:pPr>
        <w:pStyle w:val="Code"/>
      </w:pPr>
      <w:r>
        <w:t>}</w:t>
      </w:r>
    </w:p>
    <w:p w14:paraId="54496134" w14:textId="77777777" w:rsidR="00A61A83" w:rsidRDefault="00A61A83" w:rsidP="00A61A83">
      <w:pPr>
        <w:pStyle w:val="Code"/>
      </w:pPr>
    </w:p>
    <w:p w14:paraId="1E22E93A" w14:textId="77777777" w:rsidR="00A61A83" w:rsidRDefault="00A61A83" w:rsidP="00A61A83">
      <w:pPr>
        <w:pStyle w:val="Code"/>
      </w:pPr>
      <w:proofErr w:type="spellStart"/>
      <w:r>
        <w:t>UDMLocationInformationResult</w:t>
      </w:r>
      <w:proofErr w:type="spellEnd"/>
      <w:r>
        <w:t xml:space="preserve"> ::= SEQUENCE</w:t>
      </w:r>
    </w:p>
    <w:p w14:paraId="3C5A07AC" w14:textId="77777777" w:rsidR="00A61A83" w:rsidRDefault="00A61A83" w:rsidP="00A61A83">
      <w:pPr>
        <w:pStyle w:val="Code"/>
      </w:pPr>
      <w:r>
        <w:t>{</w:t>
      </w:r>
    </w:p>
    <w:p w14:paraId="64E534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482610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[2] PEI OPTIONAL,</w:t>
      </w:r>
    </w:p>
    <w:p w14:paraId="7754F6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[3] GPSI OPTIONAL,</w:t>
      </w:r>
    </w:p>
    <w:p w14:paraId="117865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   [4] </w:t>
      </w:r>
      <w:proofErr w:type="spellStart"/>
      <w:r>
        <w:t>UDMLocationInfoRequest</w:t>
      </w:r>
      <w:proofErr w:type="spellEnd"/>
      <w:r>
        <w:t>,</w:t>
      </w:r>
    </w:p>
    <w:p w14:paraId="52E513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   [5] PLMNID OPTIONAL,</w:t>
      </w:r>
    </w:p>
    <w:p w14:paraId="391AB2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504A1A9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   [7] NFID OPTIONAL,</w:t>
      </w:r>
    </w:p>
    <w:p w14:paraId="45EB14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   [8] NFID OPTIONAL,</w:t>
      </w:r>
    </w:p>
    <w:p w14:paraId="668ED4E3" w14:textId="77777777" w:rsidR="00A61A83" w:rsidRDefault="00A61A83" w:rsidP="00A61A83">
      <w:pPr>
        <w:pStyle w:val="Code"/>
      </w:pPr>
      <w:r>
        <w:t xml:space="preserve">    location                 [9] Location OPTIONAL,</w:t>
      </w:r>
    </w:p>
    <w:p w14:paraId="1089ED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167927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[11] </w:t>
      </w:r>
      <w:proofErr w:type="spellStart"/>
      <w:r>
        <w:t>UDMProblemDetails</w:t>
      </w:r>
      <w:proofErr w:type="spellEnd"/>
      <w:r>
        <w:t xml:space="preserve"> OPTIONAL</w:t>
      </w:r>
    </w:p>
    <w:p w14:paraId="40FEEF2B" w14:textId="77777777" w:rsidR="00A61A83" w:rsidRDefault="00A61A83" w:rsidP="00A61A83">
      <w:pPr>
        <w:pStyle w:val="Code"/>
      </w:pPr>
      <w:r>
        <w:t>}</w:t>
      </w:r>
    </w:p>
    <w:p w14:paraId="0F2A268E" w14:textId="77777777" w:rsidR="00A61A83" w:rsidRDefault="00A61A83" w:rsidP="00A61A83">
      <w:pPr>
        <w:pStyle w:val="Code"/>
      </w:pPr>
    </w:p>
    <w:p w14:paraId="5F15D892" w14:textId="77777777" w:rsidR="00A61A83" w:rsidRDefault="00A61A83" w:rsidP="00A61A83">
      <w:pPr>
        <w:pStyle w:val="Code"/>
      </w:pPr>
      <w:proofErr w:type="spellStart"/>
      <w:r>
        <w:t>UDMUEInformationResponse</w:t>
      </w:r>
      <w:proofErr w:type="spellEnd"/>
      <w:r>
        <w:t xml:space="preserve"> ::= SEQUENCE</w:t>
      </w:r>
    </w:p>
    <w:p w14:paraId="642241B6" w14:textId="77777777" w:rsidR="00A61A83" w:rsidRDefault="00A61A83" w:rsidP="00A61A83">
      <w:pPr>
        <w:pStyle w:val="Code"/>
      </w:pPr>
      <w:r>
        <w:t>{</w:t>
      </w:r>
    </w:p>
    <w:p w14:paraId="113FD9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99382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   [2] </w:t>
      </w:r>
      <w:proofErr w:type="spellStart"/>
      <w:r>
        <w:t>UEContextInfo</w:t>
      </w:r>
      <w:proofErr w:type="spellEnd"/>
      <w:r>
        <w:t xml:space="preserve"> OPTIONAL,</w:t>
      </w:r>
    </w:p>
    <w:p w14:paraId="0B110A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   [3] </w:t>
      </w:r>
      <w:proofErr w:type="spellStart"/>
      <w:r>
        <w:t>FiveGSUserStateInfo</w:t>
      </w:r>
      <w:proofErr w:type="spellEnd"/>
      <w:r>
        <w:t xml:space="preserve"> OPTIONAL,</w:t>
      </w:r>
    </w:p>
    <w:p w14:paraId="27BEF2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fiveGSRVCCInfo</w:t>
      </w:r>
      <w:proofErr w:type="spellEnd"/>
      <w:r>
        <w:t xml:space="preserve">              [4] </w:t>
      </w:r>
      <w:proofErr w:type="spellStart"/>
      <w:r>
        <w:t>FiveGSRVCCInfo</w:t>
      </w:r>
      <w:proofErr w:type="spellEnd"/>
      <w:r>
        <w:t xml:space="preserve"> OPTIONAL,</w:t>
      </w:r>
    </w:p>
    <w:p w14:paraId="63680A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[5] </w:t>
      </w:r>
      <w:proofErr w:type="spellStart"/>
      <w:r>
        <w:t>UDMProblemDetails</w:t>
      </w:r>
      <w:proofErr w:type="spellEnd"/>
      <w:r>
        <w:t xml:space="preserve"> OPTIONAL</w:t>
      </w:r>
    </w:p>
    <w:p w14:paraId="29726ECD" w14:textId="77777777" w:rsidR="00A61A83" w:rsidRDefault="00A61A83" w:rsidP="00A61A83">
      <w:pPr>
        <w:pStyle w:val="Code"/>
      </w:pPr>
      <w:r>
        <w:t>}</w:t>
      </w:r>
    </w:p>
    <w:p w14:paraId="261187A4" w14:textId="77777777" w:rsidR="00A61A83" w:rsidRDefault="00A61A83" w:rsidP="00A61A83">
      <w:pPr>
        <w:pStyle w:val="Code"/>
      </w:pPr>
    </w:p>
    <w:p w14:paraId="098D57E7" w14:textId="77777777" w:rsidR="00A61A83" w:rsidRDefault="00A61A83" w:rsidP="00A61A83">
      <w:pPr>
        <w:pStyle w:val="Code"/>
      </w:pPr>
      <w:proofErr w:type="spellStart"/>
      <w:r>
        <w:t>UDMUEAuthenticationResponse</w:t>
      </w:r>
      <w:proofErr w:type="spellEnd"/>
      <w:r>
        <w:t xml:space="preserve"> ::= SEQUENCE</w:t>
      </w:r>
    </w:p>
    <w:p w14:paraId="0E71EAAC" w14:textId="77777777" w:rsidR="00A61A83" w:rsidRDefault="00A61A83" w:rsidP="00A61A83">
      <w:pPr>
        <w:pStyle w:val="Code"/>
      </w:pPr>
      <w:r>
        <w:t>{</w:t>
      </w:r>
    </w:p>
    <w:p w14:paraId="434493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38D535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r>
        <w:t xml:space="preserve">   [2] </w:t>
      </w:r>
      <w:proofErr w:type="spellStart"/>
      <w:r>
        <w:t>UDMAuthenticationInfoRequest</w:t>
      </w:r>
      <w:proofErr w:type="spellEnd"/>
      <w:r>
        <w:t>,</w:t>
      </w:r>
    </w:p>
    <w:p w14:paraId="66798C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   [3] BOOLEAN OPTIONAL,</w:t>
      </w:r>
    </w:p>
    <w:p w14:paraId="601F96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[4] </w:t>
      </w:r>
      <w:proofErr w:type="spellStart"/>
      <w:r>
        <w:t>UDMProblemDetails</w:t>
      </w:r>
      <w:proofErr w:type="spellEnd"/>
      <w:r>
        <w:t xml:space="preserve"> OPTIONAL</w:t>
      </w:r>
    </w:p>
    <w:p w14:paraId="36E3F7A9" w14:textId="77777777" w:rsidR="00A61A83" w:rsidRDefault="00A61A83" w:rsidP="00A61A83">
      <w:pPr>
        <w:pStyle w:val="Code"/>
      </w:pPr>
      <w:r>
        <w:t>}</w:t>
      </w:r>
    </w:p>
    <w:p w14:paraId="62A0EA8E" w14:textId="77777777" w:rsidR="00A61A83" w:rsidRDefault="00A61A83" w:rsidP="00A61A83">
      <w:pPr>
        <w:pStyle w:val="Code"/>
      </w:pPr>
    </w:p>
    <w:p w14:paraId="52533375" w14:textId="77777777" w:rsidR="00A61A83" w:rsidRDefault="00A61A83" w:rsidP="00A61A83">
      <w:pPr>
        <w:pStyle w:val="CodeHeader"/>
      </w:pPr>
      <w:r>
        <w:t>-- =================</w:t>
      </w:r>
    </w:p>
    <w:p w14:paraId="5CEA0298" w14:textId="77777777" w:rsidR="00A61A83" w:rsidRDefault="00A61A83" w:rsidP="00A61A83">
      <w:pPr>
        <w:pStyle w:val="CodeHeader"/>
      </w:pPr>
      <w:r>
        <w:t>-- 5G UDM parameters</w:t>
      </w:r>
    </w:p>
    <w:p w14:paraId="18725B0F" w14:textId="77777777" w:rsidR="00A61A83" w:rsidRDefault="00A61A83" w:rsidP="00A61A83">
      <w:pPr>
        <w:pStyle w:val="Code"/>
      </w:pPr>
      <w:r>
        <w:t>-- =================</w:t>
      </w:r>
    </w:p>
    <w:p w14:paraId="761C201E" w14:textId="77777777" w:rsidR="00A61A83" w:rsidRDefault="00A61A83" w:rsidP="00A61A83">
      <w:pPr>
        <w:pStyle w:val="Code"/>
      </w:pPr>
    </w:p>
    <w:p w14:paraId="30091EA7" w14:textId="77777777" w:rsidR="00A61A83" w:rsidRDefault="00A61A83" w:rsidP="00A61A83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68E9BAF7" w14:textId="77777777" w:rsidR="00A61A83" w:rsidRDefault="00A61A83" w:rsidP="00A61A83">
      <w:pPr>
        <w:pStyle w:val="Code"/>
      </w:pPr>
      <w:r>
        <w:t>{</w:t>
      </w:r>
    </w:p>
    <w:p w14:paraId="69B68ED0" w14:textId="77777777" w:rsidR="00A61A83" w:rsidRDefault="00A61A83" w:rsidP="00A61A83">
      <w:pPr>
        <w:pStyle w:val="Code"/>
      </w:pPr>
      <w:r>
        <w:t xml:space="preserve">    amf3GPPAccessRegistration(0),</w:t>
      </w:r>
    </w:p>
    <w:p w14:paraId="1B91AFC9" w14:textId="77777777" w:rsidR="00A61A83" w:rsidRDefault="00A61A83" w:rsidP="00A61A83">
      <w:pPr>
        <w:pStyle w:val="Code"/>
      </w:pPr>
      <w:r>
        <w:t xml:space="preserve">    amfNon3GPPAccessRegistration(1),</w:t>
      </w:r>
    </w:p>
    <w:p w14:paraId="3F116CEA" w14:textId="77777777" w:rsidR="00A61A83" w:rsidRDefault="00A61A83" w:rsidP="00A61A83">
      <w:pPr>
        <w:pStyle w:val="Code"/>
      </w:pPr>
      <w:r>
        <w:t xml:space="preserve">    unknown(2)</w:t>
      </w:r>
    </w:p>
    <w:p w14:paraId="1A8C1E02" w14:textId="77777777" w:rsidR="00A61A83" w:rsidRDefault="00A61A83" w:rsidP="00A61A83">
      <w:pPr>
        <w:pStyle w:val="Code"/>
      </w:pPr>
      <w:r>
        <w:t>}</w:t>
      </w:r>
    </w:p>
    <w:p w14:paraId="0C67F3C5" w14:textId="77777777" w:rsidR="00A61A83" w:rsidRDefault="00A61A83" w:rsidP="00A61A83">
      <w:pPr>
        <w:pStyle w:val="Code"/>
      </w:pPr>
    </w:p>
    <w:p w14:paraId="0AFF7328" w14:textId="77777777" w:rsidR="00A61A83" w:rsidRDefault="00A61A83" w:rsidP="00A61A83">
      <w:pPr>
        <w:pStyle w:val="Code"/>
      </w:pPr>
      <w:proofErr w:type="spellStart"/>
      <w:r>
        <w:t>UDMSubscriberRecordChangeMethod</w:t>
      </w:r>
      <w:proofErr w:type="spellEnd"/>
      <w:r>
        <w:t xml:space="preserve"> ::= ENUMERATED</w:t>
      </w:r>
    </w:p>
    <w:p w14:paraId="04F18DEA" w14:textId="77777777" w:rsidR="00A61A83" w:rsidRDefault="00A61A83" w:rsidP="00A61A83">
      <w:pPr>
        <w:pStyle w:val="Code"/>
      </w:pPr>
      <w:r>
        <w:t>{</w:t>
      </w:r>
    </w:p>
    <w:p w14:paraId="41DE0F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7EFE70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023F91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5BB29F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6E983EA0" w14:textId="77777777" w:rsidR="00A61A83" w:rsidRDefault="00A61A83" w:rsidP="00A61A83">
      <w:pPr>
        <w:pStyle w:val="Code"/>
      </w:pPr>
      <w:r>
        <w:t xml:space="preserve">    unknown(5),</w:t>
      </w:r>
    </w:p>
    <w:p w14:paraId="61A7656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6DEAF69D" w14:textId="77777777" w:rsidR="00A61A83" w:rsidRDefault="00A61A83" w:rsidP="00A61A83">
      <w:pPr>
        <w:pStyle w:val="Code"/>
      </w:pPr>
      <w:r>
        <w:t>}</w:t>
      </w:r>
    </w:p>
    <w:p w14:paraId="6A03D414" w14:textId="77777777" w:rsidR="00A61A83" w:rsidRDefault="00A61A83" w:rsidP="00A61A83">
      <w:pPr>
        <w:pStyle w:val="Code"/>
      </w:pPr>
    </w:p>
    <w:p w14:paraId="2FEBE499" w14:textId="77777777" w:rsidR="00A61A83" w:rsidRDefault="00A61A83" w:rsidP="00A61A83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07AD998D" w14:textId="77777777" w:rsidR="00A61A83" w:rsidRDefault="00A61A83" w:rsidP="00A61A83">
      <w:pPr>
        <w:pStyle w:val="Code"/>
      </w:pPr>
      <w:r>
        <w:t>{</w:t>
      </w:r>
    </w:p>
    <w:p w14:paraId="29E87324" w14:textId="77777777" w:rsidR="00A61A83" w:rsidRDefault="00A61A83" w:rsidP="00A61A83">
      <w:pPr>
        <w:pStyle w:val="Code"/>
      </w:pPr>
      <w:r>
        <w:t xml:space="preserve">    aMF3GPPAccessDeregistration(1),</w:t>
      </w:r>
    </w:p>
    <w:p w14:paraId="5595F967" w14:textId="77777777" w:rsidR="00A61A83" w:rsidRDefault="00A61A83" w:rsidP="00A61A83">
      <w:pPr>
        <w:pStyle w:val="Code"/>
      </w:pPr>
      <w:r>
        <w:t xml:space="preserve">    aMFNon3GPPAccessDeregistration(2),</w:t>
      </w:r>
    </w:p>
    <w:p w14:paraId="758DCF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5C639DA5" w14:textId="77777777" w:rsidR="00A61A83" w:rsidRDefault="00A61A83" w:rsidP="00A61A83">
      <w:pPr>
        <w:pStyle w:val="Code"/>
      </w:pPr>
      <w:r>
        <w:t xml:space="preserve">    unknown(4)</w:t>
      </w:r>
    </w:p>
    <w:p w14:paraId="74A39F7A" w14:textId="77777777" w:rsidR="00A61A83" w:rsidRDefault="00A61A83" w:rsidP="00A61A83">
      <w:pPr>
        <w:pStyle w:val="Code"/>
      </w:pPr>
      <w:r>
        <w:t>}</w:t>
      </w:r>
    </w:p>
    <w:p w14:paraId="4429F1AC" w14:textId="77777777" w:rsidR="00A61A83" w:rsidRDefault="00A61A83" w:rsidP="00A61A83">
      <w:pPr>
        <w:pStyle w:val="Code"/>
      </w:pPr>
    </w:p>
    <w:p w14:paraId="1829321F" w14:textId="77777777" w:rsidR="00A61A83" w:rsidRDefault="00A61A83" w:rsidP="00A61A83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7F74928B" w14:textId="77777777" w:rsidR="00A61A83" w:rsidRDefault="00A61A83" w:rsidP="00A61A83">
      <w:pPr>
        <w:pStyle w:val="Code"/>
      </w:pPr>
      <w:r>
        <w:t>{</w:t>
      </w:r>
    </w:p>
    <w:p w14:paraId="3626E3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0CE103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2F476BF3" w14:textId="77777777" w:rsidR="00A61A83" w:rsidRDefault="00A61A83" w:rsidP="00A61A83">
      <w:pPr>
        <w:pStyle w:val="Code"/>
      </w:pPr>
      <w:r>
        <w:t>}</w:t>
      </w:r>
    </w:p>
    <w:p w14:paraId="620502BF" w14:textId="77777777" w:rsidR="00A61A83" w:rsidRDefault="00A61A83" w:rsidP="00A61A83">
      <w:pPr>
        <w:pStyle w:val="Code"/>
      </w:pPr>
    </w:p>
    <w:p w14:paraId="75473F70" w14:textId="77777777" w:rsidR="00A61A83" w:rsidRDefault="00A61A83" w:rsidP="00A61A83">
      <w:pPr>
        <w:pStyle w:val="Code"/>
      </w:pPr>
      <w:r>
        <w:t>CAGID ::= UTF8String</w:t>
      </w:r>
    </w:p>
    <w:p w14:paraId="495994A9" w14:textId="77777777" w:rsidR="00A61A83" w:rsidRDefault="00A61A83" w:rsidP="00A61A83">
      <w:pPr>
        <w:pStyle w:val="Code"/>
      </w:pPr>
    </w:p>
    <w:p w14:paraId="0CA903AB" w14:textId="77777777" w:rsidR="00A61A83" w:rsidRDefault="00A61A83" w:rsidP="00A61A83">
      <w:pPr>
        <w:pStyle w:val="Code"/>
      </w:pPr>
      <w:proofErr w:type="spellStart"/>
      <w:r>
        <w:t>UDMAuthenticationInfoRequest</w:t>
      </w:r>
      <w:proofErr w:type="spellEnd"/>
      <w:r>
        <w:t xml:space="preserve"> ::= SEQUENCE</w:t>
      </w:r>
    </w:p>
    <w:p w14:paraId="4AFE7CA7" w14:textId="77777777" w:rsidR="00A61A83" w:rsidRDefault="00A61A83" w:rsidP="00A61A83">
      <w:pPr>
        <w:pStyle w:val="Code"/>
      </w:pPr>
      <w:r>
        <w:t>{</w:t>
      </w:r>
    </w:p>
    <w:p w14:paraId="200102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infoRequestType</w:t>
      </w:r>
      <w:proofErr w:type="spellEnd"/>
      <w:r>
        <w:t xml:space="preserve">    [1] </w:t>
      </w:r>
      <w:proofErr w:type="spellStart"/>
      <w:r>
        <w:t>UDMInfoRequestType</w:t>
      </w:r>
      <w:proofErr w:type="spellEnd"/>
      <w:r>
        <w:t>,</w:t>
      </w:r>
    </w:p>
    <w:p w14:paraId="61B9E3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   [2] SEQUENCE SIZE(1..MAX) OF </w:t>
      </w:r>
      <w:proofErr w:type="spellStart"/>
      <w:r>
        <w:t>SubscriberIdentifier</w:t>
      </w:r>
      <w:proofErr w:type="spellEnd"/>
      <w:r>
        <w:t>,</w:t>
      </w:r>
    </w:p>
    <w:p w14:paraId="335F5975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authType</w:t>
      </w:r>
      <w:proofErr w:type="spellEnd"/>
      <w:r>
        <w:t xml:space="preserve">           [3] </w:t>
      </w:r>
      <w:proofErr w:type="spellStart"/>
      <w:r>
        <w:t>PrimaryAuthenticationType</w:t>
      </w:r>
      <w:proofErr w:type="spellEnd"/>
      <w:r>
        <w:t>,</w:t>
      </w:r>
    </w:p>
    <w:p w14:paraId="6BF7A4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166FFD1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   [5] NFID OPTIONAL,</w:t>
      </w:r>
    </w:p>
    <w:p w14:paraId="614DA6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cellCAGInfo</w:t>
      </w:r>
      <w:proofErr w:type="spellEnd"/>
      <w:r>
        <w:t xml:space="preserve">        [6] CAGID OPTIONAL,</w:t>
      </w:r>
    </w:p>
    <w:p w14:paraId="7AF8CD4B" w14:textId="77777777" w:rsidR="00A61A83" w:rsidRDefault="00A61A83" w:rsidP="00A61A83">
      <w:pPr>
        <w:pStyle w:val="Code"/>
      </w:pPr>
      <w:r>
        <w:t xml:space="preserve">    n5GCIndicator      [7] BOOLEAN OPTIONAL</w:t>
      </w:r>
    </w:p>
    <w:p w14:paraId="35E8A5D1" w14:textId="77777777" w:rsidR="00A61A83" w:rsidRDefault="00A61A83" w:rsidP="00A61A83">
      <w:pPr>
        <w:pStyle w:val="Code"/>
      </w:pPr>
      <w:r>
        <w:t>}</w:t>
      </w:r>
    </w:p>
    <w:p w14:paraId="392E083C" w14:textId="77777777" w:rsidR="00A61A83" w:rsidRDefault="00A61A83" w:rsidP="00A61A83">
      <w:pPr>
        <w:pStyle w:val="Code"/>
      </w:pPr>
    </w:p>
    <w:p w14:paraId="35FEC050" w14:textId="77777777" w:rsidR="00A61A83" w:rsidRDefault="00A61A83" w:rsidP="00A61A83">
      <w:pPr>
        <w:pStyle w:val="Code"/>
      </w:pPr>
      <w:proofErr w:type="spellStart"/>
      <w:r>
        <w:t>UDMLocationInfoRequest</w:t>
      </w:r>
      <w:proofErr w:type="spellEnd"/>
      <w:r>
        <w:t xml:space="preserve"> ::= SEQUENCE</w:t>
      </w:r>
    </w:p>
    <w:p w14:paraId="092480BA" w14:textId="77777777" w:rsidR="00A61A83" w:rsidRDefault="00A61A83" w:rsidP="00A61A83">
      <w:pPr>
        <w:pStyle w:val="Code"/>
      </w:pPr>
      <w:r>
        <w:t>{</w:t>
      </w:r>
    </w:p>
    <w:p w14:paraId="586B13DE" w14:textId="77777777" w:rsidR="00A61A83" w:rsidRDefault="00A61A83" w:rsidP="00A61A83">
      <w:pPr>
        <w:pStyle w:val="Code"/>
      </w:pPr>
      <w:r>
        <w:t xml:space="preserve">    requested5GSLocation     [1] BOOLEAN OPTIONAL,</w:t>
      </w:r>
    </w:p>
    <w:p w14:paraId="1EE623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7DF0EA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requestedRATType</w:t>
      </w:r>
      <w:proofErr w:type="spellEnd"/>
      <w:r>
        <w:t xml:space="preserve">         [3] BOOLEAN OPTIONAL,</w:t>
      </w:r>
    </w:p>
    <w:p w14:paraId="1E516D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   [4] BOOLEAN OPTIONAL,</w:t>
      </w:r>
    </w:p>
    <w:p w14:paraId="34D1F0A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   [5] BOOLEAN OPTIONAL</w:t>
      </w:r>
    </w:p>
    <w:p w14:paraId="750926F4" w14:textId="77777777" w:rsidR="00A61A83" w:rsidRDefault="00A61A83" w:rsidP="00A61A83">
      <w:pPr>
        <w:pStyle w:val="Code"/>
      </w:pPr>
      <w:r>
        <w:t>}</w:t>
      </w:r>
    </w:p>
    <w:p w14:paraId="7B285001" w14:textId="77777777" w:rsidR="00A61A83" w:rsidRDefault="00A61A83" w:rsidP="00A61A83">
      <w:pPr>
        <w:pStyle w:val="Code"/>
      </w:pPr>
    </w:p>
    <w:p w14:paraId="54922FD2" w14:textId="77777777" w:rsidR="00A61A83" w:rsidRDefault="00A61A83" w:rsidP="00A61A83">
      <w:pPr>
        <w:pStyle w:val="Code"/>
      </w:pPr>
      <w:proofErr w:type="spellStart"/>
      <w:r>
        <w:t>UDMProblemDetails</w:t>
      </w:r>
      <w:proofErr w:type="spellEnd"/>
      <w:r>
        <w:t xml:space="preserve"> ::= SEQUENCE</w:t>
      </w:r>
    </w:p>
    <w:p w14:paraId="07417611" w14:textId="77777777" w:rsidR="00A61A83" w:rsidRDefault="00A61A83" w:rsidP="00A61A83">
      <w:pPr>
        <w:pStyle w:val="Code"/>
      </w:pPr>
      <w:r>
        <w:t>{</w:t>
      </w:r>
    </w:p>
    <w:p w14:paraId="755B176E" w14:textId="77777777" w:rsidR="00A61A83" w:rsidRDefault="00A61A83" w:rsidP="00A61A83">
      <w:pPr>
        <w:pStyle w:val="Code"/>
      </w:pPr>
      <w:r>
        <w:t xml:space="preserve">    cause        [1] </w:t>
      </w:r>
      <w:proofErr w:type="spellStart"/>
      <w:r>
        <w:t>UDMProblemDetailsCause</w:t>
      </w:r>
      <w:proofErr w:type="spellEnd"/>
      <w:r>
        <w:t xml:space="preserve"> OPTIONAL</w:t>
      </w:r>
    </w:p>
    <w:p w14:paraId="429ECC13" w14:textId="77777777" w:rsidR="00A61A83" w:rsidRDefault="00A61A83" w:rsidP="00A61A83">
      <w:pPr>
        <w:pStyle w:val="Code"/>
      </w:pPr>
      <w:r>
        <w:t>}</w:t>
      </w:r>
    </w:p>
    <w:p w14:paraId="6107CB25" w14:textId="77777777" w:rsidR="00A61A83" w:rsidRDefault="00A61A83" w:rsidP="00A61A83">
      <w:pPr>
        <w:pStyle w:val="Code"/>
      </w:pPr>
    </w:p>
    <w:p w14:paraId="030926E8" w14:textId="77777777" w:rsidR="00A61A83" w:rsidRDefault="00A61A83" w:rsidP="00A61A83">
      <w:pPr>
        <w:pStyle w:val="Code"/>
      </w:pPr>
      <w:proofErr w:type="spellStart"/>
      <w:r>
        <w:t>UDMProblemDetailsCause</w:t>
      </w:r>
      <w:proofErr w:type="spellEnd"/>
      <w:r>
        <w:t xml:space="preserve"> ::= CHOICE</w:t>
      </w:r>
    </w:p>
    <w:p w14:paraId="11264B4E" w14:textId="77777777" w:rsidR="00A61A83" w:rsidRDefault="00A61A83" w:rsidP="00A61A83">
      <w:pPr>
        <w:pStyle w:val="Code"/>
      </w:pPr>
      <w:r>
        <w:t>{</w:t>
      </w:r>
    </w:p>
    <w:p w14:paraId="0523AB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uDMDefinedCause</w:t>
      </w:r>
      <w:proofErr w:type="spellEnd"/>
      <w:r>
        <w:t xml:space="preserve">       [1] </w:t>
      </w:r>
      <w:proofErr w:type="spellStart"/>
      <w:r>
        <w:t>UDMDefinedCause</w:t>
      </w:r>
      <w:proofErr w:type="spellEnd"/>
      <w:r>
        <w:t>,</w:t>
      </w:r>
    </w:p>
    <w:p w14:paraId="447A3F1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   [2] </w:t>
      </w:r>
      <w:proofErr w:type="spellStart"/>
      <w:r>
        <w:t>UDMProblemDetailsOtherCause</w:t>
      </w:r>
      <w:proofErr w:type="spellEnd"/>
    </w:p>
    <w:p w14:paraId="20D3CFB1" w14:textId="77777777" w:rsidR="00A61A83" w:rsidRDefault="00A61A83" w:rsidP="00A61A83">
      <w:pPr>
        <w:pStyle w:val="Code"/>
      </w:pPr>
      <w:r>
        <w:t>}</w:t>
      </w:r>
    </w:p>
    <w:p w14:paraId="78D38DD1" w14:textId="77777777" w:rsidR="00A61A83" w:rsidRDefault="00A61A83" w:rsidP="00A61A83">
      <w:pPr>
        <w:pStyle w:val="Code"/>
      </w:pPr>
    </w:p>
    <w:p w14:paraId="66F486EE" w14:textId="77777777" w:rsidR="00A61A83" w:rsidRDefault="00A61A83" w:rsidP="00A61A83">
      <w:pPr>
        <w:pStyle w:val="Code"/>
      </w:pPr>
      <w:proofErr w:type="spellStart"/>
      <w:r>
        <w:t>UDMDefinedCause</w:t>
      </w:r>
      <w:proofErr w:type="spellEnd"/>
      <w:r>
        <w:t xml:space="preserve"> ::= ENUMERATED</w:t>
      </w:r>
    </w:p>
    <w:p w14:paraId="4DE949FA" w14:textId="77777777" w:rsidR="00A61A83" w:rsidRDefault="00A61A83" w:rsidP="00A61A83">
      <w:pPr>
        <w:pStyle w:val="Code"/>
      </w:pPr>
      <w:r>
        <w:t>{</w:t>
      </w:r>
    </w:p>
    <w:p w14:paraId="09C7DC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userNotFound</w:t>
      </w:r>
      <w:proofErr w:type="spellEnd"/>
      <w:r>
        <w:t>(1),</w:t>
      </w:r>
    </w:p>
    <w:p w14:paraId="536D99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dataNotFound</w:t>
      </w:r>
      <w:proofErr w:type="spellEnd"/>
      <w:r>
        <w:t>(2),</w:t>
      </w:r>
    </w:p>
    <w:p w14:paraId="2EB15F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659D33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subscriptionNotFound</w:t>
      </w:r>
      <w:proofErr w:type="spellEnd"/>
      <w:r>
        <w:t>(4),</w:t>
      </w:r>
    </w:p>
    <w:p w14:paraId="5AC0A8B9" w14:textId="77777777" w:rsidR="00A61A83" w:rsidRDefault="00A61A83" w:rsidP="00A61A83">
      <w:pPr>
        <w:pStyle w:val="Code"/>
      </w:pPr>
      <w:r>
        <w:t xml:space="preserve">    other(5)</w:t>
      </w:r>
    </w:p>
    <w:p w14:paraId="2C15B293" w14:textId="77777777" w:rsidR="00A61A83" w:rsidRDefault="00A61A83" w:rsidP="00A61A83">
      <w:pPr>
        <w:pStyle w:val="Code"/>
      </w:pPr>
      <w:r>
        <w:t>}</w:t>
      </w:r>
    </w:p>
    <w:p w14:paraId="5770846C" w14:textId="77777777" w:rsidR="00A61A83" w:rsidRDefault="00A61A83" w:rsidP="00A61A83">
      <w:pPr>
        <w:pStyle w:val="Code"/>
      </w:pPr>
    </w:p>
    <w:p w14:paraId="129506F8" w14:textId="77777777" w:rsidR="00A61A83" w:rsidRDefault="00A61A83" w:rsidP="00A61A83">
      <w:pPr>
        <w:pStyle w:val="Code"/>
      </w:pPr>
      <w:proofErr w:type="spellStart"/>
      <w:r>
        <w:t>UDMInfoRequestType</w:t>
      </w:r>
      <w:proofErr w:type="spellEnd"/>
      <w:r>
        <w:t xml:space="preserve"> ::= ENUMERATED</w:t>
      </w:r>
    </w:p>
    <w:p w14:paraId="7A390280" w14:textId="77777777" w:rsidR="00A61A83" w:rsidRDefault="00A61A83" w:rsidP="00A61A83">
      <w:pPr>
        <w:pStyle w:val="Code"/>
      </w:pPr>
      <w:r>
        <w:t>{</w:t>
      </w:r>
    </w:p>
    <w:p w14:paraId="7821E1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hSS</w:t>
      </w:r>
      <w:proofErr w:type="spellEnd"/>
      <w:r>
        <w:t>(1),</w:t>
      </w:r>
    </w:p>
    <w:p w14:paraId="46CF5F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aUSF</w:t>
      </w:r>
      <w:proofErr w:type="spellEnd"/>
      <w:r>
        <w:t>(2),</w:t>
      </w:r>
    </w:p>
    <w:p w14:paraId="1C9B7CDD" w14:textId="77777777" w:rsidR="00A61A83" w:rsidRDefault="00A61A83" w:rsidP="00A61A83">
      <w:pPr>
        <w:pStyle w:val="Code"/>
      </w:pPr>
      <w:r>
        <w:t xml:space="preserve">    other(3)</w:t>
      </w:r>
    </w:p>
    <w:p w14:paraId="1411FD02" w14:textId="77777777" w:rsidR="00A61A83" w:rsidRDefault="00A61A83" w:rsidP="00A61A83">
      <w:pPr>
        <w:pStyle w:val="Code"/>
      </w:pPr>
      <w:r>
        <w:t>}</w:t>
      </w:r>
    </w:p>
    <w:p w14:paraId="1123FD96" w14:textId="77777777" w:rsidR="00A61A83" w:rsidRDefault="00A61A83" w:rsidP="00A61A83">
      <w:pPr>
        <w:pStyle w:val="Code"/>
      </w:pPr>
    </w:p>
    <w:p w14:paraId="2CC41E63" w14:textId="77777777" w:rsidR="00A61A83" w:rsidRDefault="00A61A83" w:rsidP="00A61A83">
      <w:pPr>
        <w:pStyle w:val="Code"/>
      </w:pPr>
      <w:proofErr w:type="spellStart"/>
      <w:r>
        <w:t>UDMProblemDetailsOtherCause</w:t>
      </w:r>
      <w:proofErr w:type="spellEnd"/>
      <w:r>
        <w:t xml:space="preserve"> ::= SEQUENCE</w:t>
      </w:r>
    </w:p>
    <w:p w14:paraId="7ACE8CF6" w14:textId="77777777" w:rsidR="00A61A83" w:rsidRDefault="00A61A83" w:rsidP="00A61A83">
      <w:pPr>
        <w:pStyle w:val="Code"/>
      </w:pPr>
      <w:r>
        <w:t>{</w:t>
      </w:r>
    </w:p>
    <w:p w14:paraId="6102A0C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r>
        <w:t xml:space="preserve">   [1] UTF8String OPTIONAL,</w:t>
      </w:r>
    </w:p>
    <w:p w14:paraId="3CDE7285" w14:textId="77777777" w:rsidR="00A61A83" w:rsidRDefault="00A61A83" w:rsidP="00A61A83">
      <w:pPr>
        <w:pStyle w:val="Code"/>
      </w:pPr>
      <w:r>
        <w:t xml:space="preserve">    title                [2] UTF8String OPTIONAL,</w:t>
      </w:r>
    </w:p>
    <w:p w14:paraId="3CDC20B3" w14:textId="77777777" w:rsidR="00A61A83" w:rsidRDefault="00A61A83" w:rsidP="00A61A83">
      <w:pPr>
        <w:pStyle w:val="Code"/>
      </w:pPr>
      <w:r>
        <w:t xml:space="preserve">    status               [3] INTEGER OPTIONAL,</w:t>
      </w:r>
    </w:p>
    <w:p w14:paraId="63DF3856" w14:textId="77777777" w:rsidR="00A61A83" w:rsidRDefault="00A61A83" w:rsidP="00A61A83">
      <w:pPr>
        <w:pStyle w:val="Code"/>
      </w:pPr>
      <w:r>
        <w:t xml:space="preserve">    detail               [4] UTF8String OPTIONAL,</w:t>
      </w:r>
    </w:p>
    <w:p w14:paraId="058115C2" w14:textId="77777777" w:rsidR="00A61A83" w:rsidRDefault="00A61A83" w:rsidP="00A61A83">
      <w:pPr>
        <w:pStyle w:val="Code"/>
      </w:pPr>
      <w:r>
        <w:t xml:space="preserve">    instance             [5] UTF8String OPTIONAL,</w:t>
      </w:r>
    </w:p>
    <w:p w14:paraId="442C7723" w14:textId="77777777" w:rsidR="00A61A83" w:rsidRDefault="00A61A83" w:rsidP="00A61A83">
      <w:pPr>
        <w:pStyle w:val="Code"/>
      </w:pPr>
      <w:r>
        <w:t xml:space="preserve">    cause                [6] UTF8String OPTIONAL,</w:t>
      </w:r>
    </w:p>
    <w:p w14:paraId="78E354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4428DE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6EF98A3C" w14:textId="77777777" w:rsidR="00A61A83" w:rsidRDefault="00A61A83" w:rsidP="00A61A83">
      <w:pPr>
        <w:pStyle w:val="Code"/>
      </w:pPr>
      <w:r>
        <w:t>}</w:t>
      </w:r>
    </w:p>
    <w:p w14:paraId="76391F79" w14:textId="77777777" w:rsidR="00A61A83" w:rsidRDefault="00A61A83" w:rsidP="00A61A83">
      <w:pPr>
        <w:pStyle w:val="Code"/>
      </w:pPr>
    </w:p>
    <w:p w14:paraId="08795295" w14:textId="77777777" w:rsidR="00A61A83" w:rsidRDefault="00A61A83" w:rsidP="00A61A83">
      <w:pPr>
        <w:pStyle w:val="Code"/>
      </w:pPr>
      <w:proofErr w:type="spellStart"/>
      <w:r>
        <w:t>UDMInvalidParameters</w:t>
      </w:r>
      <w:proofErr w:type="spellEnd"/>
      <w:r>
        <w:t xml:space="preserve"> ::= SEQUENCE</w:t>
      </w:r>
    </w:p>
    <w:p w14:paraId="3161C7B7" w14:textId="77777777" w:rsidR="00A61A83" w:rsidRDefault="00A61A83" w:rsidP="00A61A83">
      <w:pPr>
        <w:pStyle w:val="Code"/>
      </w:pPr>
      <w:r>
        <w:t>{</w:t>
      </w:r>
    </w:p>
    <w:p w14:paraId="0F378A0E" w14:textId="77777777" w:rsidR="00A61A83" w:rsidRDefault="00A61A83" w:rsidP="00A61A83">
      <w:pPr>
        <w:pStyle w:val="Code"/>
      </w:pPr>
      <w:r>
        <w:t xml:space="preserve">    parameter    [1] UTF8String OPTIONAL,</w:t>
      </w:r>
    </w:p>
    <w:p w14:paraId="60B7F501" w14:textId="77777777" w:rsidR="00A61A83" w:rsidRDefault="00A61A83" w:rsidP="00A61A83">
      <w:pPr>
        <w:pStyle w:val="Code"/>
      </w:pPr>
      <w:r>
        <w:t xml:space="preserve">    reason       [2] UTF8String OPTIONAL</w:t>
      </w:r>
    </w:p>
    <w:p w14:paraId="0C3F10DE" w14:textId="77777777" w:rsidR="00A61A83" w:rsidRDefault="00A61A83" w:rsidP="00A61A83">
      <w:pPr>
        <w:pStyle w:val="Code"/>
      </w:pPr>
      <w:r>
        <w:t>}</w:t>
      </w:r>
    </w:p>
    <w:p w14:paraId="6A76BE88" w14:textId="77777777" w:rsidR="00A61A83" w:rsidRDefault="00A61A83" w:rsidP="00A61A83">
      <w:pPr>
        <w:pStyle w:val="CodeHeader"/>
      </w:pPr>
      <w:r>
        <w:t>-- ===================</w:t>
      </w:r>
    </w:p>
    <w:p w14:paraId="687855D9" w14:textId="77777777" w:rsidR="00A61A83" w:rsidRDefault="00A61A83" w:rsidP="00A61A83">
      <w:pPr>
        <w:pStyle w:val="CodeHeader"/>
      </w:pPr>
      <w:r>
        <w:t>-- 5G SMSF definitions</w:t>
      </w:r>
    </w:p>
    <w:p w14:paraId="6B825BFE" w14:textId="77777777" w:rsidR="00A61A83" w:rsidRDefault="00A61A83" w:rsidP="00A61A83">
      <w:pPr>
        <w:pStyle w:val="Code"/>
      </w:pPr>
      <w:r>
        <w:t>-- ===================</w:t>
      </w:r>
    </w:p>
    <w:p w14:paraId="03100A46" w14:textId="77777777" w:rsidR="00A61A83" w:rsidRDefault="00A61A83" w:rsidP="00A61A83">
      <w:pPr>
        <w:pStyle w:val="Code"/>
      </w:pPr>
    </w:p>
    <w:p w14:paraId="1966E198" w14:textId="77777777" w:rsidR="00A61A83" w:rsidRDefault="00A61A83" w:rsidP="00A61A83">
      <w:pPr>
        <w:pStyle w:val="Code"/>
      </w:pPr>
      <w:r>
        <w:t>-- See clause 6.2.5.3 for details of this structure</w:t>
      </w:r>
    </w:p>
    <w:p w14:paraId="1AE9469C" w14:textId="77777777" w:rsidR="00A61A83" w:rsidRDefault="00A61A83" w:rsidP="00A61A83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0246969B" w14:textId="77777777" w:rsidR="00A61A83" w:rsidRDefault="00A61A83" w:rsidP="00A61A83">
      <w:pPr>
        <w:pStyle w:val="Code"/>
      </w:pPr>
      <w:r>
        <w:t>{</w:t>
      </w:r>
    </w:p>
    <w:p w14:paraId="690C7A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1EB7B6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08EF14B4" w14:textId="77777777" w:rsidR="00A61A83" w:rsidRDefault="00A61A83" w:rsidP="00A61A83">
      <w:pPr>
        <w:pStyle w:val="Code"/>
      </w:pPr>
      <w:r>
        <w:t xml:space="preserve">    direction                   [3] Direction,</w:t>
      </w:r>
    </w:p>
    <w:p w14:paraId="56F9FD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4F88B0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49D7B65F" w14:textId="77777777" w:rsidR="00A61A83" w:rsidRDefault="00A61A83" w:rsidP="00A61A83">
      <w:pPr>
        <w:pStyle w:val="Code"/>
      </w:pPr>
      <w:r>
        <w:t xml:space="preserve">    location                    [6] Location OPTIONAL,</w:t>
      </w:r>
    </w:p>
    <w:p w14:paraId="737C42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011BF9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293BEE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7B39E8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779415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071481BC" w14:textId="77777777" w:rsidR="00A61A83" w:rsidRDefault="00A61A83" w:rsidP="00A61A83">
      <w:pPr>
        <w:pStyle w:val="Code"/>
      </w:pPr>
      <w:r>
        <w:lastRenderedPageBreak/>
        <w:t>}</w:t>
      </w:r>
    </w:p>
    <w:p w14:paraId="38C1C850" w14:textId="77777777" w:rsidR="00A61A83" w:rsidRDefault="00A61A83" w:rsidP="00A61A83">
      <w:pPr>
        <w:pStyle w:val="Code"/>
      </w:pPr>
    </w:p>
    <w:p w14:paraId="7D2E75AF" w14:textId="77777777" w:rsidR="00A61A83" w:rsidRDefault="00A61A83" w:rsidP="00A61A83">
      <w:pPr>
        <w:pStyle w:val="Code"/>
      </w:pPr>
      <w:proofErr w:type="spellStart"/>
      <w:r>
        <w:t>SMSReport</w:t>
      </w:r>
      <w:proofErr w:type="spellEnd"/>
      <w:r>
        <w:t xml:space="preserve"> ::= SEQUENCE</w:t>
      </w:r>
    </w:p>
    <w:p w14:paraId="7A65A57E" w14:textId="77777777" w:rsidR="00A61A83" w:rsidRDefault="00A61A83" w:rsidP="00A61A83">
      <w:pPr>
        <w:pStyle w:val="Code"/>
      </w:pPr>
      <w:r>
        <w:t>{</w:t>
      </w:r>
    </w:p>
    <w:p w14:paraId="288ADAC5" w14:textId="77777777" w:rsidR="00A61A83" w:rsidRDefault="00A61A83" w:rsidP="00A61A83">
      <w:pPr>
        <w:pStyle w:val="Code"/>
      </w:pPr>
      <w:r>
        <w:t xml:space="preserve">    location           [1] Location OPTIONAL,</w:t>
      </w:r>
    </w:p>
    <w:p w14:paraId="71F785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3FBAA9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770BA9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1576B11F" w14:textId="77777777" w:rsidR="00A61A83" w:rsidRDefault="00A61A83" w:rsidP="00A61A83">
      <w:pPr>
        <w:pStyle w:val="Code"/>
      </w:pPr>
      <w:r>
        <w:t>}</w:t>
      </w:r>
    </w:p>
    <w:p w14:paraId="0575B806" w14:textId="77777777" w:rsidR="00A61A83" w:rsidRDefault="00A61A83" w:rsidP="00A61A83">
      <w:pPr>
        <w:pStyle w:val="Code"/>
      </w:pPr>
    </w:p>
    <w:p w14:paraId="102175C8" w14:textId="77777777" w:rsidR="00A61A83" w:rsidRDefault="00A61A83" w:rsidP="00A61A83">
      <w:pPr>
        <w:pStyle w:val="CodeHeader"/>
      </w:pPr>
      <w:r>
        <w:t>-- ==================</w:t>
      </w:r>
    </w:p>
    <w:p w14:paraId="6EB02496" w14:textId="77777777" w:rsidR="00A61A83" w:rsidRDefault="00A61A83" w:rsidP="00A61A83">
      <w:pPr>
        <w:pStyle w:val="CodeHeader"/>
      </w:pPr>
      <w:r>
        <w:t>-- 5G SMSF parameters</w:t>
      </w:r>
    </w:p>
    <w:p w14:paraId="767891C3" w14:textId="77777777" w:rsidR="00A61A83" w:rsidRDefault="00A61A83" w:rsidP="00A61A83">
      <w:pPr>
        <w:pStyle w:val="Code"/>
      </w:pPr>
      <w:r>
        <w:t>-- ==================</w:t>
      </w:r>
    </w:p>
    <w:p w14:paraId="0A7CEF0A" w14:textId="77777777" w:rsidR="00A61A83" w:rsidRDefault="00A61A83" w:rsidP="00A61A83">
      <w:pPr>
        <w:pStyle w:val="Code"/>
      </w:pPr>
    </w:p>
    <w:p w14:paraId="75EAF639" w14:textId="77777777" w:rsidR="00A61A83" w:rsidRDefault="00A61A83" w:rsidP="00A61A83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51F4CD43" w14:textId="77777777" w:rsidR="00A61A83" w:rsidRDefault="00A61A83" w:rsidP="00A61A83">
      <w:pPr>
        <w:pStyle w:val="Code"/>
      </w:pPr>
    </w:p>
    <w:p w14:paraId="37735430" w14:textId="77777777" w:rsidR="00A61A83" w:rsidRDefault="00A61A83" w:rsidP="00A61A83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5E718EE6" w14:textId="77777777" w:rsidR="00A61A83" w:rsidRDefault="00A61A83" w:rsidP="00A61A83">
      <w:pPr>
        <w:pStyle w:val="Code"/>
      </w:pPr>
      <w:r>
        <w:t>{</w:t>
      </w:r>
    </w:p>
    <w:p w14:paraId="4584091D" w14:textId="77777777" w:rsidR="00A61A83" w:rsidRDefault="00A61A83" w:rsidP="00A61A83">
      <w:pPr>
        <w:pStyle w:val="Code"/>
      </w:pPr>
      <w:r>
        <w:t xml:space="preserve">    deliver(1),</w:t>
      </w:r>
    </w:p>
    <w:p w14:paraId="755E65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415BEE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7EEBA3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30FB4F13" w14:textId="77777777" w:rsidR="00A61A83" w:rsidRDefault="00A61A83" w:rsidP="00A61A83">
      <w:pPr>
        <w:pStyle w:val="Code"/>
      </w:pPr>
      <w:r>
        <w:t xml:space="preserve">    command(5),</w:t>
      </w:r>
    </w:p>
    <w:p w14:paraId="34155F73" w14:textId="77777777" w:rsidR="00A61A83" w:rsidRDefault="00A61A83" w:rsidP="00A61A83">
      <w:pPr>
        <w:pStyle w:val="Code"/>
      </w:pPr>
      <w:r>
        <w:t xml:space="preserve">    submit(6),</w:t>
      </w:r>
    </w:p>
    <w:p w14:paraId="32FB86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7665F6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40A45747" w14:textId="77777777" w:rsidR="00A61A83" w:rsidRDefault="00A61A83" w:rsidP="00A61A83">
      <w:pPr>
        <w:pStyle w:val="Code"/>
      </w:pPr>
      <w:r>
        <w:t xml:space="preserve">    reserved(9)</w:t>
      </w:r>
    </w:p>
    <w:p w14:paraId="7BB525D1" w14:textId="77777777" w:rsidR="00A61A83" w:rsidRDefault="00A61A83" w:rsidP="00A61A83">
      <w:pPr>
        <w:pStyle w:val="Code"/>
      </w:pPr>
      <w:r>
        <w:t>}</w:t>
      </w:r>
    </w:p>
    <w:p w14:paraId="6F78B9C2" w14:textId="77777777" w:rsidR="00A61A83" w:rsidRDefault="00A61A83" w:rsidP="00A61A83">
      <w:pPr>
        <w:pStyle w:val="Code"/>
      </w:pPr>
    </w:p>
    <w:p w14:paraId="057B4AFB" w14:textId="77777777" w:rsidR="00A61A83" w:rsidRDefault="00A61A83" w:rsidP="00A61A83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65F82A44" w14:textId="77777777" w:rsidR="00A61A83" w:rsidRDefault="00A61A83" w:rsidP="00A61A83">
      <w:pPr>
        <w:pStyle w:val="Code"/>
      </w:pPr>
      <w:r>
        <w:t>{</w:t>
      </w:r>
    </w:p>
    <w:p w14:paraId="7C7A5D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[1] SUPI OPTIONAL,</w:t>
      </w:r>
    </w:p>
    <w:p w14:paraId="7D63C4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[2] PEI OPTIONAL,</w:t>
      </w:r>
    </w:p>
    <w:p w14:paraId="77822A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579C50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22C0FBC7" w14:textId="77777777" w:rsidR="00A61A83" w:rsidRDefault="00A61A83" w:rsidP="00A61A83">
      <w:pPr>
        <w:pStyle w:val="Code"/>
      </w:pPr>
      <w:r>
        <w:t>}</w:t>
      </w:r>
    </w:p>
    <w:p w14:paraId="6087D36A" w14:textId="77777777" w:rsidR="00A61A83" w:rsidRDefault="00A61A83" w:rsidP="00A61A83">
      <w:pPr>
        <w:pStyle w:val="Code"/>
      </w:pPr>
    </w:p>
    <w:p w14:paraId="55C66658" w14:textId="77777777" w:rsidR="00A61A83" w:rsidRDefault="00A61A83" w:rsidP="00A61A83">
      <w:pPr>
        <w:pStyle w:val="Code"/>
      </w:pPr>
      <w:proofErr w:type="spellStart"/>
      <w:r>
        <w:t>SMSTransferStatus</w:t>
      </w:r>
      <w:proofErr w:type="spellEnd"/>
      <w:r>
        <w:t xml:space="preserve"> ::= ENUMERATED</w:t>
      </w:r>
    </w:p>
    <w:p w14:paraId="375119D5" w14:textId="77777777" w:rsidR="00A61A83" w:rsidRDefault="00A61A83" w:rsidP="00A61A83">
      <w:pPr>
        <w:pStyle w:val="Code"/>
      </w:pPr>
      <w:r>
        <w:t>{</w:t>
      </w:r>
    </w:p>
    <w:p w14:paraId="3D58CE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12F23C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7205E01D" w14:textId="77777777" w:rsidR="00A61A83" w:rsidRDefault="00A61A83" w:rsidP="00A61A83">
      <w:pPr>
        <w:pStyle w:val="Code"/>
      </w:pPr>
      <w:r>
        <w:t xml:space="preserve">    undefined(3)</w:t>
      </w:r>
    </w:p>
    <w:p w14:paraId="6673BEA8" w14:textId="77777777" w:rsidR="00A61A83" w:rsidRDefault="00A61A83" w:rsidP="00A61A83">
      <w:pPr>
        <w:pStyle w:val="Code"/>
      </w:pPr>
      <w:r>
        <w:t>}</w:t>
      </w:r>
    </w:p>
    <w:p w14:paraId="01661245" w14:textId="77777777" w:rsidR="00A61A83" w:rsidRDefault="00A61A83" w:rsidP="00A61A83">
      <w:pPr>
        <w:pStyle w:val="Code"/>
      </w:pPr>
    </w:p>
    <w:p w14:paraId="43D78F5F" w14:textId="77777777" w:rsidR="00A61A83" w:rsidRDefault="00A61A83" w:rsidP="00A61A83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3FA41318" w14:textId="77777777" w:rsidR="00A61A83" w:rsidRDefault="00A61A83" w:rsidP="00A61A83">
      <w:pPr>
        <w:pStyle w:val="Code"/>
      </w:pPr>
    </w:p>
    <w:p w14:paraId="147D4E06" w14:textId="77777777" w:rsidR="00A61A83" w:rsidRDefault="00A61A83" w:rsidP="00A61A83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2626E88A" w14:textId="77777777" w:rsidR="00A61A83" w:rsidRDefault="00A61A83" w:rsidP="00A61A83">
      <w:pPr>
        <w:pStyle w:val="Code"/>
      </w:pPr>
      <w:r>
        <w:t>{</w:t>
      </w:r>
    </w:p>
    <w:p w14:paraId="3DB3BD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338C742B" w14:textId="77777777" w:rsidR="00A61A83" w:rsidRDefault="00A61A83" w:rsidP="00A61A83">
      <w:pPr>
        <w:pStyle w:val="Code"/>
      </w:pPr>
      <w:r>
        <w:t xml:space="preserve">    e164Number  [2] E164Number</w:t>
      </w:r>
    </w:p>
    <w:p w14:paraId="2E51669F" w14:textId="77777777" w:rsidR="00A61A83" w:rsidRDefault="00A61A83" w:rsidP="00A61A83">
      <w:pPr>
        <w:pStyle w:val="Code"/>
      </w:pPr>
      <w:r>
        <w:t>}</w:t>
      </w:r>
    </w:p>
    <w:p w14:paraId="03DAA2CE" w14:textId="77777777" w:rsidR="00A61A83" w:rsidRDefault="00A61A83" w:rsidP="00A61A83">
      <w:pPr>
        <w:pStyle w:val="Code"/>
      </w:pPr>
    </w:p>
    <w:p w14:paraId="75A45F6C" w14:textId="77777777" w:rsidR="00A61A83" w:rsidRDefault="00A61A83" w:rsidP="00A61A83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3DEDA0FB" w14:textId="77777777" w:rsidR="00A61A83" w:rsidRDefault="00A61A83" w:rsidP="00A61A83">
      <w:pPr>
        <w:pStyle w:val="Code"/>
      </w:pPr>
      <w:r>
        <w:t>{</w:t>
      </w:r>
    </w:p>
    <w:p w14:paraId="604582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65B1B6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6DA10C5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5662A790" w14:textId="77777777" w:rsidR="00A61A83" w:rsidRDefault="00A61A83" w:rsidP="00A61A83">
      <w:pPr>
        <w:pStyle w:val="Code"/>
      </w:pPr>
      <w:r>
        <w:t>}</w:t>
      </w:r>
    </w:p>
    <w:p w14:paraId="21C3303B" w14:textId="77777777" w:rsidR="00A61A83" w:rsidRDefault="00A61A83" w:rsidP="00A61A83">
      <w:pPr>
        <w:pStyle w:val="Code"/>
      </w:pPr>
    </w:p>
    <w:p w14:paraId="581E1702" w14:textId="77777777" w:rsidR="00A61A83" w:rsidRDefault="00A61A83" w:rsidP="00A61A83">
      <w:pPr>
        <w:pStyle w:val="Code"/>
      </w:pPr>
      <w:proofErr w:type="spellStart"/>
      <w:r>
        <w:t>SMSRPMessageReference</w:t>
      </w:r>
      <w:proofErr w:type="spellEnd"/>
      <w:r>
        <w:t xml:space="preserve"> ::= INTEGER (0..255)</w:t>
      </w:r>
    </w:p>
    <w:p w14:paraId="15657DD2" w14:textId="77777777" w:rsidR="00A61A83" w:rsidRDefault="00A61A83" w:rsidP="00A61A83">
      <w:pPr>
        <w:pStyle w:val="Code"/>
      </w:pPr>
    </w:p>
    <w:p w14:paraId="7198AFD0" w14:textId="77777777" w:rsidR="00A61A83" w:rsidRDefault="00A61A83" w:rsidP="00A61A83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099DA631" w14:textId="77777777" w:rsidR="00A61A83" w:rsidRDefault="00A61A83" w:rsidP="00A61A83">
      <w:pPr>
        <w:pStyle w:val="Code"/>
      </w:pPr>
      <w:r>
        <w:t>{</w:t>
      </w:r>
    </w:p>
    <w:p w14:paraId="7FFD61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368D3C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6356BCF6" w14:textId="77777777" w:rsidR="00A61A83" w:rsidRDefault="00A61A83" w:rsidP="00A61A83">
      <w:pPr>
        <w:pStyle w:val="Code"/>
      </w:pPr>
      <w:r>
        <w:t>}</w:t>
      </w:r>
    </w:p>
    <w:p w14:paraId="119C07A1" w14:textId="77777777" w:rsidR="00A61A83" w:rsidRDefault="00A61A83" w:rsidP="00A61A83">
      <w:pPr>
        <w:pStyle w:val="Code"/>
      </w:pPr>
    </w:p>
    <w:p w14:paraId="29DD724C" w14:textId="77777777" w:rsidR="00A61A83" w:rsidRDefault="00A61A83" w:rsidP="00A61A83">
      <w:pPr>
        <w:pStyle w:val="Code"/>
      </w:pPr>
      <w:r>
        <w:t>SMSTPDU ::= OCTET STRING (SIZE(1..270))</w:t>
      </w:r>
    </w:p>
    <w:p w14:paraId="2F769A0A" w14:textId="77777777" w:rsidR="00A61A83" w:rsidRDefault="00A61A83" w:rsidP="00A61A83">
      <w:pPr>
        <w:pStyle w:val="Code"/>
      </w:pPr>
    </w:p>
    <w:p w14:paraId="74002F98" w14:textId="77777777" w:rsidR="00A61A83" w:rsidRDefault="00A61A83" w:rsidP="00A61A83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462EE2BD" w14:textId="77777777" w:rsidR="00A61A83" w:rsidRDefault="00A61A83" w:rsidP="00A61A83">
      <w:pPr>
        <w:pStyle w:val="Code"/>
      </w:pPr>
    </w:p>
    <w:p w14:paraId="0FBD44B4" w14:textId="77777777" w:rsidR="00A61A83" w:rsidRDefault="00A61A83" w:rsidP="00A61A83">
      <w:pPr>
        <w:pStyle w:val="CodeHeader"/>
      </w:pPr>
      <w:r>
        <w:t>-- ===============</w:t>
      </w:r>
    </w:p>
    <w:p w14:paraId="6B017146" w14:textId="77777777" w:rsidR="00A61A83" w:rsidRDefault="00A61A83" w:rsidP="00A61A83">
      <w:pPr>
        <w:pStyle w:val="CodeHeader"/>
      </w:pPr>
      <w:r>
        <w:t>-- MMS definitions</w:t>
      </w:r>
    </w:p>
    <w:p w14:paraId="31637A00" w14:textId="77777777" w:rsidR="00A61A83" w:rsidRDefault="00A61A83" w:rsidP="00A61A83">
      <w:pPr>
        <w:pStyle w:val="Code"/>
      </w:pPr>
      <w:r>
        <w:t>-- ===============</w:t>
      </w:r>
    </w:p>
    <w:p w14:paraId="504C174F" w14:textId="77777777" w:rsidR="00A61A83" w:rsidRDefault="00A61A83" w:rsidP="00A61A83">
      <w:pPr>
        <w:pStyle w:val="Code"/>
      </w:pPr>
    </w:p>
    <w:p w14:paraId="12270C37" w14:textId="77777777" w:rsidR="00A61A83" w:rsidRDefault="00A61A83" w:rsidP="00A61A83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7F0C5DA3" w14:textId="77777777" w:rsidR="00A61A83" w:rsidRDefault="00A61A83" w:rsidP="00A61A83">
      <w:pPr>
        <w:pStyle w:val="Code"/>
      </w:pPr>
      <w:r>
        <w:t>{</w:t>
      </w:r>
    </w:p>
    <w:p w14:paraId="187137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4A611745" w14:textId="77777777" w:rsidR="00A61A83" w:rsidRDefault="00A61A83" w:rsidP="00A61A83">
      <w:pPr>
        <w:pStyle w:val="Code"/>
      </w:pPr>
      <w:r>
        <w:lastRenderedPageBreak/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09C692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21EC29B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7C08AA8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738278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6F6010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535D7797" w14:textId="77777777" w:rsidR="00A61A83" w:rsidRDefault="00A61A83" w:rsidP="00A61A83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43C1C92D" w14:textId="77777777" w:rsidR="00A61A83" w:rsidRDefault="00A61A83" w:rsidP="00A61A83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7C4F9D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15622B35" w14:textId="77777777" w:rsidR="00A61A83" w:rsidRDefault="00A61A83" w:rsidP="00A61A83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72204C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5C31DED4" w14:textId="77777777" w:rsidR="00A61A83" w:rsidRDefault="00A61A83" w:rsidP="00A61A83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003E40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6F37DE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4D727A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3BCDEE2C" w14:textId="77777777" w:rsidR="00A61A83" w:rsidRDefault="00A61A83" w:rsidP="00A61A83">
      <w:pPr>
        <w:pStyle w:val="Code"/>
      </w:pPr>
      <w:r>
        <w:t xml:space="preserve">    store               [17] BOOLEAN OPTIONAL,</w:t>
      </w:r>
    </w:p>
    <w:p w14:paraId="6636EF64" w14:textId="77777777" w:rsidR="00A61A83" w:rsidRDefault="00A61A83" w:rsidP="00A61A83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648AAE43" w14:textId="77777777" w:rsidR="00A61A83" w:rsidRDefault="00A61A83" w:rsidP="00A61A83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374C1F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7E613F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73C26F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0531EC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6759EB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7FAD67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3A74AB9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28E7CB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5F637E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06EECF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12A271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7CE8F7D0" w14:textId="77777777" w:rsidR="00A61A83" w:rsidRDefault="00A61A83" w:rsidP="00A61A83">
      <w:pPr>
        <w:pStyle w:val="Code"/>
      </w:pPr>
      <w:r>
        <w:t>}</w:t>
      </w:r>
    </w:p>
    <w:p w14:paraId="1077EF3C" w14:textId="77777777" w:rsidR="00A61A83" w:rsidRDefault="00A61A83" w:rsidP="00A61A83">
      <w:pPr>
        <w:pStyle w:val="Code"/>
      </w:pPr>
    </w:p>
    <w:p w14:paraId="64219042" w14:textId="77777777" w:rsidR="00A61A83" w:rsidRDefault="00A61A83" w:rsidP="00A61A83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76A82E68" w14:textId="77777777" w:rsidR="00A61A83" w:rsidRDefault="00A61A83" w:rsidP="00A61A83">
      <w:pPr>
        <w:pStyle w:val="Code"/>
      </w:pPr>
      <w:r>
        <w:t>{</w:t>
      </w:r>
    </w:p>
    <w:p w14:paraId="2D094458" w14:textId="77777777" w:rsidR="00A61A83" w:rsidRDefault="00A61A83" w:rsidP="00A61A83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578FA1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3C32F0C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094B0C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1F343C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31EE8C37" w14:textId="77777777" w:rsidR="00A61A83" w:rsidRDefault="00A61A83" w:rsidP="00A61A83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2785E7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56FC07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1DA84B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5C637C07" w14:textId="77777777" w:rsidR="00A61A83" w:rsidRDefault="00A61A83" w:rsidP="00A61A83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6F99FF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01DA356C" w14:textId="77777777" w:rsidR="00A61A83" w:rsidRDefault="00A61A83" w:rsidP="00A61A83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2B401D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55B559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293D4CF6" w14:textId="77777777" w:rsidR="00A61A83" w:rsidRDefault="00A61A83" w:rsidP="00A61A83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2FBE45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317A01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30A0E6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27BB9E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63B5C4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4F2FD2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78A31C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247611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6099A5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01807615" w14:textId="77777777" w:rsidR="00A61A83" w:rsidRDefault="00A61A83" w:rsidP="00A61A83">
      <w:pPr>
        <w:pStyle w:val="Code"/>
      </w:pPr>
      <w:r>
        <w:t>}</w:t>
      </w:r>
    </w:p>
    <w:p w14:paraId="383EC172" w14:textId="77777777" w:rsidR="00A61A83" w:rsidRDefault="00A61A83" w:rsidP="00A61A83">
      <w:pPr>
        <w:pStyle w:val="Code"/>
      </w:pPr>
    </w:p>
    <w:p w14:paraId="5A9006A2" w14:textId="77777777" w:rsidR="00A61A83" w:rsidRDefault="00A61A83" w:rsidP="00A61A83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625B6072" w14:textId="77777777" w:rsidR="00A61A83" w:rsidRDefault="00A61A83" w:rsidP="00A61A83">
      <w:pPr>
        <w:pStyle w:val="Code"/>
      </w:pPr>
      <w:r>
        <w:t>{</w:t>
      </w:r>
    </w:p>
    <w:p w14:paraId="668FEF5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3ADD0AEF" w14:textId="77777777" w:rsidR="00A61A83" w:rsidRDefault="00A61A83" w:rsidP="00A61A83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4CF94D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131026A8" w14:textId="77777777" w:rsidR="00A61A83" w:rsidRDefault="00A61A83" w:rsidP="00A61A83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6DA7BBB1" w14:textId="77777777" w:rsidR="00A61A83" w:rsidRDefault="00A61A83" w:rsidP="00A61A83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56D86C2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47B957DA" w14:textId="77777777" w:rsidR="00A61A83" w:rsidRDefault="00A61A83" w:rsidP="00A61A83">
      <w:pPr>
        <w:pStyle w:val="Code"/>
      </w:pPr>
      <w:r>
        <w:t xml:space="preserve">    stored                  [7]  BOOLEAN OPTIONAL,</w:t>
      </w:r>
    </w:p>
    <w:p w14:paraId="2C6C17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49D0F98E" w14:textId="77777777" w:rsidR="00A61A83" w:rsidRDefault="00A61A83" w:rsidP="00A61A83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71029B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0C0C7CDE" w14:textId="77777777" w:rsidR="00A61A83" w:rsidRDefault="00A61A83" w:rsidP="00A61A83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561F04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7EF990C7" w14:textId="77777777" w:rsidR="00A61A83" w:rsidRDefault="00A61A83" w:rsidP="00A61A83">
      <w:pPr>
        <w:pStyle w:val="Code"/>
      </w:pPr>
      <w:r>
        <w:t>}</w:t>
      </w:r>
    </w:p>
    <w:p w14:paraId="47341190" w14:textId="77777777" w:rsidR="00A61A83" w:rsidRDefault="00A61A83" w:rsidP="00A61A83">
      <w:pPr>
        <w:pStyle w:val="Code"/>
      </w:pPr>
    </w:p>
    <w:p w14:paraId="3392911D" w14:textId="77777777" w:rsidR="00A61A83" w:rsidRDefault="00A61A83" w:rsidP="00A61A83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18D5CA2C" w14:textId="77777777" w:rsidR="00A61A83" w:rsidRDefault="00A61A83" w:rsidP="00A61A83">
      <w:pPr>
        <w:pStyle w:val="Code"/>
      </w:pPr>
      <w:r>
        <w:t>{</w:t>
      </w:r>
    </w:p>
    <w:p w14:paraId="5CB9BC25" w14:textId="77777777" w:rsidR="00A61A83" w:rsidRDefault="00A61A83" w:rsidP="00A61A83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5C73C031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5FA0EF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3C0136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159A4A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5B236CE8" w14:textId="77777777" w:rsidR="00A61A83" w:rsidRDefault="00A61A83" w:rsidP="00A61A83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7915F7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5AB337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28525C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7AA0A478" w14:textId="77777777" w:rsidR="00A61A83" w:rsidRDefault="00A61A83" w:rsidP="00A61A83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7FD297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4D0889AA" w14:textId="77777777" w:rsidR="00A61A83" w:rsidRDefault="00A61A83" w:rsidP="00A61A83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5B9620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2976A9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483F51FA" w14:textId="77777777" w:rsidR="00A61A83" w:rsidRDefault="00A61A83" w:rsidP="00A61A83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4038B4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5A807D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0E4FD6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27DF50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3D13B6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384D12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7FC80B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3874DB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760C9D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5D00B471" w14:textId="77777777" w:rsidR="00A61A83" w:rsidRDefault="00A61A83" w:rsidP="00A61A83">
      <w:pPr>
        <w:pStyle w:val="Code"/>
      </w:pPr>
      <w:r>
        <w:t>}</w:t>
      </w:r>
    </w:p>
    <w:p w14:paraId="7F173C79" w14:textId="77777777" w:rsidR="00A61A83" w:rsidRDefault="00A61A83" w:rsidP="00A61A83">
      <w:pPr>
        <w:pStyle w:val="Code"/>
      </w:pPr>
    </w:p>
    <w:p w14:paraId="3977DD9A" w14:textId="77777777" w:rsidR="00A61A83" w:rsidRDefault="00A61A83" w:rsidP="00A61A83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467D294C" w14:textId="77777777" w:rsidR="00A61A83" w:rsidRDefault="00A61A83" w:rsidP="00A61A83">
      <w:pPr>
        <w:pStyle w:val="Code"/>
      </w:pPr>
      <w:r>
        <w:t>{</w:t>
      </w:r>
    </w:p>
    <w:p w14:paraId="4AA625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630B815E" w14:textId="77777777" w:rsidR="00A61A83" w:rsidRDefault="00A61A83" w:rsidP="00A61A83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4B6EF107" w14:textId="77777777" w:rsidR="00A61A83" w:rsidRDefault="00A61A83" w:rsidP="00A61A83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7A21795F" w14:textId="77777777" w:rsidR="00A61A83" w:rsidRDefault="00A61A83" w:rsidP="00A61A83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713A3DE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62669638" w14:textId="77777777" w:rsidR="00A61A83" w:rsidRDefault="00A61A83" w:rsidP="00A61A83">
      <w:pPr>
        <w:pStyle w:val="Code"/>
      </w:pPr>
      <w:r>
        <w:t>}</w:t>
      </w:r>
    </w:p>
    <w:p w14:paraId="149DDC8E" w14:textId="77777777" w:rsidR="00A61A83" w:rsidRDefault="00A61A83" w:rsidP="00A61A83">
      <w:pPr>
        <w:pStyle w:val="Code"/>
      </w:pPr>
    </w:p>
    <w:p w14:paraId="0722F0E2" w14:textId="77777777" w:rsidR="00A61A83" w:rsidRDefault="00A61A83" w:rsidP="00A61A83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627FB18A" w14:textId="77777777" w:rsidR="00A61A83" w:rsidRDefault="00A61A83" w:rsidP="00A61A83">
      <w:pPr>
        <w:pStyle w:val="Code"/>
      </w:pPr>
      <w:r>
        <w:t>{</w:t>
      </w:r>
    </w:p>
    <w:p w14:paraId="57CAF8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209D497A" w14:textId="77777777" w:rsidR="00A61A83" w:rsidRDefault="00A61A83" w:rsidP="00A61A83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4D18981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438FDB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00E6ED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36208E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1A0D2D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068455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1DC698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66D20E7F" w14:textId="77777777" w:rsidR="00A61A83" w:rsidRDefault="00A61A83" w:rsidP="00A61A83">
      <w:pPr>
        <w:pStyle w:val="Code"/>
      </w:pPr>
      <w:r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2382FEDF" w14:textId="77777777" w:rsidR="00A61A83" w:rsidRDefault="00A61A83" w:rsidP="00A61A83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73787797" w14:textId="77777777" w:rsidR="00A61A83" w:rsidRDefault="00A61A83" w:rsidP="00A61A83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6F90E01A" w14:textId="77777777" w:rsidR="00A61A83" w:rsidRDefault="00A61A83" w:rsidP="00A61A83">
      <w:pPr>
        <w:pStyle w:val="Code"/>
      </w:pPr>
      <w:r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23F236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1E169DB2" w14:textId="77777777" w:rsidR="00A61A83" w:rsidRDefault="00A61A83" w:rsidP="00A61A83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64AC74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470227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38C3F7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50F758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3C0458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0DC5B8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753164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02E542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30389B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06A71F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547E49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0BD413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62009A1D" w14:textId="77777777" w:rsidR="00A61A83" w:rsidRDefault="00A61A83" w:rsidP="00A61A83">
      <w:pPr>
        <w:pStyle w:val="Code"/>
      </w:pPr>
      <w:r>
        <w:t>}</w:t>
      </w:r>
    </w:p>
    <w:p w14:paraId="4C2539F4" w14:textId="77777777" w:rsidR="00A61A83" w:rsidRDefault="00A61A83" w:rsidP="00A61A83">
      <w:pPr>
        <w:pStyle w:val="Code"/>
      </w:pPr>
    </w:p>
    <w:p w14:paraId="4B2D234D" w14:textId="77777777" w:rsidR="00A61A83" w:rsidRDefault="00A61A83" w:rsidP="00A61A83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1DB01CC3" w14:textId="77777777" w:rsidR="00A61A83" w:rsidRDefault="00A61A83" w:rsidP="00A61A83">
      <w:pPr>
        <w:pStyle w:val="Code"/>
      </w:pPr>
      <w:r>
        <w:t>{</w:t>
      </w:r>
    </w:p>
    <w:p w14:paraId="084C2B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6D3BEB57" w14:textId="77777777" w:rsidR="00A61A83" w:rsidRDefault="00A61A83" w:rsidP="00A61A83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2EC066F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2639C242" w14:textId="77777777" w:rsidR="00A61A83" w:rsidRDefault="00A61A83" w:rsidP="00A61A83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10DE12E1" w14:textId="77777777" w:rsidR="00A61A83" w:rsidRDefault="00A61A83" w:rsidP="00A61A83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3286FE5B" w14:textId="77777777" w:rsidR="00A61A83" w:rsidRDefault="00A61A83" w:rsidP="00A61A83">
      <w:pPr>
        <w:pStyle w:val="Code"/>
      </w:pPr>
      <w:r>
        <w:t>}</w:t>
      </w:r>
    </w:p>
    <w:p w14:paraId="7FD8C0DF" w14:textId="77777777" w:rsidR="00A61A83" w:rsidRDefault="00A61A83" w:rsidP="00A61A83">
      <w:pPr>
        <w:pStyle w:val="Code"/>
      </w:pPr>
    </w:p>
    <w:p w14:paraId="396C26B8" w14:textId="77777777" w:rsidR="00A61A83" w:rsidRDefault="00A61A83" w:rsidP="00A61A83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0516367E" w14:textId="77777777" w:rsidR="00A61A83" w:rsidRDefault="00A61A83" w:rsidP="00A61A83">
      <w:pPr>
        <w:pStyle w:val="Code"/>
      </w:pPr>
      <w:r>
        <w:t>{</w:t>
      </w:r>
    </w:p>
    <w:p w14:paraId="4035247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51C5A966" w14:textId="77777777" w:rsidR="00A61A83" w:rsidRDefault="00A61A83" w:rsidP="00A61A83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27008DAA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5B4783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619C2A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3F0DEA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13F12B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260E0FCE" w14:textId="77777777" w:rsidR="00A61A83" w:rsidRDefault="00A61A83" w:rsidP="00A61A83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04812982" w14:textId="77777777" w:rsidR="00A61A83" w:rsidRDefault="00A61A83" w:rsidP="00A61A83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6A22014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359791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12C428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0A432C3D" w14:textId="77777777" w:rsidR="00A61A83" w:rsidRDefault="00A61A83" w:rsidP="00A61A83">
      <w:pPr>
        <w:pStyle w:val="Code"/>
      </w:pPr>
      <w:r>
        <w:t xml:space="preserve">    store                 [13] BOOLEAN OPTIONAL,</w:t>
      </w:r>
    </w:p>
    <w:p w14:paraId="4E04DBE1" w14:textId="77777777" w:rsidR="00A61A83" w:rsidRDefault="00A61A83" w:rsidP="00A61A83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2B7417AA" w14:textId="77777777" w:rsidR="00A61A83" w:rsidRDefault="00A61A83" w:rsidP="00A61A83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1FBC8ED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1FC02C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2A6836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7AFA56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70D9B42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6AE124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5A3E03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181E99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68EFAA54" w14:textId="77777777" w:rsidR="00A61A83" w:rsidRDefault="00A61A83" w:rsidP="00A61A83">
      <w:pPr>
        <w:pStyle w:val="Code"/>
      </w:pPr>
      <w:r>
        <w:t>}</w:t>
      </w:r>
    </w:p>
    <w:p w14:paraId="4D665545" w14:textId="77777777" w:rsidR="00A61A83" w:rsidRDefault="00A61A83" w:rsidP="00A61A83">
      <w:pPr>
        <w:pStyle w:val="Code"/>
      </w:pPr>
    </w:p>
    <w:p w14:paraId="69E22276" w14:textId="77777777" w:rsidR="00A61A83" w:rsidRDefault="00A61A83" w:rsidP="00A61A83">
      <w:pPr>
        <w:pStyle w:val="Code"/>
      </w:pPr>
      <w:proofErr w:type="spellStart"/>
      <w:r>
        <w:t>MMSDeleteFromRelay</w:t>
      </w:r>
      <w:proofErr w:type="spellEnd"/>
      <w:r>
        <w:t xml:space="preserve"> ::= SEQUENCE</w:t>
      </w:r>
    </w:p>
    <w:p w14:paraId="23510660" w14:textId="77777777" w:rsidR="00A61A83" w:rsidRDefault="00A61A83" w:rsidP="00A61A83">
      <w:pPr>
        <w:pStyle w:val="Code"/>
      </w:pPr>
      <w:r>
        <w:t>{</w:t>
      </w:r>
    </w:p>
    <w:p w14:paraId="766E4D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00AE11F2" w14:textId="77777777" w:rsidR="00A61A83" w:rsidRDefault="00A61A83" w:rsidP="00A61A83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30F331BA" w14:textId="77777777" w:rsidR="00A61A83" w:rsidRDefault="00A61A83" w:rsidP="00A61A83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7CC78A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0E2B9F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3A9011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440BCE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13EC50E5" w14:textId="77777777" w:rsidR="00A61A83" w:rsidRDefault="00A61A83" w:rsidP="00A61A83">
      <w:pPr>
        <w:pStyle w:val="Code"/>
      </w:pPr>
      <w:r>
        <w:t>}</w:t>
      </w:r>
    </w:p>
    <w:p w14:paraId="6BE80CF2" w14:textId="77777777" w:rsidR="00A61A83" w:rsidRDefault="00A61A83" w:rsidP="00A61A83">
      <w:pPr>
        <w:pStyle w:val="Code"/>
      </w:pPr>
    </w:p>
    <w:p w14:paraId="4045A31D" w14:textId="77777777" w:rsidR="00A61A83" w:rsidRDefault="00A61A83" w:rsidP="00A61A83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4A8F6B79" w14:textId="77777777" w:rsidR="00A61A83" w:rsidRDefault="00A61A83" w:rsidP="00A61A83">
      <w:pPr>
        <w:pStyle w:val="Code"/>
      </w:pPr>
      <w:r>
        <w:t>{</w:t>
      </w:r>
    </w:p>
    <w:p w14:paraId="7B1AD5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4F8DBE30" w14:textId="77777777" w:rsidR="00A61A83" w:rsidRDefault="00A61A83" w:rsidP="00A61A83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0BC6103B" w14:textId="77777777" w:rsidR="00A61A83" w:rsidRDefault="00A61A83" w:rsidP="00A61A83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486964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0E38BE27" w14:textId="77777777" w:rsidR="00A61A83" w:rsidRDefault="00A61A83" w:rsidP="00A61A83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31E3A726" w14:textId="77777777" w:rsidR="00A61A83" w:rsidRDefault="00A61A83" w:rsidP="00A61A83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059033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08146F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12F4E6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58290C4E" w14:textId="77777777" w:rsidR="00A61A83" w:rsidRDefault="00A61A83" w:rsidP="00A61A83">
      <w:pPr>
        <w:pStyle w:val="Code"/>
      </w:pPr>
      <w:r>
        <w:t>}</w:t>
      </w:r>
    </w:p>
    <w:p w14:paraId="39C9F8E8" w14:textId="77777777" w:rsidR="00A61A83" w:rsidRDefault="00A61A83" w:rsidP="00A61A83">
      <w:pPr>
        <w:pStyle w:val="Code"/>
      </w:pPr>
    </w:p>
    <w:p w14:paraId="145EBDB1" w14:textId="77777777" w:rsidR="00A61A83" w:rsidRDefault="00A61A83" w:rsidP="00A61A83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119FE7E0" w14:textId="77777777" w:rsidR="00A61A83" w:rsidRDefault="00A61A83" w:rsidP="00A61A83">
      <w:pPr>
        <w:pStyle w:val="Code"/>
      </w:pPr>
      <w:r>
        <w:t>{</w:t>
      </w:r>
    </w:p>
    <w:p w14:paraId="3E8F35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16F7A6B0" w14:textId="77777777" w:rsidR="00A61A83" w:rsidRDefault="00A61A83" w:rsidP="00A61A83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35C26F47" w14:textId="77777777" w:rsidR="00A61A83" w:rsidRDefault="00A61A83" w:rsidP="00A61A83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7F33B940" w14:textId="77777777" w:rsidR="00A61A83" w:rsidRDefault="00A61A83" w:rsidP="00A61A83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7E56D0DF" w14:textId="77777777" w:rsidR="00A61A83" w:rsidRDefault="00A61A83" w:rsidP="00A61A83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6397E8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55B8DF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305C09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55E492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3CD3D6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25E4E5DF" w14:textId="77777777" w:rsidR="00A61A83" w:rsidRDefault="00A61A83" w:rsidP="00A61A83">
      <w:pPr>
        <w:pStyle w:val="Code"/>
      </w:pPr>
      <w:r>
        <w:t>}</w:t>
      </w:r>
    </w:p>
    <w:p w14:paraId="59535C99" w14:textId="77777777" w:rsidR="00A61A83" w:rsidRDefault="00A61A83" w:rsidP="00A61A83">
      <w:pPr>
        <w:pStyle w:val="Code"/>
      </w:pPr>
    </w:p>
    <w:p w14:paraId="6E144973" w14:textId="77777777" w:rsidR="00A61A83" w:rsidRDefault="00A61A83" w:rsidP="00A61A83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1B52A1E3" w14:textId="77777777" w:rsidR="00A61A83" w:rsidRDefault="00A61A83" w:rsidP="00A61A83">
      <w:pPr>
        <w:pStyle w:val="Code"/>
      </w:pPr>
      <w:r>
        <w:t>{</w:t>
      </w:r>
    </w:p>
    <w:p w14:paraId="4C1944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0066B854" w14:textId="77777777" w:rsidR="00A61A83" w:rsidRDefault="00A61A83" w:rsidP="00A61A83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7FBA145A" w14:textId="77777777" w:rsidR="00A61A83" w:rsidRDefault="00A61A83" w:rsidP="00A61A83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20ABB6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768489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559F37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582D8F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66D64ADA" w14:textId="77777777" w:rsidR="00A61A83" w:rsidRDefault="00A61A83" w:rsidP="00A61A83">
      <w:pPr>
        <w:pStyle w:val="Code"/>
      </w:pPr>
      <w:r>
        <w:t>}</w:t>
      </w:r>
    </w:p>
    <w:p w14:paraId="46027891" w14:textId="77777777" w:rsidR="00A61A83" w:rsidRDefault="00A61A83" w:rsidP="00A61A83">
      <w:pPr>
        <w:pStyle w:val="Code"/>
      </w:pPr>
    </w:p>
    <w:p w14:paraId="67D837AD" w14:textId="77777777" w:rsidR="00A61A83" w:rsidRDefault="00A61A83" w:rsidP="00A61A83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6CDCE25A" w14:textId="77777777" w:rsidR="00A61A83" w:rsidRDefault="00A61A83" w:rsidP="00A61A83">
      <w:pPr>
        <w:pStyle w:val="Code"/>
      </w:pPr>
      <w:r>
        <w:t>{</w:t>
      </w:r>
    </w:p>
    <w:p w14:paraId="70E49638" w14:textId="77777777" w:rsidR="00A61A83" w:rsidRDefault="00A61A83" w:rsidP="00A61A83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0C63E8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6FDCDC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06FABF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5CA18298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3B1BF4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3A7E14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11DCD7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60476FA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2F926109" w14:textId="77777777" w:rsidR="00A61A83" w:rsidRDefault="00A61A83" w:rsidP="00A61A83">
      <w:pPr>
        <w:pStyle w:val="Code"/>
      </w:pPr>
      <w:r>
        <w:t>}</w:t>
      </w:r>
    </w:p>
    <w:p w14:paraId="1DA15F2D" w14:textId="77777777" w:rsidR="00A61A83" w:rsidRDefault="00A61A83" w:rsidP="00A61A83">
      <w:pPr>
        <w:pStyle w:val="Code"/>
      </w:pPr>
    </w:p>
    <w:p w14:paraId="52CD1112" w14:textId="77777777" w:rsidR="00A61A83" w:rsidRDefault="00A61A83" w:rsidP="00A61A83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2014C392" w14:textId="77777777" w:rsidR="00A61A83" w:rsidRDefault="00A61A83" w:rsidP="00A61A83">
      <w:pPr>
        <w:pStyle w:val="Code"/>
      </w:pPr>
      <w:r>
        <w:t>{</w:t>
      </w:r>
    </w:p>
    <w:p w14:paraId="579F7E52" w14:textId="77777777" w:rsidR="00A61A83" w:rsidRDefault="00A61A83" w:rsidP="00A61A83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1CBDF8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3EE63E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21E818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5FF05B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22E307BA" w14:textId="77777777" w:rsidR="00A61A83" w:rsidRDefault="00A61A83" w:rsidP="00A61A83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7AAC2E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3A9046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4BFE11C5" w14:textId="77777777" w:rsidR="00A61A83" w:rsidRDefault="00A61A83" w:rsidP="00A61A83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6CFC8F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30135E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7219B4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5F2851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28C800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1BD6D2D8" w14:textId="77777777" w:rsidR="00A61A83" w:rsidRDefault="00A61A83" w:rsidP="00A61A83">
      <w:pPr>
        <w:pStyle w:val="Code"/>
      </w:pPr>
      <w:r>
        <w:t>}</w:t>
      </w:r>
    </w:p>
    <w:p w14:paraId="1B635BCC" w14:textId="77777777" w:rsidR="00A61A83" w:rsidRDefault="00A61A83" w:rsidP="00A61A83">
      <w:pPr>
        <w:pStyle w:val="Code"/>
      </w:pPr>
    </w:p>
    <w:p w14:paraId="4DC564D8" w14:textId="77777777" w:rsidR="00A61A83" w:rsidRDefault="00A61A83" w:rsidP="00A61A83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28BA941A" w14:textId="77777777" w:rsidR="00A61A83" w:rsidRDefault="00A61A83" w:rsidP="00A61A83">
      <w:pPr>
        <w:pStyle w:val="Code"/>
      </w:pPr>
      <w:r>
        <w:t>{</w:t>
      </w:r>
    </w:p>
    <w:p w14:paraId="18D076ED" w14:textId="77777777" w:rsidR="00A61A83" w:rsidRDefault="00A61A83" w:rsidP="00A61A83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106F0E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0F8D46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39CC22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67570C69" w14:textId="77777777" w:rsidR="00A61A83" w:rsidRDefault="00A61A83" w:rsidP="00A61A83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1183FC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0F6850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2FF405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3F73D0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5919FC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550710C3" w14:textId="77777777" w:rsidR="00A61A83" w:rsidRDefault="00A61A83" w:rsidP="00A61A83">
      <w:pPr>
        <w:pStyle w:val="Code"/>
      </w:pPr>
      <w:r>
        <w:t>}</w:t>
      </w:r>
    </w:p>
    <w:p w14:paraId="0B1AFE8E" w14:textId="77777777" w:rsidR="00A61A83" w:rsidRDefault="00A61A83" w:rsidP="00A61A83">
      <w:pPr>
        <w:pStyle w:val="Code"/>
      </w:pPr>
    </w:p>
    <w:p w14:paraId="25A44EC7" w14:textId="77777777" w:rsidR="00A61A83" w:rsidRDefault="00A61A83" w:rsidP="00A61A83">
      <w:pPr>
        <w:pStyle w:val="Code"/>
      </w:pPr>
      <w:proofErr w:type="spellStart"/>
      <w:r>
        <w:t>MMSReadReportNonLocalTarget</w:t>
      </w:r>
      <w:proofErr w:type="spellEnd"/>
      <w:r>
        <w:t xml:space="preserve"> ::= SEQUENCE</w:t>
      </w:r>
    </w:p>
    <w:p w14:paraId="2B6EDCD2" w14:textId="77777777" w:rsidR="00A61A83" w:rsidRDefault="00A61A83" w:rsidP="00A61A83">
      <w:pPr>
        <w:pStyle w:val="Code"/>
      </w:pPr>
      <w:r>
        <w:t>{</w:t>
      </w:r>
    </w:p>
    <w:p w14:paraId="571A246D" w14:textId="77777777" w:rsidR="00A61A83" w:rsidRDefault="00A61A83" w:rsidP="00A61A83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20F456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5894D1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602DC4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56DFBF13" w14:textId="77777777" w:rsidR="00A61A83" w:rsidRDefault="00A61A83" w:rsidP="00A61A83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60B210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2A3574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5FC2C47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4DF8CA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5C7E4B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742BD8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51147D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1A17A94C" w14:textId="77777777" w:rsidR="00A61A83" w:rsidRDefault="00A61A83" w:rsidP="00A61A83">
      <w:pPr>
        <w:pStyle w:val="Code"/>
      </w:pPr>
      <w:r>
        <w:t>}</w:t>
      </w:r>
    </w:p>
    <w:p w14:paraId="18C6968A" w14:textId="77777777" w:rsidR="00A61A83" w:rsidRDefault="00A61A83" w:rsidP="00A61A83">
      <w:pPr>
        <w:pStyle w:val="Code"/>
      </w:pPr>
    </w:p>
    <w:p w14:paraId="1589DC04" w14:textId="77777777" w:rsidR="00A61A83" w:rsidRDefault="00A61A83" w:rsidP="00A61A83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64CA3B8D" w14:textId="77777777" w:rsidR="00A61A83" w:rsidRDefault="00A61A83" w:rsidP="00A61A83">
      <w:pPr>
        <w:pStyle w:val="Code"/>
      </w:pPr>
      <w:r>
        <w:t>{</w:t>
      </w:r>
    </w:p>
    <w:p w14:paraId="3D5B6F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77D56FE9" w14:textId="77777777" w:rsidR="00A61A83" w:rsidRDefault="00A61A83" w:rsidP="00A61A83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52333F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1311FCFF" w14:textId="77777777" w:rsidR="00A61A83" w:rsidRDefault="00A61A83" w:rsidP="00A61A83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342376F0" w14:textId="77777777" w:rsidR="00A61A83" w:rsidRDefault="00A61A83" w:rsidP="00A61A83">
      <w:pPr>
        <w:pStyle w:val="Code"/>
      </w:pPr>
      <w:r>
        <w:t>}</w:t>
      </w:r>
    </w:p>
    <w:p w14:paraId="4F96A6C9" w14:textId="77777777" w:rsidR="00A61A83" w:rsidRDefault="00A61A83" w:rsidP="00A61A83">
      <w:pPr>
        <w:pStyle w:val="Code"/>
      </w:pPr>
    </w:p>
    <w:p w14:paraId="61893F70" w14:textId="77777777" w:rsidR="00A61A83" w:rsidRDefault="00A61A83" w:rsidP="00A61A83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6953A465" w14:textId="77777777" w:rsidR="00A61A83" w:rsidRDefault="00A61A83" w:rsidP="00A61A83">
      <w:pPr>
        <w:pStyle w:val="Code"/>
      </w:pPr>
      <w:r>
        <w:t>{</w:t>
      </w:r>
    </w:p>
    <w:p w14:paraId="48D6A8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6E0879D2" w14:textId="77777777" w:rsidR="00A61A83" w:rsidRDefault="00A61A83" w:rsidP="00A61A83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563662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7F783EEF" w14:textId="77777777" w:rsidR="00A61A83" w:rsidRDefault="00A61A83" w:rsidP="00A61A83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43136470" w14:textId="77777777" w:rsidR="00A61A83" w:rsidRDefault="00A61A83" w:rsidP="00A61A83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5A010237" w14:textId="77777777" w:rsidR="00A61A83" w:rsidRDefault="00A61A83" w:rsidP="00A61A83">
      <w:pPr>
        <w:pStyle w:val="Code"/>
      </w:pPr>
      <w:r>
        <w:t xml:space="preserve">    start           [6]  INTEGER OPTIONAL,</w:t>
      </w:r>
    </w:p>
    <w:p w14:paraId="73BED68A" w14:textId="77777777" w:rsidR="00A61A83" w:rsidRDefault="00A61A83" w:rsidP="00A61A83">
      <w:pPr>
        <w:pStyle w:val="Code"/>
      </w:pPr>
      <w:r>
        <w:t xml:space="preserve">    limit           [7]  INTEGER OPTIONAL,</w:t>
      </w:r>
    </w:p>
    <w:p w14:paraId="7B394ECF" w14:textId="77777777" w:rsidR="00A61A83" w:rsidRDefault="00A61A83" w:rsidP="00A61A83">
      <w:pPr>
        <w:pStyle w:val="Code"/>
      </w:pPr>
      <w:r>
        <w:t xml:space="preserve">    attributes      [8]  SEQUENCE OF UTF8String OPTIONAL,</w:t>
      </w:r>
    </w:p>
    <w:p w14:paraId="609163F1" w14:textId="77777777" w:rsidR="00A61A83" w:rsidRDefault="00A61A83" w:rsidP="00A61A83">
      <w:pPr>
        <w:pStyle w:val="Code"/>
      </w:pPr>
      <w:r>
        <w:t xml:space="preserve">    totals          [9]  INTEGER OPTIONAL,</w:t>
      </w:r>
    </w:p>
    <w:p w14:paraId="44B4016C" w14:textId="77777777" w:rsidR="00A61A83" w:rsidRDefault="00A61A83" w:rsidP="00A61A83">
      <w:pPr>
        <w:pStyle w:val="Code"/>
      </w:pPr>
      <w:r>
        <w:t xml:space="preserve">    quotas          [10] </w:t>
      </w:r>
      <w:proofErr w:type="spellStart"/>
      <w:r>
        <w:t>MMSQuota</w:t>
      </w:r>
      <w:proofErr w:type="spellEnd"/>
      <w:r>
        <w:t xml:space="preserve"> OPTIONAL</w:t>
      </w:r>
    </w:p>
    <w:p w14:paraId="48A76327" w14:textId="77777777" w:rsidR="00A61A83" w:rsidRDefault="00A61A83" w:rsidP="00A61A83">
      <w:pPr>
        <w:pStyle w:val="Code"/>
      </w:pPr>
      <w:r>
        <w:t>}</w:t>
      </w:r>
    </w:p>
    <w:p w14:paraId="58939D9E" w14:textId="77777777" w:rsidR="00A61A83" w:rsidRDefault="00A61A83" w:rsidP="00A61A83">
      <w:pPr>
        <w:pStyle w:val="Code"/>
      </w:pPr>
    </w:p>
    <w:p w14:paraId="3212970F" w14:textId="77777777" w:rsidR="00A61A83" w:rsidRDefault="00A61A83" w:rsidP="00A61A83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0E39DA11" w14:textId="77777777" w:rsidR="00A61A83" w:rsidRDefault="00A61A83" w:rsidP="00A61A83">
      <w:pPr>
        <w:pStyle w:val="Code"/>
      </w:pPr>
      <w:r>
        <w:lastRenderedPageBreak/>
        <w:t>{</w:t>
      </w:r>
    </w:p>
    <w:p w14:paraId="5C6F79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3BA1373E" w14:textId="77777777" w:rsidR="00A61A83" w:rsidRDefault="00A61A83" w:rsidP="00A61A83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32D12A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1D4811F7" w14:textId="77777777" w:rsidR="00A61A83" w:rsidRDefault="00A61A83" w:rsidP="00A61A83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70E5FC41" w14:textId="77777777" w:rsidR="00A61A83" w:rsidRDefault="00A61A83" w:rsidP="00A61A83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420B4D6A" w14:textId="77777777" w:rsidR="00A61A83" w:rsidRDefault="00A61A83" w:rsidP="00A61A83">
      <w:pPr>
        <w:pStyle w:val="Code"/>
      </w:pPr>
      <w:r>
        <w:t xml:space="preserve">    start           [6]  INTEGER OPTIONAL,</w:t>
      </w:r>
    </w:p>
    <w:p w14:paraId="46A5A277" w14:textId="77777777" w:rsidR="00A61A83" w:rsidRDefault="00A61A83" w:rsidP="00A61A83">
      <w:pPr>
        <w:pStyle w:val="Code"/>
      </w:pPr>
      <w:r>
        <w:t xml:space="preserve">    limit           [7]  INTEGER OPTIONAL,</w:t>
      </w:r>
    </w:p>
    <w:p w14:paraId="5B568998" w14:textId="77777777" w:rsidR="00A61A83" w:rsidRDefault="00A61A83" w:rsidP="00A61A83">
      <w:pPr>
        <w:pStyle w:val="Code"/>
      </w:pPr>
      <w:r>
        <w:t xml:space="preserve">    attributes      [8]  SEQUENCE OF UTF8String OPTIONAL,</w:t>
      </w:r>
    </w:p>
    <w:p w14:paraId="21E9684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12535B3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22E02A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0CC657FB" w14:textId="77777777" w:rsidR="00A61A83" w:rsidRDefault="00A61A83" w:rsidP="00A61A83">
      <w:pPr>
        <w:pStyle w:val="Code"/>
      </w:pPr>
      <w:r>
        <w:t>}</w:t>
      </w:r>
    </w:p>
    <w:p w14:paraId="3029E704" w14:textId="77777777" w:rsidR="00A61A83" w:rsidRDefault="00A61A83" w:rsidP="00A61A83">
      <w:pPr>
        <w:pStyle w:val="Code"/>
      </w:pPr>
    </w:p>
    <w:p w14:paraId="52904C15" w14:textId="77777777" w:rsidR="00A61A83" w:rsidRDefault="00A61A83" w:rsidP="00A61A83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04C3B459" w14:textId="77777777" w:rsidR="00A61A83" w:rsidRDefault="00A61A83" w:rsidP="00A61A83">
      <w:pPr>
        <w:pStyle w:val="Code"/>
      </w:pPr>
      <w:r>
        <w:t>{</w:t>
      </w:r>
    </w:p>
    <w:p w14:paraId="62EA71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570A89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4A550843" w14:textId="77777777" w:rsidR="00A61A83" w:rsidRDefault="00A61A83" w:rsidP="00A61A83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3B2AD22C" w14:textId="77777777" w:rsidR="00A61A83" w:rsidRDefault="00A61A83" w:rsidP="00A61A83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74CDC80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157FEA3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674A38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2571AF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156C16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6E94B5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59FC0065" w14:textId="77777777" w:rsidR="00A61A83" w:rsidRDefault="00A61A83" w:rsidP="00A61A83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33A8102A" w14:textId="77777777" w:rsidR="00A61A83" w:rsidRDefault="00A61A83" w:rsidP="00A61A83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5180DD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57B29B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79F17F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40B09C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526D18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3E50B9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39F7404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5D6AD530" w14:textId="77777777" w:rsidR="00A61A83" w:rsidRDefault="00A61A83" w:rsidP="00A61A83">
      <w:pPr>
        <w:pStyle w:val="Code"/>
      </w:pPr>
      <w:r>
        <w:t>}</w:t>
      </w:r>
    </w:p>
    <w:p w14:paraId="66817F02" w14:textId="77777777" w:rsidR="00A61A83" w:rsidRDefault="00A61A83" w:rsidP="00A61A83">
      <w:pPr>
        <w:pStyle w:val="Code"/>
      </w:pPr>
    </w:p>
    <w:p w14:paraId="10F25123" w14:textId="77777777" w:rsidR="00A61A83" w:rsidRDefault="00A61A83" w:rsidP="00A61A83">
      <w:pPr>
        <w:pStyle w:val="CodeHeader"/>
      </w:pPr>
      <w:r>
        <w:t>-- =========</w:t>
      </w:r>
    </w:p>
    <w:p w14:paraId="3B1F6449" w14:textId="77777777" w:rsidR="00A61A83" w:rsidRDefault="00A61A83" w:rsidP="00A61A83">
      <w:pPr>
        <w:pStyle w:val="CodeHeader"/>
      </w:pPr>
      <w:r>
        <w:t>-- MMS CCPDU</w:t>
      </w:r>
    </w:p>
    <w:p w14:paraId="3E5723AE" w14:textId="77777777" w:rsidR="00A61A83" w:rsidRDefault="00A61A83" w:rsidP="00A61A83">
      <w:pPr>
        <w:pStyle w:val="Code"/>
      </w:pPr>
      <w:r>
        <w:t>-- =========</w:t>
      </w:r>
    </w:p>
    <w:p w14:paraId="300097EA" w14:textId="77777777" w:rsidR="00A61A83" w:rsidRDefault="00A61A83" w:rsidP="00A61A83">
      <w:pPr>
        <w:pStyle w:val="Code"/>
      </w:pPr>
    </w:p>
    <w:p w14:paraId="21D0AD59" w14:textId="77777777" w:rsidR="00A61A83" w:rsidRDefault="00A61A83" w:rsidP="00A61A83">
      <w:pPr>
        <w:pStyle w:val="Code"/>
      </w:pPr>
      <w:r>
        <w:t>MMSCCPDU ::= SEQUENCE</w:t>
      </w:r>
    </w:p>
    <w:p w14:paraId="5D96F1CB" w14:textId="77777777" w:rsidR="00A61A83" w:rsidRDefault="00A61A83" w:rsidP="00A61A83">
      <w:pPr>
        <w:pStyle w:val="Code"/>
      </w:pPr>
      <w:r>
        <w:t>{</w:t>
      </w:r>
    </w:p>
    <w:p w14:paraId="02C6D703" w14:textId="77777777" w:rsidR="00A61A83" w:rsidRDefault="00A61A83" w:rsidP="00A61A83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21332E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438D0A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14CD1B80" w14:textId="77777777" w:rsidR="00A61A83" w:rsidRDefault="00A61A83" w:rsidP="00A61A83">
      <w:pPr>
        <w:pStyle w:val="Code"/>
      </w:pPr>
      <w:r>
        <w:t>}</w:t>
      </w:r>
    </w:p>
    <w:p w14:paraId="1BA4B03B" w14:textId="77777777" w:rsidR="00A61A83" w:rsidRDefault="00A61A83" w:rsidP="00A61A83">
      <w:pPr>
        <w:pStyle w:val="Code"/>
      </w:pPr>
    </w:p>
    <w:p w14:paraId="180979CA" w14:textId="77777777" w:rsidR="00A61A83" w:rsidRDefault="00A61A83" w:rsidP="00A61A83">
      <w:pPr>
        <w:pStyle w:val="CodeHeader"/>
      </w:pPr>
      <w:r>
        <w:t>-- ==============</w:t>
      </w:r>
    </w:p>
    <w:p w14:paraId="3E91F042" w14:textId="77777777" w:rsidR="00A61A83" w:rsidRDefault="00A61A83" w:rsidP="00A61A83">
      <w:pPr>
        <w:pStyle w:val="CodeHeader"/>
      </w:pPr>
      <w:r>
        <w:t>-- MMS parameters</w:t>
      </w:r>
    </w:p>
    <w:p w14:paraId="7FBADE74" w14:textId="77777777" w:rsidR="00A61A83" w:rsidRDefault="00A61A83" w:rsidP="00A61A83">
      <w:pPr>
        <w:pStyle w:val="Code"/>
      </w:pPr>
      <w:r>
        <w:t>-- ==============</w:t>
      </w:r>
    </w:p>
    <w:p w14:paraId="3EF4F71C" w14:textId="77777777" w:rsidR="00A61A83" w:rsidRDefault="00A61A83" w:rsidP="00A61A83">
      <w:pPr>
        <w:pStyle w:val="Code"/>
      </w:pPr>
    </w:p>
    <w:p w14:paraId="56B8C776" w14:textId="77777777" w:rsidR="00A61A83" w:rsidRDefault="00A61A83" w:rsidP="00A61A83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09C8CEFD" w14:textId="77777777" w:rsidR="00A61A83" w:rsidRDefault="00A61A83" w:rsidP="00A61A83">
      <w:pPr>
        <w:pStyle w:val="Code"/>
      </w:pPr>
      <w:r>
        <w:t>{</w:t>
      </w:r>
    </w:p>
    <w:p w14:paraId="77B98092" w14:textId="77777777" w:rsidR="00A61A83" w:rsidRDefault="00A61A83" w:rsidP="00A61A83">
      <w:pPr>
        <w:pStyle w:val="Code"/>
      </w:pPr>
      <w:r>
        <w:t xml:space="preserve">    allowed   [1] BOOLEAN,</w:t>
      </w:r>
    </w:p>
    <w:p w14:paraId="228657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16E60984" w14:textId="77777777" w:rsidR="00A61A83" w:rsidRDefault="00A61A83" w:rsidP="00A61A83">
      <w:pPr>
        <w:pStyle w:val="Code"/>
      </w:pPr>
      <w:r>
        <w:t>}</w:t>
      </w:r>
    </w:p>
    <w:p w14:paraId="1207B7F7" w14:textId="77777777" w:rsidR="00A61A83" w:rsidRDefault="00A61A83" w:rsidP="00A61A83">
      <w:pPr>
        <w:pStyle w:val="Code"/>
      </w:pPr>
    </w:p>
    <w:p w14:paraId="4D293C3F" w14:textId="77777777" w:rsidR="00A61A83" w:rsidRDefault="00A61A83" w:rsidP="00A61A83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41F91B99" w14:textId="77777777" w:rsidR="00A61A83" w:rsidRDefault="00A61A83" w:rsidP="00A61A83">
      <w:pPr>
        <w:pStyle w:val="Code"/>
      </w:pPr>
      <w:r>
        <w:t>{</w:t>
      </w:r>
    </w:p>
    <w:p w14:paraId="0CA486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1ED599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037A5A6B" w14:textId="77777777" w:rsidR="00A61A83" w:rsidRDefault="00A61A83" w:rsidP="00A61A83">
      <w:pPr>
        <w:pStyle w:val="Code"/>
      </w:pPr>
      <w:r>
        <w:t>}</w:t>
      </w:r>
    </w:p>
    <w:p w14:paraId="07EB618A" w14:textId="77777777" w:rsidR="00A61A83" w:rsidRDefault="00A61A83" w:rsidP="00A61A83">
      <w:pPr>
        <w:pStyle w:val="Code"/>
      </w:pPr>
    </w:p>
    <w:p w14:paraId="6C09941E" w14:textId="77777777" w:rsidR="00A61A83" w:rsidRDefault="00A61A83" w:rsidP="00A61A83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46842A73" w14:textId="77777777" w:rsidR="00A61A83" w:rsidRDefault="00A61A83" w:rsidP="00A61A83">
      <w:pPr>
        <w:pStyle w:val="Code"/>
      </w:pPr>
      <w:r>
        <w:t>{</w:t>
      </w:r>
    </w:p>
    <w:p w14:paraId="575D58D0" w14:textId="77777777" w:rsidR="00A61A83" w:rsidRDefault="00A61A83" w:rsidP="00A61A83">
      <w:pPr>
        <w:pStyle w:val="Code"/>
      </w:pPr>
      <w:r>
        <w:t xml:space="preserve">    text(1),</w:t>
      </w:r>
    </w:p>
    <w:p w14:paraId="332518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imageBasic</w:t>
      </w:r>
      <w:proofErr w:type="spellEnd"/>
      <w:r>
        <w:t>(2),</w:t>
      </w:r>
    </w:p>
    <w:p w14:paraId="31169C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imageRich</w:t>
      </w:r>
      <w:proofErr w:type="spellEnd"/>
      <w:r>
        <w:t>(3),</w:t>
      </w:r>
    </w:p>
    <w:p w14:paraId="4B7264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videoBasic</w:t>
      </w:r>
      <w:proofErr w:type="spellEnd"/>
      <w:r>
        <w:t>(4),</w:t>
      </w:r>
    </w:p>
    <w:p w14:paraId="7E96DE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videoRich</w:t>
      </w:r>
      <w:proofErr w:type="spellEnd"/>
      <w:r>
        <w:t>(5),</w:t>
      </w:r>
    </w:p>
    <w:p w14:paraId="7CE648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megaPixel</w:t>
      </w:r>
      <w:proofErr w:type="spellEnd"/>
      <w:r>
        <w:t>(6),</w:t>
      </w:r>
    </w:p>
    <w:p w14:paraId="2982F9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contentBasic</w:t>
      </w:r>
      <w:proofErr w:type="spellEnd"/>
      <w:r>
        <w:t>(7),</w:t>
      </w:r>
    </w:p>
    <w:p w14:paraId="20A2AD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1BF83F36" w14:textId="77777777" w:rsidR="00A61A83" w:rsidRDefault="00A61A83" w:rsidP="00A61A83">
      <w:pPr>
        <w:pStyle w:val="Code"/>
      </w:pPr>
      <w:r>
        <w:t>}</w:t>
      </w:r>
    </w:p>
    <w:p w14:paraId="1D9DBEBB" w14:textId="77777777" w:rsidR="00A61A83" w:rsidRDefault="00A61A83" w:rsidP="00A61A83">
      <w:pPr>
        <w:pStyle w:val="Code"/>
      </w:pPr>
    </w:p>
    <w:p w14:paraId="47AAC3AE" w14:textId="77777777" w:rsidR="00A61A83" w:rsidRDefault="00A61A83" w:rsidP="00A61A83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7D21C971" w14:textId="77777777" w:rsidR="00A61A83" w:rsidRDefault="00A61A83" w:rsidP="00A61A83">
      <w:pPr>
        <w:pStyle w:val="Code"/>
      </w:pPr>
    </w:p>
    <w:p w14:paraId="1439EF16" w14:textId="77777777" w:rsidR="00A61A83" w:rsidRDefault="00A61A83" w:rsidP="00A61A83">
      <w:pPr>
        <w:pStyle w:val="Code"/>
      </w:pPr>
      <w:proofErr w:type="spellStart"/>
      <w:r>
        <w:lastRenderedPageBreak/>
        <w:t>MMSDeleteResponseStatus</w:t>
      </w:r>
      <w:proofErr w:type="spellEnd"/>
      <w:r>
        <w:t xml:space="preserve"> ::= ENUMERATED</w:t>
      </w:r>
    </w:p>
    <w:p w14:paraId="0D95DC5D" w14:textId="77777777" w:rsidR="00A61A83" w:rsidRDefault="00A61A83" w:rsidP="00A61A83">
      <w:pPr>
        <w:pStyle w:val="Code"/>
      </w:pPr>
      <w:r>
        <w:t>{</w:t>
      </w:r>
    </w:p>
    <w:p w14:paraId="49338632" w14:textId="77777777" w:rsidR="00A61A83" w:rsidRDefault="00A61A83" w:rsidP="00A61A83">
      <w:pPr>
        <w:pStyle w:val="Code"/>
      </w:pPr>
      <w:r>
        <w:t xml:space="preserve">    ok(1),</w:t>
      </w:r>
    </w:p>
    <w:p w14:paraId="58AFFE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72C972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354277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51EA6D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29840A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49890C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29C42F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665B9F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63FEAD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3C5D54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63884E9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7F3AF9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147702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349F35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5ACA17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15FA98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49BBDB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46D7FC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66F110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492512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2E351E2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46D2B7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1CE11F9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0384C2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171699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590FEAC9" w14:textId="77777777" w:rsidR="00A61A83" w:rsidRDefault="00A61A83" w:rsidP="00A61A83">
      <w:pPr>
        <w:pStyle w:val="Code"/>
      </w:pPr>
      <w:r>
        <w:t>}</w:t>
      </w:r>
    </w:p>
    <w:p w14:paraId="52AEF730" w14:textId="77777777" w:rsidR="00A61A83" w:rsidRDefault="00A61A83" w:rsidP="00A61A83">
      <w:pPr>
        <w:pStyle w:val="Code"/>
      </w:pPr>
    </w:p>
    <w:p w14:paraId="1D4DC1EF" w14:textId="77777777" w:rsidR="00A61A83" w:rsidRDefault="00A61A83" w:rsidP="00A61A83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4B15AAF7" w14:textId="77777777" w:rsidR="00A61A83" w:rsidRDefault="00A61A83" w:rsidP="00A61A83">
      <w:pPr>
        <w:pStyle w:val="Code"/>
      </w:pPr>
      <w:r>
        <w:t>{</w:t>
      </w:r>
    </w:p>
    <w:p w14:paraId="194CA7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2CD467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6B88F442" w14:textId="77777777" w:rsidR="00A61A83" w:rsidRDefault="00A61A83" w:rsidP="00A61A83">
      <w:pPr>
        <w:pStyle w:val="Code"/>
      </w:pPr>
      <w:r>
        <w:t>}</w:t>
      </w:r>
    </w:p>
    <w:p w14:paraId="000F802A" w14:textId="77777777" w:rsidR="00A61A83" w:rsidRDefault="00A61A83" w:rsidP="00A61A83">
      <w:pPr>
        <w:pStyle w:val="Code"/>
      </w:pPr>
    </w:p>
    <w:p w14:paraId="6DB48C38" w14:textId="77777777" w:rsidR="00A61A83" w:rsidRDefault="00A61A83" w:rsidP="00A61A83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42742CB1" w14:textId="77777777" w:rsidR="00A61A83" w:rsidRDefault="00A61A83" w:rsidP="00A61A83">
      <w:pPr>
        <w:pStyle w:val="Code"/>
      </w:pPr>
      <w:r>
        <w:t>{</w:t>
      </w:r>
    </w:p>
    <w:p w14:paraId="7DE35C96" w14:textId="77777777" w:rsidR="00A61A83" w:rsidRDefault="00A61A83" w:rsidP="00A61A83">
      <w:pPr>
        <w:pStyle w:val="Code"/>
      </w:pPr>
      <w:r>
        <w:t xml:space="preserve">    reference [1] UTF8String,</w:t>
      </w:r>
    </w:p>
    <w:p w14:paraId="1663E1FA" w14:textId="77777777" w:rsidR="00A61A83" w:rsidRDefault="00A61A83" w:rsidP="00A61A83">
      <w:pPr>
        <w:pStyle w:val="Code"/>
      </w:pPr>
      <w:r>
        <w:t xml:space="preserve">    parameter [2] UTF8String     OPTIONAL,</w:t>
      </w:r>
    </w:p>
    <w:p w14:paraId="10E0F47D" w14:textId="77777777" w:rsidR="00A61A83" w:rsidRDefault="00A61A83" w:rsidP="00A61A83">
      <w:pPr>
        <w:pStyle w:val="Code"/>
      </w:pPr>
      <w:r>
        <w:t xml:space="preserve">    value     [3] UTF8String     OPTIONAL</w:t>
      </w:r>
    </w:p>
    <w:p w14:paraId="21100986" w14:textId="77777777" w:rsidR="00A61A83" w:rsidRDefault="00A61A83" w:rsidP="00A61A83">
      <w:pPr>
        <w:pStyle w:val="Code"/>
      </w:pPr>
      <w:r>
        <w:t>}</w:t>
      </w:r>
    </w:p>
    <w:p w14:paraId="7F4A104D" w14:textId="77777777" w:rsidR="00A61A83" w:rsidRDefault="00A61A83" w:rsidP="00A61A83">
      <w:pPr>
        <w:pStyle w:val="Code"/>
      </w:pPr>
    </w:p>
    <w:p w14:paraId="576043C5" w14:textId="77777777" w:rsidR="00A61A83" w:rsidRDefault="00A61A83" w:rsidP="00A61A83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2314C8B1" w14:textId="77777777" w:rsidR="00A61A83" w:rsidRDefault="00A61A83" w:rsidP="00A61A83">
      <w:pPr>
        <w:pStyle w:val="Code"/>
      </w:pPr>
      <w:r>
        <w:t>{</w:t>
      </w:r>
    </w:p>
    <w:p w14:paraId="6F63E5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667779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108A7D2F" w14:textId="77777777" w:rsidR="00A61A83" w:rsidRDefault="00A61A83" w:rsidP="00A61A83">
      <w:pPr>
        <w:pStyle w:val="Code"/>
      </w:pPr>
      <w:r>
        <w:t>}</w:t>
      </w:r>
    </w:p>
    <w:p w14:paraId="2BF13783" w14:textId="77777777" w:rsidR="00A61A83" w:rsidRDefault="00A61A83" w:rsidP="00A61A83">
      <w:pPr>
        <w:pStyle w:val="Code"/>
      </w:pPr>
    </w:p>
    <w:p w14:paraId="5FEB6259" w14:textId="77777777" w:rsidR="00A61A83" w:rsidRDefault="00A61A83" w:rsidP="00A61A83">
      <w:pPr>
        <w:pStyle w:val="Code"/>
      </w:pPr>
      <w:proofErr w:type="spellStart"/>
      <w:r>
        <w:t>MMFlags</w:t>
      </w:r>
      <w:proofErr w:type="spellEnd"/>
      <w:r>
        <w:t xml:space="preserve"> ::= SEQUENCE</w:t>
      </w:r>
    </w:p>
    <w:p w14:paraId="6428CE4A" w14:textId="77777777" w:rsidR="00A61A83" w:rsidRDefault="00A61A83" w:rsidP="00A61A83">
      <w:pPr>
        <w:pStyle w:val="Code"/>
      </w:pPr>
      <w:r>
        <w:t>{</w:t>
      </w:r>
    </w:p>
    <w:p w14:paraId="0C7EE48C" w14:textId="77777777" w:rsidR="00A61A83" w:rsidRDefault="00A61A83" w:rsidP="00A61A83">
      <w:pPr>
        <w:pStyle w:val="Code"/>
      </w:pPr>
      <w:r>
        <w:t xml:space="preserve">    length     [1] INTEGER,</w:t>
      </w:r>
    </w:p>
    <w:p w14:paraId="7B128567" w14:textId="77777777" w:rsidR="00A61A83" w:rsidRDefault="00A61A83" w:rsidP="00A61A83">
      <w:pPr>
        <w:pStyle w:val="Code"/>
      </w:pPr>
      <w:r>
        <w:t xml:space="preserve">    flag       [2] </w:t>
      </w:r>
      <w:proofErr w:type="spellStart"/>
      <w:r>
        <w:t>MMStateFlag</w:t>
      </w:r>
      <w:proofErr w:type="spellEnd"/>
      <w:r>
        <w:t>,</w:t>
      </w:r>
    </w:p>
    <w:p w14:paraId="1094C9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370755FE" w14:textId="77777777" w:rsidR="00A61A83" w:rsidRDefault="00A61A83" w:rsidP="00A61A83">
      <w:pPr>
        <w:pStyle w:val="Code"/>
      </w:pPr>
      <w:r>
        <w:t>}</w:t>
      </w:r>
    </w:p>
    <w:p w14:paraId="2F7AAF77" w14:textId="77777777" w:rsidR="00A61A83" w:rsidRDefault="00A61A83" w:rsidP="00A61A83">
      <w:pPr>
        <w:pStyle w:val="Code"/>
      </w:pPr>
    </w:p>
    <w:p w14:paraId="10AA38EE" w14:textId="77777777" w:rsidR="00A61A83" w:rsidRDefault="00A61A83" w:rsidP="00A61A83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6D56CDFC" w14:textId="77777777" w:rsidR="00A61A83" w:rsidRDefault="00A61A83" w:rsidP="00A61A83">
      <w:pPr>
        <w:pStyle w:val="Code"/>
      </w:pPr>
      <w:r>
        <w:t>{</w:t>
      </w:r>
    </w:p>
    <w:p w14:paraId="36294059" w14:textId="77777777" w:rsidR="00A61A83" w:rsidRDefault="00A61A83" w:rsidP="00A61A83">
      <w:pPr>
        <w:pStyle w:val="Code"/>
      </w:pPr>
      <w:r>
        <w:t xml:space="preserve">    personal(1),</w:t>
      </w:r>
    </w:p>
    <w:p w14:paraId="67965D49" w14:textId="77777777" w:rsidR="00A61A83" w:rsidRDefault="00A61A83" w:rsidP="00A61A83">
      <w:pPr>
        <w:pStyle w:val="Code"/>
      </w:pPr>
      <w:r>
        <w:t xml:space="preserve">    advertisement(2),</w:t>
      </w:r>
    </w:p>
    <w:p w14:paraId="0E85BA40" w14:textId="77777777" w:rsidR="00A61A83" w:rsidRDefault="00A61A83" w:rsidP="00A61A83">
      <w:pPr>
        <w:pStyle w:val="Code"/>
      </w:pPr>
      <w:r>
        <w:t xml:space="preserve">    informational(3),</w:t>
      </w:r>
    </w:p>
    <w:p w14:paraId="3B46DEF9" w14:textId="77777777" w:rsidR="00A61A83" w:rsidRDefault="00A61A83" w:rsidP="00A61A83">
      <w:pPr>
        <w:pStyle w:val="Code"/>
      </w:pPr>
      <w:r>
        <w:t xml:space="preserve">    auto(4)</w:t>
      </w:r>
    </w:p>
    <w:p w14:paraId="28E4D95D" w14:textId="77777777" w:rsidR="00A61A83" w:rsidRDefault="00A61A83" w:rsidP="00A61A83">
      <w:pPr>
        <w:pStyle w:val="Code"/>
      </w:pPr>
      <w:r>
        <w:t>}</w:t>
      </w:r>
    </w:p>
    <w:p w14:paraId="6E7395A1" w14:textId="77777777" w:rsidR="00A61A83" w:rsidRDefault="00A61A83" w:rsidP="00A61A83">
      <w:pPr>
        <w:pStyle w:val="Code"/>
      </w:pPr>
    </w:p>
    <w:p w14:paraId="63404150" w14:textId="77777777" w:rsidR="00A61A83" w:rsidRDefault="00A61A83" w:rsidP="00A61A83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331695C5" w14:textId="77777777" w:rsidR="00A61A83" w:rsidRDefault="00A61A83" w:rsidP="00A61A83">
      <w:pPr>
        <w:pStyle w:val="Code"/>
      </w:pPr>
      <w:r>
        <w:t>{</w:t>
      </w:r>
    </w:p>
    <w:p w14:paraId="047C7C2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36B30E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0E4C92C4" w14:textId="77777777" w:rsidR="00A61A83" w:rsidRDefault="00A61A83" w:rsidP="00A61A83">
      <w:pPr>
        <w:pStyle w:val="Code"/>
      </w:pPr>
      <w:r>
        <w:t>}</w:t>
      </w:r>
    </w:p>
    <w:p w14:paraId="2AA72213" w14:textId="77777777" w:rsidR="00A61A83" w:rsidRDefault="00A61A83" w:rsidP="00A61A83">
      <w:pPr>
        <w:pStyle w:val="Code"/>
      </w:pPr>
    </w:p>
    <w:p w14:paraId="68D30792" w14:textId="77777777" w:rsidR="00A61A83" w:rsidRDefault="00A61A83" w:rsidP="00A61A83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02D64F9F" w14:textId="77777777" w:rsidR="00A61A83" w:rsidRDefault="00A61A83" w:rsidP="00A61A83">
      <w:pPr>
        <w:pStyle w:val="Code"/>
      </w:pPr>
      <w:r>
        <w:t>{</w:t>
      </w:r>
    </w:p>
    <w:p w14:paraId="72B94998" w14:textId="77777777" w:rsidR="00A61A83" w:rsidRDefault="00A61A83" w:rsidP="00A61A83">
      <w:pPr>
        <w:pStyle w:val="Code"/>
      </w:pPr>
      <w:r>
        <w:t xml:space="preserve">    e164Number   [1] E164Number,</w:t>
      </w:r>
    </w:p>
    <w:p w14:paraId="49494D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1C2832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[3] IMSI,</w:t>
      </w:r>
    </w:p>
    <w:p w14:paraId="4D20B8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[4] IMPU,</w:t>
      </w:r>
    </w:p>
    <w:p w14:paraId="7B58D89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[5] IMPI,</w:t>
      </w:r>
    </w:p>
    <w:p w14:paraId="1A796D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[6] SUPI,</w:t>
      </w:r>
    </w:p>
    <w:p w14:paraId="3F6C6E4C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[7] GPSI</w:t>
      </w:r>
    </w:p>
    <w:p w14:paraId="3DD03CAA" w14:textId="77777777" w:rsidR="00A61A83" w:rsidRDefault="00A61A83" w:rsidP="00A61A83">
      <w:pPr>
        <w:pStyle w:val="Code"/>
      </w:pPr>
      <w:r>
        <w:t>}</w:t>
      </w:r>
    </w:p>
    <w:p w14:paraId="78B4248A" w14:textId="77777777" w:rsidR="00A61A83" w:rsidRDefault="00A61A83" w:rsidP="00A61A83">
      <w:pPr>
        <w:pStyle w:val="Code"/>
      </w:pPr>
    </w:p>
    <w:p w14:paraId="31EAB9B8" w14:textId="77777777" w:rsidR="00A61A83" w:rsidRDefault="00A61A83" w:rsidP="00A61A83">
      <w:pPr>
        <w:pStyle w:val="Code"/>
      </w:pPr>
      <w:proofErr w:type="spellStart"/>
      <w:r>
        <w:t>MMSPeriodFormat</w:t>
      </w:r>
      <w:proofErr w:type="spellEnd"/>
      <w:r>
        <w:t xml:space="preserve"> ::= ENUMERATED</w:t>
      </w:r>
    </w:p>
    <w:p w14:paraId="14E39DCA" w14:textId="77777777" w:rsidR="00A61A83" w:rsidRDefault="00A61A83" w:rsidP="00A61A83">
      <w:pPr>
        <w:pStyle w:val="Code"/>
      </w:pPr>
      <w:r>
        <w:t>{</w:t>
      </w:r>
    </w:p>
    <w:p w14:paraId="7B290EF8" w14:textId="77777777" w:rsidR="00A61A83" w:rsidRDefault="00A61A83" w:rsidP="00A61A83">
      <w:pPr>
        <w:pStyle w:val="Code"/>
      </w:pPr>
      <w:r>
        <w:t xml:space="preserve">    absolute(1),</w:t>
      </w:r>
    </w:p>
    <w:p w14:paraId="71302FF6" w14:textId="77777777" w:rsidR="00A61A83" w:rsidRDefault="00A61A83" w:rsidP="00A61A83">
      <w:pPr>
        <w:pStyle w:val="Code"/>
      </w:pPr>
      <w:r>
        <w:t xml:space="preserve">    relative(2)</w:t>
      </w:r>
    </w:p>
    <w:p w14:paraId="60ACD18C" w14:textId="77777777" w:rsidR="00A61A83" w:rsidRDefault="00A61A83" w:rsidP="00A61A83">
      <w:pPr>
        <w:pStyle w:val="Code"/>
      </w:pPr>
      <w:r>
        <w:t>}</w:t>
      </w:r>
    </w:p>
    <w:p w14:paraId="60EFD853" w14:textId="77777777" w:rsidR="00A61A83" w:rsidRDefault="00A61A83" w:rsidP="00A61A83">
      <w:pPr>
        <w:pStyle w:val="Code"/>
      </w:pPr>
    </w:p>
    <w:p w14:paraId="6C4ADAA4" w14:textId="77777777" w:rsidR="00A61A83" w:rsidRDefault="00A61A83" w:rsidP="00A61A83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0EB2B467" w14:textId="77777777" w:rsidR="00A61A83" w:rsidRDefault="00A61A83" w:rsidP="00A61A83">
      <w:pPr>
        <w:pStyle w:val="Code"/>
      </w:pPr>
      <w:r>
        <w:t>{</w:t>
      </w:r>
    </w:p>
    <w:p w14:paraId="78BF79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64A1682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1F2513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6C6A2150" w14:textId="77777777" w:rsidR="00A61A83" w:rsidRDefault="00A61A83" w:rsidP="00A61A83">
      <w:pPr>
        <w:pStyle w:val="Code"/>
      </w:pPr>
      <w:r>
        <w:t>}</w:t>
      </w:r>
    </w:p>
    <w:p w14:paraId="3E8CF804" w14:textId="77777777" w:rsidR="00A61A83" w:rsidRDefault="00A61A83" w:rsidP="00A61A83">
      <w:pPr>
        <w:pStyle w:val="Code"/>
      </w:pPr>
    </w:p>
    <w:p w14:paraId="41139854" w14:textId="77777777" w:rsidR="00A61A83" w:rsidRDefault="00A61A83" w:rsidP="00A61A83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27C7B76B" w14:textId="77777777" w:rsidR="00A61A83" w:rsidRDefault="00A61A83" w:rsidP="00A61A83">
      <w:pPr>
        <w:pStyle w:val="Code"/>
      </w:pPr>
    </w:p>
    <w:p w14:paraId="33D442BD" w14:textId="77777777" w:rsidR="00A61A83" w:rsidRDefault="00A61A83" w:rsidP="00A61A83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71110F58" w14:textId="77777777" w:rsidR="00A61A83" w:rsidRDefault="00A61A83" w:rsidP="00A61A83">
      <w:pPr>
        <w:pStyle w:val="Code"/>
      </w:pPr>
      <w:r>
        <w:t>{</w:t>
      </w:r>
    </w:p>
    <w:p w14:paraId="36869622" w14:textId="77777777" w:rsidR="00A61A83" w:rsidRDefault="00A61A83" w:rsidP="00A61A83">
      <w:pPr>
        <w:pStyle w:val="Code"/>
      </w:pPr>
      <w:r>
        <w:t xml:space="preserve">    low(1),</w:t>
      </w:r>
    </w:p>
    <w:p w14:paraId="643A773B" w14:textId="77777777" w:rsidR="00A61A83" w:rsidRDefault="00A61A83" w:rsidP="00A61A83">
      <w:pPr>
        <w:pStyle w:val="Code"/>
      </w:pPr>
      <w:r>
        <w:t xml:space="preserve">    normal(2),</w:t>
      </w:r>
    </w:p>
    <w:p w14:paraId="31FD0D51" w14:textId="77777777" w:rsidR="00A61A83" w:rsidRDefault="00A61A83" w:rsidP="00A61A83">
      <w:pPr>
        <w:pStyle w:val="Code"/>
      </w:pPr>
      <w:r>
        <w:t xml:space="preserve">    high(3)</w:t>
      </w:r>
    </w:p>
    <w:p w14:paraId="53F4B211" w14:textId="77777777" w:rsidR="00A61A83" w:rsidRDefault="00A61A83" w:rsidP="00A61A83">
      <w:pPr>
        <w:pStyle w:val="Code"/>
      </w:pPr>
      <w:r>
        <w:t>}</w:t>
      </w:r>
    </w:p>
    <w:p w14:paraId="6D60279D" w14:textId="77777777" w:rsidR="00A61A83" w:rsidRDefault="00A61A83" w:rsidP="00A61A83">
      <w:pPr>
        <w:pStyle w:val="Code"/>
      </w:pPr>
    </w:p>
    <w:p w14:paraId="1CDCB264" w14:textId="77777777" w:rsidR="00A61A83" w:rsidRDefault="00A61A83" w:rsidP="00A61A83">
      <w:pPr>
        <w:pStyle w:val="Code"/>
      </w:pPr>
      <w:proofErr w:type="spellStart"/>
      <w:r>
        <w:t>MMSQuota</w:t>
      </w:r>
      <w:proofErr w:type="spellEnd"/>
      <w:r>
        <w:t xml:space="preserve"> ::= SEQUENCE</w:t>
      </w:r>
    </w:p>
    <w:p w14:paraId="59B45FA6" w14:textId="77777777" w:rsidR="00A61A83" w:rsidRDefault="00A61A83" w:rsidP="00A61A83">
      <w:pPr>
        <w:pStyle w:val="Code"/>
      </w:pPr>
      <w:r>
        <w:t>{</w:t>
      </w:r>
    </w:p>
    <w:p w14:paraId="77C63B6B" w14:textId="77777777" w:rsidR="00A61A83" w:rsidRDefault="00A61A83" w:rsidP="00A61A83">
      <w:pPr>
        <w:pStyle w:val="Code"/>
      </w:pPr>
      <w:r>
        <w:t xml:space="preserve">    quota     [1] INTEGER,</w:t>
      </w:r>
    </w:p>
    <w:p w14:paraId="0AE269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2AE65C84" w14:textId="77777777" w:rsidR="00A61A83" w:rsidRDefault="00A61A83" w:rsidP="00A61A83">
      <w:pPr>
        <w:pStyle w:val="Code"/>
      </w:pPr>
      <w:r>
        <w:t>}</w:t>
      </w:r>
    </w:p>
    <w:p w14:paraId="62780087" w14:textId="77777777" w:rsidR="00A61A83" w:rsidRDefault="00A61A83" w:rsidP="00A61A83">
      <w:pPr>
        <w:pStyle w:val="Code"/>
      </w:pPr>
    </w:p>
    <w:p w14:paraId="30B92D4F" w14:textId="77777777" w:rsidR="00A61A83" w:rsidRDefault="00A61A83" w:rsidP="00A61A83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4B0C099D" w14:textId="77777777" w:rsidR="00A61A83" w:rsidRDefault="00A61A83" w:rsidP="00A61A83">
      <w:pPr>
        <w:pStyle w:val="Code"/>
      </w:pPr>
      <w:r>
        <w:t>{</w:t>
      </w:r>
    </w:p>
    <w:p w14:paraId="27D9A4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638F561D" w14:textId="77777777" w:rsidR="00A61A83" w:rsidRDefault="00A61A83" w:rsidP="00A61A83">
      <w:pPr>
        <w:pStyle w:val="Code"/>
      </w:pPr>
      <w:r>
        <w:t xml:space="preserve">    bytes(2)</w:t>
      </w:r>
    </w:p>
    <w:p w14:paraId="0CE78B80" w14:textId="77777777" w:rsidR="00A61A83" w:rsidRDefault="00A61A83" w:rsidP="00A61A83">
      <w:pPr>
        <w:pStyle w:val="Code"/>
      </w:pPr>
      <w:r>
        <w:t>}</w:t>
      </w:r>
    </w:p>
    <w:p w14:paraId="29DF75BC" w14:textId="77777777" w:rsidR="00A61A83" w:rsidRDefault="00A61A83" w:rsidP="00A61A83">
      <w:pPr>
        <w:pStyle w:val="Code"/>
      </w:pPr>
    </w:p>
    <w:p w14:paraId="7CB464AA" w14:textId="77777777" w:rsidR="00A61A83" w:rsidRDefault="00A61A83" w:rsidP="00A61A83">
      <w:pPr>
        <w:pStyle w:val="Code"/>
      </w:pPr>
      <w:proofErr w:type="spellStart"/>
      <w:r>
        <w:t>MMSReadStatus</w:t>
      </w:r>
      <w:proofErr w:type="spellEnd"/>
      <w:r>
        <w:t xml:space="preserve"> ::= ENUMERATED</w:t>
      </w:r>
    </w:p>
    <w:p w14:paraId="2F86D6E1" w14:textId="77777777" w:rsidR="00A61A83" w:rsidRDefault="00A61A83" w:rsidP="00A61A83">
      <w:pPr>
        <w:pStyle w:val="Code"/>
      </w:pPr>
      <w:r>
        <w:t>{</w:t>
      </w:r>
    </w:p>
    <w:p w14:paraId="62EE38CC" w14:textId="77777777" w:rsidR="00A61A83" w:rsidRDefault="00A61A83" w:rsidP="00A61A83">
      <w:pPr>
        <w:pStyle w:val="Code"/>
      </w:pPr>
      <w:r>
        <w:t xml:space="preserve">    read(1),</w:t>
      </w:r>
    </w:p>
    <w:p w14:paraId="6805D9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437F8D51" w14:textId="77777777" w:rsidR="00A61A83" w:rsidRDefault="00A61A83" w:rsidP="00A61A83">
      <w:pPr>
        <w:pStyle w:val="Code"/>
      </w:pPr>
      <w:r>
        <w:t>}</w:t>
      </w:r>
    </w:p>
    <w:p w14:paraId="0F5D2BDA" w14:textId="77777777" w:rsidR="00A61A83" w:rsidRDefault="00A61A83" w:rsidP="00A61A83">
      <w:pPr>
        <w:pStyle w:val="Code"/>
      </w:pPr>
    </w:p>
    <w:p w14:paraId="0468125B" w14:textId="77777777" w:rsidR="00A61A83" w:rsidRDefault="00A61A83" w:rsidP="00A61A83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2794DD77" w14:textId="77777777" w:rsidR="00A61A83" w:rsidRDefault="00A61A83" w:rsidP="00A61A83">
      <w:pPr>
        <w:pStyle w:val="Code"/>
      </w:pPr>
    </w:p>
    <w:p w14:paraId="1500DEBF" w14:textId="77777777" w:rsidR="00A61A83" w:rsidRDefault="00A61A83" w:rsidP="00A61A83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5D6E07EC" w14:textId="77777777" w:rsidR="00A61A83" w:rsidRDefault="00A61A83" w:rsidP="00A61A83">
      <w:pPr>
        <w:pStyle w:val="Code"/>
      </w:pPr>
      <w:r>
        <w:t>{</w:t>
      </w:r>
    </w:p>
    <w:p w14:paraId="6132CDF6" w14:textId="77777777" w:rsidR="00A61A83" w:rsidRDefault="00A61A83" w:rsidP="00A61A83">
      <w:pPr>
        <w:pStyle w:val="Code"/>
      </w:pPr>
      <w:r>
        <w:t xml:space="preserve">    requested(0),</w:t>
      </w:r>
    </w:p>
    <w:p w14:paraId="75143F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24D1B8AD" w14:textId="77777777" w:rsidR="00A61A83" w:rsidRDefault="00A61A83" w:rsidP="00A61A83">
      <w:pPr>
        <w:pStyle w:val="Code"/>
      </w:pPr>
      <w:r>
        <w:t xml:space="preserve">    accepted(2),</w:t>
      </w:r>
    </w:p>
    <w:p w14:paraId="1CA67F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3A710DAB" w14:textId="77777777" w:rsidR="00A61A83" w:rsidRDefault="00A61A83" w:rsidP="00A61A83">
      <w:pPr>
        <w:pStyle w:val="Code"/>
      </w:pPr>
      <w:r>
        <w:t>}</w:t>
      </w:r>
    </w:p>
    <w:p w14:paraId="1E262EC4" w14:textId="77777777" w:rsidR="00A61A83" w:rsidRDefault="00A61A83" w:rsidP="00A61A83">
      <w:pPr>
        <w:pStyle w:val="Code"/>
      </w:pPr>
    </w:p>
    <w:p w14:paraId="39DCE048" w14:textId="77777777" w:rsidR="00A61A83" w:rsidRDefault="00A61A83" w:rsidP="00A61A83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69950425" w14:textId="77777777" w:rsidR="00A61A83" w:rsidRDefault="00A61A83" w:rsidP="00A61A83">
      <w:pPr>
        <w:pStyle w:val="Code"/>
      </w:pPr>
      <w:r>
        <w:t>{</w:t>
      </w:r>
    </w:p>
    <w:p w14:paraId="14CCDF0E" w14:textId="77777777" w:rsidR="00A61A83" w:rsidRDefault="00A61A83" w:rsidP="00A61A83">
      <w:pPr>
        <w:pStyle w:val="Code"/>
      </w:pPr>
      <w:r>
        <w:t xml:space="preserve">    ok(1),</w:t>
      </w:r>
    </w:p>
    <w:p w14:paraId="1295C6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16FB27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3C39D9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125E71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4C441C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6C048C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05823B6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702D49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145E8D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0A5FF0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1DA318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14EB81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29DCAE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122941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53CD98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116B05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51C0C4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6B3940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0E77FAB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2BD973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502470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20FC88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1303464F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7FACF6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2974AB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7BD5B3FA" w14:textId="77777777" w:rsidR="00A61A83" w:rsidRDefault="00A61A83" w:rsidP="00A61A83">
      <w:pPr>
        <w:pStyle w:val="Code"/>
      </w:pPr>
      <w:r>
        <w:t>}</w:t>
      </w:r>
    </w:p>
    <w:p w14:paraId="5066775A" w14:textId="77777777" w:rsidR="00A61A83" w:rsidRDefault="00A61A83" w:rsidP="00A61A83">
      <w:pPr>
        <w:pStyle w:val="Code"/>
      </w:pPr>
    </w:p>
    <w:p w14:paraId="05FDA984" w14:textId="77777777" w:rsidR="00A61A83" w:rsidRDefault="00A61A83" w:rsidP="00A61A83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6F5CDD0E" w14:textId="77777777" w:rsidR="00A61A83" w:rsidRDefault="00A61A83" w:rsidP="00A61A83">
      <w:pPr>
        <w:pStyle w:val="Code"/>
      </w:pPr>
      <w:r>
        <w:t>{</w:t>
      </w:r>
    </w:p>
    <w:p w14:paraId="58995374" w14:textId="77777777" w:rsidR="00A61A83" w:rsidRDefault="00A61A83" w:rsidP="00A61A83">
      <w:pPr>
        <w:pStyle w:val="Code"/>
      </w:pPr>
      <w:r>
        <w:t xml:space="preserve">    success(1),</w:t>
      </w:r>
    </w:p>
    <w:p w14:paraId="0D235C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209654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(3),</w:t>
      </w:r>
    </w:p>
    <w:p w14:paraId="423458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(4),</w:t>
      </w:r>
    </w:p>
    <w:p w14:paraId="6D3F10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(5),</w:t>
      </w:r>
    </w:p>
    <w:p w14:paraId="275F63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117565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5FD1F4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14A65FCF" w14:textId="77777777" w:rsidR="00A61A83" w:rsidRDefault="00A61A83" w:rsidP="00A61A83">
      <w:pPr>
        <w:pStyle w:val="Code"/>
      </w:pPr>
      <w:r>
        <w:t>}</w:t>
      </w:r>
    </w:p>
    <w:p w14:paraId="4DB652AD" w14:textId="77777777" w:rsidR="00A61A83" w:rsidRDefault="00A61A83" w:rsidP="00A61A83">
      <w:pPr>
        <w:pStyle w:val="Code"/>
      </w:pPr>
    </w:p>
    <w:p w14:paraId="668EA5D0" w14:textId="77777777" w:rsidR="00A61A83" w:rsidRDefault="00A61A83" w:rsidP="00A61A83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097C1D25" w14:textId="77777777" w:rsidR="00A61A83" w:rsidRDefault="00A61A83" w:rsidP="00A61A83">
      <w:pPr>
        <w:pStyle w:val="Code"/>
      </w:pPr>
      <w:r>
        <w:t>{</w:t>
      </w:r>
    </w:p>
    <w:p w14:paraId="7976BC3A" w14:textId="77777777" w:rsidR="00A61A83" w:rsidRDefault="00A61A83" w:rsidP="00A61A83">
      <w:pPr>
        <w:pStyle w:val="Code"/>
      </w:pPr>
      <w:r>
        <w:t xml:space="preserve">    success(1),</w:t>
      </w:r>
    </w:p>
    <w:p w14:paraId="5B1FE8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721C7C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49E49B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6226A8E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002B384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151BE8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6AB7DE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2AEEFC2C" w14:textId="77777777" w:rsidR="00A61A83" w:rsidRDefault="00A61A83" w:rsidP="00A61A83">
      <w:pPr>
        <w:pStyle w:val="Code"/>
      </w:pPr>
      <w:r>
        <w:t>}</w:t>
      </w:r>
    </w:p>
    <w:p w14:paraId="2D4CEF24" w14:textId="77777777" w:rsidR="00A61A83" w:rsidRDefault="00A61A83" w:rsidP="00A61A83">
      <w:pPr>
        <w:pStyle w:val="Code"/>
      </w:pPr>
    </w:p>
    <w:p w14:paraId="7B7EF2AB" w14:textId="77777777" w:rsidR="00A61A83" w:rsidRDefault="00A61A83" w:rsidP="00A61A83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50308BF9" w14:textId="77777777" w:rsidR="00A61A83" w:rsidRDefault="00A61A83" w:rsidP="00A61A83">
      <w:pPr>
        <w:pStyle w:val="Code"/>
      </w:pPr>
      <w:r>
        <w:t>{</w:t>
      </w:r>
    </w:p>
    <w:p w14:paraId="7176A10D" w14:textId="77777777" w:rsidR="00A61A83" w:rsidRDefault="00A61A83" w:rsidP="00A61A83">
      <w:pPr>
        <w:pStyle w:val="Code"/>
      </w:pPr>
      <w:r>
        <w:t xml:space="preserve">    draft(1),</w:t>
      </w:r>
    </w:p>
    <w:p w14:paraId="6F0D6881" w14:textId="77777777" w:rsidR="00A61A83" w:rsidRDefault="00A61A83" w:rsidP="00A61A83">
      <w:pPr>
        <w:pStyle w:val="Code"/>
      </w:pPr>
      <w:r>
        <w:t xml:space="preserve">    sent(2),</w:t>
      </w:r>
    </w:p>
    <w:p w14:paraId="706F1592" w14:textId="77777777" w:rsidR="00A61A83" w:rsidRDefault="00A61A83" w:rsidP="00A61A83">
      <w:pPr>
        <w:pStyle w:val="Code"/>
      </w:pPr>
      <w:r>
        <w:t xml:space="preserve">    new(3),</w:t>
      </w:r>
    </w:p>
    <w:p w14:paraId="709B73DA" w14:textId="77777777" w:rsidR="00A61A83" w:rsidRDefault="00A61A83" w:rsidP="00A61A83">
      <w:pPr>
        <w:pStyle w:val="Code"/>
      </w:pPr>
      <w:r>
        <w:t xml:space="preserve">    retrieved(4),</w:t>
      </w:r>
    </w:p>
    <w:p w14:paraId="16B86F1B" w14:textId="77777777" w:rsidR="00A61A83" w:rsidRDefault="00A61A83" w:rsidP="00A61A83">
      <w:pPr>
        <w:pStyle w:val="Code"/>
      </w:pPr>
      <w:r>
        <w:t xml:space="preserve">    forwarded(5)</w:t>
      </w:r>
    </w:p>
    <w:p w14:paraId="3C8B0A7E" w14:textId="77777777" w:rsidR="00A61A83" w:rsidRDefault="00A61A83" w:rsidP="00A61A83">
      <w:pPr>
        <w:pStyle w:val="Code"/>
      </w:pPr>
      <w:r>
        <w:t>}</w:t>
      </w:r>
    </w:p>
    <w:p w14:paraId="3D1E59A4" w14:textId="77777777" w:rsidR="00A61A83" w:rsidRDefault="00A61A83" w:rsidP="00A61A83">
      <w:pPr>
        <w:pStyle w:val="Code"/>
      </w:pPr>
    </w:p>
    <w:p w14:paraId="5061C890" w14:textId="77777777" w:rsidR="00A61A83" w:rsidRDefault="00A61A83" w:rsidP="00A61A83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525809F0" w14:textId="77777777" w:rsidR="00A61A83" w:rsidRDefault="00A61A83" w:rsidP="00A61A83">
      <w:pPr>
        <w:pStyle w:val="Code"/>
      </w:pPr>
      <w:r>
        <w:t>{</w:t>
      </w:r>
    </w:p>
    <w:p w14:paraId="16821CEC" w14:textId="77777777" w:rsidR="00A61A83" w:rsidRDefault="00A61A83" w:rsidP="00A61A83">
      <w:pPr>
        <w:pStyle w:val="Code"/>
      </w:pPr>
      <w:r>
        <w:t xml:space="preserve">    add(1),</w:t>
      </w:r>
    </w:p>
    <w:p w14:paraId="189C5052" w14:textId="77777777" w:rsidR="00A61A83" w:rsidRDefault="00A61A83" w:rsidP="00A61A83">
      <w:pPr>
        <w:pStyle w:val="Code"/>
      </w:pPr>
      <w:r>
        <w:t xml:space="preserve">    remove(2),</w:t>
      </w:r>
    </w:p>
    <w:p w14:paraId="3FC21150" w14:textId="77777777" w:rsidR="00A61A83" w:rsidRDefault="00A61A83" w:rsidP="00A61A83">
      <w:pPr>
        <w:pStyle w:val="Code"/>
      </w:pPr>
      <w:r>
        <w:t xml:space="preserve">    filter(3)</w:t>
      </w:r>
    </w:p>
    <w:p w14:paraId="131EF465" w14:textId="77777777" w:rsidR="00A61A83" w:rsidRDefault="00A61A83" w:rsidP="00A61A83">
      <w:pPr>
        <w:pStyle w:val="Code"/>
      </w:pPr>
      <w:r>
        <w:t>}</w:t>
      </w:r>
    </w:p>
    <w:p w14:paraId="2592815D" w14:textId="77777777" w:rsidR="00A61A83" w:rsidRDefault="00A61A83" w:rsidP="00A61A83">
      <w:pPr>
        <w:pStyle w:val="Code"/>
      </w:pPr>
    </w:p>
    <w:p w14:paraId="007988E2" w14:textId="77777777" w:rsidR="00A61A83" w:rsidRDefault="00A61A83" w:rsidP="00A61A83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5184ED23" w14:textId="77777777" w:rsidR="00A61A83" w:rsidRDefault="00A61A83" w:rsidP="00A61A83">
      <w:pPr>
        <w:pStyle w:val="Code"/>
      </w:pPr>
      <w:r>
        <w:t>{</w:t>
      </w:r>
    </w:p>
    <w:p w14:paraId="738A49E7" w14:textId="77777777" w:rsidR="00A61A83" w:rsidRDefault="00A61A83" w:rsidP="00A61A83">
      <w:pPr>
        <w:pStyle w:val="Code"/>
      </w:pPr>
      <w:r>
        <w:t xml:space="preserve">    expired(1),</w:t>
      </w:r>
    </w:p>
    <w:p w14:paraId="1B4227B2" w14:textId="77777777" w:rsidR="00A61A83" w:rsidRDefault="00A61A83" w:rsidP="00A61A83">
      <w:pPr>
        <w:pStyle w:val="Code"/>
      </w:pPr>
      <w:r>
        <w:t xml:space="preserve">    retrieved(2),</w:t>
      </w:r>
    </w:p>
    <w:p w14:paraId="53F9860B" w14:textId="77777777" w:rsidR="00A61A83" w:rsidRDefault="00A61A83" w:rsidP="00A61A83">
      <w:pPr>
        <w:pStyle w:val="Code"/>
      </w:pPr>
      <w:r>
        <w:t xml:space="preserve">    rejected(3),</w:t>
      </w:r>
    </w:p>
    <w:p w14:paraId="26983E8C" w14:textId="77777777" w:rsidR="00A61A83" w:rsidRDefault="00A61A83" w:rsidP="00A61A83">
      <w:pPr>
        <w:pStyle w:val="Code"/>
      </w:pPr>
      <w:r>
        <w:t xml:space="preserve">    deferred(4),</w:t>
      </w:r>
    </w:p>
    <w:p w14:paraId="39A43F93" w14:textId="77777777" w:rsidR="00A61A83" w:rsidRDefault="00A61A83" w:rsidP="00A61A83">
      <w:pPr>
        <w:pStyle w:val="Code"/>
      </w:pPr>
      <w:r>
        <w:t xml:space="preserve">    unrecognized(5),</w:t>
      </w:r>
    </w:p>
    <w:p w14:paraId="6D27C583" w14:textId="77777777" w:rsidR="00A61A83" w:rsidRDefault="00A61A83" w:rsidP="00A61A83">
      <w:pPr>
        <w:pStyle w:val="Code"/>
      </w:pPr>
      <w:r>
        <w:t xml:space="preserve">    indeterminate(6),</w:t>
      </w:r>
    </w:p>
    <w:p w14:paraId="29D12E00" w14:textId="77777777" w:rsidR="00A61A83" w:rsidRDefault="00A61A83" w:rsidP="00A61A83">
      <w:pPr>
        <w:pStyle w:val="Code"/>
      </w:pPr>
      <w:r>
        <w:t xml:space="preserve">    forwarded(7),</w:t>
      </w:r>
    </w:p>
    <w:p w14:paraId="58DE6FC5" w14:textId="77777777" w:rsidR="00A61A83" w:rsidRDefault="00A61A83" w:rsidP="00A61A83">
      <w:pPr>
        <w:pStyle w:val="Code"/>
      </w:pPr>
      <w:r>
        <w:t xml:space="preserve">    unreachable(8)</w:t>
      </w:r>
    </w:p>
    <w:p w14:paraId="6872B420" w14:textId="77777777" w:rsidR="00A61A83" w:rsidRDefault="00A61A83" w:rsidP="00A61A83">
      <w:pPr>
        <w:pStyle w:val="Code"/>
      </w:pPr>
      <w:r>
        <w:t>}</w:t>
      </w:r>
    </w:p>
    <w:p w14:paraId="13752E7B" w14:textId="77777777" w:rsidR="00A61A83" w:rsidRDefault="00A61A83" w:rsidP="00A61A83">
      <w:pPr>
        <w:pStyle w:val="Code"/>
      </w:pPr>
    </w:p>
    <w:p w14:paraId="1184EC05" w14:textId="77777777" w:rsidR="00A61A83" w:rsidRDefault="00A61A83" w:rsidP="00A61A83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335F2C4C" w14:textId="77777777" w:rsidR="00A61A83" w:rsidRDefault="00A61A83" w:rsidP="00A61A83">
      <w:pPr>
        <w:pStyle w:val="Code"/>
      </w:pPr>
      <w:r>
        <w:t>{</w:t>
      </w:r>
    </w:p>
    <w:p w14:paraId="653327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766F822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2EE037F5" w14:textId="77777777" w:rsidR="00A61A83" w:rsidRDefault="00A61A83" w:rsidP="00A61A83">
      <w:pPr>
        <w:pStyle w:val="Code"/>
      </w:pPr>
      <w:r>
        <w:t>}</w:t>
      </w:r>
    </w:p>
    <w:p w14:paraId="6ACF712B" w14:textId="77777777" w:rsidR="00A61A83" w:rsidRDefault="00A61A83" w:rsidP="00A61A83">
      <w:pPr>
        <w:pStyle w:val="Code"/>
      </w:pPr>
    </w:p>
    <w:p w14:paraId="33355D2F" w14:textId="77777777" w:rsidR="00A61A83" w:rsidRDefault="00A61A83" w:rsidP="00A61A83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2144908B" w14:textId="77777777" w:rsidR="00A61A83" w:rsidRDefault="00A61A83" w:rsidP="00A61A83">
      <w:pPr>
        <w:pStyle w:val="Code"/>
      </w:pPr>
    </w:p>
    <w:p w14:paraId="5E69EE60" w14:textId="77777777" w:rsidR="00A61A83" w:rsidRDefault="00A61A83" w:rsidP="00A61A83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20EAB676" w14:textId="77777777" w:rsidR="00A61A83" w:rsidRDefault="00A61A83" w:rsidP="00A61A83">
      <w:pPr>
        <w:pStyle w:val="Code"/>
      </w:pPr>
    </w:p>
    <w:p w14:paraId="6766A1AF" w14:textId="77777777" w:rsidR="00A61A83" w:rsidRDefault="00A61A83" w:rsidP="00A61A83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6755A817" w14:textId="77777777" w:rsidR="00A61A83" w:rsidRDefault="00A61A83" w:rsidP="00A61A83">
      <w:pPr>
        <w:pStyle w:val="Code"/>
      </w:pPr>
      <w:r>
        <w:t>{</w:t>
      </w:r>
    </w:p>
    <w:p w14:paraId="5C1E5B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13A1E7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453CDDBF" w14:textId="77777777" w:rsidR="00A61A83" w:rsidRDefault="00A61A83" w:rsidP="00A61A83">
      <w:pPr>
        <w:pStyle w:val="Code"/>
      </w:pPr>
      <w:r>
        <w:t>}</w:t>
      </w:r>
    </w:p>
    <w:p w14:paraId="4B13B3D7" w14:textId="77777777" w:rsidR="00A61A83" w:rsidRDefault="00A61A83" w:rsidP="00A61A83">
      <w:pPr>
        <w:pStyle w:val="Code"/>
      </w:pPr>
    </w:p>
    <w:p w14:paraId="4DE71592" w14:textId="77777777" w:rsidR="00A61A83" w:rsidRDefault="00A61A83" w:rsidP="00A61A83">
      <w:pPr>
        <w:pStyle w:val="CodeHeader"/>
      </w:pPr>
      <w:r>
        <w:t>-- ==================</w:t>
      </w:r>
    </w:p>
    <w:p w14:paraId="35337368" w14:textId="77777777" w:rsidR="00A61A83" w:rsidRDefault="00A61A83" w:rsidP="00A61A83">
      <w:pPr>
        <w:pStyle w:val="CodeHeader"/>
      </w:pPr>
      <w:r>
        <w:t>-- 5G PTC definitions</w:t>
      </w:r>
    </w:p>
    <w:p w14:paraId="11DF2FCE" w14:textId="77777777" w:rsidR="00A61A83" w:rsidRDefault="00A61A83" w:rsidP="00A61A83">
      <w:pPr>
        <w:pStyle w:val="Code"/>
      </w:pPr>
      <w:r>
        <w:t>-- ==================</w:t>
      </w:r>
    </w:p>
    <w:p w14:paraId="3A39AF34" w14:textId="77777777" w:rsidR="00A61A83" w:rsidRDefault="00A61A83" w:rsidP="00A61A83">
      <w:pPr>
        <w:pStyle w:val="Code"/>
      </w:pPr>
    </w:p>
    <w:p w14:paraId="52032EAA" w14:textId="77777777" w:rsidR="00A61A83" w:rsidRDefault="00A61A83" w:rsidP="00A61A83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5F220241" w14:textId="77777777" w:rsidR="00A61A83" w:rsidRDefault="00A61A83" w:rsidP="00A61A83">
      <w:pPr>
        <w:pStyle w:val="Code"/>
      </w:pPr>
      <w:r>
        <w:lastRenderedPageBreak/>
        <w:t>{</w:t>
      </w:r>
    </w:p>
    <w:p w14:paraId="36BD50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7D681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1B3B3F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4B0841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16C396D2" w14:textId="77777777" w:rsidR="00A61A83" w:rsidRDefault="00A61A83" w:rsidP="00A61A83">
      <w:pPr>
        <w:pStyle w:val="Code"/>
      </w:pPr>
      <w:r>
        <w:t>}</w:t>
      </w:r>
    </w:p>
    <w:p w14:paraId="687DB90C" w14:textId="77777777" w:rsidR="00A61A83" w:rsidRDefault="00A61A83" w:rsidP="00A61A83">
      <w:pPr>
        <w:pStyle w:val="Code"/>
      </w:pPr>
    </w:p>
    <w:p w14:paraId="3A30FB7E" w14:textId="77777777" w:rsidR="00A61A83" w:rsidRDefault="00A61A83" w:rsidP="00A61A83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042CED77" w14:textId="77777777" w:rsidR="00A61A83" w:rsidRDefault="00A61A83" w:rsidP="00A61A83">
      <w:pPr>
        <w:pStyle w:val="Code"/>
      </w:pPr>
      <w:r>
        <w:t>{</w:t>
      </w:r>
    </w:p>
    <w:p w14:paraId="4A9E95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0E562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B13605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7164FB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4A2062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577B07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5D98A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59DE57B" w14:textId="77777777" w:rsidR="00A61A83" w:rsidRDefault="00A61A83" w:rsidP="00A61A83">
      <w:pPr>
        <w:pStyle w:val="Code"/>
      </w:pPr>
      <w:r>
        <w:t xml:space="preserve">    location                      [8] Location OPTIONAL,</w:t>
      </w:r>
    </w:p>
    <w:p w14:paraId="357975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0F99C2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18C6251A" w14:textId="77777777" w:rsidR="00A61A83" w:rsidRDefault="00A61A83" w:rsidP="00A61A83">
      <w:pPr>
        <w:pStyle w:val="Code"/>
      </w:pPr>
      <w:r>
        <w:t>}</w:t>
      </w:r>
    </w:p>
    <w:p w14:paraId="048A1012" w14:textId="77777777" w:rsidR="00A61A83" w:rsidRDefault="00A61A83" w:rsidP="00A61A83">
      <w:pPr>
        <w:pStyle w:val="Code"/>
      </w:pPr>
    </w:p>
    <w:p w14:paraId="3F9729CD" w14:textId="77777777" w:rsidR="00A61A83" w:rsidRDefault="00A61A83" w:rsidP="00A61A83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252B7E35" w14:textId="77777777" w:rsidR="00A61A83" w:rsidRDefault="00A61A83" w:rsidP="00A61A83">
      <w:pPr>
        <w:pStyle w:val="Code"/>
      </w:pPr>
      <w:r>
        <w:t>{</w:t>
      </w:r>
    </w:p>
    <w:p w14:paraId="10957D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20958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B99E2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699F4CF5" w14:textId="77777777" w:rsidR="00A61A83" w:rsidRDefault="00A61A83" w:rsidP="00A61A83">
      <w:pPr>
        <w:pStyle w:val="Code"/>
      </w:pPr>
      <w:r>
        <w:t xml:space="preserve">    location                      [4] Location OPTIONAL,</w:t>
      </w:r>
    </w:p>
    <w:p w14:paraId="1F5835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1607BD45" w14:textId="77777777" w:rsidR="00A61A83" w:rsidRDefault="00A61A83" w:rsidP="00A61A83">
      <w:pPr>
        <w:pStyle w:val="Code"/>
      </w:pPr>
      <w:r>
        <w:t>}</w:t>
      </w:r>
    </w:p>
    <w:p w14:paraId="41F4CBE5" w14:textId="77777777" w:rsidR="00A61A83" w:rsidRDefault="00A61A83" w:rsidP="00A61A83">
      <w:pPr>
        <w:pStyle w:val="Code"/>
      </w:pPr>
    </w:p>
    <w:p w14:paraId="673EE323" w14:textId="77777777" w:rsidR="00A61A83" w:rsidRDefault="00A61A83" w:rsidP="00A61A83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729C9279" w14:textId="77777777" w:rsidR="00A61A83" w:rsidRDefault="00A61A83" w:rsidP="00A61A83">
      <w:pPr>
        <w:pStyle w:val="Code"/>
      </w:pPr>
      <w:r>
        <w:t>{</w:t>
      </w:r>
    </w:p>
    <w:p w14:paraId="7BAC27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6693B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E1011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2971BC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0B640E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189CDAB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47F38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FA0E1E8" w14:textId="77777777" w:rsidR="00A61A83" w:rsidRDefault="00A61A83" w:rsidP="00A61A83">
      <w:pPr>
        <w:pStyle w:val="Code"/>
      </w:pPr>
      <w:r>
        <w:t xml:space="preserve">    location                      [8] Location OPTIONAL,</w:t>
      </w:r>
    </w:p>
    <w:p w14:paraId="4A0750A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15AD18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2C801286" w14:textId="77777777" w:rsidR="00A61A83" w:rsidRDefault="00A61A83" w:rsidP="00A61A83">
      <w:pPr>
        <w:pStyle w:val="Code"/>
      </w:pPr>
      <w:r>
        <w:t>}</w:t>
      </w:r>
    </w:p>
    <w:p w14:paraId="48535ED1" w14:textId="77777777" w:rsidR="00A61A83" w:rsidRDefault="00A61A83" w:rsidP="00A61A83">
      <w:pPr>
        <w:pStyle w:val="Code"/>
      </w:pPr>
    </w:p>
    <w:p w14:paraId="41696459" w14:textId="77777777" w:rsidR="00A61A83" w:rsidRDefault="00A61A83" w:rsidP="00A61A83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033B7DCE" w14:textId="77777777" w:rsidR="00A61A83" w:rsidRDefault="00A61A83" w:rsidP="00A61A83">
      <w:pPr>
        <w:pStyle w:val="Code"/>
      </w:pPr>
      <w:r>
        <w:t>{</w:t>
      </w:r>
    </w:p>
    <w:p w14:paraId="1C5608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B96A6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D86A6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41A3E0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46EA67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98311AA" w14:textId="77777777" w:rsidR="00A61A83" w:rsidRDefault="00A61A83" w:rsidP="00A61A83">
      <w:pPr>
        <w:pStyle w:val="Code"/>
      </w:pPr>
      <w:r>
        <w:t xml:space="preserve">    location                      [6] Location OPTIONAL,</w:t>
      </w:r>
    </w:p>
    <w:p w14:paraId="244974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3113F38F" w14:textId="77777777" w:rsidR="00A61A83" w:rsidRDefault="00A61A83" w:rsidP="00A61A83">
      <w:pPr>
        <w:pStyle w:val="Code"/>
      </w:pPr>
      <w:r>
        <w:t>}</w:t>
      </w:r>
    </w:p>
    <w:p w14:paraId="6573892B" w14:textId="77777777" w:rsidR="00A61A83" w:rsidRDefault="00A61A83" w:rsidP="00A61A83">
      <w:pPr>
        <w:pStyle w:val="Code"/>
      </w:pPr>
    </w:p>
    <w:p w14:paraId="1C6216C2" w14:textId="77777777" w:rsidR="00A61A83" w:rsidRDefault="00A61A83" w:rsidP="00A61A83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7A0FC5AC" w14:textId="77777777" w:rsidR="00A61A83" w:rsidRDefault="00A61A83" w:rsidP="00A61A83">
      <w:pPr>
        <w:pStyle w:val="Code"/>
      </w:pPr>
      <w:r>
        <w:t>{</w:t>
      </w:r>
    </w:p>
    <w:p w14:paraId="4A1F56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F400F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78CC3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7E4438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1A2FE0F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39D586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4F8818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3191A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650D8F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5436D997" w14:textId="77777777" w:rsidR="00A61A83" w:rsidRDefault="00A61A83" w:rsidP="00A61A83">
      <w:pPr>
        <w:pStyle w:val="Code"/>
      </w:pPr>
      <w:r>
        <w:t>}</w:t>
      </w:r>
    </w:p>
    <w:p w14:paraId="57466233" w14:textId="77777777" w:rsidR="00A61A83" w:rsidRDefault="00A61A83" w:rsidP="00A61A83">
      <w:pPr>
        <w:pStyle w:val="Code"/>
      </w:pPr>
    </w:p>
    <w:p w14:paraId="42323165" w14:textId="77777777" w:rsidR="00A61A83" w:rsidRDefault="00A61A83" w:rsidP="00A61A83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1A9DB4A1" w14:textId="77777777" w:rsidR="00A61A83" w:rsidRDefault="00A61A83" w:rsidP="00A61A83">
      <w:pPr>
        <w:pStyle w:val="Code"/>
      </w:pPr>
      <w:r>
        <w:t>{</w:t>
      </w:r>
    </w:p>
    <w:p w14:paraId="2F273C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F3BC9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03A102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52F0D6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7C6C7D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6904CB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77FD38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4860911A" w14:textId="77777777" w:rsidR="00A61A83" w:rsidRDefault="00A61A83" w:rsidP="00A61A83">
      <w:pPr>
        <w:pStyle w:val="Code"/>
      </w:pPr>
      <w:r>
        <w:t xml:space="preserve">    location                      [8] Location OPTIONAL,</w:t>
      </w:r>
    </w:p>
    <w:p w14:paraId="3BAB7760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3C0F6B0D" w14:textId="77777777" w:rsidR="00A61A83" w:rsidRDefault="00A61A83" w:rsidP="00A61A83">
      <w:pPr>
        <w:pStyle w:val="Code"/>
      </w:pPr>
      <w:r>
        <w:t>}</w:t>
      </w:r>
    </w:p>
    <w:p w14:paraId="368AAF02" w14:textId="77777777" w:rsidR="00A61A83" w:rsidRDefault="00A61A83" w:rsidP="00A61A83">
      <w:pPr>
        <w:pStyle w:val="Code"/>
      </w:pPr>
    </w:p>
    <w:p w14:paraId="0168BF0A" w14:textId="77777777" w:rsidR="00A61A83" w:rsidRDefault="00A61A83" w:rsidP="00A61A83">
      <w:pPr>
        <w:pStyle w:val="Code"/>
      </w:pPr>
      <w:proofErr w:type="spellStart"/>
      <w:r>
        <w:t>PTCInstantPersonalAlert</w:t>
      </w:r>
      <w:proofErr w:type="spellEnd"/>
      <w:r>
        <w:t xml:space="preserve">  ::= SEQUENCE</w:t>
      </w:r>
    </w:p>
    <w:p w14:paraId="2A7597E9" w14:textId="77777777" w:rsidR="00A61A83" w:rsidRDefault="00A61A83" w:rsidP="00A61A83">
      <w:pPr>
        <w:pStyle w:val="Code"/>
      </w:pPr>
      <w:r>
        <w:t>{</w:t>
      </w:r>
    </w:p>
    <w:p w14:paraId="7C517E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D780D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61B3CB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498A1E70" w14:textId="77777777" w:rsidR="00A61A83" w:rsidRDefault="00A61A83" w:rsidP="00A61A83">
      <w:pPr>
        <w:pStyle w:val="Code"/>
      </w:pPr>
      <w:r>
        <w:t>}</w:t>
      </w:r>
    </w:p>
    <w:p w14:paraId="52BE78A4" w14:textId="77777777" w:rsidR="00A61A83" w:rsidRDefault="00A61A83" w:rsidP="00A61A83">
      <w:pPr>
        <w:pStyle w:val="Code"/>
      </w:pPr>
    </w:p>
    <w:p w14:paraId="70271021" w14:textId="77777777" w:rsidR="00A61A83" w:rsidRDefault="00A61A83" w:rsidP="00A61A83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25A2B90D" w14:textId="77777777" w:rsidR="00A61A83" w:rsidRDefault="00A61A83" w:rsidP="00A61A83">
      <w:pPr>
        <w:pStyle w:val="Code"/>
      </w:pPr>
      <w:r>
        <w:t>{</w:t>
      </w:r>
    </w:p>
    <w:p w14:paraId="6EA1F3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6009B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05C7F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279C3C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FD8AD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67D3E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2DE065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14AC073D" w14:textId="77777777" w:rsidR="00A61A83" w:rsidRDefault="00A61A83" w:rsidP="00A61A83">
      <w:pPr>
        <w:pStyle w:val="Code"/>
      </w:pPr>
      <w:r>
        <w:t>}</w:t>
      </w:r>
    </w:p>
    <w:p w14:paraId="269E6124" w14:textId="77777777" w:rsidR="00A61A83" w:rsidRDefault="00A61A83" w:rsidP="00A61A83">
      <w:pPr>
        <w:pStyle w:val="Code"/>
      </w:pPr>
    </w:p>
    <w:p w14:paraId="25015B7A" w14:textId="77777777" w:rsidR="00A61A83" w:rsidRDefault="00A61A83" w:rsidP="00A61A83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401F100B" w14:textId="77777777" w:rsidR="00A61A83" w:rsidRDefault="00A61A83" w:rsidP="00A61A83">
      <w:pPr>
        <w:pStyle w:val="Code"/>
      </w:pPr>
      <w:r>
        <w:t>{</w:t>
      </w:r>
    </w:p>
    <w:p w14:paraId="02B73C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AA197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439BF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267F2E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781787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39BA5D6A" w14:textId="77777777" w:rsidR="00A61A83" w:rsidRDefault="00A61A83" w:rsidP="00A61A83">
      <w:pPr>
        <w:pStyle w:val="Code"/>
      </w:pPr>
      <w:r>
        <w:t>}</w:t>
      </w:r>
    </w:p>
    <w:p w14:paraId="3D9E7B28" w14:textId="77777777" w:rsidR="00A61A83" w:rsidRDefault="00A61A83" w:rsidP="00A61A83">
      <w:pPr>
        <w:pStyle w:val="Code"/>
      </w:pPr>
    </w:p>
    <w:p w14:paraId="03E78A99" w14:textId="77777777" w:rsidR="00A61A83" w:rsidRDefault="00A61A83" w:rsidP="00A61A83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64BCB39F" w14:textId="77777777" w:rsidR="00A61A83" w:rsidRDefault="00A61A83" w:rsidP="00A61A83">
      <w:pPr>
        <w:pStyle w:val="Code"/>
      </w:pPr>
      <w:r>
        <w:t>{</w:t>
      </w:r>
    </w:p>
    <w:p w14:paraId="3643C2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09391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83539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CDD48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043B7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20D6A4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6580A87A" w14:textId="77777777" w:rsidR="00A61A83" w:rsidRDefault="00A61A83" w:rsidP="00A61A83">
      <w:pPr>
        <w:pStyle w:val="Code"/>
      </w:pPr>
      <w:r>
        <w:t>}</w:t>
      </w:r>
    </w:p>
    <w:p w14:paraId="13CC2E82" w14:textId="77777777" w:rsidR="00A61A83" w:rsidRDefault="00A61A83" w:rsidP="00A61A83">
      <w:pPr>
        <w:pStyle w:val="Code"/>
      </w:pPr>
    </w:p>
    <w:p w14:paraId="1B20F111" w14:textId="77777777" w:rsidR="00A61A83" w:rsidRDefault="00A61A83" w:rsidP="00A61A83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59CCE9B9" w14:textId="77777777" w:rsidR="00A61A83" w:rsidRDefault="00A61A83" w:rsidP="00A61A83">
      <w:pPr>
        <w:pStyle w:val="Code"/>
      </w:pPr>
      <w:r>
        <w:t>{</w:t>
      </w:r>
    </w:p>
    <w:p w14:paraId="252F42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10A049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85E41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7304FF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21BF77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4950F0A2" w14:textId="77777777" w:rsidR="00A61A83" w:rsidRDefault="00A61A83" w:rsidP="00A61A83">
      <w:pPr>
        <w:pStyle w:val="Code"/>
      </w:pPr>
      <w:r>
        <w:t>}</w:t>
      </w:r>
    </w:p>
    <w:p w14:paraId="412C5603" w14:textId="77777777" w:rsidR="00A61A83" w:rsidRDefault="00A61A83" w:rsidP="00A61A83">
      <w:pPr>
        <w:pStyle w:val="Code"/>
      </w:pPr>
    </w:p>
    <w:p w14:paraId="5CEC7ECA" w14:textId="77777777" w:rsidR="00A61A83" w:rsidRDefault="00A61A83" w:rsidP="00A61A83">
      <w:pPr>
        <w:pStyle w:val="Code"/>
      </w:pPr>
      <w:proofErr w:type="spellStart"/>
      <w:r>
        <w:t>PTCGroupAdvertisement</w:t>
      </w:r>
      <w:proofErr w:type="spellEnd"/>
      <w:r>
        <w:t xml:space="preserve">  ::=SEQUENCE</w:t>
      </w:r>
    </w:p>
    <w:p w14:paraId="77C8F315" w14:textId="77777777" w:rsidR="00A61A83" w:rsidRDefault="00A61A83" w:rsidP="00A61A83">
      <w:pPr>
        <w:pStyle w:val="Code"/>
      </w:pPr>
      <w:r>
        <w:t>{</w:t>
      </w:r>
    </w:p>
    <w:p w14:paraId="732255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73521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C5213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3B64E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53E51A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1738BE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7702A321" w14:textId="77777777" w:rsidR="00A61A83" w:rsidRDefault="00A61A83" w:rsidP="00A61A83">
      <w:pPr>
        <w:pStyle w:val="Code"/>
      </w:pPr>
      <w:r>
        <w:t>}</w:t>
      </w:r>
    </w:p>
    <w:p w14:paraId="3B3918EF" w14:textId="77777777" w:rsidR="00A61A83" w:rsidRDefault="00A61A83" w:rsidP="00A61A83">
      <w:pPr>
        <w:pStyle w:val="Code"/>
      </w:pPr>
    </w:p>
    <w:p w14:paraId="187E4AB0" w14:textId="77777777" w:rsidR="00A61A83" w:rsidRDefault="00A61A83" w:rsidP="00A61A83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40040ED0" w14:textId="77777777" w:rsidR="00A61A83" w:rsidRDefault="00A61A83" w:rsidP="00A61A83">
      <w:pPr>
        <w:pStyle w:val="Code"/>
      </w:pPr>
      <w:r>
        <w:t>{</w:t>
      </w:r>
    </w:p>
    <w:p w14:paraId="76B929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873B80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A680B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48A82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20B699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182893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67C102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7277D9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7AE1DE9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46256E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250BD82C" w14:textId="77777777" w:rsidR="00A61A83" w:rsidRDefault="00A61A83" w:rsidP="00A61A83">
      <w:pPr>
        <w:pStyle w:val="Code"/>
      </w:pPr>
      <w:r>
        <w:t>}</w:t>
      </w:r>
    </w:p>
    <w:p w14:paraId="5270DD03" w14:textId="77777777" w:rsidR="00A61A83" w:rsidRDefault="00A61A83" w:rsidP="00A61A83">
      <w:pPr>
        <w:pStyle w:val="Code"/>
      </w:pPr>
    </w:p>
    <w:p w14:paraId="4EDB8B70" w14:textId="77777777" w:rsidR="00A61A83" w:rsidRDefault="00A61A83" w:rsidP="00A61A83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57812F3D" w14:textId="77777777" w:rsidR="00A61A83" w:rsidRDefault="00A61A83" w:rsidP="00A61A83">
      <w:pPr>
        <w:pStyle w:val="Code"/>
      </w:pPr>
      <w:r>
        <w:t>{</w:t>
      </w:r>
    </w:p>
    <w:p w14:paraId="11FE12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B073C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3FB6B058" w14:textId="77777777" w:rsidR="00A61A83" w:rsidRDefault="00A61A83" w:rsidP="00A61A83">
      <w:pPr>
        <w:pStyle w:val="Code"/>
      </w:pPr>
      <w:r>
        <w:t>}</w:t>
      </w:r>
    </w:p>
    <w:p w14:paraId="5E97F370" w14:textId="77777777" w:rsidR="00A61A83" w:rsidRDefault="00A61A83" w:rsidP="00A61A83">
      <w:pPr>
        <w:pStyle w:val="Code"/>
      </w:pPr>
    </w:p>
    <w:p w14:paraId="0662F6DE" w14:textId="77777777" w:rsidR="00A61A83" w:rsidRDefault="00A61A83" w:rsidP="00A61A83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1DA55AB2" w14:textId="77777777" w:rsidR="00A61A83" w:rsidRDefault="00A61A83" w:rsidP="00A61A83">
      <w:pPr>
        <w:pStyle w:val="Code"/>
      </w:pPr>
      <w:r>
        <w:t>{</w:t>
      </w:r>
    </w:p>
    <w:p w14:paraId="6B9533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5E207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5B4006BE" w14:textId="77777777" w:rsidR="00A61A83" w:rsidRDefault="00A61A83" w:rsidP="00A61A83">
      <w:pPr>
        <w:pStyle w:val="Code"/>
      </w:pPr>
      <w:r>
        <w:t>}</w:t>
      </w:r>
    </w:p>
    <w:p w14:paraId="424F9013" w14:textId="77777777" w:rsidR="00A61A83" w:rsidRDefault="00A61A83" w:rsidP="00A61A83">
      <w:pPr>
        <w:pStyle w:val="Code"/>
      </w:pPr>
    </w:p>
    <w:p w14:paraId="0156F5B5" w14:textId="77777777" w:rsidR="00A61A83" w:rsidRDefault="00A61A83" w:rsidP="00A61A83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001CDB34" w14:textId="77777777" w:rsidR="00A61A83" w:rsidRDefault="00A61A83" w:rsidP="00A61A83">
      <w:pPr>
        <w:pStyle w:val="Code"/>
      </w:pPr>
      <w:r>
        <w:t>{</w:t>
      </w:r>
    </w:p>
    <w:p w14:paraId="6E1201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3C0418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19EC3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02C71D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2BD683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5F77D5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133DC7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4409474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32FFA883" w14:textId="77777777" w:rsidR="00A61A83" w:rsidRDefault="00A61A83" w:rsidP="00A61A83">
      <w:pPr>
        <w:pStyle w:val="Code"/>
      </w:pPr>
      <w:r>
        <w:t>}</w:t>
      </w:r>
    </w:p>
    <w:p w14:paraId="14F074E5" w14:textId="77777777" w:rsidR="00A61A83" w:rsidRDefault="00A61A83" w:rsidP="00A61A83">
      <w:pPr>
        <w:pStyle w:val="Code"/>
      </w:pPr>
    </w:p>
    <w:p w14:paraId="67C13DB8" w14:textId="77777777" w:rsidR="00A61A83" w:rsidRDefault="00A61A83" w:rsidP="00A61A83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7B69B573" w14:textId="77777777" w:rsidR="00A61A83" w:rsidRDefault="00A61A83" w:rsidP="00A61A83">
      <w:pPr>
        <w:pStyle w:val="Code"/>
      </w:pPr>
      <w:r>
        <w:t>{</w:t>
      </w:r>
    </w:p>
    <w:p w14:paraId="2162F5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C6DA8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5D575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291273F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43F73C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7ED89A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56A6036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39DC58CF" w14:textId="77777777" w:rsidR="00A61A83" w:rsidRDefault="00A61A83" w:rsidP="00A61A83">
      <w:pPr>
        <w:pStyle w:val="Code"/>
      </w:pPr>
      <w:r>
        <w:t>}</w:t>
      </w:r>
    </w:p>
    <w:p w14:paraId="5547DC5B" w14:textId="77777777" w:rsidR="00A61A83" w:rsidRDefault="00A61A83" w:rsidP="00A61A83">
      <w:pPr>
        <w:pStyle w:val="Code"/>
      </w:pPr>
    </w:p>
    <w:p w14:paraId="40DD831F" w14:textId="77777777" w:rsidR="00A61A83" w:rsidRDefault="00A61A83" w:rsidP="00A61A83">
      <w:pPr>
        <w:pStyle w:val="CodeHeader"/>
      </w:pPr>
      <w:r>
        <w:t>-- =========</w:t>
      </w:r>
    </w:p>
    <w:p w14:paraId="0CFC23F7" w14:textId="77777777" w:rsidR="00A61A83" w:rsidRDefault="00A61A83" w:rsidP="00A61A83">
      <w:pPr>
        <w:pStyle w:val="CodeHeader"/>
      </w:pPr>
      <w:r>
        <w:t>-- PTC CCPDU</w:t>
      </w:r>
    </w:p>
    <w:p w14:paraId="3FFC7D31" w14:textId="77777777" w:rsidR="00A61A83" w:rsidRDefault="00A61A83" w:rsidP="00A61A83">
      <w:pPr>
        <w:pStyle w:val="Code"/>
      </w:pPr>
      <w:r>
        <w:t>-- =========</w:t>
      </w:r>
    </w:p>
    <w:p w14:paraId="545B9F0F" w14:textId="77777777" w:rsidR="00A61A83" w:rsidRDefault="00A61A83" w:rsidP="00A61A83">
      <w:pPr>
        <w:pStyle w:val="Code"/>
      </w:pPr>
    </w:p>
    <w:p w14:paraId="59F1EF9E" w14:textId="77777777" w:rsidR="00A61A83" w:rsidRDefault="00A61A83" w:rsidP="00A61A83">
      <w:pPr>
        <w:pStyle w:val="Code"/>
      </w:pPr>
      <w:r>
        <w:t>PTCCCPDU ::= OCTET STRING</w:t>
      </w:r>
    </w:p>
    <w:p w14:paraId="31827331" w14:textId="77777777" w:rsidR="00A61A83" w:rsidRDefault="00A61A83" w:rsidP="00A61A83">
      <w:pPr>
        <w:pStyle w:val="Code"/>
      </w:pPr>
    </w:p>
    <w:p w14:paraId="7489DCC3" w14:textId="77777777" w:rsidR="00A61A83" w:rsidRDefault="00A61A83" w:rsidP="00A61A83">
      <w:pPr>
        <w:pStyle w:val="CodeHeader"/>
      </w:pPr>
      <w:r>
        <w:t>-- =================</w:t>
      </w:r>
    </w:p>
    <w:p w14:paraId="67E72D5B" w14:textId="77777777" w:rsidR="00A61A83" w:rsidRDefault="00A61A83" w:rsidP="00A61A83">
      <w:pPr>
        <w:pStyle w:val="CodeHeader"/>
      </w:pPr>
      <w:r>
        <w:t>-- 5G PTC parameters</w:t>
      </w:r>
    </w:p>
    <w:p w14:paraId="2AC3FA77" w14:textId="77777777" w:rsidR="00A61A83" w:rsidRDefault="00A61A83" w:rsidP="00A61A83">
      <w:pPr>
        <w:pStyle w:val="Code"/>
      </w:pPr>
      <w:r>
        <w:t>-- =================</w:t>
      </w:r>
    </w:p>
    <w:p w14:paraId="3B6C6B1E" w14:textId="77777777" w:rsidR="00A61A83" w:rsidRDefault="00A61A83" w:rsidP="00A61A83">
      <w:pPr>
        <w:pStyle w:val="Code"/>
      </w:pPr>
    </w:p>
    <w:p w14:paraId="4956271A" w14:textId="77777777" w:rsidR="00A61A83" w:rsidRDefault="00A61A83" w:rsidP="00A61A83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0926FC0C" w14:textId="77777777" w:rsidR="00A61A83" w:rsidRDefault="00A61A83" w:rsidP="00A61A83">
      <w:pPr>
        <w:pStyle w:val="Code"/>
      </w:pPr>
      <w:r>
        <w:t>{</w:t>
      </w:r>
    </w:p>
    <w:p w14:paraId="37A0058B" w14:textId="77777777" w:rsidR="00A61A83" w:rsidRDefault="00A61A83" w:rsidP="00A61A83">
      <w:pPr>
        <w:pStyle w:val="Code"/>
      </w:pPr>
      <w:r>
        <w:t xml:space="preserve">    register(1),</w:t>
      </w:r>
    </w:p>
    <w:p w14:paraId="11016D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7ECA17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29E455C0" w14:textId="77777777" w:rsidR="00A61A83" w:rsidRDefault="00A61A83" w:rsidP="00A61A83">
      <w:pPr>
        <w:pStyle w:val="Code"/>
      </w:pPr>
      <w:r>
        <w:t>}</w:t>
      </w:r>
    </w:p>
    <w:p w14:paraId="37BA676A" w14:textId="77777777" w:rsidR="00A61A83" w:rsidRDefault="00A61A83" w:rsidP="00A61A83">
      <w:pPr>
        <w:pStyle w:val="Code"/>
      </w:pPr>
    </w:p>
    <w:p w14:paraId="051E1DFC" w14:textId="77777777" w:rsidR="00A61A83" w:rsidRDefault="00A61A83" w:rsidP="00A61A83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6F71032B" w14:textId="77777777" w:rsidR="00A61A83" w:rsidRDefault="00A61A83" w:rsidP="00A61A83">
      <w:pPr>
        <w:pStyle w:val="Code"/>
      </w:pPr>
      <w:r>
        <w:t>{</w:t>
      </w:r>
    </w:p>
    <w:p w14:paraId="5D93726B" w14:textId="77777777" w:rsidR="00A61A83" w:rsidRDefault="00A61A83" w:rsidP="00A61A83">
      <w:pPr>
        <w:pStyle w:val="Code"/>
      </w:pPr>
      <w:r>
        <w:t xml:space="preserve">    success(1),</w:t>
      </w:r>
    </w:p>
    <w:p w14:paraId="7C995EFD" w14:textId="77777777" w:rsidR="00A61A83" w:rsidRDefault="00A61A83" w:rsidP="00A61A83">
      <w:pPr>
        <w:pStyle w:val="Code"/>
      </w:pPr>
      <w:r>
        <w:t xml:space="preserve">    failure(2)</w:t>
      </w:r>
    </w:p>
    <w:p w14:paraId="22DE143C" w14:textId="77777777" w:rsidR="00A61A83" w:rsidRDefault="00A61A83" w:rsidP="00A61A83">
      <w:pPr>
        <w:pStyle w:val="Code"/>
      </w:pPr>
      <w:r>
        <w:t>}</w:t>
      </w:r>
    </w:p>
    <w:p w14:paraId="3CBB133F" w14:textId="77777777" w:rsidR="00A61A83" w:rsidRDefault="00A61A83" w:rsidP="00A61A83">
      <w:pPr>
        <w:pStyle w:val="Code"/>
      </w:pPr>
    </w:p>
    <w:p w14:paraId="6FDE1C5E" w14:textId="77777777" w:rsidR="00A61A83" w:rsidRDefault="00A61A83" w:rsidP="00A61A83">
      <w:pPr>
        <w:pStyle w:val="Code"/>
      </w:pPr>
      <w:proofErr w:type="spellStart"/>
      <w:r>
        <w:t>PTCSessionEndCause</w:t>
      </w:r>
      <w:proofErr w:type="spellEnd"/>
      <w:r>
        <w:t xml:space="preserve">  ::= ENUMERATED</w:t>
      </w:r>
    </w:p>
    <w:p w14:paraId="36F3431A" w14:textId="77777777" w:rsidR="00A61A83" w:rsidRDefault="00A61A83" w:rsidP="00A61A83">
      <w:pPr>
        <w:pStyle w:val="Code"/>
      </w:pPr>
      <w:r>
        <w:t>{</w:t>
      </w:r>
    </w:p>
    <w:p w14:paraId="2D62072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24B91A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6C3363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0A746A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2F15EE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777B27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4A9CB9F5" w14:textId="77777777" w:rsidR="00A61A83" w:rsidRDefault="00A61A83" w:rsidP="00A61A83">
      <w:pPr>
        <w:pStyle w:val="Code"/>
      </w:pPr>
      <w:r>
        <w:t>}</w:t>
      </w:r>
    </w:p>
    <w:p w14:paraId="7996B668" w14:textId="77777777" w:rsidR="00A61A83" w:rsidRDefault="00A61A83" w:rsidP="00A61A83">
      <w:pPr>
        <w:pStyle w:val="Code"/>
      </w:pPr>
    </w:p>
    <w:p w14:paraId="25E09BC9" w14:textId="77777777" w:rsidR="00A61A83" w:rsidRDefault="00A61A83" w:rsidP="00A61A83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34C525FE" w14:textId="77777777" w:rsidR="00A61A83" w:rsidRDefault="00A61A83" w:rsidP="00A61A83">
      <w:pPr>
        <w:pStyle w:val="Code"/>
      </w:pPr>
      <w:r>
        <w:t>{</w:t>
      </w:r>
    </w:p>
    <w:p w14:paraId="0A4F4F0D" w14:textId="77777777" w:rsidR="00A61A83" w:rsidRDefault="00A61A83" w:rsidP="00A61A83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1F986E08" w14:textId="77777777" w:rsidR="00A61A83" w:rsidRDefault="00A61A83" w:rsidP="00A61A83">
      <w:pPr>
        <w:pStyle w:val="Code"/>
      </w:pPr>
      <w:r>
        <w:t>}</w:t>
      </w:r>
    </w:p>
    <w:p w14:paraId="35C1E73F" w14:textId="77777777" w:rsidR="00A61A83" w:rsidRDefault="00A61A83" w:rsidP="00A61A83">
      <w:pPr>
        <w:pStyle w:val="Code"/>
      </w:pPr>
    </w:p>
    <w:p w14:paraId="6AD13A85" w14:textId="77777777" w:rsidR="00A61A83" w:rsidRDefault="00A61A83" w:rsidP="00A61A83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77BEE9F6" w14:textId="77777777" w:rsidR="00A61A83" w:rsidRDefault="00A61A83" w:rsidP="00A61A83">
      <w:pPr>
        <w:pStyle w:val="Code"/>
      </w:pPr>
      <w:r>
        <w:t>{</w:t>
      </w:r>
    </w:p>
    <w:p w14:paraId="722287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31A465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0AC48CE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[3] </w:t>
      </w:r>
      <w:proofErr w:type="spellStart"/>
      <w:r>
        <w:t>PTCChatGroupID</w:t>
      </w:r>
      <w:proofErr w:type="spellEnd"/>
      <w:r>
        <w:t>,</w:t>
      </w:r>
    </w:p>
    <w:p w14:paraId="315DEE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   [4] IMPU,</w:t>
      </w:r>
    </w:p>
    <w:p w14:paraId="7B8EDA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   [5] IMPI</w:t>
      </w:r>
    </w:p>
    <w:p w14:paraId="3252E421" w14:textId="77777777" w:rsidR="00A61A83" w:rsidRDefault="00A61A83" w:rsidP="00A61A83">
      <w:pPr>
        <w:pStyle w:val="Code"/>
      </w:pPr>
      <w:r>
        <w:t>}</w:t>
      </w:r>
    </w:p>
    <w:p w14:paraId="31068C0C" w14:textId="77777777" w:rsidR="00A61A83" w:rsidRDefault="00A61A83" w:rsidP="00A61A83">
      <w:pPr>
        <w:pStyle w:val="Code"/>
      </w:pPr>
    </w:p>
    <w:p w14:paraId="63377BD4" w14:textId="77777777" w:rsidR="00A61A83" w:rsidRDefault="00A61A83" w:rsidP="00A61A83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62965B31" w14:textId="77777777" w:rsidR="00A61A83" w:rsidRDefault="00A61A83" w:rsidP="00A61A83">
      <w:pPr>
        <w:pStyle w:val="Code"/>
      </w:pPr>
      <w:r>
        <w:lastRenderedPageBreak/>
        <w:t>{</w:t>
      </w:r>
    </w:p>
    <w:p w14:paraId="3D3545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3FACFD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6A809CF8" w14:textId="77777777" w:rsidR="00A61A83" w:rsidRDefault="00A61A83" w:rsidP="00A61A83">
      <w:pPr>
        <w:pStyle w:val="Code"/>
      </w:pPr>
      <w:r>
        <w:t>}</w:t>
      </w:r>
    </w:p>
    <w:p w14:paraId="6312BB2C" w14:textId="77777777" w:rsidR="00A61A83" w:rsidRDefault="00A61A83" w:rsidP="00A61A83">
      <w:pPr>
        <w:pStyle w:val="Code"/>
      </w:pPr>
    </w:p>
    <w:p w14:paraId="60A36218" w14:textId="77777777" w:rsidR="00A61A83" w:rsidRDefault="00A61A83" w:rsidP="00A61A83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76F72E1F" w14:textId="77777777" w:rsidR="00A61A83" w:rsidRDefault="00A61A83" w:rsidP="00A61A83">
      <w:pPr>
        <w:pStyle w:val="Code"/>
      </w:pPr>
      <w:r>
        <w:t>{</w:t>
      </w:r>
    </w:p>
    <w:p w14:paraId="03B161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46FD4B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7E3F4C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5D78D189" w14:textId="77777777" w:rsidR="00A61A83" w:rsidRDefault="00A61A83" w:rsidP="00A61A83">
      <w:pPr>
        <w:pStyle w:val="Code"/>
      </w:pPr>
      <w:r>
        <w:t xml:space="preserve">    prearranged(4),</w:t>
      </w:r>
    </w:p>
    <w:p w14:paraId="7F0B4F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70074603" w14:textId="77777777" w:rsidR="00A61A83" w:rsidRDefault="00A61A83" w:rsidP="00A61A83">
      <w:pPr>
        <w:pStyle w:val="Code"/>
      </w:pPr>
      <w:r>
        <w:t>}</w:t>
      </w:r>
    </w:p>
    <w:p w14:paraId="6215E363" w14:textId="77777777" w:rsidR="00A61A83" w:rsidRDefault="00A61A83" w:rsidP="00A61A83">
      <w:pPr>
        <w:pStyle w:val="Code"/>
      </w:pPr>
    </w:p>
    <w:p w14:paraId="7CC1485E" w14:textId="77777777" w:rsidR="00A61A83" w:rsidRDefault="00A61A83" w:rsidP="00A61A83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1E024492" w14:textId="77777777" w:rsidR="00A61A83" w:rsidRDefault="00A61A83" w:rsidP="00A61A83">
      <w:pPr>
        <w:pStyle w:val="Code"/>
      </w:pPr>
    </w:p>
    <w:p w14:paraId="580D69C8" w14:textId="77777777" w:rsidR="00A61A83" w:rsidRDefault="00A61A83" w:rsidP="00A61A83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15A00835" w14:textId="77777777" w:rsidR="00A61A83" w:rsidRDefault="00A61A83" w:rsidP="00A61A83">
      <w:pPr>
        <w:pStyle w:val="Code"/>
      </w:pPr>
      <w:r>
        <w:t>{</w:t>
      </w:r>
    </w:p>
    <w:p w14:paraId="376797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1C3DE0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0CCF26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01FD11AC" w14:textId="77777777" w:rsidR="00A61A83" w:rsidRDefault="00A61A83" w:rsidP="00A61A83">
      <w:pPr>
        <w:pStyle w:val="Code"/>
      </w:pPr>
      <w:r>
        <w:t>}</w:t>
      </w:r>
    </w:p>
    <w:p w14:paraId="649BA1B7" w14:textId="77777777" w:rsidR="00A61A83" w:rsidRDefault="00A61A83" w:rsidP="00A61A83">
      <w:pPr>
        <w:pStyle w:val="Code"/>
      </w:pPr>
    </w:p>
    <w:p w14:paraId="4197C618" w14:textId="77777777" w:rsidR="00A61A83" w:rsidRDefault="00A61A83" w:rsidP="00A61A83">
      <w:pPr>
        <w:pStyle w:val="Code"/>
      </w:pPr>
      <w:proofErr w:type="spellStart"/>
      <w:r>
        <w:t>PTCPresenceType</w:t>
      </w:r>
      <w:proofErr w:type="spellEnd"/>
      <w:r>
        <w:t xml:space="preserve">  ::= ENUMERATED</w:t>
      </w:r>
    </w:p>
    <w:p w14:paraId="769764AD" w14:textId="77777777" w:rsidR="00A61A83" w:rsidRDefault="00A61A83" w:rsidP="00A61A83">
      <w:pPr>
        <w:pStyle w:val="Code"/>
      </w:pPr>
      <w:r>
        <w:t>{</w:t>
      </w:r>
    </w:p>
    <w:p w14:paraId="28FE38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3BCAB0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69D6F16A" w14:textId="77777777" w:rsidR="00A61A83" w:rsidRDefault="00A61A83" w:rsidP="00A61A83">
      <w:pPr>
        <w:pStyle w:val="Code"/>
      </w:pPr>
      <w:r>
        <w:t>}</w:t>
      </w:r>
    </w:p>
    <w:p w14:paraId="75F85BA0" w14:textId="77777777" w:rsidR="00A61A83" w:rsidRDefault="00A61A83" w:rsidP="00A61A83">
      <w:pPr>
        <w:pStyle w:val="Code"/>
      </w:pPr>
    </w:p>
    <w:p w14:paraId="53E00D73" w14:textId="77777777" w:rsidR="00A61A83" w:rsidRDefault="00A61A83" w:rsidP="00A61A83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5570C639" w14:textId="77777777" w:rsidR="00A61A83" w:rsidRDefault="00A61A83" w:rsidP="00A61A83">
      <w:pPr>
        <w:pStyle w:val="Code"/>
      </w:pPr>
      <w:r>
        <w:t>{</w:t>
      </w:r>
    </w:p>
    <w:p w14:paraId="6271638E" w14:textId="77777777" w:rsidR="00A61A83" w:rsidRDefault="00A61A83" w:rsidP="00A61A83">
      <w:pPr>
        <w:pStyle w:val="Code"/>
      </w:pPr>
      <w:r>
        <w:t xml:space="preserve">    established(1),</w:t>
      </w:r>
    </w:p>
    <w:p w14:paraId="3305192D" w14:textId="77777777" w:rsidR="00A61A83" w:rsidRDefault="00A61A83" w:rsidP="00A61A83">
      <w:pPr>
        <w:pStyle w:val="Code"/>
      </w:pPr>
      <w:r>
        <w:t xml:space="preserve">    modified(2),</w:t>
      </w:r>
    </w:p>
    <w:p w14:paraId="65A39DF9" w14:textId="77777777" w:rsidR="00A61A83" w:rsidRDefault="00A61A83" w:rsidP="00A61A83">
      <w:pPr>
        <w:pStyle w:val="Code"/>
      </w:pPr>
      <w:r>
        <w:t xml:space="preserve">    released(3)</w:t>
      </w:r>
    </w:p>
    <w:p w14:paraId="50F0565D" w14:textId="77777777" w:rsidR="00A61A83" w:rsidRDefault="00A61A83" w:rsidP="00A61A83">
      <w:pPr>
        <w:pStyle w:val="Code"/>
      </w:pPr>
      <w:r>
        <w:t>}</w:t>
      </w:r>
    </w:p>
    <w:p w14:paraId="2F2DFFC2" w14:textId="77777777" w:rsidR="00A61A83" w:rsidRDefault="00A61A83" w:rsidP="00A61A83">
      <w:pPr>
        <w:pStyle w:val="Code"/>
      </w:pPr>
    </w:p>
    <w:p w14:paraId="12B98461" w14:textId="77777777" w:rsidR="00A61A83" w:rsidRDefault="00A61A83" w:rsidP="00A61A83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72183AFA" w14:textId="77777777" w:rsidR="00A61A83" w:rsidRDefault="00A61A83" w:rsidP="00A61A83">
      <w:pPr>
        <w:pStyle w:val="Code"/>
      </w:pPr>
      <w:r>
        <w:t>{</w:t>
      </w:r>
    </w:p>
    <w:p w14:paraId="269B7C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360192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7563F2D2" w14:textId="77777777" w:rsidR="00A61A83" w:rsidRDefault="00A61A83" w:rsidP="00A61A83">
      <w:pPr>
        <w:pStyle w:val="Code"/>
      </w:pPr>
      <w:r>
        <w:t>}</w:t>
      </w:r>
    </w:p>
    <w:p w14:paraId="1667608C" w14:textId="77777777" w:rsidR="00A61A83" w:rsidRDefault="00A61A83" w:rsidP="00A61A83">
      <w:pPr>
        <w:pStyle w:val="Code"/>
      </w:pPr>
    </w:p>
    <w:p w14:paraId="16EF90E3" w14:textId="77777777" w:rsidR="00A61A83" w:rsidRDefault="00A61A83" w:rsidP="00A61A83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7F960683" w14:textId="77777777" w:rsidR="00A61A83" w:rsidRDefault="00A61A83" w:rsidP="00A61A83">
      <w:pPr>
        <w:pStyle w:val="Code"/>
      </w:pPr>
      <w:r>
        <w:t>{</w:t>
      </w:r>
    </w:p>
    <w:p w14:paraId="3984DC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3912DA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234B9754" w14:textId="77777777" w:rsidR="00A61A83" w:rsidRDefault="00A61A83" w:rsidP="00A61A83">
      <w:pPr>
        <w:pStyle w:val="Code"/>
      </w:pPr>
      <w:r>
        <w:t>}</w:t>
      </w:r>
    </w:p>
    <w:p w14:paraId="25F92F55" w14:textId="77777777" w:rsidR="00A61A83" w:rsidRDefault="00A61A83" w:rsidP="00A61A83">
      <w:pPr>
        <w:pStyle w:val="Code"/>
      </w:pPr>
    </w:p>
    <w:p w14:paraId="6399A419" w14:textId="77777777" w:rsidR="00A61A83" w:rsidRDefault="00A61A83" w:rsidP="00A61A83">
      <w:pPr>
        <w:pStyle w:val="Code"/>
      </w:pPr>
      <w:proofErr w:type="spellStart"/>
      <w:r>
        <w:t>PTCChatGroupID</w:t>
      </w:r>
      <w:proofErr w:type="spellEnd"/>
      <w:r>
        <w:t xml:space="preserve">  ::= SEQUENCE</w:t>
      </w:r>
    </w:p>
    <w:p w14:paraId="18393338" w14:textId="77777777" w:rsidR="00A61A83" w:rsidRDefault="00A61A83" w:rsidP="00A61A83">
      <w:pPr>
        <w:pStyle w:val="Code"/>
      </w:pPr>
      <w:r>
        <w:t>{</w:t>
      </w:r>
    </w:p>
    <w:p w14:paraId="656EA0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6011CCFC" w14:textId="77777777" w:rsidR="00A61A83" w:rsidRDefault="00A61A83" w:rsidP="00A61A83">
      <w:pPr>
        <w:pStyle w:val="Code"/>
      </w:pPr>
      <w:r>
        <w:t>}</w:t>
      </w:r>
    </w:p>
    <w:p w14:paraId="25F1CD3E" w14:textId="77777777" w:rsidR="00A61A83" w:rsidRDefault="00A61A83" w:rsidP="00A61A83">
      <w:pPr>
        <w:pStyle w:val="Code"/>
      </w:pPr>
    </w:p>
    <w:p w14:paraId="485B9A5D" w14:textId="77777777" w:rsidR="00A61A83" w:rsidRDefault="00A61A83" w:rsidP="00A61A83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7D3DCFA0" w14:textId="77777777" w:rsidR="00A61A83" w:rsidRDefault="00A61A83" w:rsidP="00A61A83">
      <w:pPr>
        <w:pStyle w:val="Code"/>
      </w:pPr>
      <w:r>
        <w:t>{</w:t>
      </w:r>
    </w:p>
    <w:p w14:paraId="475338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5EA26E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18716B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523EE5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520040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6EB19B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2EA68E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46C530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15D7E1A9" w14:textId="77777777" w:rsidR="00A61A83" w:rsidRDefault="00A61A83" w:rsidP="00A61A83">
      <w:pPr>
        <w:pStyle w:val="Code"/>
      </w:pPr>
      <w:r>
        <w:t>}</w:t>
      </w:r>
    </w:p>
    <w:p w14:paraId="15F8D9E7" w14:textId="77777777" w:rsidR="00A61A83" w:rsidRDefault="00A61A83" w:rsidP="00A61A83">
      <w:pPr>
        <w:pStyle w:val="Code"/>
      </w:pPr>
    </w:p>
    <w:p w14:paraId="06CC2DAA" w14:textId="77777777" w:rsidR="00A61A83" w:rsidRDefault="00A61A83" w:rsidP="00A61A83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620095D1" w14:textId="77777777" w:rsidR="00A61A83" w:rsidRDefault="00A61A83" w:rsidP="00A61A83">
      <w:pPr>
        <w:pStyle w:val="Code"/>
      </w:pPr>
      <w:r>
        <w:t>{</w:t>
      </w:r>
    </w:p>
    <w:p w14:paraId="4B8062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175247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4A83E4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40F306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464AA717" w14:textId="77777777" w:rsidR="00A61A83" w:rsidRDefault="00A61A83" w:rsidP="00A61A83">
      <w:pPr>
        <w:pStyle w:val="Code"/>
      </w:pPr>
      <w:r>
        <w:t>}</w:t>
      </w:r>
    </w:p>
    <w:p w14:paraId="38F9043C" w14:textId="77777777" w:rsidR="00A61A83" w:rsidRDefault="00A61A83" w:rsidP="00A61A83">
      <w:pPr>
        <w:pStyle w:val="Code"/>
      </w:pPr>
    </w:p>
    <w:p w14:paraId="44243455" w14:textId="77777777" w:rsidR="00A61A83" w:rsidRDefault="00A61A83" w:rsidP="00A61A83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3BF8861C" w14:textId="77777777" w:rsidR="00A61A83" w:rsidRDefault="00A61A83" w:rsidP="00A61A83">
      <w:pPr>
        <w:pStyle w:val="Code"/>
      </w:pPr>
      <w:r>
        <w:t>{</w:t>
      </w:r>
    </w:p>
    <w:p w14:paraId="483DA2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7F9D9E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5CDF000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72106700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7A4C6B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60B69BD7" w14:textId="77777777" w:rsidR="00A61A83" w:rsidRDefault="00A61A83" w:rsidP="00A61A83">
      <w:pPr>
        <w:pStyle w:val="Code"/>
      </w:pPr>
      <w:r>
        <w:t>}</w:t>
      </w:r>
    </w:p>
    <w:p w14:paraId="588572A0" w14:textId="77777777" w:rsidR="00A61A83" w:rsidRDefault="00A61A83" w:rsidP="00A61A83">
      <w:pPr>
        <w:pStyle w:val="Code"/>
      </w:pPr>
    </w:p>
    <w:p w14:paraId="128B5711" w14:textId="77777777" w:rsidR="00A61A83" w:rsidRDefault="00A61A83" w:rsidP="00A61A83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0697F315" w14:textId="77777777" w:rsidR="00A61A83" w:rsidRDefault="00A61A83" w:rsidP="00A61A83">
      <w:pPr>
        <w:pStyle w:val="Code"/>
      </w:pPr>
      <w:r>
        <w:t>{</w:t>
      </w:r>
    </w:p>
    <w:p w14:paraId="0E55202F" w14:textId="77777777" w:rsidR="00A61A83" w:rsidRDefault="00A61A83" w:rsidP="00A61A83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72C05D59" w14:textId="77777777" w:rsidR="00A61A83" w:rsidRDefault="00A61A83" w:rsidP="00A61A83">
      <w:pPr>
        <w:pStyle w:val="Code"/>
      </w:pPr>
      <w:r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58CA1AF6" w14:textId="77777777" w:rsidR="00A61A83" w:rsidRDefault="00A61A83" w:rsidP="00A61A83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5C79447B" w14:textId="77777777" w:rsidR="00A61A83" w:rsidRDefault="00A61A83" w:rsidP="00A61A83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3344F8DA" w14:textId="77777777" w:rsidR="00A61A83" w:rsidRDefault="00A61A83" w:rsidP="00A61A83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780B98AF" w14:textId="77777777" w:rsidR="00A61A83" w:rsidRDefault="00A61A83" w:rsidP="00A61A83">
      <w:pPr>
        <w:pStyle w:val="Code"/>
      </w:pPr>
      <w:r>
        <w:t>}</w:t>
      </w:r>
    </w:p>
    <w:p w14:paraId="6FED7B71" w14:textId="77777777" w:rsidR="00A61A83" w:rsidRDefault="00A61A83" w:rsidP="00A61A83">
      <w:pPr>
        <w:pStyle w:val="Code"/>
      </w:pPr>
    </w:p>
    <w:p w14:paraId="04A58049" w14:textId="77777777" w:rsidR="00A61A83" w:rsidRDefault="00A61A83" w:rsidP="00A61A83">
      <w:pPr>
        <w:pStyle w:val="Code"/>
      </w:pPr>
    </w:p>
    <w:p w14:paraId="5C372917" w14:textId="77777777" w:rsidR="00A61A83" w:rsidRDefault="00A61A83" w:rsidP="00A61A83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4B303684" w14:textId="77777777" w:rsidR="00A61A83" w:rsidRDefault="00A61A83" w:rsidP="00A61A83">
      <w:pPr>
        <w:pStyle w:val="Code"/>
      </w:pPr>
      <w:r>
        <w:t>{</w:t>
      </w:r>
    </w:p>
    <w:p w14:paraId="13A833A8" w14:textId="77777777" w:rsidR="00A61A83" w:rsidRDefault="00A61A83" w:rsidP="00A61A83">
      <w:pPr>
        <w:pStyle w:val="Code"/>
      </w:pPr>
      <w:r>
        <w:t xml:space="preserve">  create(1),</w:t>
      </w:r>
    </w:p>
    <w:p w14:paraId="36D2755F" w14:textId="77777777" w:rsidR="00A61A83" w:rsidRDefault="00A61A83" w:rsidP="00A61A83">
      <w:pPr>
        <w:pStyle w:val="Code"/>
      </w:pPr>
      <w:r>
        <w:t xml:space="preserve">  modify(2),</w:t>
      </w:r>
    </w:p>
    <w:p w14:paraId="42ED7FF9" w14:textId="77777777" w:rsidR="00A61A83" w:rsidRDefault="00A61A83" w:rsidP="00A61A83">
      <w:pPr>
        <w:pStyle w:val="Code"/>
      </w:pPr>
      <w:r>
        <w:t xml:space="preserve">  retrieve(3),</w:t>
      </w:r>
    </w:p>
    <w:p w14:paraId="2C5351B8" w14:textId="77777777" w:rsidR="00A61A83" w:rsidRDefault="00A61A83" w:rsidP="00A61A83">
      <w:pPr>
        <w:pStyle w:val="Code"/>
      </w:pPr>
      <w:r>
        <w:t xml:space="preserve">  delete(4),</w:t>
      </w:r>
    </w:p>
    <w:p w14:paraId="1372C6A7" w14:textId="77777777" w:rsidR="00A61A83" w:rsidRDefault="00A61A83" w:rsidP="00A61A83">
      <w:pPr>
        <w:pStyle w:val="Code"/>
      </w:pPr>
      <w:r>
        <w:t xml:space="preserve">  notify(5)</w:t>
      </w:r>
    </w:p>
    <w:p w14:paraId="353BC119" w14:textId="77777777" w:rsidR="00A61A83" w:rsidRDefault="00A61A83" w:rsidP="00A61A83">
      <w:pPr>
        <w:pStyle w:val="Code"/>
      </w:pPr>
      <w:r>
        <w:t>}</w:t>
      </w:r>
    </w:p>
    <w:p w14:paraId="506B9A0C" w14:textId="77777777" w:rsidR="00A61A83" w:rsidRDefault="00A61A83" w:rsidP="00A61A83">
      <w:pPr>
        <w:pStyle w:val="Code"/>
      </w:pPr>
    </w:p>
    <w:p w14:paraId="4B01A084" w14:textId="77777777" w:rsidR="00A61A83" w:rsidRDefault="00A61A83" w:rsidP="00A61A83">
      <w:pPr>
        <w:pStyle w:val="Code"/>
      </w:pPr>
      <w:proofErr w:type="spellStart"/>
      <w:r>
        <w:t>PTCAccessPolicyType</w:t>
      </w:r>
      <w:proofErr w:type="spellEnd"/>
      <w:r>
        <w:t xml:space="preserve">  ::= ENUMERATED</w:t>
      </w:r>
    </w:p>
    <w:p w14:paraId="1877BFD9" w14:textId="77777777" w:rsidR="00A61A83" w:rsidRDefault="00A61A83" w:rsidP="00A61A83">
      <w:pPr>
        <w:pStyle w:val="Code"/>
      </w:pPr>
      <w:r>
        <w:t>{</w:t>
      </w:r>
    </w:p>
    <w:p w14:paraId="45079D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503CD3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487B77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439C52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5F22A65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4F5561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1979280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58029659" w14:textId="77777777" w:rsidR="00A61A83" w:rsidRDefault="00A61A83" w:rsidP="00A61A83">
      <w:pPr>
        <w:pStyle w:val="Code"/>
      </w:pPr>
      <w:r>
        <w:t>}</w:t>
      </w:r>
    </w:p>
    <w:p w14:paraId="764EB86F" w14:textId="77777777" w:rsidR="00A61A83" w:rsidRDefault="00A61A83" w:rsidP="00A61A83">
      <w:pPr>
        <w:pStyle w:val="Code"/>
      </w:pPr>
    </w:p>
    <w:p w14:paraId="45066DF0" w14:textId="77777777" w:rsidR="00A61A83" w:rsidRDefault="00A61A83" w:rsidP="00A61A83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22B47485" w14:textId="77777777" w:rsidR="00A61A83" w:rsidRDefault="00A61A83" w:rsidP="00A61A83">
      <w:pPr>
        <w:pStyle w:val="Code"/>
      </w:pPr>
      <w:r>
        <w:t>{</w:t>
      </w:r>
    </w:p>
    <w:p w14:paraId="7FE6CE1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547DE0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7C09A2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18A056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5A344247" w14:textId="77777777" w:rsidR="00A61A83" w:rsidRDefault="00A61A83" w:rsidP="00A61A83">
      <w:pPr>
        <w:pStyle w:val="Code"/>
      </w:pPr>
      <w:r>
        <w:t>}</w:t>
      </w:r>
    </w:p>
    <w:p w14:paraId="21DF78C2" w14:textId="77777777" w:rsidR="00A61A83" w:rsidRDefault="00A61A83" w:rsidP="00A61A83">
      <w:pPr>
        <w:pStyle w:val="Code"/>
      </w:pPr>
    </w:p>
    <w:p w14:paraId="15287196" w14:textId="77777777" w:rsidR="00A61A83" w:rsidRDefault="00A61A83" w:rsidP="00A61A83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4B9A496E" w14:textId="77777777" w:rsidR="00A61A83" w:rsidRDefault="00A61A83" w:rsidP="00A61A83">
      <w:pPr>
        <w:pStyle w:val="Code"/>
      </w:pPr>
      <w:r>
        <w:t>{</w:t>
      </w:r>
    </w:p>
    <w:p w14:paraId="78FFD4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0993C67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053299B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0140592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1CA7F1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71E1C8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7DDCA4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14921B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4433D5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13A2EC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6C54A05B" w14:textId="77777777" w:rsidR="00A61A83" w:rsidRDefault="00A61A83" w:rsidP="00A61A83">
      <w:pPr>
        <w:pStyle w:val="Code"/>
      </w:pPr>
      <w:r>
        <w:t>}</w:t>
      </w:r>
    </w:p>
    <w:p w14:paraId="0598BAF3" w14:textId="77777777" w:rsidR="00A61A83" w:rsidRDefault="00A61A83" w:rsidP="00A61A83">
      <w:pPr>
        <w:pStyle w:val="Code"/>
      </w:pPr>
    </w:p>
    <w:p w14:paraId="4F48A15E" w14:textId="77777777" w:rsidR="00A61A83" w:rsidRDefault="00A61A83" w:rsidP="00A61A83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3063699E" w14:textId="77777777" w:rsidR="00A61A83" w:rsidRDefault="00A61A83" w:rsidP="00A61A83">
      <w:pPr>
        <w:pStyle w:val="Code"/>
      </w:pPr>
      <w:r>
        <w:t>{</w:t>
      </w:r>
    </w:p>
    <w:p w14:paraId="70D79D6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1ABE4B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1160EB6C" w14:textId="77777777" w:rsidR="00A61A83" w:rsidRDefault="00A61A83" w:rsidP="00A61A83">
      <w:pPr>
        <w:pStyle w:val="Code"/>
      </w:pPr>
      <w:r>
        <w:t>}</w:t>
      </w:r>
    </w:p>
    <w:p w14:paraId="4E3438A5" w14:textId="77777777" w:rsidR="00A61A83" w:rsidRDefault="00A61A83" w:rsidP="00A61A83">
      <w:pPr>
        <w:pStyle w:val="Code"/>
      </w:pPr>
    </w:p>
    <w:p w14:paraId="446DE470" w14:textId="77777777" w:rsidR="00A61A83" w:rsidRDefault="00A61A83" w:rsidP="00A61A83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46E17600" w14:textId="77777777" w:rsidR="00A61A83" w:rsidRDefault="00A61A83" w:rsidP="00A61A83">
      <w:pPr>
        <w:pStyle w:val="Code"/>
      </w:pPr>
      <w:r>
        <w:t>{</w:t>
      </w:r>
    </w:p>
    <w:p w14:paraId="5278CB9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7F2862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4B5CD2D1" w14:textId="77777777" w:rsidR="00A61A83" w:rsidRDefault="00A61A83" w:rsidP="00A61A83">
      <w:pPr>
        <w:pStyle w:val="Code"/>
      </w:pPr>
      <w:r>
        <w:t>}</w:t>
      </w:r>
    </w:p>
    <w:p w14:paraId="43108068" w14:textId="77777777" w:rsidR="00A61A83" w:rsidRDefault="00A61A83" w:rsidP="00A61A83">
      <w:pPr>
        <w:pStyle w:val="Code"/>
      </w:pPr>
    </w:p>
    <w:p w14:paraId="6B1ADF82" w14:textId="77777777" w:rsidR="00A61A83" w:rsidRDefault="00A61A83" w:rsidP="00A61A83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00FD743E" w14:textId="77777777" w:rsidR="00A61A83" w:rsidRDefault="00A61A83" w:rsidP="00A61A83">
      <w:pPr>
        <w:pStyle w:val="Code"/>
      </w:pPr>
      <w:r>
        <w:t>{</w:t>
      </w:r>
    </w:p>
    <w:p w14:paraId="166125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27E0A5F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704C7D90" w14:textId="77777777" w:rsidR="00A61A83" w:rsidRDefault="00A61A83" w:rsidP="00A61A83">
      <w:pPr>
        <w:pStyle w:val="Code"/>
      </w:pPr>
      <w:r>
        <w:t>}</w:t>
      </w:r>
    </w:p>
    <w:p w14:paraId="4179EAAC" w14:textId="77777777" w:rsidR="00A61A83" w:rsidRDefault="00A61A83" w:rsidP="00A61A83">
      <w:pPr>
        <w:pStyle w:val="CodeHeader"/>
      </w:pPr>
      <w:r>
        <w:t>-- ===============</w:t>
      </w:r>
    </w:p>
    <w:p w14:paraId="7D2C932F" w14:textId="77777777" w:rsidR="00A61A83" w:rsidRDefault="00A61A83" w:rsidP="00A61A83">
      <w:pPr>
        <w:pStyle w:val="CodeHeader"/>
      </w:pPr>
      <w:r>
        <w:t>-- IMS definitions</w:t>
      </w:r>
    </w:p>
    <w:p w14:paraId="321775F3" w14:textId="77777777" w:rsidR="00A61A83" w:rsidRDefault="00A61A83" w:rsidP="00A61A83">
      <w:pPr>
        <w:pStyle w:val="Code"/>
      </w:pPr>
      <w:r>
        <w:t>-- ===============</w:t>
      </w:r>
    </w:p>
    <w:p w14:paraId="4914B921" w14:textId="77777777" w:rsidR="00A61A83" w:rsidRDefault="00A61A83" w:rsidP="00A61A83">
      <w:pPr>
        <w:pStyle w:val="Code"/>
      </w:pPr>
    </w:p>
    <w:p w14:paraId="3B0EF643" w14:textId="77777777" w:rsidR="00A61A83" w:rsidRDefault="00A61A83" w:rsidP="00A61A83">
      <w:pPr>
        <w:pStyle w:val="Code"/>
      </w:pPr>
      <w:r>
        <w:t>-- See clause 7.12.4.2.1 for details of this structure</w:t>
      </w:r>
    </w:p>
    <w:p w14:paraId="480A48EC" w14:textId="77777777" w:rsidR="00A61A83" w:rsidRDefault="00A61A83" w:rsidP="00A61A83">
      <w:pPr>
        <w:pStyle w:val="Code"/>
      </w:pPr>
      <w:proofErr w:type="spellStart"/>
      <w:r>
        <w:lastRenderedPageBreak/>
        <w:t>IMSMessage</w:t>
      </w:r>
      <w:proofErr w:type="spellEnd"/>
      <w:r>
        <w:t xml:space="preserve"> ::= SEQUENCE</w:t>
      </w:r>
    </w:p>
    <w:p w14:paraId="4D9C64BE" w14:textId="77777777" w:rsidR="00A61A83" w:rsidRDefault="00A61A83" w:rsidP="00A61A83">
      <w:pPr>
        <w:pStyle w:val="Code"/>
      </w:pPr>
      <w:r>
        <w:t>{</w:t>
      </w:r>
    </w:p>
    <w:p w14:paraId="03D1B328" w14:textId="77777777" w:rsidR="00A61A83" w:rsidRDefault="00A61A83" w:rsidP="00A61A83">
      <w:pPr>
        <w:pStyle w:val="Code"/>
      </w:pPr>
      <w:r>
        <w:t xml:space="preserve">    payload               [1] </w:t>
      </w:r>
      <w:proofErr w:type="spellStart"/>
      <w:r>
        <w:t>IMSPayload</w:t>
      </w:r>
      <w:proofErr w:type="spellEnd"/>
      <w:r>
        <w:t>,</w:t>
      </w:r>
    </w:p>
    <w:p w14:paraId="1ED2A8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sessionDirection</w:t>
      </w:r>
      <w:proofErr w:type="spellEnd"/>
      <w:r>
        <w:t xml:space="preserve">      [2] </w:t>
      </w:r>
      <w:proofErr w:type="spellStart"/>
      <w:r>
        <w:t>SessionDirection</w:t>
      </w:r>
      <w:proofErr w:type="spellEnd"/>
      <w:r>
        <w:t>,</w:t>
      </w:r>
    </w:p>
    <w:p w14:paraId="12A08F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[3] </w:t>
      </w:r>
      <w:proofErr w:type="spellStart"/>
      <w:r>
        <w:t>VoIPRoamingIndication</w:t>
      </w:r>
      <w:proofErr w:type="spellEnd"/>
      <w:r>
        <w:t xml:space="preserve"> OPTIONAL,</w:t>
      </w:r>
    </w:p>
    <w:p w14:paraId="34AC872C" w14:textId="77777777" w:rsidR="00A61A83" w:rsidRDefault="00A61A83" w:rsidP="00A61A83">
      <w:pPr>
        <w:pStyle w:val="Code"/>
      </w:pPr>
      <w:r>
        <w:t xml:space="preserve">    location              [6] Location OPTIONAL</w:t>
      </w:r>
    </w:p>
    <w:p w14:paraId="59CA6CA3" w14:textId="77777777" w:rsidR="00A61A83" w:rsidRDefault="00A61A83" w:rsidP="00A61A83">
      <w:pPr>
        <w:pStyle w:val="Code"/>
      </w:pPr>
      <w:r>
        <w:t>}</w:t>
      </w:r>
    </w:p>
    <w:p w14:paraId="45B69842" w14:textId="77777777" w:rsidR="00A61A83" w:rsidRDefault="00A61A83" w:rsidP="00A61A83">
      <w:pPr>
        <w:pStyle w:val="Code"/>
      </w:pPr>
      <w:r>
        <w:t>-- See clause 7.12.4.2.2 for details of this structure</w:t>
      </w:r>
    </w:p>
    <w:p w14:paraId="08FBFD2A" w14:textId="77777777" w:rsidR="00A61A83" w:rsidRDefault="00A61A83" w:rsidP="00A61A83">
      <w:pPr>
        <w:pStyle w:val="Code"/>
      </w:pPr>
      <w:proofErr w:type="spellStart"/>
      <w:r>
        <w:t>StartOfInterceptionForActiveIMSSession</w:t>
      </w:r>
      <w:proofErr w:type="spellEnd"/>
      <w:r>
        <w:t xml:space="preserve"> ::= SEQUENCE</w:t>
      </w:r>
    </w:p>
    <w:p w14:paraId="462BD7EC" w14:textId="77777777" w:rsidR="00A61A83" w:rsidRDefault="00A61A83" w:rsidP="00A61A83">
      <w:pPr>
        <w:pStyle w:val="Code"/>
      </w:pPr>
      <w:r>
        <w:t>{</w:t>
      </w:r>
    </w:p>
    <w:p w14:paraId="1B0764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   [1] SEQUENCE OF IMPU,</w:t>
      </w:r>
    </w:p>
    <w:p w14:paraId="059E04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   [2] IMPU,</w:t>
      </w:r>
    </w:p>
    <w:p w14:paraId="1A2187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[3] SEQUENCE OF OCTET STRING OPTIONAL,</w:t>
      </w:r>
    </w:p>
    <w:p w14:paraId="1357A0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   [4] IMPU OPTIONAL,</w:t>
      </w:r>
    </w:p>
    <w:p w14:paraId="23AE68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[5] </w:t>
      </w:r>
      <w:proofErr w:type="spellStart"/>
      <w:r>
        <w:t>VoIPRoamingIndication</w:t>
      </w:r>
      <w:proofErr w:type="spellEnd"/>
      <w:r>
        <w:t xml:space="preserve"> OPTIONAL,</w:t>
      </w:r>
    </w:p>
    <w:p w14:paraId="74F70903" w14:textId="77777777" w:rsidR="00A61A83" w:rsidRDefault="00A61A83" w:rsidP="00A61A83">
      <w:pPr>
        <w:pStyle w:val="Code"/>
      </w:pPr>
      <w:r>
        <w:t xml:space="preserve">    location              [7] Location OPTIONAL</w:t>
      </w:r>
    </w:p>
    <w:p w14:paraId="4421AD0E" w14:textId="77777777" w:rsidR="00A61A83" w:rsidRDefault="00A61A83" w:rsidP="00A61A83">
      <w:pPr>
        <w:pStyle w:val="Code"/>
      </w:pPr>
      <w:r>
        <w:t>}</w:t>
      </w:r>
    </w:p>
    <w:p w14:paraId="5AF8BA64" w14:textId="77777777" w:rsidR="00A61A83" w:rsidRDefault="00A61A83" w:rsidP="00A61A83">
      <w:pPr>
        <w:pStyle w:val="Code"/>
      </w:pPr>
    </w:p>
    <w:p w14:paraId="13137309" w14:textId="77777777" w:rsidR="00A61A83" w:rsidRDefault="00A61A83" w:rsidP="00A61A83">
      <w:pPr>
        <w:pStyle w:val="Code"/>
      </w:pPr>
      <w:r>
        <w:t>-- See clause 7.12.4.2.3 for the details.</w:t>
      </w:r>
    </w:p>
    <w:p w14:paraId="6C30D88A" w14:textId="77777777" w:rsidR="00A61A83" w:rsidRDefault="00A61A83" w:rsidP="00A61A83">
      <w:pPr>
        <w:pStyle w:val="Code"/>
      </w:pPr>
      <w:proofErr w:type="spellStart"/>
      <w:r>
        <w:t>IMSCCUnavailable</w:t>
      </w:r>
      <w:proofErr w:type="spellEnd"/>
      <w:r>
        <w:t xml:space="preserve"> ::= SEQUENCE</w:t>
      </w:r>
    </w:p>
    <w:p w14:paraId="28F00FC9" w14:textId="77777777" w:rsidR="00A61A83" w:rsidRDefault="00A61A83" w:rsidP="00A61A83">
      <w:pPr>
        <w:pStyle w:val="Code"/>
      </w:pPr>
      <w:r>
        <w:t>{</w:t>
      </w:r>
    </w:p>
    <w:p w14:paraId="1C9A49F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r>
        <w:t xml:space="preserve">   [1] UTF8String,</w:t>
      </w:r>
    </w:p>
    <w:p w14:paraId="661563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[2] OCTET STRING OPTIONAL</w:t>
      </w:r>
    </w:p>
    <w:p w14:paraId="5D85B207" w14:textId="77777777" w:rsidR="00A61A83" w:rsidRDefault="00A61A83" w:rsidP="00A61A83">
      <w:pPr>
        <w:pStyle w:val="Code"/>
      </w:pPr>
      <w:r>
        <w:t>}</w:t>
      </w:r>
    </w:p>
    <w:p w14:paraId="6D0B9B3F" w14:textId="77777777" w:rsidR="00A61A83" w:rsidRDefault="00A61A83" w:rsidP="00A61A83">
      <w:pPr>
        <w:pStyle w:val="Code"/>
      </w:pPr>
    </w:p>
    <w:p w14:paraId="714F9E85" w14:textId="77777777" w:rsidR="00A61A83" w:rsidRDefault="00A61A83" w:rsidP="00A61A83">
      <w:pPr>
        <w:pStyle w:val="CodeHeader"/>
      </w:pPr>
      <w:r>
        <w:t>-- =========</w:t>
      </w:r>
    </w:p>
    <w:p w14:paraId="16813E0B" w14:textId="77777777" w:rsidR="00A61A83" w:rsidRDefault="00A61A83" w:rsidP="00A61A83">
      <w:pPr>
        <w:pStyle w:val="CodeHeader"/>
      </w:pPr>
      <w:r>
        <w:t>-- IMS CCPDU</w:t>
      </w:r>
    </w:p>
    <w:p w14:paraId="7735EADC" w14:textId="77777777" w:rsidR="00A61A83" w:rsidRDefault="00A61A83" w:rsidP="00A61A83">
      <w:pPr>
        <w:pStyle w:val="Code"/>
      </w:pPr>
      <w:r>
        <w:t>-- =========</w:t>
      </w:r>
    </w:p>
    <w:p w14:paraId="6A7FE2F8" w14:textId="77777777" w:rsidR="00A61A83" w:rsidRDefault="00A61A83" w:rsidP="00A61A83">
      <w:pPr>
        <w:pStyle w:val="Code"/>
      </w:pPr>
    </w:p>
    <w:p w14:paraId="47333769" w14:textId="77777777" w:rsidR="00A61A83" w:rsidRDefault="00A61A83" w:rsidP="00A61A83">
      <w:pPr>
        <w:pStyle w:val="Code"/>
      </w:pPr>
      <w:r>
        <w:t>IMSCCPDU ::= SEQUENCE</w:t>
      </w:r>
    </w:p>
    <w:p w14:paraId="12E17F87" w14:textId="77777777" w:rsidR="00A61A83" w:rsidRDefault="00A61A83" w:rsidP="00A61A83">
      <w:pPr>
        <w:pStyle w:val="Code"/>
      </w:pPr>
      <w:r>
        <w:t>{</w:t>
      </w:r>
    </w:p>
    <w:p w14:paraId="6FE62359" w14:textId="77777777" w:rsidR="00A61A83" w:rsidRDefault="00A61A83" w:rsidP="00A61A83">
      <w:pPr>
        <w:pStyle w:val="Code"/>
      </w:pPr>
      <w:r>
        <w:t xml:space="preserve">    payload [1] </w:t>
      </w:r>
      <w:proofErr w:type="spellStart"/>
      <w:r>
        <w:t>IMSCCPDUPayload</w:t>
      </w:r>
      <w:proofErr w:type="spellEnd"/>
      <w:r>
        <w:t>,</w:t>
      </w:r>
    </w:p>
    <w:p w14:paraId="6AE70E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sDPInfo</w:t>
      </w:r>
      <w:proofErr w:type="spellEnd"/>
      <w:r>
        <w:t xml:space="preserve"> [2] OCTET STRING OPTIONAL</w:t>
      </w:r>
    </w:p>
    <w:p w14:paraId="3D18F147" w14:textId="77777777" w:rsidR="00A61A83" w:rsidRDefault="00A61A83" w:rsidP="00A61A83">
      <w:pPr>
        <w:pStyle w:val="Code"/>
      </w:pPr>
      <w:r>
        <w:t>}</w:t>
      </w:r>
    </w:p>
    <w:p w14:paraId="00ED0B89" w14:textId="77777777" w:rsidR="00A61A83" w:rsidRDefault="00A61A83" w:rsidP="00A61A83">
      <w:pPr>
        <w:pStyle w:val="Code"/>
      </w:pPr>
    </w:p>
    <w:p w14:paraId="20E038F9" w14:textId="77777777" w:rsidR="00A61A83" w:rsidRDefault="00A61A83" w:rsidP="00A61A83">
      <w:pPr>
        <w:pStyle w:val="Code"/>
      </w:pPr>
      <w:proofErr w:type="spellStart"/>
      <w:r>
        <w:t>IMSCCPDUPayload</w:t>
      </w:r>
      <w:proofErr w:type="spellEnd"/>
      <w:r>
        <w:t xml:space="preserve"> ::= OCTET STRING</w:t>
      </w:r>
    </w:p>
    <w:p w14:paraId="54F676C2" w14:textId="77777777" w:rsidR="00A61A83" w:rsidRDefault="00A61A83" w:rsidP="00A61A83">
      <w:pPr>
        <w:pStyle w:val="Code"/>
      </w:pPr>
    </w:p>
    <w:p w14:paraId="0E36CEB4" w14:textId="77777777" w:rsidR="00A61A83" w:rsidRDefault="00A61A83" w:rsidP="00A61A83">
      <w:pPr>
        <w:pStyle w:val="CodeHeader"/>
      </w:pPr>
      <w:r>
        <w:t>-- ==============</w:t>
      </w:r>
    </w:p>
    <w:p w14:paraId="67A47F7E" w14:textId="77777777" w:rsidR="00A61A83" w:rsidRDefault="00A61A83" w:rsidP="00A61A83">
      <w:pPr>
        <w:pStyle w:val="CodeHeader"/>
      </w:pPr>
      <w:r>
        <w:t>-- IMS parameters</w:t>
      </w:r>
    </w:p>
    <w:p w14:paraId="2CBBF624" w14:textId="77777777" w:rsidR="00A61A83" w:rsidRDefault="00A61A83" w:rsidP="00A61A83">
      <w:pPr>
        <w:pStyle w:val="Code"/>
      </w:pPr>
      <w:r>
        <w:t>-- ==============</w:t>
      </w:r>
    </w:p>
    <w:p w14:paraId="41DE9619" w14:textId="77777777" w:rsidR="00A61A83" w:rsidRDefault="00A61A83" w:rsidP="00A61A83">
      <w:pPr>
        <w:pStyle w:val="Code"/>
      </w:pPr>
    </w:p>
    <w:p w14:paraId="133120D1" w14:textId="77777777" w:rsidR="00A61A83" w:rsidRDefault="00A61A83" w:rsidP="00A61A83">
      <w:pPr>
        <w:pStyle w:val="Code"/>
      </w:pPr>
      <w:proofErr w:type="spellStart"/>
      <w:r>
        <w:t>IMSPayload</w:t>
      </w:r>
      <w:proofErr w:type="spellEnd"/>
      <w:r>
        <w:t xml:space="preserve"> ::= CHOICE</w:t>
      </w:r>
    </w:p>
    <w:p w14:paraId="5EC49C55" w14:textId="77777777" w:rsidR="00A61A83" w:rsidRDefault="00A61A83" w:rsidP="00A61A83">
      <w:pPr>
        <w:pStyle w:val="Code"/>
      </w:pPr>
      <w:r>
        <w:t>{</w:t>
      </w:r>
    </w:p>
    <w:p w14:paraId="37AE61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   [1] </w:t>
      </w:r>
      <w:proofErr w:type="spellStart"/>
      <w:r>
        <w:t>SIPMessage</w:t>
      </w:r>
      <w:proofErr w:type="spellEnd"/>
    </w:p>
    <w:p w14:paraId="37E868FA" w14:textId="77777777" w:rsidR="00A61A83" w:rsidRDefault="00A61A83" w:rsidP="00A61A83">
      <w:pPr>
        <w:pStyle w:val="Code"/>
      </w:pPr>
      <w:r>
        <w:t>}</w:t>
      </w:r>
    </w:p>
    <w:p w14:paraId="6A100613" w14:textId="77777777" w:rsidR="00A61A83" w:rsidRDefault="00A61A83" w:rsidP="00A61A83">
      <w:pPr>
        <w:pStyle w:val="Code"/>
      </w:pPr>
    </w:p>
    <w:p w14:paraId="03C5FD25" w14:textId="77777777" w:rsidR="00A61A83" w:rsidRDefault="00A61A83" w:rsidP="00A61A83">
      <w:pPr>
        <w:pStyle w:val="Code"/>
      </w:pPr>
      <w:proofErr w:type="spellStart"/>
      <w:r>
        <w:t>SIPMessage</w:t>
      </w:r>
      <w:proofErr w:type="spellEnd"/>
      <w:r>
        <w:t xml:space="preserve"> ::= SEQUENCE</w:t>
      </w:r>
    </w:p>
    <w:p w14:paraId="5D8D19AE" w14:textId="77777777" w:rsidR="00A61A83" w:rsidRDefault="00A61A83" w:rsidP="00A61A83">
      <w:pPr>
        <w:pStyle w:val="Code"/>
      </w:pPr>
      <w:r>
        <w:t>{</w:t>
      </w:r>
    </w:p>
    <w:p w14:paraId="091F0C9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iPSourceAddress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0733CC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iPDestinationAddress</w:t>
      </w:r>
      <w:proofErr w:type="spellEnd"/>
      <w:r>
        <w:t xml:space="preserve">  [2] </w:t>
      </w:r>
      <w:proofErr w:type="spellStart"/>
      <w:r>
        <w:t>IPAddress</w:t>
      </w:r>
      <w:proofErr w:type="spellEnd"/>
      <w:r>
        <w:t>,</w:t>
      </w:r>
    </w:p>
    <w:p w14:paraId="692C14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   [3] OCTET STRING</w:t>
      </w:r>
    </w:p>
    <w:p w14:paraId="5B219A71" w14:textId="77777777" w:rsidR="00A61A83" w:rsidRDefault="00A61A83" w:rsidP="00A61A83">
      <w:pPr>
        <w:pStyle w:val="Code"/>
      </w:pPr>
      <w:r>
        <w:t>}</w:t>
      </w:r>
    </w:p>
    <w:p w14:paraId="332ED557" w14:textId="77777777" w:rsidR="00A61A83" w:rsidRDefault="00A61A83" w:rsidP="00A61A83">
      <w:pPr>
        <w:pStyle w:val="Code"/>
      </w:pPr>
    </w:p>
    <w:p w14:paraId="26BB40DA" w14:textId="77777777" w:rsidR="00A61A83" w:rsidRDefault="00A61A83" w:rsidP="00A61A83">
      <w:pPr>
        <w:pStyle w:val="Code"/>
      </w:pPr>
      <w:proofErr w:type="spellStart"/>
      <w:r>
        <w:t>VoIPRoamingIndication</w:t>
      </w:r>
      <w:proofErr w:type="spellEnd"/>
      <w:r>
        <w:t xml:space="preserve"> ::= ENUMERATED</w:t>
      </w:r>
    </w:p>
    <w:p w14:paraId="78B3A14A" w14:textId="77777777" w:rsidR="00A61A83" w:rsidRDefault="00A61A83" w:rsidP="00A61A83">
      <w:pPr>
        <w:pStyle w:val="Code"/>
      </w:pPr>
      <w:r>
        <w:t>{</w:t>
      </w:r>
    </w:p>
    <w:p w14:paraId="1E3F99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roamingLBO</w:t>
      </w:r>
      <w:proofErr w:type="spellEnd"/>
      <w:r>
        <w:t>(1),</w:t>
      </w:r>
    </w:p>
    <w:p w14:paraId="08F5982C" w14:textId="77777777" w:rsidR="00A61A83" w:rsidRDefault="00A61A83" w:rsidP="00A61A83">
      <w:pPr>
        <w:pStyle w:val="Code"/>
      </w:pPr>
      <w:r>
        <w:t xml:space="preserve">    roamingS8HR(2),</w:t>
      </w:r>
    </w:p>
    <w:p w14:paraId="50DB8BED" w14:textId="77777777" w:rsidR="00A61A83" w:rsidRDefault="00A61A83" w:rsidP="00A61A83">
      <w:pPr>
        <w:pStyle w:val="Code"/>
      </w:pPr>
      <w:r>
        <w:t xml:space="preserve">    roamingN9HR(3)</w:t>
      </w:r>
    </w:p>
    <w:p w14:paraId="1193E8EE" w14:textId="77777777" w:rsidR="00A61A83" w:rsidRDefault="00A61A83" w:rsidP="00A61A83">
      <w:pPr>
        <w:pStyle w:val="Code"/>
      </w:pPr>
      <w:r>
        <w:t>}</w:t>
      </w:r>
    </w:p>
    <w:p w14:paraId="725BA02A" w14:textId="77777777" w:rsidR="00A61A83" w:rsidRDefault="00A61A83" w:rsidP="00A61A83">
      <w:pPr>
        <w:pStyle w:val="Code"/>
      </w:pPr>
    </w:p>
    <w:p w14:paraId="401C63D1" w14:textId="77777777" w:rsidR="00A61A83" w:rsidRDefault="00A61A83" w:rsidP="00A61A83">
      <w:pPr>
        <w:pStyle w:val="Code"/>
      </w:pPr>
      <w:proofErr w:type="spellStart"/>
      <w:r>
        <w:t>SessionDirection</w:t>
      </w:r>
      <w:proofErr w:type="spellEnd"/>
      <w:r>
        <w:t xml:space="preserve"> ::= ENUMERATED</w:t>
      </w:r>
    </w:p>
    <w:p w14:paraId="1C2E2CCF" w14:textId="77777777" w:rsidR="00A61A83" w:rsidRDefault="00A61A83" w:rsidP="00A61A83">
      <w:pPr>
        <w:pStyle w:val="Code"/>
      </w:pPr>
      <w:r>
        <w:t>{</w:t>
      </w:r>
    </w:p>
    <w:p w14:paraId="3279B9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02CFFA1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(2),</w:t>
      </w:r>
    </w:p>
    <w:p w14:paraId="7FBB0498" w14:textId="77777777" w:rsidR="00A61A83" w:rsidRDefault="00A61A83" w:rsidP="00A61A83">
      <w:pPr>
        <w:pStyle w:val="Code"/>
      </w:pPr>
      <w:r>
        <w:t xml:space="preserve">    combined(3),</w:t>
      </w:r>
    </w:p>
    <w:p w14:paraId="44AC4829" w14:textId="77777777" w:rsidR="00A61A83" w:rsidRDefault="00A61A83" w:rsidP="00A61A83">
      <w:pPr>
        <w:pStyle w:val="Code"/>
      </w:pPr>
      <w:r>
        <w:t xml:space="preserve">    indeterminate(4)</w:t>
      </w:r>
    </w:p>
    <w:p w14:paraId="205930ED" w14:textId="77777777" w:rsidR="00A61A83" w:rsidRDefault="00A61A83" w:rsidP="00A61A83">
      <w:pPr>
        <w:pStyle w:val="Code"/>
      </w:pPr>
      <w:r>
        <w:t>}</w:t>
      </w:r>
    </w:p>
    <w:p w14:paraId="18B6BA62" w14:textId="77777777" w:rsidR="00A61A83" w:rsidRDefault="00A61A83" w:rsidP="00A61A83">
      <w:pPr>
        <w:pStyle w:val="Code"/>
      </w:pPr>
    </w:p>
    <w:p w14:paraId="3519039D" w14:textId="77777777" w:rsidR="00A61A83" w:rsidRDefault="00A61A83" w:rsidP="00A61A83">
      <w:pPr>
        <w:pStyle w:val="Code"/>
      </w:pPr>
      <w:proofErr w:type="spellStart"/>
      <w:r>
        <w:t>HeaderOnlyIndication</w:t>
      </w:r>
      <w:proofErr w:type="spellEnd"/>
      <w:r>
        <w:t xml:space="preserve"> ::= BOOLEAN</w:t>
      </w:r>
    </w:p>
    <w:p w14:paraId="1BAC78DA" w14:textId="77777777" w:rsidR="00A61A83" w:rsidRDefault="00A61A83" w:rsidP="00A61A83">
      <w:pPr>
        <w:pStyle w:val="Code"/>
      </w:pPr>
    </w:p>
    <w:p w14:paraId="42A4FC5E" w14:textId="77777777" w:rsidR="00A61A83" w:rsidRDefault="00A61A83" w:rsidP="00A61A83">
      <w:pPr>
        <w:pStyle w:val="CodeHeader"/>
      </w:pPr>
      <w:r>
        <w:t>-- =================================</w:t>
      </w:r>
    </w:p>
    <w:p w14:paraId="4E726C54" w14:textId="77777777" w:rsidR="00A61A83" w:rsidRDefault="00A61A83" w:rsidP="00A61A83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16B2A59D" w14:textId="77777777" w:rsidR="00A61A83" w:rsidRDefault="00A61A83" w:rsidP="00A61A83">
      <w:pPr>
        <w:pStyle w:val="Code"/>
      </w:pPr>
      <w:r>
        <w:t>-- =================================</w:t>
      </w:r>
    </w:p>
    <w:p w14:paraId="5E883C5E" w14:textId="77777777" w:rsidR="00A61A83" w:rsidRDefault="00A61A83" w:rsidP="00A61A83">
      <w:pPr>
        <w:pStyle w:val="Code"/>
      </w:pPr>
    </w:p>
    <w:p w14:paraId="2B80D52A" w14:textId="77777777" w:rsidR="00A61A83" w:rsidRDefault="00A61A83" w:rsidP="00A61A83">
      <w:pPr>
        <w:pStyle w:val="Code"/>
      </w:pPr>
      <w:r>
        <w:t>-- See clause 7.11.2.1.2 for details of this structure</w:t>
      </w:r>
    </w:p>
    <w:p w14:paraId="087E7F22" w14:textId="77777777" w:rsidR="00A61A83" w:rsidRDefault="00A61A83" w:rsidP="00A61A83">
      <w:pPr>
        <w:pStyle w:val="Code"/>
      </w:pPr>
      <w:proofErr w:type="spellStart"/>
      <w:r>
        <w:t>STIRSHAKENSignatureGeneration</w:t>
      </w:r>
      <w:proofErr w:type="spellEnd"/>
      <w:r>
        <w:t xml:space="preserve"> ::= SEQUENCE</w:t>
      </w:r>
    </w:p>
    <w:p w14:paraId="77DFEAC7" w14:textId="77777777" w:rsidR="00A61A83" w:rsidRDefault="00A61A83" w:rsidP="00A61A83">
      <w:pPr>
        <w:pStyle w:val="Code"/>
      </w:pPr>
      <w:r>
        <w:t>{</w:t>
      </w:r>
    </w:p>
    <w:p w14:paraId="643ED3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>,</w:t>
      </w:r>
    </w:p>
    <w:p w14:paraId="594B3F3B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encapsulatedSIPMessage</w:t>
      </w:r>
      <w:proofErr w:type="spellEnd"/>
      <w:r>
        <w:t xml:space="preserve">    [2] </w:t>
      </w:r>
      <w:proofErr w:type="spellStart"/>
      <w:r>
        <w:t>SIPMessage</w:t>
      </w:r>
      <w:proofErr w:type="spellEnd"/>
      <w:r>
        <w:t xml:space="preserve"> OPTIONAL</w:t>
      </w:r>
    </w:p>
    <w:p w14:paraId="36C59ACB" w14:textId="77777777" w:rsidR="00A61A83" w:rsidRDefault="00A61A83" w:rsidP="00A61A83">
      <w:pPr>
        <w:pStyle w:val="Code"/>
      </w:pPr>
      <w:r>
        <w:t>}</w:t>
      </w:r>
    </w:p>
    <w:p w14:paraId="55D027D9" w14:textId="77777777" w:rsidR="00A61A83" w:rsidRDefault="00A61A83" w:rsidP="00A61A83">
      <w:pPr>
        <w:pStyle w:val="Code"/>
      </w:pPr>
    </w:p>
    <w:p w14:paraId="2D95A253" w14:textId="77777777" w:rsidR="00A61A83" w:rsidRDefault="00A61A83" w:rsidP="00A61A83">
      <w:pPr>
        <w:pStyle w:val="Code"/>
      </w:pPr>
      <w:r>
        <w:t>-- See clause 7.11.2.1.3 for details of this structure</w:t>
      </w:r>
    </w:p>
    <w:p w14:paraId="6081129B" w14:textId="77777777" w:rsidR="00A61A83" w:rsidRDefault="00A61A83" w:rsidP="00A61A83">
      <w:pPr>
        <w:pStyle w:val="Code"/>
      </w:pPr>
      <w:proofErr w:type="spellStart"/>
      <w:r>
        <w:t>STIRSHAKENSignatureValidation</w:t>
      </w:r>
      <w:proofErr w:type="spellEnd"/>
      <w:r>
        <w:t xml:space="preserve"> ::= SEQUENCE</w:t>
      </w:r>
    </w:p>
    <w:p w14:paraId="52B3B6F3" w14:textId="77777777" w:rsidR="00A61A83" w:rsidRDefault="00A61A83" w:rsidP="00A61A83">
      <w:pPr>
        <w:pStyle w:val="Code"/>
      </w:pPr>
      <w:r>
        <w:t>{</w:t>
      </w:r>
    </w:p>
    <w:p w14:paraId="537E5E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 xml:space="preserve"> OPTIONAL,</w:t>
      </w:r>
    </w:p>
    <w:p w14:paraId="3202B0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   [2] </w:t>
      </w:r>
      <w:proofErr w:type="spellStart"/>
      <w:r>
        <w:t>RCDDisplayInfo</w:t>
      </w:r>
      <w:proofErr w:type="spellEnd"/>
      <w:r>
        <w:t xml:space="preserve"> OPTIONAL,</w:t>
      </w:r>
    </w:p>
    <w:p w14:paraId="2C3AB5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eCNAMTerminalDisplayInfo</w:t>
      </w:r>
      <w:proofErr w:type="spellEnd"/>
      <w:r>
        <w:t xml:space="preserve">  [3] </w:t>
      </w:r>
      <w:proofErr w:type="spellStart"/>
      <w:r>
        <w:t>ECNAMDisplayInfo</w:t>
      </w:r>
      <w:proofErr w:type="spellEnd"/>
      <w:r>
        <w:t xml:space="preserve"> OPTIONAL,</w:t>
      </w:r>
    </w:p>
    <w:p w14:paraId="63502CD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   [4] </w:t>
      </w:r>
      <w:proofErr w:type="spellStart"/>
      <w:r>
        <w:t>SHAKENValidationResult</w:t>
      </w:r>
      <w:proofErr w:type="spellEnd"/>
      <w:r>
        <w:t>,</w:t>
      </w:r>
    </w:p>
    <w:p w14:paraId="15D5C83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r>
        <w:t xml:space="preserve">   [5] </w:t>
      </w:r>
      <w:proofErr w:type="spellStart"/>
      <w:r>
        <w:t>SHAKENFailureStatusCode</w:t>
      </w:r>
      <w:proofErr w:type="spellEnd"/>
      <w:r>
        <w:t xml:space="preserve"> OPTIONAL,</w:t>
      </w:r>
    </w:p>
    <w:p w14:paraId="456ECD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[6] </w:t>
      </w:r>
      <w:proofErr w:type="spellStart"/>
      <w:r>
        <w:t>SIPMessage</w:t>
      </w:r>
      <w:proofErr w:type="spellEnd"/>
      <w:r>
        <w:t xml:space="preserve"> OPTIONAL</w:t>
      </w:r>
    </w:p>
    <w:p w14:paraId="46BE7612" w14:textId="77777777" w:rsidR="00A61A83" w:rsidRDefault="00A61A83" w:rsidP="00A61A83">
      <w:pPr>
        <w:pStyle w:val="Code"/>
      </w:pPr>
      <w:r>
        <w:t>}</w:t>
      </w:r>
    </w:p>
    <w:p w14:paraId="13C46968" w14:textId="77777777" w:rsidR="00A61A83" w:rsidRDefault="00A61A83" w:rsidP="00A61A83">
      <w:pPr>
        <w:pStyle w:val="Code"/>
      </w:pPr>
    </w:p>
    <w:p w14:paraId="710C7E97" w14:textId="77777777" w:rsidR="00A61A83" w:rsidRDefault="00A61A83" w:rsidP="00A61A83">
      <w:pPr>
        <w:pStyle w:val="CodeHeader"/>
      </w:pPr>
      <w:r>
        <w:t>-- ================================</w:t>
      </w:r>
    </w:p>
    <w:p w14:paraId="07614F76" w14:textId="77777777" w:rsidR="00A61A83" w:rsidRDefault="00A61A83" w:rsidP="00A61A83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3B3204DC" w14:textId="77777777" w:rsidR="00A61A83" w:rsidRDefault="00A61A83" w:rsidP="00A61A83">
      <w:pPr>
        <w:pStyle w:val="Code"/>
      </w:pPr>
      <w:r>
        <w:t>-- ================================</w:t>
      </w:r>
    </w:p>
    <w:p w14:paraId="08F13F19" w14:textId="77777777" w:rsidR="00A61A83" w:rsidRDefault="00A61A83" w:rsidP="00A61A83">
      <w:pPr>
        <w:pStyle w:val="Code"/>
      </w:pPr>
    </w:p>
    <w:p w14:paraId="2A0E4706" w14:textId="77777777" w:rsidR="00A61A83" w:rsidRDefault="00A61A83" w:rsidP="00A61A83">
      <w:pPr>
        <w:pStyle w:val="Code"/>
      </w:pPr>
      <w:proofErr w:type="spellStart"/>
      <w:r>
        <w:t>PASSporT</w:t>
      </w:r>
      <w:proofErr w:type="spellEnd"/>
      <w:r>
        <w:t xml:space="preserve"> ::= SEQUENCE</w:t>
      </w:r>
    </w:p>
    <w:p w14:paraId="00C779B7" w14:textId="77777777" w:rsidR="00A61A83" w:rsidRDefault="00A61A83" w:rsidP="00A61A83">
      <w:pPr>
        <w:pStyle w:val="Code"/>
      </w:pPr>
      <w:r>
        <w:t>{</w:t>
      </w:r>
    </w:p>
    <w:p w14:paraId="7F950E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   [1] </w:t>
      </w:r>
      <w:proofErr w:type="spellStart"/>
      <w:r>
        <w:t>PASSporTHeader</w:t>
      </w:r>
      <w:proofErr w:type="spellEnd"/>
      <w:r>
        <w:t>,</w:t>
      </w:r>
    </w:p>
    <w:p w14:paraId="1454D8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r>
        <w:t xml:space="preserve">   [2] </w:t>
      </w:r>
      <w:proofErr w:type="spellStart"/>
      <w:r>
        <w:t>PASSporTPayload</w:t>
      </w:r>
      <w:proofErr w:type="spellEnd"/>
      <w:r>
        <w:t>,</w:t>
      </w:r>
    </w:p>
    <w:p w14:paraId="15F187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6DE426A0" w14:textId="77777777" w:rsidR="00A61A83" w:rsidRDefault="00A61A83" w:rsidP="00A61A83">
      <w:pPr>
        <w:pStyle w:val="Code"/>
      </w:pPr>
      <w:r>
        <w:t>}</w:t>
      </w:r>
    </w:p>
    <w:p w14:paraId="64AAA868" w14:textId="77777777" w:rsidR="00A61A83" w:rsidRDefault="00A61A83" w:rsidP="00A61A83">
      <w:pPr>
        <w:pStyle w:val="Code"/>
      </w:pPr>
    </w:p>
    <w:p w14:paraId="020B875C" w14:textId="77777777" w:rsidR="00A61A83" w:rsidRDefault="00A61A83" w:rsidP="00A61A83">
      <w:pPr>
        <w:pStyle w:val="Code"/>
      </w:pPr>
      <w:proofErr w:type="spellStart"/>
      <w:r>
        <w:t>PASSporTHeader</w:t>
      </w:r>
      <w:proofErr w:type="spellEnd"/>
      <w:r>
        <w:t xml:space="preserve"> ::= SEQUENCE</w:t>
      </w:r>
    </w:p>
    <w:p w14:paraId="0F548547" w14:textId="77777777" w:rsidR="00A61A83" w:rsidRDefault="00A61A83" w:rsidP="00A61A83">
      <w:pPr>
        <w:pStyle w:val="Code"/>
      </w:pPr>
      <w:r>
        <w:t>{</w:t>
      </w:r>
    </w:p>
    <w:p w14:paraId="3889B8C2" w14:textId="77777777" w:rsidR="00A61A83" w:rsidRDefault="00A61A83" w:rsidP="00A61A83">
      <w:pPr>
        <w:pStyle w:val="Code"/>
      </w:pPr>
      <w:r>
        <w:t xml:space="preserve">    type          [1] </w:t>
      </w:r>
      <w:proofErr w:type="spellStart"/>
      <w:r>
        <w:t>JWSTokenType</w:t>
      </w:r>
      <w:proofErr w:type="spellEnd"/>
      <w:r>
        <w:t>,</w:t>
      </w:r>
    </w:p>
    <w:p w14:paraId="1681AB4B" w14:textId="77777777" w:rsidR="00A61A83" w:rsidRDefault="00A61A83" w:rsidP="00A61A83">
      <w:pPr>
        <w:pStyle w:val="Code"/>
      </w:pPr>
      <w:r>
        <w:t xml:space="preserve">    algorithm     [2] UTF8String,</w:t>
      </w:r>
    </w:p>
    <w:p w14:paraId="0795144C" w14:textId="77777777" w:rsidR="00A61A83" w:rsidRDefault="00A61A83" w:rsidP="00A61A83">
      <w:pPr>
        <w:pStyle w:val="Code"/>
      </w:pPr>
      <w:r>
        <w:t xml:space="preserve">    ppt           [3] UTF8String OPTIONAL,</w:t>
      </w:r>
    </w:p>
    <w:p w14:paraId="7D3855FD" w14:textId="77777777" w:rsidR="00A61A83" w:rsidRDefault="00A61A83" w:rsidP="00A61A83">
      <w:pPr>
        <w:pStyle w:val="Code"/>
      </w:pPr>
      <w:r>
        <w:t xml:space="preserve">    x5u           [4] UTF8String</w:t>
      </w:r>
    </w:p>
    <w:p w14:paraId="7547B575" w14:textId="77777777" w:rsidR="00A61A83" w:rsidRDefault="00A61A83" w:rsidP="00A61A83">
      <w:pPr>
        <w:pStyle w:val="Code"/>
      </w:pPr>
      <w:r>
        <w:t>}</w:t>
      </w:r>
    </w:p>
    <w:p w14:paraId="5B092EBB" w14:textId="77777777" w:rsidR="00A61A83" w:rsidRDefault="00A61A83" w:rsidP="00A61A83">
      <w:pPr>
        <w:pStyle w:val="Code"/>
      </w:pPr>
    </w:p>
    <w:p w14:paraId="0A52A510" w14:textId="77777777" w:rsidR="00A61A83" w:rsidRDefault="00A61A83" w:rsidP="00A61A83">
      <w:pPr>
        <w:pStyle w:val="Code"/>
      </w:pPr>
      <w:proofErr w:type="spellStart"/>
      <w:r>
        <w:t>JWSTokenType</w:t>
      </w:r>
      <w:proofErr w:type="spellEnd"/>
      <w:r>
        <w:t xml:space="preserve"> ::= ENUMERATED</w:t>
      </w:r>
    </w:p>
    <w:p w14:paraId="1F930439" w14:textId="77777777" w:rsidR="00A61A83" w:rsidRDefault="00A61A83" w:rsidP="00A61A83">
      <w:pPr>
        <w:pStyle w:val="Code"/>
      </w:pPr>
      <w:r>
        <w:t>{</w:t>
      </w:r>
    </w:p>
    <w:p w14:paraId="6615B507" w14:textId="77777777" w:rsidR="00A61A83" w:rsidRDefault="00A61A83" w:rsidP="00A61A83">
      <w:pPr>
        <w:pStyle w:val="Code"/>
      </w:pPr>
      <w:r>
        <w:t xml:space="preserve">    passport(1)</w:t>
      </w:r>
    </w:p>
    <w:p w14:paraId="69CEC1D4" w14:textId="77777777" w:rsidR="00A61A83" w:rsidRDefault="00A61A83" w:rsidP="00A61A83">
      <w:pPr>
        <w:pStyle w:val="Code"/>
      </w:pPr>
      <w:r>
        <w:t>}</w:t>
      </w:r>
    </w:p>
    <w:p w14:paraId="3BEEDE9F" w14:textId="77777777" w:rsidR="00A61A83" w:rsidRDefault="00A61A83" w:rsidP="00A61A83">
      <w:pPr>
        <w:pStyle w:val="Code"/>
      </w:pPr>
    </w:p>
    <w:p w14:paraId="55DF5639" w14:textId="77777777" w:rsidR="00A61A83" w:rsidRDefault="00A61A83" w:rsidP="00A61A83">
      <w:pPr>
        <w:pStyle w:val="Code"/>
      </w:pPr>
      <w:proofErr w:type="spellStart"/>
      <w:r>
        <w:t>PASSporTPayload</w:t>
      </w:r>
      <w:proofErr w:type="spellEnd"/>
      <w:r>
        <w:t xml:space="preserve"> ::= SEQUENCE</w:t>
      </w:r>
    </w:p>
    <w:p w14:paraId="73FBA817" w14:textId="77777777" w:rsidR="00A61A83" w:rsidRDefault="00A61A83" w:rsidP="00A61A83">
      <w:pPr>
        <w:pStyle w:val="Code"/>
      </w:pPr>
      <w:r>
        <w:t>{</w:t>
      </w:r>
    </w:p>
    <w:p w14:paraId="186C5C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   [1] </w:t>
      </w:r>
      <w:proofErr w:type="spellStart"/>
      <w:r>
        <w:t>GeneralizedTime</w:t>
      </w:r>
      <w:proofErr w:type="spellEnd"/>
      <w:r>
        <w:t>,</w:t>
      </w:r>
    </w:p>
    <w:p w14:paraId="103724B5" w14:textId="77777777" w:rsidR="00A61A83" w:rsidRDefault="00A61A83" w:rsidP="00A61A83">
      <w:pPr>
        <w:pStyle w:val="Code"/>
      </w:pPr>
      <w:r>
        <w:t xml:space="preserve">    originator      [2] </w:t>
      </w:r>
      <w:proofErr w:type="spellStart"/>
      <w:r>
        <w:t>STIRSHAKENOriginator</w:t>
      </w:r>
      <w:proofErr w:type="spellEnd"/>
      <w:r>
        <w:t>,</w:t>
      </w:r>
    </w:p>
    <w:p w14:paraId="2E87F757" w14:textId="77777777" w:rsidR="00A61A83" w:rsidRDefault="00A61A83" w:rsidP="00A61A83">
      <w:pPr>
        <w:pStyle w:val="Code"/>
      </w:pPr>
      <w:r>
        <w:t xml:space="preserve">    destination     [3] </w:t>
      </w:r>
      <w:proofErr w:type="spellStart"/>
      <w:r>
        <w:t>STIRSHAKENDestinations</w:t>
      </w:r>
      <w:proofErr w:type="spellEnd"/>
      <w:r>
        <w:t>,</w:t>
      </w:r>
    </w:p>
    <w:p w14:paraId="3128984D" w14:textId="77777777" w:rsidR="00A61A83" w:rsidRDefault="00A61A83" w:rsidP="00A61A83">
      <w:pPr>
        <w:pStyle w:val="Code"/>
      </w:pPr>
      <w:r>
        <w:t xml:space="preserve">    attestation     [4] Attestation,</w:t>
      </w:r>
    </w:p>
    <w:p w14:paraId="7D6797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   [5] UTF8String,</w:t>
      </w:r>
    </w:p>
    <w:p w14:paraId="0A33335A" w14:textId="77777777" w:rsidR="00A61A83" w:rsidRDefault="00A61A83" w:rsidP="00A61A83">
      <w:pPr>
        <w:pStyle w:val="Code"/>
      </w:pPr>
      <w:r>
        <w:t xml:space="preserve">    diversion       [6] </w:t>
      </w:r>
      <w:proofErr w:type="spellStart"/>
      <w:r>
        <w:t>STIRSHAKENDestination</w:t>
      </w:r>
      <w:proofErr w:type="spellEnd"/>
    </w:p>
    <w:p w14:paraId="6945B346" w14:textId="77777777" w:rsidR="00A61A83" w:rsidRDefault="00A61A83" w:rsidP="00A61A83">
      <w:pPr>
        <w:pStyle w:val="Code"/>
      </w:pPr>
      <w:r>
        <w:t>}</w:t>
      </w:r>
    </w:p>
    <w:p w14:paraId="31FB6B62" w14:textId="77777777" w:rsidR="00A61A83" w:rsidRDefault="00A61A83" w:rsidP="00A61A83">
      <w:pPr>
        <w:pStyle w:val="Code"/>
      </w:pPr>
    </w:p>
    <w:p w14:paraId="1553581C" w14:textId="77777777" w:rsidR="00A61A83" w:rsidRDefault="00A61A83" w:rsidP="00A61A83">
      <w:pPr>
        <w:pStyle w:val="Code"/>
      </w:pPr>
      <w:proofErr w:type="spellStart"/>
      <w:r>
        <w:t>STIRSHAKENOriginator</w:t>
      </w:r>
      <w:proofErr w:type="spellEnd"/>
      <w:r>
        <w:t xml:space="preserve"> ::= CHOICE</w:t>
      </w:r>
    </w:p>
    <w:p w14:paraId="3967E4EB" w14:textId="77777777" w:rsidR="00A61A83" w:rsidRDefault="00A61A83" w:rsidP="00A61A83">
      <w:pPr>
        <w:pStyle w:val="Code"/>
      </w:pPr>
      <w:r>
        <w:t>{</w:t>
      </w:r>
    </w:p>
    <w:p w14:paraId="61C5CE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7C8D41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521AA383" w14:textId="77777777" w:rsidR="00A61A83" w:rsidRDefault="00A61A83" w:rsidP="00A61A83">
      <w:pPr>
        <w:pStyle w:val="Code"/>
      </w:pPr>
      <w:r>
        <w:t>}</w:t>
      </w:r>
    </w:p>
    <w:p w14:paraId="62FFA816" w14:textId="77777777" w:rsidR="00A61A83" w:rsidRDefault="00A61A83" w:rsidP="00A61A83">
      <w:pPr>
        <w:pStyle w:val="Code"/>
      </w:pPr>
    </w:p>
    <w:p w14:paraId="04E0497C" w14:textId="77777777" w:rsidR="00A61A83" w:rsidRDefault="00A61A83" w:rsidP="00A61A83">
      <w:pPr>
        <w:pStyle w:val="Code"/>
      </w:pPr>
      <w:proofErr w:type="spellStart"/>
      <w:r>
        <w:t>STIRSHAKENDestinations</w:t>
      </w:r>
      <w:proofErr w:type="spellEnd"/>
      <w:r>
        <w:t xml:space="preserve"> ::= SEQUENCE OF </w:t>
      </w:r>
      <w:proofErr w:type="spellStart"/>
      <w:r>
        <w:t>STIRSHAKENDestination</w:t>
      </w:r>
      <w:proofErr w:type="spellEnd"/>
    </w:p>
    <w:p w14:paraId="2B6FC655" w14:textId="77777777" w:rsidR="00A61A83" w:rsidRDefault="00A61A83" w:rsidP="00A61A83">
      <w:pPr>
        <w:pStyle w:val="Code"/>
      </w:pPr>
    </w:p>
    <w:p w14:paraId="7A186BC3" w14:textId="77777777" w:rsidR="00A61A83" w:rsidRDefault="00A61A83" w:rsidP="00A61A83">
      <w:pPr>
        <w:pStyle w:val="Code"/>
      </w:pPr>
      <w:proofErr w:type="spellStart"/>
      <w:r>
        <w:t>STIRSHAKENDestination</w:t>
      </w:r>
      <w:proofErr w:type="spellEnd"/>
      <w:r>
        <w:t xml:space="preserve"> ::= CHOICE</w:t>
      </w:r>
    </w:p>
    <w:p w14:paraId="15EB2396" w14:textId="77777777" w:rsidR="00A61A83" w:rsidRDefault="00A61A83" w:rsidP="00A61A83">
      <w:pPr>
        <w:pStyle w:val="Code"/>
      </w:pPr>
      <w:r>
        <w:t>{</w:t>
      </w:r>
    </w:p>
    <w:p w14:paraId="78C0DB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19BE1F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2DCCF4EF" w14:textId="77777777" w:rsidR="00A61A83" w:rsidRDefault="00A61A83" w:rsidP="00A61A83">
      <w:pPr>
        <w:pStyle w:val="Code"/>
      </w:pPr>
      <w:r>
        <w:t>}</w:t>
      </w:r>
    </w:p>
    <w:p w14:paraId="2ADD3BB5" w14:textId="77777777" w:rsidR="00A61A83" w:rsidRDefault="00A61A83" w:rsidP="00A61A83">
      <w:pPr>
        <w:pStyle w:val="Code"/>
      </w:pPr>
    </w:p>
    <w:p w14:paraId="04486227" w14:textId="77777777" w:rsidR="00A61A83" w:rsidRDefault="00A61A83" w:rsidP="00A61A83">
      <w:pPr>
        <w:pStyle w:val="Code"/>
      </w:pPr>
    </w:p>
    <w:p w14:paraId="67EA2C03" w14:textId="77777777" w:rsidR="00A61A83" w:rsidRDefault="00A61A83" w:rsidP="00A61A83">
      <w:pPr>
        <w:pStyle w:val="Code"/>
      </w:pPr>
      <w:r>
        <w:t>STIRSHAKENTN ::= CHOICE</w:t>
      </w:r>
    </w:p>
    <w:p w14:paraId="1DA7519F" w14:textId="77777777" w:rsidR="00A61A83" w:rsidRDefault="00A61A83" w:rsidP="00A61A83">
      <w:pPr>
        <w:pStyle w:val="Code"/>
      </w:pPr>
      <w:r>
        <w:t>{</w:t>
      </w:r>
    </w:p>
    <w:p w14:paraId="36F3152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267E810F" w14:textId="77777777" w:rsidR="00A61A83" w:rsidRDefault="00A61A83" w:rsidP="00A61A83">
      <w:pPr>
        <w:pStyle w:val="Code"/>
      </w:pPr>
      <w:r>
        <w:t>}</w:t>
      </w:r>
    </w:p>
    <w:p w14:paraId="5E29EFC5" w14:textId="77777777" w:rsidR="00A61A83" w:rsidRDefault="00A61A83" w:rsidP="00A61A83">
      <w:pPr>
        <w:pStyle w:val="Code"/>
      </w:pPr>
    </w:p>
    <w:p w14:paraId="09E031CF" w14:textId="77777777" w:rsidR="00A61A83" w:rsidRDefault="00A61A83" w:rsidP="00A61A83">
      <w:pPr>
        <w:pStyle w:val="Code"/>
      </w:pPr>
      <w:r>
        <w:t>Attestation ::= ENUMERATED</w:t>
      </w:r>
    </w:p>
    <w:p w14:paraId="78E3927C" w14:textId="77777777" w:rsidR="00A61A83" w:rsidRDefault="00A61A83" w:rsidP="00A61A83">
      <w:pPr>
        <w:pStyle w:val="Code"/>
      </w:pPr>
      <w:r>
        <w:t>{</w:t>
      </w:r>
    </w:p>
    <w:p w14:paraId="4D77996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attestationA</w:t>
      </w:r>
      <w:proofErr w:type="spellEnd"/>
      <w:r>
        <w:t>(1),</w:t>
      </w:r>
    </w:p>
    <w:p w14:paraId="0044F6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attestationB</w:t>
      </w:r>
      <w:proofErr w:type="spellEnd"/>
      <w:r>
        <w:t>(2),</w:t>
      </w:r>
    </w:p>
    <w:p w14:paraId="70A172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attestationC</w:t>
      </w:r>
      <w:proofErr w:type="spellEnd"/>
      <w:r>
        <w:t>(3)</w:t>
      </w:r>
    </w:p>
    <w:p w14:paraId="7CB351EC" w14:textId="77777777" w:rsidR="00A61A83" w:rsidRDefault="00A61A83" w:rsidP="00A61A83">
      <w:pPr>
        <w:pStyle w:val="Code"/>
      </w:pPr>
      <w:r>
        <w:t>}</w:t>
      </w:r>
    </w:p>
    <w:p w14:paraId="065AD1D5" w14:textId="77777777" w:rsidR="00A61A83" w:rsidRDefault="00A61A83" w:rsidP="00A61A83">
      <w:pPr>
        <w:pStyle w:val="Code"/>
      </w:pPr>
    </w:p>
    <w:p w14:paraId="65309F09" w14:textId="77777777" w:rsidR="00A61A83" w:rsidRDefault="00A61A83" w:rsidP="00A61A83">
      <w:pPr>
        <w:pStyle w:val="Code"/>
      </w:pPr>
      <w:proofErr w:type="spellStart"/>
      <w:r>
        <w:t>SHAKENValidationResult</w:t>
      </w:r>
      <w:proofErr w:type="spellEnd"/>
      <w:r>
        <w:t xml:space="preserve"> ::= ENUMERATED</w:t>
      </w:r>
    </w:p>
    <w:p w14:paraId="15520120" w14:textId="77777777" w:rsidR="00A61A83" w:rsidRDefault="00A61A83" w:rsidP="00A61A83">
      <w:pPr>
        <w:pStyle w:val="Code"/>
      </w:pPr>
      <w:r>
        <w:t>{</w:t>
      </w:r>
    </w:p>
    <w:p w14:paraId="0601EE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tNValidationPassed</w:t>
      </w:r>
      <w:proofErr w:type="spellEnd"/>
      <w:r>
        <w:t>(1),</w:t>
      </w:r>
    </w:p>
    <w:p w14:paraId="133442CA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tNValidationFailed</w:t>
      </w:r>
      <w:proofErr w:type="spellEnd"/>
      <w:r>
        <w:t>(2),</w:t>
      </w:r>
    </w:p>
    <w:p w14:paraId="56F2F7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noTNValidation</w:t>
      </w:r>
      <w:proofErr w:type="spellEnd"/>
      <w:r>
        <w:t>(3)</w:t>
      </w:r>
    </w:p>
    <w:p w14:paraId="421F2ACD" w14:textId="77777777" w:rsidR="00A61A83" w:rsidRDefault="00A61A83" w:rsidP="00A61A83">
      <w:pPr>
        <w:pStyle w:val="Code"/>
      </w:pPr>
      <w:r>
        <w:t>}</w:t>
      </w:r>
    </w:p>
    <w:p w14:paraId="40B9C82C" w14:textId="77777777" w:rsidR="00A61A83" w:rsidRDefault="00A61A83" w:rsidP="00A61A83">
      <w:pPr>
        <w:pStyle w:val="Code"/>
      </w:pPr>
    </w:p>
    <w:p w14:paraId="324127B0" w14:textId="77777777" w:rsidR="00A61A83" w:rsidRDefault="00A61A83" w:rsidP="00A61A83">
      <w:pPr>
        <w:pStyle w:val="Code"/>
      </w:pPr>
      <w:proofErr w:type="spellStart"/>
      <w:r>
        <w:t>SHAKENFailureStatusCode</w:t>
      </w:r>
      <w:proofErr w:type="spellEnd"/>
      <w:r>
        <w:t xml:space="preserve"> ::= INTEGER</w:t>
      </w:r>
    </w:p>
    <w:p w14:paraId="089C4D67" w14:textId="77777777" w:rsidR="00A61A83" w:rsidRDefault="00A61A83" w:rsidP="00A61A83">
      <w:pPr>
        <w:pStyle w:val="Code"/>
      </w:pPr>
    </w:p>
    <w:p w14:paraId="6F522050" w14:textId="77777777" w:rsidR="00A61A83" w:rsidRDefault="00A61A83" w:rsidP="00A61A83">
      <w:pPr>
        <w:pStyle w:val="Code"/>
      </w:pPr>
      <w:proofErr w:type="spellStart"/>
      <w:r>
        <w:t>ECNAMDisplayInfo</w:t>
      </w:r>
      <w:proofErr w:type="spellEnd"/>
      <w:r>
        <w:t xml:space="preserve"> ::= SEQUENCE</w:t>
      </w:r>
    </w:p>
    <w:p w14:paraId="3CAE8A3C" w14:textId="77777777" w:rsidR="00A61A83" w:rsidRDefault="00A61A83" w:rsidP="00A61A83">
      <w:pPr>
        <w:pStyle w:val="Code"/>
      </w:pPr>
      <w:r>
        <w:t>{</w:t>
      </w:r>
    </w:p>
    <w:p w14:paraId="0EF9EC4D" w14:textId="77777777" w:rsidR="00A61A83" w:rsidRDefault="00A61A83" w:rsidP="00A61A83">
      <w:pPr>
        <w:pStyle w:val="Code"/>
      </w:pPr>
      <w:r>
        <w:t xml:space="preserve">    name           [1] UTF8String,</w:t>
      </w:r>
    </w:p>
    <w:p w14:paraId="24EB0A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680E4450" w14:textId="77777777" w:rsidR="00A61A83" w:rsidRDefault="00A61A83" w:rsidP="00A61A83">
      <w:pPr>
        <w:pStyle w:val="Code"/>
      </w:pPr>
      <w:r>
        <w:t>}</w:t>
      </w:r>
    </w:p>
    <w:p w14:paraId="065FAFB2" w14:textId="77777777" w:rsidR="00A61A83" w:rsidRDefault="00A61A83" w:rsidP="00A61A83">
      <w:pPr>
        <w:pStyle w:val="Code"/>
      </w:pPr>
    </w:p>
    <w:p w14:paraId="1FE3F218" w14:textId="77777777" w:rsidR="00A61A83" w:rsidRDefault="00A61A83" w:rsidP="00A61A83">
      <w:pPr>
        <w:pStyle w:val="Code"/>
      </w:pPr>
      <w:proofErr w:type="spellStart"/>
      <w:r>
        <w:t>RCDDisplayInfo</w:t>
      </w:r>
      <w:proofErr w:type="spellEnd"/>
      <w:r>
        <w:t xml:space="preserve"> ::= SEQUENCE</w:t>
      </w:r>
    </w:p>
    <w:p w14:paraId="06CB3F90" w14:textId="77777777" w:rsidR="00A61A83" w:rsidRDefault="00A61A83" w:rsidP="00A61A83">
      <w:pPr>
        <w:pStyle w:val="Code"/>
      </w:pPr>
      <w:r>
        <w:t>{</w:t>
      </w:r>
    </w:p>
    <w:p w14:paraId="3E523DAC" w14:textId="77777777" w:rsidR="00A61A83" w:rsidRDefault="00A61A83" w:rsidP="00A61A83">
      <w:pPr>
        <w:pStyle w:val="Code"/>
      </w:pPr>
      <w:r>
        <w:t xml:space="preserve">    name [1] UTF8String,</w:t>
      </w:r>
    </w:p>
    <w:p w14:paraId="7414B8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jcd</w:t>
      </w:r>
      <w:proofErr w:type="spellEnd"/>
      <w:r>
        <w:t xml:space="preserve">  [2] OCTET STRING OPTIONAL,</w:t>
      </w:r>
    </w:p>
    <w:p w14:paraId="59F583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jcl</w:t>
      </w:r>
      <w:proofErr w:type="spellEnd"/>
      <w:r>
        <w:t xml:space="preserve">  [3] OCTET STRING OPTIONAL</w:t>
      </w:r>
    </w:p>
    <w:p w14:paraId="3AD2D4B8" w14:textId="77777777" w:rsidR="00A61A83" w:rsidRDefault="00A61A83" w:rsidP="00A61A83">
      <w:pPr>
        <w:pStyle w:val="Code"/>
      </w:pPr>
      <w:r>
        <w:t>}</w:t>
      </w:r>
    </w:p>
    <w:p w14:paraId="45376478" w14:textId="77777777" w:rsidR="00A61A83" w:rsidRDefault="00A61A83" w:rsidP="00A61A83">
      <w:pPr>
        <w:pStyle w:val="Code"/>
      </w:pPr>
    </w:p>
    <w:p w14:paraId="79163053" w14:textId="77777777" w:rsidR="00A61A83" w:rsidRDefault="00A61A83" w:rsidP="00A61A83">
      <w:pPr>
        <w:pStyle w:val="CodeHeader"/>
      </w:pPr>
      <w:r>
        <w:t>-- ===================</w:t>
      </w:r>
    </w:p>
    <w:p w14:paraId="6348CD19" w14:textId="77777777" w:rsidR="00A61A83" w:rsidRDefault="00A61A83" w:rsidP="00A61A83">
      <w:pPr>
        <w:pStyle w:val="CodeHeader"/>
      </w:pPr>
      <w:r>
        <w:t>-- 5G LALS definitions</w:t>
      </w:r>
    </w:p>
    <w:p w14:paraId="7AF1161D" w14:textId="77777777" w:rsidR="00A61A83" w:rsidRDefault="00A61A83" w:rsidP="00A61A83">
      <w:pPr>
        <w:pStyle w:val="Code"/>
      </w:pPr>
      <w:r>
        <w:t>-- ===================</w:t>
      </w:r>
    </w:p>
    <w:p w14:paraId="0DEA552B" w14:textId="77777777" w:rsidR="00A61A83" w:rsidRDefault="00A61A83" w:rsidP="00A61A83">
      <w:pPr>
        <w:pStyle w:val="Code"/>
      </w:pPr>
    </w:p>
    <w:p w14:paraId="71D20532" w14:textId="77777777" w:rsidR="00A61A83" w:rsidRDefault="00A61A83" w:rsidP="00A61A83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211E404F" w14:textId="77777777" w:rsidR="00A61A83" w:rsidRDefault="00A61A83" w:rsidP="00A61A83">
      <w:pPr>
        <w:pStyle w:val="Code"/>
      </w:pPr>
      <w:r>
        <w:t>{</w:t>
      </w:r>
    </w:p>
    <w:p w14:paraId="2095D4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2F17DF66" w14:textId="77777777" w:rsidR="00A61A83" w:rsidRDefault="00A61A83" w:rsidP="00A61A83">
      <w:pPr>
        <w:pStyle w:val="Code"/>
      </w:pPr>
      <w:r>
        <w:t xml:space="preserve">-- 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41E213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[3] GPSI OPTIONAL,</w:t>
      </w:r>
    </w:p>
    <w:p w14:paraId="191173AE" w14:textId="77777777" w:rsidR="00A61A83" w:rsidRDefault="00A61A83" w:rsidP="00A61A83">
      <w:pPr>
        <w:pStyle w:val="Code"/>
      </w:pPr>
      <w:r>
        <w:t xml:space="preserve">    location            [4] Location OPTIONAL,</w:t>
      </w:r>
    </w:p>
    <w:p w14:paraId="4D8F9D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[5] IMPU OPTIONAL,</w:t>
      </w:r>
    </w:p>
    <w:p w14:paraId="199CCF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[7] IMSI OPTIONAL,</w:t>
      </w:r>
    </w:p>
    <w:p w14:paraId="2FC56C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[8] MSISDN OPTIONAL</w:t>
      </w:r>
    </w:p>
    <w:p w14:paraId="43EEEB06" w14:textId="77777777" w:rsidR="00A61A83" w:rsidRDefault="00A61A83" w:rsidP="00A61A83">
      <w:pPr>
        <w:pStyle w:val="Code"/>
      </w:pPr>
      <w:r>
        <w:t>}</w:t>
      </w:r>
    </w:p>
    <w:p w14:paraId="3FBB259D" w14:textId="77777777" w:rsidR="00A61A83" w:rsidRDefault="00A61A83" w:rsidP="00A61A83">
      <w:pPr>
        <w:pStyle w:val="Code"/>
      </w:pPr>
    </w:p>
    <w:p w14:paraId="099EC91C" w14:textId="77777777" w:rsidR="00A61A83" w:rsidRDefault="00A61A83" w:rsidP="00A61A83">
      <w:pPr>
        <w:pStyle w:val="CodeHeader"/>
      </w:pPr>
      <w:r>
        <w:t>-- =====================</w:t>
      </w:r>
    </w:p>
    <w:p w14:paraId="2B95FF2E" w14:textId="77777777" w:rsidR="00A61A83" w:rsidRDefault="00A61A83" w:rsidP="00A61A83">
      <w:pPr>
        <w:pStyle w:val="CodeHeader"/>
      </w:pPr>
      <w:r>
        <w:t>-- PDHR/PDSR definitions</w:t>
      </w:r>
    </w:p>
    <w:p w14:paraId="346B508B" w14:textId="77777777" w:rsidR="00A61A83" w:rsidRDefault="00A61A83" w:rsidP="00A61A83">
      <w:pPr>
        <w:pStyle w:val="Code"/>
      </w:pPr>
      <w:r>
        <w:t>-- =====================</w:t>
      </w:r>
    </w:p>
    <w:p w14:paraId="13FDAD41" w14:textId="77777777" w:rsidR="00A61A83" w:rsidRDefault="00A61A83" w:rsidP="00A61A83">
      <w:pPr>
        <w:pStyle w:val="Code"/>
      </w:pPr>
    </w:p>
    <w:p w14:paraId="05EC5867" w14:textId="77777777" w:rsidR="00A61A83" w:rsidRDefault="00A61A83" w:rsidP="00A61A83">
      <w:pPr>
        <w:pStyle w:val="Code"/>
      </w:pPr>
      <w:proofErr w:type="spellStart"/>
      <w:r>
        <w:t>PDHeaderReport</w:t>
      </w:r>
      <w:proofErr w:type="spellEnd"/>
      <w:r>
        <w:t xml:space="preserve"> ::= SEQUENCE</w:t>
      </w:r>
    </w:p>
    <w:p w14:paraId="57082D53" w14:textId="77777777" w:rsidR="00A61A83" w:rsidRDefault="00A61A83" w:rsidP="00A61A83">
      <w:pPr>
        <w:pStyle w:val="Code"/>
      </w:pPr>
      <w:r>
        <w:t>{</w:t>
      </w:r>
    </w:p>
    <w:p w14:paraId="6FBFB5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28917CC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706CBC0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16763B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50CDBC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7FB36E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21A4E36D" w14:textId="77777777" w:rsidR="00A61A83" w:rsidRDefault="00A61A83" w:rsidP="00A61A83">
      <w:pPr>
        <w:pStyle w:val="Code"/>
      </w:pPr>
      <w:r>
        <w:t xml:space="preserve">    iPv6flowLabel               [7] IPv6FlowLabel OPTIONAL,</w:t>
      </w:r>
    </w:p>
    <w:p w14:paraId="4DB59C19" w14:textId="77777777" w:rsidR="00A61A83" w:rsidRDefault="00A61A83" w:rsidP="00A61A83">
      <w:pPr>
        <w:pStyle w:val="Code"/>
      </w:pPr>
      <w:r>
        <w:t xml:space="preserve">    direction                   [8] Direction,</w:t>
      </w:r>
    </w:p>
    <w:p w14:paraId="4B323A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60EFD5E6" w14:textId="77777777" w:rsidR="00A61A83" w:rsidRDefault="00A61A83" w:rsidP="00A61A83">
      <w:pPr>
        <w:pStyle w:val="Code"/>
      </w:pPr>
      <w:r>
        <w:t>}</w:t>
      </w:r>
    </w:p>
    <w:p w14:paraId="6BEDBFCE" w14:textId="77777777" w:rsidR="00A61A83" w:rsidRDefault="00A61A83" w:rsidP="00A61A83">
      <w:pPr>
        <w:pStyle w:val="Code"/>
      </w:pPr>
    </w:p>
    <w:p w14:paraId="1AE42737" w14:textId="77777777" w:rsidR="00A61A83" w:rsidRDefault="00A61A83" w:rsidP="00A61A83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3DC139AE" w14:textId="77777777" w:rsidR="00A61A83" w:rsidRDefault="00A61A83" w:rsidP="00A61A83">
      <w:pPr>
        <w:pStyle w:val="Code"/>
      </w:pPr>
      <w:r>
        <w:t>{</w:t>
      </w:r>
    </w:p>
    <w:p w14:paraId="38CE93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680697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5FDF60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1797B72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325926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21339B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53F10E03" w14:textId="77777777" w:rsidR="00A61A83" w:rsidRDefault="00A61A83" w:rsidP="00A61A83">
      <w:pPr>
        <w:pStyle w:val="Code"/>
      </w:pPr>
      <w:r>
        <w:t xml:space="preserve">    iPv6flowLabel               [7] IPv6FlowLabel OPTIONAL,</w:t>
      </w:r>
    </w:p>
    <w:p w14:paraId="61B37728" w14:textId="77777777" w:rsidR="00A61A83" w:rsidRDefault="00A61A83" w:rsidP="00A61A83">
      <w:pPr>
        <w:pStyle w:val="Code"/>
      </w:pPr>
      <w:r>
        <w:t xml:space="preserve">    direction                   [8] Direction,</w:t>
      </w:r>
    </w:p>
    <w:p w14:paraId="3CEF33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3F8C9E3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109EB1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32F8FA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14B3E4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</w:t>
      </w:r>
    </w:p>
    <w:p w14:paraId="5441BB31" w14:textId="77777777" w:rsidR="00A61A83" w:rsidRDefault="00A61A83" w:rsidP="00A61A83">
      <w:pPr>
        <w:pStyle w:val="Code"/>
      </w:pPr>
      <w:r>
        <w:t>}</w:t>
      </w:r>
    </w:p>
    <w:p w14:paraId="78B71E2A" w14:textId="77777777" w:rsidR="00A61A83" w:rsidRDefault="00A61A83" w:rsidP="00A61A83">
      <w:pPr>
        <w:pStyle w:val="Code"/>
      </w:pPr>
    </w:p>
    <w:p w14:paraId="240D2985" w14:textId="77777777" w:rsidR="00A61A83" w:rsidRDefault="00A61A83" w:rsidP="00A61A83">
      <w:pPr>
        <w:pStyle w:val="CodeHeader"/>
      </w:pPr>
      <w:r>
        <w:t>-- ====================</w:t>
      </w:r>
    </w:p>
    <w:p w14:paraId="27FE9B53" w14:textId="77777777" w:rsidR="00A61A83" w:rsidRDefault="00A61A83" w:rsidP="00A61A83">
      <w:pPr>
        <w:pStyle w:val="CodeHeader"/>
      </w:pPr>
      <w:r>
        <w:t>-- PDHR/PDSR parameters</w:t>
      </w:r>
    </w:p>
    <w:p w14:paraId="6D9987FB" w14:textId="77777777" w:rsidR="00A61A83" w:rsidRDefault="00A61A83" w:rsidP="00A61A83">
      <w:pPr>
        <w:pStyle w:val="Code"/>
      </w:pPr>
      <w:r>
        <w:t>-- ====================</w:t>
      </w:r>
    </w:p>
    <w:p w14:paraId="3602974E" w14:textId="77777777" w:rsidR="00A61A83" w:rsidRDefault="00A61A83" w:rsidP="00A61A83">
      <w:pPr>
        <w:pStyle w:val="Code"/>
      </w:pPr>
    </w:p>
    <w:p w14:paraId="1C734D33" w14:textId="77777777" w:rsidR="00A61A83" w:rsidRDefault="00A61A83" w:rsidP="00A61A83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0E656A68" w14:textId="77777777" w:rsidR="00A61A83" w:rsidRDefault="00A61A83" w:rsidP="00A61A83">
      <w:pPr>
        <w:pStyle w:val="Code"/>
      </w:pPr>
      <w:r>
        <w:t>{</w:t>
      </w:r>
    </w:p>
    <w:p w14:paraId="63AFD9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6C2C1C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7351CD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244009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47C02829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endOfFlow</w:t>
      </w:r>
      <w:proofErr w:type="spellEnd"/>
      <w:r>
        <w:t>(5)</w:t>
      </w:r>
    </w:p>
    <w:p w14:paraId="31D17F77" w14:textId="77777777" w:rsidR="00A61A83" w:rsidRDefault="00A61A83" w:rsidP="00A61A83">
      <w:pPr>
        <w:pStyle w:val="Code"/>
      </w:pPr>
      <w:r>
        <w:t>}</w:t>
      </w:r>
    </w:p>
    <w:p w14:paraId="4D13D883" w14:textId="77777777" w:rsidR="00A61A83" w:rsidRDefault="00A61A83" w:rsidP="00A61A83">
      <w:pPr>
        <w:pStyle w:val="Code"/>
      </w:pPr>
    </w:p>
    <w:p w14:paraId="0D660318" w14:textId="77777777" w:rsidR="00A61A83" w:rsidRDefault="00A61A83" w:rsidP="00A61A83">
      <w:pPr>
        <w:pStyle w:val="CodeHeader"/>
      </w:pPr>
      <w:r>
        <w:t>-- ==================================</w:t>
      </w:r>
    </w:p>
    <w:p w14:paraId="1D91599B" w14:textId="77777777" w:rsidR="00A61A83" w:rsidRDefault="00A61A83" w:rsidP="00A61A83">
      <w:pPr>
        <w:pStyle w:val="CodeHeader"/>
      </w:pPr>
      <w:r>
        <w:t>-- Identifier Association definitions</w:t>
      </w:r>
    </w:p>
    <w:p w14:paraId="6C275763" w14:textId="77777777" w:rsidR="00A61A83" w:rsidRDefault="00A61A83" w:rsidP="00A61A83">
      <w:pPr>
        <w:pStyle w:val="Code"/>
      </w:pPr>
      <w:r>
        <w:t>-- ==================================</w:t>
      </w:r>
    </w:p>
    <w:p w14:paraId="3C506721" w14:textId="77777777" w:rsidR="00A61A83" w:rsidRDefault="00A61A83" w:rsidP="00A61A83">
      <w:pPr>
        <w:pStyle w:val="Code"/>
      </w:pPr>
    </w:p>
    <w:p w14:paraId="739121B2" w14:textId="77777777" w:rsidR="00A61A83" w:rsidRDefault="00A61A83" w:rsidP="00A61A83">
      <w:pPr>
        <w:pStyle w:val="Code"/>
      </w:pPr>
      <w:proofErr w:type="spellStart"/>
      <w:r>
        <w:t>AMFIdentifierAssociation</w:t>
      </w:r>
      <w:proofErr w:type="spellEnd"/>
      <w:r>
        <w:t xml:space="preserve"> ::= SEQUENCE</w:t>
      </w:r>
    </w:p>
    <w:p w14:paraId="21C69929" w14:textId="77777777" w:rsidR="00A61A83" w:rsidRDefault="00A61A83" w:rsidP="00A61A83">
      <w:pPr>
        <w:pStyle w:val="Code"/>
      </w:pPr>
      <w:r>
        <w:t>{</w:t>
      </w:r>
    </w:p>
    <w:p w14:paraId="5AEE78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[1] SUPI,</w:t>
      </w:r>
    </w:p>
    <w:p w14:paraId="098494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[2] SUCI OPTIONAL,</w:t>
      </w:r>
    </w:p>
    <w:p w14:paraId="3E441F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[3] PEI OPTIONAL,</w:t>
      </w:r>
    </w:p>
    <w:p w14:paraId="5681B3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[4] GPSI OPTIONAL,</w:t>
      </w:r>
    </w:p>
    <w:p w14:paraId="48D5F7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[5] </w:t>
      </w:r>
      <w:proofErr w:type="spellStart"/>
      <w:r>
        <w:t>FiveGGUTI</w:t>
      </w:r>
      <w:proofErr w:type="spellEnd"/>
      <w:r>
        <w:t>,</w:t>
      </w:r>
    </w:p>
    <w:p w14:paraId="53809C7B" w14:textId="77777777" w:rsidR="00A61A83" w:rsidRDefault="00A61A83" w:rsidP="00A61A83">
      <w:pPr>
        <w:pStyle w:val="Code"/>
      </w:pPr>
      <w:r>
        <w:t xml:space="preserve">    location         [6] Location,</w:t>
      </w:r>
    </w:p>
    <w:p w14:paraId="07FFFC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[7] </w:t>
      </w:r>
      <w:proofErr w:type="spellStart"/>
      <w:r>
        <w:t>TAIList</w:t>
      </w:r>
      <w:proofErr w:type="spellEnd"/>
      <w:r>
        <w:t xml:space="preserve"> OPTIONAL</w:t>
      </w:r>
    </w:p>
    <w:p w14:paraId="0290BC21" w14:textId="77777777" w:rsidR="00A61A83" w:rsidRDefault="00A61A83" w:rsidP="00A61A83">
      <w:pPr>
        <w:pStyle w:val="Code"/>
      </w:pPr>
      <w:r>
        <w:t>}</w:t>
      </w:r>
    </w:p>
    <w:p w14:paraId="058DF810" w14:textId="77777777" w:rsidR="00A61A83" w:rsidRDefault="00A61A83" w:rsidP="00A61A83">
      <w:pPr>
        <w:pStyle w:val="Code"/>
      </w:pPr>
    </w:p>
    <w:p w14:paraId="32722886" w14:textId="77777777" w:rsidR="00A61A83" w:rsidRDefault="00A61A83" w:rsidP="00A61A83">
      <w:pPr>
        <w:pStyle w:val="Code"/>
      </w:pPr>
      <w:proofErr w:type="spellStart"/>
      <w:r>
        <w:t>MMEIdentifierAssociation</w:t>
      </w:r>
      <w:proofErr w:type="spellEnd"/>
      <w:r>
        <w:t xml:space="preserve"> ::= SEQUENCE</w:t>
      </w:r>
    </w:p>
    <w:p w14:paraId="60897BAE" w14:textId="77777777" w:rsidR="00A61A83" w:rsidRDefault="00A61A83" w:rsidP="00A61A83">
      <w:pPr>
        <w:pStyle w:val="Code"/>
      </w:pPr>
      <w:r>
        <w:t>{</w:t>
      </w:r>
    </w:p>
    <w:p w14:paraId="155A99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4FAFE5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[2] IMEI OPTIONAL,</w:t>
      </w:r>
    </w:p>
    <w:p w14:paraId="2A02E57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[3] MSISDN OPTIONAL,</w:t>
      </w:r>
    </w:p>
    <w:p w14:paraId="4C29DA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[4] GUTI,</w:t>
      </w:r>
    </w:p>
    <w:p w14:paraId="7CBF8D22" w14:textId="77777777" w:rsidR="00A61A83" w:rsidRDefault="00A61A83" w:rsidP="00A61A83">
      <w:pPr>
        <w:pStyle w:val="Code"/>
      </w:pPr>
      <w:r>
        <w:t xml:space="preserve">    location    [5] Location,</w:t>
      </w:r>
    </w:p>
    <w:p w14:paraId="5B963A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tAIList</w:t>
      </w:r>
      <w:proofErr w:type="spellEnd"/>
      <w:r>
        <w:t xml:space="preserve">     [6] </w:t>
      </w:r>
      <w:proofErr w:type="spellStart"/>
      <w:r>
        <w:t>TAIList</w:t>
      </w:r>
      <w:proofErr w:type="spellEnd"/>
      <w:r>
        <w:t xml:space="preserve"> OPTIONAL</w:t>
      </w:r>
    </w:p>
    <w:p w14:paraId="2D510DF6" w14:textId="77777777" w:rsidR="00A61A83" w:rsidRDefault="00A61A83" w:rsidP="00A61A83">
      <w:pPr>
        <w:pStyle w:val="Code"/>
      </w:pPr>
      <w:r>
        <w:t>}</w:t>
      </w:r>
    </w:p>
    <w:p w14:paraId="19916EEF" w14:textId="77777777" w:rsidR="00A61A83" w:rsidRDefault="00A61A83" w:rsidP="00A61A83">
      <w:pPr>
        <w:pStyle w:val="Code"/>
      </w:pPr>
    </w:p>
    <w:p w14:paraId="7B59951F" w14:textId="77777777" w:rsidR="00A61A83" w:rsidRDefault="00A61A83" w:rsidP="00A61A83">
      <w:pPr>
        <w:pStyle w:val="CodeHeader"/>
      </w:pPr>
      <w:r>
        <w:t>-- =================================</w:t>
      </w:r>
    </w:p>
    <w:p w14:paraId="36BABF59" w14:textId="77777777" w:rsidR="00A61A83" w:rsidRDefault="00A61A83" w:rsidP="00A61A83">
      <w:pPr>
        <w:pStyle w:val="CodeHeader"/>
      </w:pPr>
      <w:r>
        <w:t>-- Identifier Association parameters</w:t>
      </w:r>
    </w:p>
    <w:p w14:paraId="354B8130" w14:textId="77777777" w:rsidR="00A61A83" w:rsidRDefault="00A61A83" w:rsidP="00A61A83">
      <w:pPr>
        <w:pStyle w:val="Code"/>
      </w:pPr>
      <w:r>
        <w:t>-- =================================</w:t>
      </w:r>
    </w:p>
    <w:p w14:paraId="2CA7EFB2" w14:textId="77777777" w:rsidR="00A61A83" w:rsidRDefault="00A61A83" w:rsidP="00A61A83">
      <w:pPr>
        <w:pStyle w:val="Code"/>
      </w:pPr>
    </w:p>
    <w:p w14:paraId="41A350A9" w14:textId="77777777" w:rsidR="00A61A83" w:rsidRDefault="00A61A83" w:rsidP="00A61A83">
      <w:pPr>
        <w:pStyle w:val="Code"/>
      </w:pPr>
    </w:p>
    <w:p w14:paraId="315A4ACC" w14:textId="77777777" w:rsidR="00A61A83" w:rsidRDefault="00A61A83" w:rsidP="00A61A83">
      <w:pPr>
        <w:pStyle w:val="Code"/>
      </w:pPr>
      <w:proofErr w:type="spellStart"/>
      <w:r>
        <w:t>MMEGroupID</w:t>
      </w:r>
      <w:proofErr w:type="spellEnd"/>
      <w:r>
        <w:t xml:space="preserve"> ::= OCTET STRING (SIZE(2))</w:t>
      </w:r>
    </w:p>
    <w:p w14:paraId="6FF4410F" w14:textId="77777777" w:rsidR="00A61A83" w:rsidRDefault="00A61A83" w:rsidP="00A61A83">
      <w:pPr>
        <w:pStyle w:val="Code"/>
      </w:pPr>
    </w:p>
    <w:p w14:paraId="0870CB32" w14:textId="77777777" w:rsidR="00A61A83" w:rsidRDefault="00A61A83" w:rsidP="00A61A83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6A30029F" w14:textId="77777777" w:rsidR="00A61A83" w:rsidRDefault="00A61A83" w:rsidP="00A61A83">
      <w:pPr>
        <w:pStyle w:val="Code"/>
      </w:pPr>
    </w:p>
    <w:p w14:paraId="4EE17636" w14:textId="77777777" w:rsidR="00A61A83" w:rsidRDefault="00A61A83" w:rsidP="00A61A83">
      <w:pPr>
        <w:pStyle w:val="Code"/>
      </w:pPr>
      <w:r>
        <w:t>TMSI ::= OCTET STRING (SIZE(4))</w:t>
      </w:r>
    </w:p>
    <w:p w14:paraId="3A80D766" w14:textId="77777777" w:rsidR="00A61A83" w:rsidRDefault="00A61A83" w:rsidP="00A61A83">
      <w:pPr>
        <w:pStyle w:val="Code"/>
      </w:pPr>
    </w:p>
    <w:p w14:paraId="7BD43F77" w14:textId="77777777" w:rsidR="00A61A83" w:rsidRDefault="00A61A83" w:rsidP="00A61A83">
      <w:pPr>
        <w:pStyle w:val="CodeHeader"/>
      </w:pPr>
      <w:r>
        <w:t>-- ===================</w:t>
      </w:r>
    </w:p>
    <w:p w14:paraId="1893A926" w14:textId="77777777" w:rsidR="00A61A83" w:rsidRDefault="00A61A83" w:rsidP="00A61A83">
      <w:pPr>
        <w:pStyle w:val="CodeHeader"/>
      </w:pPr>
      <w:r>
        <w:t>-- EPS MME definitions</w:t>
      </w:r>
    </w:p>
    <w:p w14:paraId="73CCE673" w14:textId="77777777" w:rsidR="00A61A83" w:rsidRDefault="00A61A83" w:rsidP="00A61A83">
      <w:pPr>
        <w:pStyle w:val="Code"/>
      </w:pPr>
      <w:r>
        <w:t>-- ===================</w:t>
      </w:r>
    </w:p>
    <w:p w14:paraId="16B1CD34" w14:textId="77777777" w:rsidR="00A61A83" w:rsidRDefault="00A61A83" w:rsidP="00A61A83">
      <w:pPr>
        <w:pStyle w:val="Code"/>
      </w:pPr>
    </w:p>
    <w:p w14:paraId="3E1A0E72" w14:textId="77777777" w:rsidR="00A61A83" w:rsidRDefault="00A61A83" w:rsidP="00A61A83">
      <w:pPr>
        <w:pStyle w:val="Code"/>
      </w:pPr>
      <w:proofErr w:type="spellStart"/>
      <w:r>
        <w:t>MMEAttach</w:t>
      </w:r>
      <w:proofErr w:type="spellEnd"/>
      <w:r>
        <w:t xml:space="preserve"> ::= SEQUENCE</w:t>
      </w:r>
    </w:p>
    <w:p w14:paraId="08A8FAFE" w14:textId="77777777" w:rsidR="00A61A83" w:rsidRDefault="00A61A83" w:rsidP="00A61A83">
      <w:pPr>
        <w:pStyle w:val="Code"/>
      </w:pPr>
      <w:r>
        <w:t>{</w:t>
      </w:r>
    </w:p>
    <w:p w14:paraId="55B192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[1] </w:t>
      </w:r>
      <w:proofErr w:type="spellStart"/>
      <w:r>
        <w:t>EPSAttachType</w:t>
      </w:r>
      <w:proofErr w:type="spellEnd"/>
      <w:r>
        <w:t>,</w:t>
      </w:r>
    </w:p>
    <w:p w14:paraId="183AFEE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[2] </w:t>
      </w:r>
      <w:proofErr w:type="spellStart"/>
      <w:r>
        <w:t>EPSAttachResult</w:t>
      </w:r>
      <w:proofErr w:type="spellEnd"/>
      <w:r>
        <w:t>,</w:t>
      </w:r>
    </w:p>
    <w:p w14:paraId="2A5132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[3] IMSI,</w:t>
      </w:r>
    </w:p>
    <w:p w14:paraId="07FB7E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[4] IMEI OPTIONAL,</w:t>
      </w:r>
    </w:p>
    <w:p w14:paraId="5625BF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[5] MSISDN OPTIONAL,</w:t>
      </w:r>
    </w:p>
    <w:p w14:paraId="014386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[6] GUTI OPTIONAL,</w:t>
      </w:r>
    </w:p>
    <w:p w14:paraId="16892047" w14:textId="77777777" w:rsidR="00A61A83" w:rsidRDefault="00A61A83" w:rsidP="00A61A83">
      <w:pPr>
        <w:pStyle w:val="Code"/>
      </w:pPr>
      <w:r>
        <w:t xml:space="preserve">    location         [7] Location OPTIONAL,</w:t>
      </w:r>
    </w:p>
    <w:p w14:paraId="25A7F0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[8] </w:t>
      </w:r>
      <w:proofErr w:type="spellStart"/>
      <w:r>
        <w:t>TAIList</w:t>
      </w:r>
      <w:proofErr w:type="spellEnd"/>
      <w:r>
        <w:t xml:space="preserve"> OPTIONAL,</w:t>
      </w:r>
    </w:p>
    <w:p w14:paraId="36AF1BC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[9] </w:t>
      </w:r>
      <w:proofErr w:type="spellStart"/>
      <w:r>
        <w:t>EPSSMSServiceStatus</w:t>
      </w:r>
      <w:proofErr w:type="spellEnd"/>
      <w:r>
        <w:t xml:space="preserve"> OPTIONAL,</w:t>
      </w:r>
    </w:p>
    <w:p w14:paraId="76C9BF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[10] GUTI OPTIONAL,</w:t>
      </w:r>
    </w:p>
    <w:p w14:paraId="34D01276" w14:textId="77777777" w:rsidR="00A61A83" w:rsidRDefault="00A61A83" w:rsidP="00A61A83">
      <w:pPr>
        <w:pStyle w:val="Code"/>
      </w:pPr>
      <w:r>
        <w:t xml:space="preserve">    eMM5GRegStatus   [11] EMM5GMMStatus OPTIONAL</w:t>
      </w:r>
    </w:p>
    <w:p w14:paraId="2D60FD6E" w14:textId="77777777" w:rsidR="00A61A83" w:rsidRDefault="00A61A83" w:rsidP="00A61A83">
      <w:pPr>
        <w:pStyle w:val="Code"/>
      </w:pPr>
      <w:r>
        <w:t>}</w:t>
      </w:r>
    </w:p>
    <w:p w14:paraId="7CE72027" w14:textId="77777777" w:rsidR="00A61A83" w:rsidRDefault="00A61A83" w:rsidP="00A61A83">
      <w:pPr>
        <w:pStyle w:val="Code"/>
      </w:pPr>
    </w:p>
    <w:p w14:paraId="49C9650A" w14:textId="77777777" w:rsidR="00A61A83" w:rsidRDefault="00A61A83" w:rsidP="00A61A83">
      <w:pPr>
        <w:pStyle w:val="Code"/>
      </w:pPr>
      <w:proofErr w:type="spellStart"/>
      <w:r>
        <w:t>MMEDetach</w:t>
      </w:r>
      <w:proofErr w:type="spellEnd"/>
      <w:r>
        <w:t xml:space="preserve"> ::= SEQUENCE</w:t>
      </w:r>
    </w:p>
    <w:p w14:paraId="4E3607A0" w14:textId="77777777" w:rsidR="00A61A83" w:rsidRDefault="00A61A83" w:rsidP="00A61A83">
      <w:pPr>
        <w:pStyle w:val="Code"/>
      </w:pPr>
      <w:r>
        <w:t>{</w:t>
      </w:r>
    </w:p>
    <w:p w14:paraId="09CF5A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   [1] </w:t>
      </w:r>
      <w:proofErr w:type="spellStart"/>
      <w:r>
        <w:t>MMEDirection</w:t>
      </w:r>
      <w:proofErr w:type="spellEnd"/>
      <w:r>
        <w:t>,</w:t>
      </w:r>
    </w:p>
    <w:p w14:paraId="72D163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   [2] </w:t>
      </w:r>
      <w:proofErr w:type="spellStart"/>
      <w:r>
        <w:t>EPSDetachType</w:t>
      </w:r>
      <w:proofErr w:type="spellEnd"/>
      <w:r>
        <w:t>,</w:t>
      </w:r>
    </w:p>
    <w:p w14:paraId="65D110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206992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0D2A54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2BF1AB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715F55A8" w14:textId="77777777" w:rsidR="00A61A83" w:rsidRDefault="00A61A83" w:rsidP="00A61A83">
      <w:pPr>
        <w:pStyle w:val="Code"/>
      </w:pPr>
      <w:r>
        <w:t xml:space="preserve">    cause              [7] </w:t>
      </w:r>
      <w:proofErr w:type="spellStart"/>
      <w:r>
        <w:t>EMMCause</w:t>
      </w:r>
      <w:proofErr w:type="spellEnd"/>
      <w:r>
        <w:t xml:space="preserve"> OPTIONAL,</w:t>
      </w:r>
    </w:p>
    <w:p w14:paraId="716604F1" w14:textId="77777777" w:rsidR="00A61A83" w:rsidRDefault="00A61A83" w:rsidP="00A61A83">
      <w:pPr>
        <w:pStyle w:val="Code"/>
      </w:pPr>
      <w:r>
        <w:t xml:space="preserve">    location           [8] Location OPTIONAL,</w:t>
      </w:r>
    </w:p>
    <w:p w14:paraId="71D875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18239B7D" w14:textId="77777777" w:rsidR="00A61A83" w:rsidRDefault="00A61A83" w:rsidP="00A61A83">
      <w:pPr>
        <w:pStyle w:val="Code"/>
      </w:pPr>
      <w:r>
        <w:t>}</w:t>
      </w:r>
    </w:p>
    <w:p w14:paraId="2910D378" w14:textId="77777777" w:rsidR="00A61A83" w:rsidRDefault="00A61A83" w:rsidP="00A61A83">
      <w:pPr>
        <w:pStyle w:val="Code"/>
      </w:pPr>
    </w:p>
    <w:p w14:paraId="058D59E5" w14:textId="77777777" w:rsidR="00A61A83" w:rsidRDefault="00A61A83" w:rsidP="00A61A83">
      <w:pPr>
        <w:pStyle w:val="Code"/>
      </w:pPr>
      <w:proofErr w:type="spellStart"/>
      <w:r>
        <w:t>MMELocationUpdate</w:t>
      </w:r>
      <w:proofErr w:type="spellEnd"/>
      <w:r>
        <w:t xml:space="preserve"> ::= SEQUENCE</w:t>
      </w:r>
    </w:p>
    <w:p w14:paraId="1ABE5B9E" w14:textId="77777777" w:rsidR="00A61A83" w:rsidRDefault="00A61A83" w:rsidP="00A61A83">
      <w:pPr>
        <w:pStyle w:val="Code"/>
      </w:pPr>
      <w:r>
        <w:t>{</w:t>
      </w:r>
    </w:p>
    <w:p w14:paraId="13CD83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[1] IMSI,</w:t>
      </w:r>
    </w:p>
    <w:p w14:paraId="4E37F4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[2] IMEI OPTIONAL,</w:t>
      </w:r>
    </w:p>
    <w:p w14:paraId="53A3B9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[3] MSISDN OPTIONAL,</w:t>
      </w:r>
    </w:p>
    <w:p w14:paraId="4B052F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[4] GUTI OPTIONAL,</w:t>
      </w:r>
    </w:p>
    <w:p w14:paraId="210B57E2" w14:textId="77777777" w:rsidR="00A61A83" w:rsidRDefault="00A61A83" w:rsidP="00A61A83">
      <w:pPr>
        <w:pStyle w:val="Code"/>
      </w:pPr>
      <w:r>
        <w:t xml:space="preserve">    location         [5] Location OPTIONAL,</w:t>
      </w:r>
    </w:p>
    <w:p w14:paraId="4B373DF6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oldGUTI</w:t>
      </w:r>
      <w:proofErr w:type="spellEnd"/>
      <w:r>
        <w:t xml:space="preserve">          [6] GUTI OPTIONAL,</w:t>
      </w:r>
    </w:p>
    <w:p w14:paraId="2150DD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364BC7B6" w14:textId="77777777" w:rsidR="00A61A83" w:rsidRDefault="00A61A83" w:rsidP="00A61A83">
      <w:pPr>
        <w:pStyle w:val="Code"/>
      </w:pPr>
      <w:r>
        <w:t>}</w:t>
      </w:r>
    </w:p>
    <w:p w14:paraId="14396989" w14:textId="77777777" w:rsidR="00A61A83" w:rsidRDefault="00A61A83" w:rsidP="00A61A83">
      <w:pPr>
        <w:pStyle w:val="Code"/>
      </w:pPr>
    </w:p>
    <w:p w14:paraId="79926D21" w14:textId="77777777" w:rsidR="00A61A83" w:rsidRDefault="00A61A83" w:rsidP="00A61A83">
      <w:pPr>
        <w:pStyle w:val="Code"/>
      </w:pPr>
      <w:proofErr w:type="spellStart"/>
      <w:r>
        <w:t>MMEStartOfInterceptionWithEPSAttachedUE</w:t>
      </w:r>
      <w:proofErr w:type="spellEnd"/>
      <w:r>
        <w:t xml:space="preserve"> ::= SEQUENCE</w:t>
      </w:r>
    </w:p>
    <w:p w14:paraId="01718C52" w14:textId="77777777" w:rsidR="00A61A83" w:rsidRDefault="00A61A83" w:rsidP="00A61A83">
      <w:pPr>
        <w:pStyle w:val="Code"/>
      </w:pPr>
      <w:r>
        <w:t>{</w:t>
      </w:r>
    </w:p>
    <w:p w14:paraId="7C20C6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  [1] </w:t>
      </w:r>
      <w:proofErr w:type="spellStart"/>
      <w:r>
        <w:t>EPSAttachType</w:t>
      </w:r>
      <w:proofErr w:type="spellEnd"/>
      <w:r>
        <w:t>,</w:t>
      </w:r>
    </w:p>
    <w:p w14:paraId="1072F7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  [2] </w:t>
      </w:r>
      <w:proofErr w:type="spellStart"/>
      <w:r>
        <w:t>EPSAttachResult</w:t>
      </w:r>
      <w:proofErr w:type="spellEnd"/>
      <w:r>
        <w:t>,</w:t>
      </w:r>
    </w:p>
    <w:p w14:paraId="258BCD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7F6793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439B1A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306277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4C8DC847" w14:textId="77777777" w:rsidR="00A61A83" w:rsidRDefault="00A61A83" w:rsidP="00A61A83">
      <w:pPr>
        <w:pStyle w:val="Code"/>
      </w:pPr>
      <w:r>
        <w:t xml:space="preserve">    location           [7] Location OPTIONAL,</w:t>
      </w:r>
    </w:p>
    <w:p w14:paraId="764920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  [9] </w:t>
      </w:r>
      <w:proofErr w:type="spellStart"/>
      <w:r>
        <w:t>TAIList</w:t>
      </w:r>
      <w:proofErr w:type="spellEnd"/>
      <w:r>
        <w:t xml:space="preserve"> OPTIONAL,</w:t>
      </w:r>
    </w:p>
    <w:p w14:paraId="6E7212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  [10] </w:t>
      </w:r>
      <w:proofErr w:type="spellStart"/>
      <w:r>
        <w:t>EPSSMSServiceStatus</w:t>
      </w:r>
      <w:proofErr w:type="spellEnd"/>
      <w:r>
        <w:t xml:space="preserve"> OPTIONAL,</w:t>
      </w:r>
    </w:p>
    <w:p w14:paraId="293592A8" w14:textId="77777777" w:rsidR="00A61A83" w:rsidRDefault="00A61A83" w:rsidP="00A61A83">
      <w:pPr>
        <w:pStyle w:val="Code"/>
      </w:pPr>
      <w:r>
        <w:t xml:space="preserve">    eMM5GRegStatus     [12] EMM5GMMStatus OPTIONAL</w:t>
      </w:r>
    </w:p>
    <w:p w14:paraId="0747F9CC" w14:textId="77777777" w:rsidR="00A61A83" w:rsidRDefault="00A61A83" w:rsidP="00A61A83">
      <w:pPr>
        <w:pStyle w:val="Code"/>
      </w:pPr>
      <w:r>
        <w:t>}</w:t>
      </w:r>
    </w:p>
    <w:p w14:paraId="6F46B483" w14:textId="77777777" w:rsidR="00A61A83" w:rsidRDefault="00A61A83" w:rsidP="00A61A83">
      <w:pPr>
        <w:pStyle w:val="Code"/>
      </w:pPr>
    </w:p>
    <w:p w14:paraId="068808A5" w14:textId="77777777" w:rsidR="00A61A83" w:rsidRDefault="00A61A83" w:rsidP="00A61A83">
      <w:pPr>
        <w:pStyle w:val="Code"/>
      </w:pPr>
      <w:proofErr w:type="spellStart"/>
      <w:r>
        <w:t>MMEUnsuccessfulProcedure</w:t>
      </w:r>
      <w:proofErr w:type="spellEnd"/>
      <w:r>
        <w:t xml:space="preserve"> ::= SEQUENCE</w:t>
      </w:r>
    </w:p>
    <w:p w14:paraId="2BC04994" w14:textId="77777777" w:rsidR="00A61A83" w:rsidRDefault="00A61A83" w:rsidP="00A61A83">
      <w:pPr>
        <w:pStyle w:val="Code"/>
      </w:pPr>
      <w:r>
        <w:t>{</w:t>
      </w:r>
    </w:p>
    <w:p w14:paraId="0AD38FF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7147422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[2] </w:t>
      </w:r>
      <w:proofErr w:type="spellStart"/>
      <w:r>
        <w:t>MMEFailureCause</w:t>
      </w:r>
      <w:proofErr w:type="spellEnd"/>
      <w:r>
        <w:t>,</w:t>
      </w:r>
    </w:p>
    <w:p w14:paraId="55C1FE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[3] IMSI OPTIONAL,</w:t>
      </w:r>
    </w:p>
    <w:p w14:paraId="0E532B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 OPTIONAL,</w:t>
      </w:r>
    </w:p>
    <w:p w14:paraId="27C8119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[5] MSISDN OPTIONAL,</w:t>
      </w:r>
    </w:p>
    <w:p w14:paraId="41578B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[6] GUTI OPTIONAL,</w:t>
      </w:r>
    </w:p>
    <w:p w14:paraId="567F1ABD" w14:textId="77777777" w:rsidR="00A61A83" w:rsidRDefault="00A61A83" w:rsidP="00A61A83">
      <w:pPr>
        <w:pStyle w:val="Code"/>
      </w:pPr>
      <w:r>
        <w:t xml:space="preserve">    location            [7] Location OPTIONAL</w:t>
      </w:r>
    </w:p>
    <w:p w14:paraId="65319F65" w14:textId="77777777" w:rsidR="00A61A83" w:rsidRDefault="00A61A83" w:rsidP="00A61A83">
      <w:pPr>
        <w:pStyle w:val="Code"/>
      </w:pPr>
      <w:r>
        <w:t>}</w:t>
      </w:r>
    </w:p>
    <w:p w14:paraId="3BBCE49F" w14:textId="77777777" w:rsidR="00A61A83" w:rsidRDefault="00A61A83" w:rsidP="00A61A83">
      <w:pPr>
        <w:pStyle w:val="Code"/>
      </w:pPr>
    </w:p>
    <w:p w14:paraId="589B7610" w14:textId="77777777" w:rsidR="00A61A83" w:rsidRDefault="00A61A83" w:rsidP="00A61A83">
      <w:pPr>
        <w:pStyle w:val="Code"/>
      </w:pPr>
      <w:r>
        <w:t>-- See clause 6.3.2.2.8 for details of this structure</w:t>
      </w:r>
    </w:p>
    <w:p w14:paraId="5F0D1688" w14:textId="77777777" w:rsidR="00A61A83" w:rsidRDefault="00A61A83" w:rsidP="00A61A83">
      <w:pPr>
        <w:pStyle w:val="Code"/>
      </w:pPr>
      <w:proofErr w:type="spellStart"/>
      <w:r>
        <w:t>MMEPositioningInfoTransfer</w:t>
      </w:r>
      <w:proofErr w:type="spellEnd"/>
      <w:r>
        <w:t xml:space="preserve"> ::= SEQUENCE</w:t>
      </w:r>
    </w:p>
    <w:p w14:paraId="14264DA1" w14:textId="77777777" w:rsidR="00A61A83" w:rsidRDefault="00A61A83" w:rsidP="00A61A83">
      <w:pPr>
        <w:pStyle w:val="Code"/>
      </w:pPr>
      <w:r>
        <w:t>{</w:t>
      </w:r>
    </w:p>
    <w:p w14:paraId="1C7CD4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[1] IMSI,</w:t>
      </w:r>
    </w:p>
    <w:p w14:paraId="7BEC84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[2] IMEI OPTIONAL,</w:t>
      </w:r>
    </w:p>
    <w:p w14:paraId="3BA7C8F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[3] MSISDN OPTIONAL,</w:t>
      </w:r>
    </w:p>
    <w:p w14:paraId="2ED638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[4] GUTI OPTIONAL,</w:t>
      </w:r>
    </w:p>
    <w:p w14:paraId="6B424E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   [5] OCTET STRING OPTIONAL,</w:t>
      </w:r>
    </w:p>
    <w:p w14:paraId="69D8F9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[6] OCTET STRING OPTIONAL,</w:t>
      </w:r>
    </w:p>
    <w:p w14:paraId="43E50B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(SIZE(4))</w:t>
      </w:r>
    </w:p>
    <w:p w14:paraId="44FFF5ED" w14:textId="77777777" w:rsidR="00A61A83" w:rsidRDefault="00A61A83" w:rsidP="00A61A83">
      <w:pPr>
        <w:pStyle w:val="Code"/>
      </w:pPr>
      <w:r>
        <w:t>}</w:t>
      </w:r>
    </w:p>
    <w:p w14:paraId="2A8A5BA4" w14:textId="77777777" w:rsidR="00A61A83" w:rsidRDefault="00A61A83" w:rsidP="00A61A83">
      <w:pPr>
        <w:pStyle w:val="Code"/>
      </w:pPr>
    </w:p>
    <w:p w14:paraId="18EA748D" w14:textId="77777777" w:rsidR="00A61A83" w:rsidRDefault="00A61A83" w:rsidP="00A61A83">
      <w:pPr>
        <w:pStyle w:val="CodeHeader"/>
      </w:pPr>
      <w:r>
        <w:t>-- ==================</w:t>
      </w:r>
    </w:p>
    <w:p w14:paraId="7586141F" w14:textId="77777777" w:rsidR="00A61A83" w:rsidRDefault="00A61A83" w:rsidP="00A61A83">
      <w:pPr>
        <w:pStyle w:val="CodeHeader"/>
      </w:pPr>
      <w:r>
        <w:t>-- EPS MME parameters</w:t>
      </w:r>
    </w:p>
    <w:p w14:paraId="33BECD5E" w14:textId="77777777" w:rsidR="00A61A83" w:rsidRDefault="00A61A83" w:rsidP="00A61A83">
      <w:pPr>
        <w:pStyle w:val="Code"/>
      </w:pPr>
      <w:r>
        <w:t>-- ==================</w:t>
      </w:r>
    </w:p>
    <w:p w14:paraId="39D95C66" w14:textId="77777777" w:rsidR="00A61A83" w:rsidRDefault="00A61A83" w:rsidP="00A61A83">
      <w:pPr>
        <w:pStyle w:val="Code"/>
      </w:pPr>
    </w:p>
    <w:p w14:paraId="62BA994F" w14:textId="77777777" w:rsidR="00A61A83" w:rsidRDefault="00A61A83" w:rsidP="00A61A83">
      <w:pPr>
        <w:pStyle w:val="Code"/>
      </w:pPr>
      <w:proofErr w:type="spellStart"/>
      <w:r>
        <w:t>EMMCause</w:t>
      </w:r>
      <w:proofErr w:type="spellEnd"/>
      <w:r>
        <w:t xml:space="preserve"> ::= INTEGER (0..255)</w:t>
      </w:r>
    </w:p>
    <w:p w14:paraId="2B9846E3" w14:textId="77777777" w:rsidR="00A61A83" w:rsidRDefault="00A61A83" w:rsidP="00A61A83">
      <w:pPr>
        <w:pStyle w:val="Code"/>
      </w:pPr>
    </w:p>
    <w:p w14:paraId="0BE44E7B" w14:textId="77777777" w:rsidR="00A61A83" w:rsidRDefault="00A61A83" w:rsidP="00A61A83">
      <w:pPr>
        <w:pStyle w:val="Code"/>
      </w:pPr>
      <w:proofErr w:type="spellStart"/>
      <w:r>
        <w:t>ESMCause</w:t>
      </w:r>
      <w:proofErr w:type="spellEnd"/>
      <w:r>
        <w:t xml:space="preserve"> ::= INTEGER (0..255)</w:t>
      </w:r>
    </w:p>
    <w:p w14:paraId="50A37A42" w14:textId="77777777" w:rsidR="00A61A83" w:rsidRDefault="00A61A83" w:rsidP="00A61A83">
      <w:pPr>
        <w:pStyle w:val="Code"/>
      </w:pPr>
    </w:p>
    <w:p w14:paraId="2A960AF2" w14:textId="77777777" w:rsidR="00A61A83" w:rsidRDefault="00A61A83" w:rsidP="00A61A83">
      <w:pPr>
        <w:pStyle w:val="Code"/>
      </w:pPr>
      <w:proofErr w:type="spellStart"/>
      <w:r>
        <w:t>EPSAttachType</w:t>
      </w:r>
      <w:proofErr w:type="spellEnd"/>
      <w:r>
        <w:t xml:space="preserve"> ::= ENUMERATED</w:t>
      </w:r>
    </w:p>
    <w:p w14:paraId="592EBF01" w14:textId="77777777" w:rsidR="00A61A83" w:rsidRDefault="00A61A83" w:rsidP="00A61A83">
      <w:pPr>
        <w:pStyle w:val="Code"/>
      </w:pPr>
      <w:r>
        <w:t>{</w:t>
      </w:r>
    </w:p>
    <w:p w14:paraId="716262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ePSAttach</w:t>
      </w:r>
      <w:proofErr w:type="spellEnd"/>
      <w:r>
        <w:t>(1),</w:t>
      </w:r>
    </w:p>
    <w:p w14:paraId="665975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combinedEPSIMSIAttach</w:t>
      </w:r>
      <w:proofErr w:type="spellEnd"/>
      <w:r>
        <w:t>(2),</w:t>
      </w:r>
    </w:p>
    <w:p w14:paraId="10FDA06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ePSRLOSAttach</w:t>
      </w:r>
      <w:proofErr w:type="spellEnd"/>
      <w:r>
        <w:t>(3),</w:t>
      </w:r>
    </w:p>
    <w:p w14:paraId="6CFFF8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ePSEmergencyAttach</w:t>
      </w:r>
      <w:proofErr w:type="spellEnd"/>
      <w:r>
        <w:t>(4),</w:t>
      </w:r>
    </w:p>
    <w:p w14:paraId="32EB0382" w14:textId="77777777" w:rsidR="00A61A83" w:rsidRDefault="00A61A83" w:rsidP="00A61A83">
      <w:pPr>
        <w:pStyle w:val="Code"/>
      </w:pPr>
      <w:r>
        <w:t xml:space="preserve">    reserved(5)</w:t>
      </w:r>
    </w:p>
    <w:p w14:paraId="7CF260D3" w14:textId="77777777" w:rsidR="00A61A83" w:rsidRDefault="00A61A83" w:rsidP="00A61A83">
      <w:pPr>
        <w:pStyle w:val="Code"/>
      </w:pPr>
      <w:r>
        <w:t>}</w:t>
      </w:r>
    </w:p>
    <w:p w14:paraId="79796D3E" w14:textId="77777777" w:rsidR="00A61A83" w:rsidRDefault="00A61A83" w:rsidP="00A61A83">
      <w:pPr>
        <w:pStyle w:val="Code"/>
      </w:pPr>
    </w:p>
    <w:p w14:paraId="4260E79F" w14:textId="77777777" w:rsidR="00A61A83" w:rsidRDefault="00A61A83" w:rsidP="00A61A83">
      <w:pPr>
        <w:pStyle w:val="Code"/>
      </w:pPr>
      <w:proofErr w:type="spellStart"/>
      <w:r>
        <w:t>EPSAttachResult</w:t>
      </w:r>
      <w:proofErr w:type="spellEnd"/>
      <w:r>
        <w:t xml:space="preserve"> ::= ENUMERATED</w:t>
      </w:r>
    </w:p>
    <w:p w14:paraId="1AA2A198" w14:textId="77777777" w:rsidR="00A61A83" w:rsidRDefault="00A61A83" w:rsidP="00A61A83">
      <w:pPr>
        <w:pStyle w:val="Code"/>
      </w:pPr>
      <w:r>
        <w:t>{</w:t>
      </w:r>
    </w:p>
    <w:p w14:paraId="6C1E0E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ePSOnly</w:t>
      </w:r>
      <w:proofErr w:type="spellEnd"/>
      <w:r>
        <w:t>(1),</w:t>
      </w:r>
    </w:p>
    <w:p w14:paraId="580FB2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combinedEPSIMSI</w:t>
      </w:r>
      <w:proofErr w:type="spellEnd"/>
      <w:r>
        <w:t>(2)</w:t>
      </w:r>
    </w:p>
    <w:p w14:paraId="6D461F03" w14:textId="77777777" w:rsidR="00A61A83" w:rsidRDefault="00A61A83" w:rsidP="00A61A83">
      <w:pPr>
        <w:pStyle w:val="Code"/>
      </w:pPr>
      <w:r>
        <w:t>}</w:t>
      </w:r>
    </w:p>
    <w:p w14:paraId="3620AE93" w14:textId="77777777" w:rsidR="00A61A83" w:rsidRDefault="00A61A83" w:rsidP="00A61A83">
      <w:pPr>
        <w:pStyle w:val="Code"/>
      </w:pPr>
    </w:p>
    <w:p w14:paraId="1ED61A3E" w14:textId="77777777" w:rsidR="00A61A83" w:rsidRDefault="00A61A83" w:rsidP="00A61A83">
      <w:pPr>
        <w:pStyle w:val="Code"/>
      </w:pPr>
    </w:p>
    <w:p w14:paraId="16B97206" w14:textId="77777777" w:rsidR="00A61A83" w:rsidRDefault="00A61A83" w:rsidP="00A61A83">
      <w:pPr>
        <w:pStyle w:val="Code"/>
      </w:pPr>
      <w:proofErr w:type="spellStart"/>
      <w:r>
        <w:t>EPSDetachType</w:t>
      </w:r>
      <w:proofErr w:type="spellEnd"/>
      <w:r>
        <w:t xml:space="preserve"> ::= ENUMERATED</w:t>
      </w:r>
    </w:p>
    <w:p w14:paraId="63581E2E" w14:textId="77777777" w:rsidR="00A61A83" w:rsidRDefault="00A61A83" w:rsidP="00A61A83">
      <w:pPr>
        <w:pStyle w:val="Code"/>
      </w:pPr>
      <w:r>
        <w:t>{</w:t>
      </w:r>
    </w:p>
    <w:p w14:paraId="468AA7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ePSDetach</w:t>
      </w:r>
      <w:proofErr w:type="spellEnd"/>
      <w:r>
        <w:t>(1),</w:t>
      </w:r>
    </w:p>
    <w:p w14:paraId="5058E1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iMSIDetach</w:t>
      </w:r>
      <w:proofErr w:type="spellEnd"/>
      <w:r>
        <w:t>(2),</w:t>
      </w:r>
    </w:p>
    <w:p w14:paraId="7CBF75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combinedEPSIMSIDetach</w:t>
      </w:r>
      <w:proofErr w:type="spellEnd"/>
      <w:r>
        <w:t>(3),</w:t>
      </w:r>
    </w:p>
    <w:p w14:paraId="5811B3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reAttachRequired</w:t>
      </w:r>
      <w:proofErr w:type="spellEnd"/>
      <w:r>
        <w:t>(4),</w:t>
      </w:r>
    </w:p>
    <w:p w14:paraId="3A1F3C7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reAttachNotRequired</w:t>
      </w:r>
      <w:proofErr w:type="spellEnd"/>
      <w:r>
        <w:t>(5),</w:t>
      </w:r>
    </w:p>
    <w:p w14:paraId="5B607A33" w14:textId="77777777" w:rsidR="00A61A83" w:rsidRDefault="00A61A83" w:rsidP="00A61A83">
      <w:pPr>
        <w:pStyle w:val="Code"/>
      </w:pPr>
      <w:r>
        <w:t xml:space="preserve">    reserved(6)</w:t>
      </w:r>
    </w:p>
    <w:p w14:paraId="1F3CDADC" w14:textId="77777777" w:rsidR="00A61A83" w:rsidRDefault="00A61A83" w:rsidP="00A61A83">
      <w:pPr>
        <w:pStyle w:val="Code"/>
      </w:pPr>
      <w:r>
        <w:t>}</w:t>
      </w:r>
    </w:p>
    <w:p w14:paraId="7CA4E5B6" w14:textId="77777777" w:rsidR="00A61A83" w:rsidRDefault="00A61A83" w:rsidP="00A61A83">
      <w:pPr>
        <w:pStyle w:val="Code"/>
      </w:pPr>
    </w:p>
    <w:p w14:paraId="5D0D755F" w14:textId="77777777" w:rsidR="00A61A83" w:rsidRDefault="00A61A83" w:rsidP="00A61A83">
      <w:pPr>
        <w:pStyle w:val="Code"/>
      </w:pPr>
      <w:proofErr w:type="spellStart"/>
      <w:r>
        <w:t>EPSSMSServiceStatus</w:t>
      </w:r>
      <w:proofErr w:type="spellEnd"/>
      <w:r>
        <w:t xml:space="preserve"> ::= ENUMERATED</w:t>
      </w:r>
    </w:p>
    <w:p w14:paraId="685C99E5" w14:textId="77777777" w:rsidR="00A61A83" w:rsidRDefault="00A61A83" w:rsidP="00A61A83">
      <w:pPr>
        <w:pStyle w:val="Code"/>
      </w:pPr>
      <w:r>
        <w:t>{</w:t>
      </w:r>
    </w:p>
    <w:p w14:paraId="4388E4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sMSServicesNotAvailable</w:t>
      </w:r>
      <w:proofErr w:type="spellEnd"/>
      <w:r>
        <w:t>(1),</w:t>
      </w:r>
    </w:p>
    <w:p w14:paraId="75C4E4D1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sMSServicesNotAvailableInThisPLMN</w:t>
      </w:r>
      <w:proofErr w:type="spellEnd"/>
      <w:r>
        <w:t>(2),</w:t>
      </w:r>
    </w:p>
    <w:p w14:paraId="1D8B27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networkFailure</w:t>
      </w:r>
      <w:proofErr w:type="spellEnd"/>
      <w:r>
        <w:t>(3),</w:t>
      </w:r>
    </w:p>
    <w:p w14:paraId="7E6DAFDE" w14:textId="77777777" w:rsidR="00A61A83" w:rsidRDefault="00A61A83" w:rsidP="00A61A83">
      <w:pPr>
        <w:pStyle w:val="Code"/>
      </w:pPr>
      <w:r>
        <w:t xml:space="preserve">    congestion(4)</w:t>
      </w:r>
    </w:p>
    <w:p w14:paraId="5100CDE2" w14:textId="77777777" w:rsidR="00A61A83" w:rsidRDefault="00A61A83" w:rsidP="00A61A83">
      <w:pPr>
        <w:pStyle w:val="Code"/>
      </w:pPr>
      <w:r>
        <w:t>}</w:t>
      </w:r>
    </w:p>
    <w:p w14:paraId="26E74938" w14:textId="77777777" w:rsidR="00A61A83" w:rsidRDefault="00A61A83" w:rsidP="00A61A83">
      <w:pPr>
        <w:pStyle w:val="Code"/>
      </w:pPr>
    </w:p>
    <w:p w14:paraId="11F0B553" w14:textId="77777777" w:rsidR="00A61A83" w:rsidRDefault="00A61A83" w:rsidP="00A61A83">
      <w:pPr>
        <w:pStyle w:val="Code"/>
      </w:pPr>
      <w:proofErr w:type="spellStart"/>
      <w:r>
        <w:t>MMEDirection</w:t>
      </w:r>
      <w:proofErr w:type="spellEnd"/>
      <w:r>
        <w:t xml:space="preserve"> ::= ENUMERATED</w:t>
      </w:r>
    </w:p>
    <w:p w14:paraId="5A68EBAC" w14:textId="77777777" w:rsidR="00A61A83" w:rsidRDefault="00A61A83" w:rsidP="00A61A83">
      <w:pPr>
        <w:pStyle w:val="Code"/>
      </w:pPr>
      <w:r>
        <w:t>{</w:t>
      </w:r>
    </w:p>
    <w:p w14:paraId="0625FA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79F4CE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3F8FEDCE" w14:textId="77777777" w:rsidR="00A61A83" w:rsidRDefault="00A61A83" w:rsidP="00A61A83">
      <w:pPr>
        <w:pStyle w:val="Code"/>
      </w:pPr>
      <w:r>
        <w:t>}</w:t>
      </w:r>
    </w:p>
    <w:p w14:paraId="0FA2D1FA" w14:textId="77777777" w:rsidR="00A61A83" w:rsidRDefault="00A61A83" w:rsidP="00A61A83">
      <w:pPr>
        <w:pStyle w:val="Code"/>
      </w:pPr>
    </w:p>
    <w:p w14:paraId="745E2B00" w14:textId="77777777" w:rsidR="00A61A83" w:rsidRDefault="00A61A83" w:rsidP="00A61A83">
      <w:pPr>
        <w:pStyle w:val="Code"/>
      </w:pPr>
      <w:proofErr w:type="spellStart"/>
      <w:r>
        <w:t>MMEFailedProcedureType</w:t>
      </w:r>
      <w:proofErr w:type="spellEnd"/>
      <w:r>
        <w:t xml:space="preserve"> ::= ENUMERATED</w:t>
      </w:r>
    </w:p>
    <w:p w14:paraId="5BA48E44" w14:textId="77777777" w:rsidR="00A61A83" w:rsidRDefault="00A61A83" w:rsidP="00A61A83">
      <w:pPr>
        <w:pStyle w:val="Code"/>
      </w:pPr>
      <w:r>
        <w:t>{</w:t>
      </w:r>
    </w:p>
    <w:p w14:paraId="52F2BC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attachReject</w:t>
      </w:r>
      <w:proofErr w:type="spellEnd"/>
      <w:r>
        <w:t>(1),</w:t>
      </w:r>
    </w:p>
    <w:p w14:paraId="4544554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authenticationReject</w:t>
      </w:r>
      <w:proofErr w:type="spellEnd"/>
      <w:r>
        <w:t>(2),</w:t>
      </w:r>
    </w:p>
    <w:p w14:paraId="698893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securityModeReject</w:t>
      </w:r>
      <w:proofErr w:type="spellEnd"/>
      <w:r>
        <w:t>(3),</w:t>
      </w:r>
    </w:p>
    <w:p w14:paraId="379662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serviceReject</w:t>
      </w:r>
      <w:proofErr w:type="spellEnd"/>
      <w:r>
        <w:t>(4),</w:t>
      </w:r>
    </w:p>
    <w:p w14:paraId="1F5F4E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trackingAreaUpdateReject</w:t>
      </w:r>
      <w:proofErr w:type="spellEnd"/>
      <w:r>
        <w:t>(5),</w:t>
      </w:r>
    </w:p>
    <w:p w14:paraId="2659745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activateDedicatedEPSBearerContextReject</w:t>
      </w:r>
      <w:proofErr w:type="spellEnd"/>
      <w:r>
        <w:t>(6),</w:t>
      </w:r>
    </w:p>
    <w:p w14:paraId="50D0603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activateDefaultEPSBearerContextReject</w:t>
      </w:r>
      <w:proofErr w:type="spellEnd"/>
      <w:r>
        <w:t>(7),</w:t>
      </w:r>
    </w:p>
    <w:p w14:paraId="650792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bearerResourceAllocationReject</w:t>
      </w:r>
      <w:proofErr w:type="spellEnd"/>
      <w:r>
        <w:t>(8),</w:t>
      </w:r>
    </w:p>
    <w:p w14:paraId="6E9553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bearerResourceModificationReject</w:t>
      </w:r>
      <w:proofErr w:type="spellEnd"/>
      <w:r>
        <w:t>(9),</w:t>
      </w:r>
    </w:p>
    <w:p w14:paraId="71AE2C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modifyEPSBearerContectReject</w:t>
      </w:r>
      <w:proofErr w:type="spellEnd"/>
      <w:r>
        <w:t>(10),</w:t>
      </w:r>
    </w:p>
    <w:p w14:paraId="41E481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pDNConnectivityReject</w:t>
      </w:r>
      <w:proofErr w:type="spellEnd"/>
      <w:r>
        <w:t>(11),</w:t>
      </w:r>
    </w:p>
    <w:p w14:paraId="763C3A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pDNDisconnectReject</w:t>
      </w:r>
      <w:proofErr w:type="spellEnd"/>
      <w:r>
        <w:t>(12)</w:t>
      </w:r>
    </w:p>
    <w:p w14:paraId="7F9AE97F" w14:textId="77777777" w:rsidR="00A61A83" w:rsidRDefault="00A61A83" w:rsidP="00A61A83">
      <w:pPr>
        <w:pStyle w:val="Code"/>
      </w:pPr>
      <w:r>
        <w:t>}</w:t>
      </w:r>
    </w:p>
    <w:p w14:paraId="74FCB56E" w14:textId="77777777" w:rsidR="00A61A83" w:rsidRDefault="00A61A83" w:rsidP="00A61A83">
      <w:pPr>
        <w:pStyle w:val="Code"/>
      </w:pPr>
    </w:p>
    <w:p w14:paraId="1DC92663" w14:textId="77777777" w:rsidR="00A61A83" w:rsidRDefault="00A61A83" w:rsidP="00A61A83">
      <w:pPr>
        <w:pStyle w:val="Code"/>
      </w:pPr>
      <w:proofErr w:type="spellStart"/>
      <w:r>
        <w:t>MMEFailureCause</w:t>
      </w:r>
      <w:proofErr w:type="spellEnd"/>
      <w:r>
        <w:t xml:space="preserve"> ::= CHOICE</w:t>
      </w:r>
    </w:p>
    <w:p w14:paraId="48D26D52" w14:textId="77777777" w:rsidR="00A61A83" w:rsidRDefault="00A61A83" w:rsidP="00A61A83">
      <w:pPr>
        <w:pStyle w:val="Code"/>
      </w:pPr>
      <w:r>
        <w:t>{</w:t>
      </w:r>
    </w:p>
    <w:p w14:paraId="4BB8B5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082969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37C7B404" w14:textId="77777777" w:rsidR="00A61A83" w:rsidRDefault="00A61A83" w:rsidP="00A61A83">
      <w:pPr>
        <w:pStyle w:val="Code"/>
      </w:pPr>
      <w:r>
        <w:t>}</w:t>
      </w:r>
    </w:p>
    <w:p w14:paraId="0351D0B4" w14:textId="77777777" w:rsidR="00A61A83" w:rsidRDefault="00A61A83" w:rsidP="00A61A83">
      <w:pPr>
        <w:pStyle w:val="Code"/>
      </w:pPr>
    </w:p>
    <w:p w14:paraId="74C0354C" w14:textId="77777777" w:rsidR="00A61A83" w:rsidRDefault="00A61A83" w:rsidP="00A61A83">
      <w:pPr>
        <w:pStyle w:val="CodeHeader"/>
      </w:pPr>
      <w:r>
        <w:t>-- ===========================</w:t>
      </w:r>
    </w:p>
    <w:p w14:paraId="0CC98F63" w14:textId="77777777" w:rsidR="00A61A83" w:rsidRDefault="00A61A83" w:rsidP="00A61A83">
      <w:pPr>
        <w:pStyle w:val="CodeHeader"/>
      </w:pPr>
      <w:r>
        <w:t>-- LI Notification definitions</w:t>
      </w:r>
    </w:p>
    <w:p w14:paraId="2B8E8D3A" w14:textId="77777777" w:rsidR="00A61A83" w:rsidRDefault="00A61A83" w:rsidP="00A61A83">
      <w:pPr>
        <w:pStyle w:val="Code"/>
      </w:pPr>
      <w:r>
        <w:t>-- ===========================</w:t>
      </w:r>
    </w:p>
    <w:p w14:paraId="16CCAFC2" w14:textId="77777777" w:rsidR="00A61A83" w:rsidRDefault="00A61A83" w:rsidP="00A61A83">
      <w:pPr>
        <w:pStyle w:val="Code"/>
      </w:pPr>
    </w:p>
    <w:p w14:paraId="457F561B" w14:textId="77777777" w:rsidR="00A61A83" w:rsidRDefault="00A61A83" w:rsidP="00A61A83">
      <w:pPr>
        <w:pStyle w:val="Code"/>
      </w:pPr>
      <w:proofErr w:type="spellStart"/>
      <w:r>
        <w:t>LINotification</w:t>
      </w:r>
      <w:proofErr w:type="spellEnd"/>
      <w:r>
        <w:t xml:space="preserve"> ::= SEQUENCE</w:t>
      </w:r>
    </w:p>
    <w:p w14:paraId="41171F3A" w14:textId="77777777" w:rsidR="00A61A83" w:rsidRDefault="00A61A83" w:rsidP="00A61A83">
      <w:pPr>
        <w:pStyle w:val="Code"/>
      </w:pPr>
      <w:r>
        <w:t>{</w:t>
      </w:r>
    </w:p>
    <w:p w14:paraId="2F15D0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72F0B0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   [2] </w:t>
      </w:r>
      <w:proofErr w:type="spellStart"/>
      <w:r>
        <w:t>TargetIdentifier</w:t>
      </w:r>
      <w:proofErr w:type="spellEnd"/>
      <w:r>
        <w:t xml:space="preserve"> OPTIONAL,</w:t>
      </w:r>
    </w:p>
    <w:p w14:paraId="16B621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643E90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4F3B52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   [5] Timestamp OPTIONAL</w:t>
      </w:r>
    </w:p>
    <w:p w14:paraId="31C8843C" w14:textId="77777777" w:rsidR="00A61A83" w:rsidRDefault="00A61A83" w:rsidP="00A61A83">
      <w:pPr>
        <w:pStyle w:val="Code"/>
      </w:pPr>
      <w:r>
        <w:t>}</w:t>
      </w:r>
    </w:p>
    <w:p w14:paraId="7485C9C3" w14:textId="77777777" w:rsidR="00A61A83" w:rsidRDefault="00A61A83" w:rsidP="00A61A83">
      <w:pPr>
        <w:pStyle w:val="Code"/>
      </w:pPr>
    </w:p>
    <w:p w14:paraId="4B9A211F" w14:textId="77777777" w:rsidR="00A61A83" w:rsidRDefault="00A61A83" w:rsidP="00A61A83">
      <w:pPr>
        <w:pStyle w:val="CodeHeader"/>
      </w:pPr>
      <w:r>
        <w:t>-- ==========================</w:t>
      </w:r>
    </w:p>
    <w:p w14:paraId="72F56FA9" w14:textId="77777777" w:rsidR="00A61A83" w:rsidRDefault="00A61A83" w:rsidP="00A61A83">
      <w:pPr>
        <w:pStyle w:val="CodeHeader"/>
      </w:pPr>
      <w:r>
        <w:t>-- LI Notification parameters</w:t>
      </w:r>
    </w:p>
    <w:p w14:paraId="4CC99896" w14:textId="77777777" w:rsidR="00A61A83" w:rsidRDefault="00A61A83" w:rsidP="00A61A83">
      <w:pPr>
        <w:pStyle w:val="Code"/>
      </w:pPr>
      <w:r>
        <w:t>-- ==========================</w:t>
      </w:r>
    </w:p>
    <w:p w14:paraId="6CEF856F" w14:textId="77777777" w:rsidR="00A61A83" w:rsidRDefault="00A61A83" w:rsidP="00A61A83">
      <w:pPr>
        <w:pStyle w:val="Code"/>
      </w:pPr>
    </w:p>
    <w:p w14:paraId="3BDEF673" w14:textId="77777777" w:rsidR="00A61A83" w:rsidRDefault="00A61A83" w:rsidP="00A61A83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73A16ED1" w14:textId="77777777" w:rsidR="00A61A83" w:rsidRDefault="00A61A83" w:rsidP="00A61A83">
      <w:pPr>
        <w:pStyle w:val="Code"/>
      </w:pPr>
      <w:r>
        <w:t>{</w:t>
      </w:r>
    </w:p>
    <w:p w14:paraId="13254E5A" w14:textId="77777777" w:rsidR="00A61A83" w:rsidRDefault="00A61A83" w:rsidP="00A61A83">
      <w:pPr>
        <w:pStyle w:val="Code"/>
      </w:pPr>
      <w:r>
        <w:t xml:space="preserve">    activation(1),</w:t>
      </w:r>
    </w:p>
    <w:p w14:paraId="193B8114" w14:textId="77777777" w:rsidR="00A61A83" w:rsidRDefault="00A61A83" w:rsidP="00A61A83">
      <w:pPr>
        <w:pStyle w:val="Code"/>
      </w:pPr>
      <w:r>
        <w:t xml:space="preserve">    deactivation(2),</w:t>
      </w:r>
    </w:p>
    <w:p w14:paraId="1AD3A074" w14:textId="77777777" w:rsidR="00A61A83" w:rsidRDefault="00A61A83" w:rsidP="00A61A83">
      <w:pPr>
        <w:pStyle w:val="Code"/>
      </w:pPr>
      <w:r>
        <w:t xml:space="preserve">    modification(3)</w:t>
      </w:r>
    </w:p>
    <w:p w14:paraId="43BF40DB" w14:textId="77777777" w:rsidR="00A61A83" w:rsidRDefault="00A61A83" w:rsidP="00A61A83">
      <w:pPr>
        <w:pStyle w:val="Code"/>
      </w:pPr>
      <w:r>
        <w:t>}</w:t>
      </w:r>
    </w:p>
    <w:p w14:paraId="1B27ECAD" w14:textId="77777777" w:rsidR="00A61A83" w:rsidRDefault="00A61A83" w:rsidP="00A61A83">
      <w:pPr>
        <w:pStyle w:val="Code"/>
      </w:pPr>
    </w:p>
    <w:p w14:paraId="65AF5787" w14:textId="77777777" w:rsidR="00A61A83" w:rsidRDefault="00A61A83" w:rsidP="00A61A83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12BDB61B" w14:textId="77777777" w:rsidR="00A61A83" w:rsidRDefault="00A61A83" w:rsidP="00A61A83">
      <w:pPr>
        <w:pStyle w:val="Code"/>
      </w:pPr>
      <w:r>
        <w:t>{</w:t>
      </w:r>
    </w:p>
    <w:p w14:paraId="12FFD80B" w14:textId="77777777" w:rsidR="00A61A83" w:rsidRDefault="00A61A83" w:rsidP="00A61A83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7C0FD43E" w14:textId="77777777" w:rsidR="00A61A83" w:rsidRDefault="00A61A83" w:rsidP="00A61A83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064E3BD9" w14:textId="77777777" w:rsidR="00A61A83" w:rsidRDefault="00A61A83" w:rsidP="00A61A83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025AA7E9" w14:textId="77777777" w:rsidR="00A61A83" w:rsidRDefault="00A61A83" w:rsidP="00A61A83">
      <w:pPr>
        <w:pStyle w:val="Code"/>
      </w:pPr>
      <w:r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6AE85256" w14:textId="77777777" w:rsidR="00A61A83" w:rsidRDefault="00A61A83" w:rsidP="00A61A83">
      <w:pPr>
        <w:pStyle w:val="Code"/>
      </w:pPr>
      <w:r>
        <w:t>}</w:t>
      </w:r>
    </w:p>
    <w:p w14:paraId="6DAB8C07" w14:textId="77777777" w:rsidR="00A61A83" w:rsidRDefault="00A61A83" w:rsidP="00A61A83">
      <w:pPr>
        <w:pStyle w:val="Code"/>
      </w:pPr>
    </w:p>
    <w:p w14:paraId="6927D0C4" w14:textId="77777777" w:rsidR="00A61A83" w:rsidRDefault="00A61A83" w:rsidP="00A61A83">
      <w:pPr>
        <w:pStyle w:val="CodeHeader"/>
      </w:pPr>
      <w:r>
        <w:t>-- ===============</w:t>
      </w:r>
    </w:p>
    <w:p w14:paraId="3780E285" w14:textId="77777777" w:rsidR="00A61A83" w:rsidRDefault="00A61A83" w:rsidP="00A61A83">
      <w:pPr>
        <w:pStyle w:val="CodeHeader"/>
      </w:pPr>
      <w:r>
        <w:t>-- MDF definitions</w:t>
      </w:r>
    </w:p>
    <w:p w14:paraId="667ED0B2" w14:textId="77777777" w:rsidR="00A61A83" w:rsidRDefault="00A61A83" w:rsidP="00A61A83">
      <w:pPr>
        <w:pStyle w:val="Code"/>
      </w:pPr>
      <w:r>
        <w:t>-- ===============</w:t>
      </w:r>
    </w:p>
    <w:p w14:paraId="2A192856" w14:textId="77777777" w:rsidR="00A61A83" w:rsidRDefault="00A61A83" w:rsidP="00A61A83">
      <w:pPr>
        <w:pStyle w:val="Code"/>
      </w:pPr>
    </w:p>
    <w:p w14:paraId="222D45C2" w14:textId="77777777" w:rsidR="00A61A83" w:rsidRDefault="00A61A83" w:rsidP="00A61A83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3DD9E723" w14:textId="77777777" w:rsidR="00A61A83" w:rsidRDefault="00A61A83" w:rsidP="00A61A83">
      <w:pPr>
        <w:pStyle w:val="Code"/>
      </w:pPr>
    </w:p>
    <w:p w14:paraId="6B850460" w14:textId="77777777" w:rsidR="00A61A83" w:rsidRDefault="00A61A83" w:rsidP="00A61A83">
      <w:pPr>
        <w:pStyle w:val="CodeHeader"/>
      </w:pPr>
      <w:r>
        <w:t>-- ==============================</w:t>
      </w:r>
    </w:p>
    <w:p w14:paraId="6905CED5" w14:textId="77777777" w:rsidR="00A61A83" w:rsidRDefault="00A61A83" w:rsidP="00A61A83">
      <w:pPr>
        <w:pStyle w:val="CodeHeader"/>
      </w:pPr>
      <w:r>
        <w:t>-- 5G EPS Interworking Parameters</w:t>
      </w:r>
    </w:p>
    <w:p w14:paraId="1EDCBA3E" w14:textId="77777777" w:rsidR="00A61A83" w:rsidRDefault="00A61A83" w:rsidP="00A61A83">
      <w:pPr>
        <w:pStyle w:val="Code"/>
      </w:pPr>
      <w:r>
        <w:t>-- ==============================</w:t>
      </w:r>
    </w:p>
    <w:p w14:paraId="14E18F7A" w14:textId="77777777" w:rsidR="00A61A83" w:rsidRDefault="00A61A83" w:rsidP="00A61A83">
      <w:pPr>
        <w:pStyle w:val="Code"/>
      </w:pPr>
    </w:p>
    <w:p w14:paraId="2C4A0294" w14:textId="77777777" w:rsidR="00A61A83" w:rsidRDefault="00A61A83" w:rsidP="00A61A83">
      <w:pPr>
        <w:pStyle w:val="Code"/>
      </w:pPr>
    </w:p>
    <w:p w14:paraId="2E51B7A4" w14:textId="77777777" w:rsidR="00A61A83" w:rsidRDefault="00A61A83" w:rsidP="00A61A83">
      <w:pPr>
        <w:pStyle w:val="Code"/>
      </w:pPr>
      <w:r>
        <w:t>EMM5GMMStatus ::= SEQUENCE</w:t>
      </w:r>
    </w:p>
    <w:p w14:paraId="0FFEDA2F" w14:textId="77777777" w:rsidR="00A61A83" w:rsidRDefault="00A61A83" w:rsidP="00A61A83">
      <w:pPr>
        <w:pStyle w:val="Code"/>
      </w:pPr>
      <w:r>
        <w:t>{</w:t>
      </w:r>
    </w:p>
    <w:p w14:paraId="3F04FB1D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eMMRegStatus</w:t>
      </w:r>
      <w:proofErr w:type="spellEnd"/>
      <w:r>
        <w:t xml:space="preserve">  [1] </w:t>
      </w:r>
      <w:proofErr w:type="spellStart"/>
      <w:r>
        <w:t>EMMRegStatus</w:t>
      </w:r>
      <w:proofErr w:type="spellEnd"/>
      <w:r>
        <w:t xml:space="preserve"> OPTIONAL,</w:t>
      </w:r>
    </w:p>
    <w:p w14:paraId="3D2270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6D48D729" w14:textId="77777777" w:rsidR="00A61A83" w:rsidRDefault="00A61A83" w:rsidP="00A61A83">
      <w:pPr>
        <w:pStyle w:val="Code"/>
      </w:pPr>
      <w:r>
        <w:t>}</w:t>
      </w:r>
    </w:p>
    <w:p w14:paraId="1E7342F2" w14:textId="77777777" w:rsidR="00A61A83" w:rsidRDefault="00A61A83" w:rsidP="00A61A83">
      <w:pPr>
        <w:pStyle w:val="Code"/>
      </w:pPr>
    </w:p>
    <w:p w14:paraId="46DC0BEA" w14:textId="77777777" w:rsidR="00A61A83" w:rsidRDefault="00A61A83" w:rsidP="00A61A83">
      <w:pPr>
        <w:pStyle w:val="Code"/>
      </w:pPr>
    </w:p>
    <w:p w14:paraId="02C1ED39" w14:textId="77777777" w:rsidR="00A61A83" w:rsidRDefault="00A61A83" w:rsidP="00A61A83">
      <w:pPr>
        <w:pStyle w:val="Code"/>
      </w:pPr>
      <w:r>
        <w:t>EPS5GGUTI ::= CHOICE</w:t>
      </w:r>
    </w:p>
    <w:p w14:paraId="64B655AF" w14:textId="77777777" w:rsidR="00A61A83" w:rsidRDefault="00A61A83" w:rsidP="00A61A83">
      <w:pPr>
        <w:pStyle w:val="Code"/>
      </w:pPr>
      <w:r>
        <w:t>{</w:t>
      </w:r>
    </w:p>
    <w:p w14:paraId="4201FA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[1] GUTI,</w:t>
      </w:r>
    </w:p>
    <w:p w14:paraId="60ED84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1312DBC3" w14:textId="77777777" w:rsidR="00A61A83" w:rsidRDefault="00A61A83" w:rsidP="00A61A83">
      <w:pPr>
        <w:pStyle w:val="Code"/>
      </w:pPr>
      <w:r>
        <w:t>}</w:t>
      </w:r>
    </w:p>
    <w:p w14:paraId="55858E1F" w14:textId="77777777" w:rsidR="00A61A83" w:rsidRDefault="00A61A83" w:rsidP="00A61A83">
      <w:pPr>
        <w:pStyle w:val="Code"/>
      </w:pPr>
    </w:p>
    <w:p w14:paraId="7FAA23A2" w14:textId="77777777" w:rsidR="00A61A83" w:rsidRDefault="00A61A83" w:rsidP="00A61A83">
      <w:pPr>
        <w:pStyle w:val="Code"/>
      </w:pPr>
      <w:proofErr w:type="spellStart"/>
      <w:r>
        <w:t>EMMRegStatus</w:t>
      </w:r>
      <w:proofErr w:type="spellEnd"/>
      <w:r>
        <w:t xml:space="preserve"> ::= ENUMERATED</w:t>
      </w:r>
    </w:p>
    <w:p w14:paraId="3D25FF07" w14:textId="77777777" w:rsidR="00A61A83" w:rsidRDefault="00A61A83" w:rsidP="00A61A83">
      <w:pPr>
        <w:pStyle w:val="Code"/>
      </w:pPr>
      <w:r>
        <w:t>{</w:t>
      </w:r>
    </w:p>
    <w:p w14:paraId="75B58F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uEEMMRegistered</w:t>
      </w:r>
      <w:proofErr w:type="spellEnd"/>
      <w:r>
        <w:t>(1),</w:t>
      </w:r>
    </w:p>
    <w:p w14:paraId="513EBC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uENotEMMRegistered</w:t>
      </w:r>
      <w:proofErr w:type="spellEnd"/>
      <w:r>
        <w:t>(2)</w:t>
      </w:r>
    </w:p>
    <w:p w14:paraId="6ED034A8" w14:textId="77777777" w:rsidR="00A61A83" w:rsidRDefault="00A61A83" w:rsidP="00A61A83">
      <w:pPr>
        <w:pStyle w:val="Code"/>
      </w:pPr>
      <w:r>
        <w:t>}</w:t>
      </w:r>
    </w:p>
    <w:p w14:paraId="448109AA" w14:textId="77777777" w:rsidR="00A61A83" w:rsidRDefault="00A61A83" w:rsidP="00A61A83">
      <w:pPr>
        <w:pStyle w:val="Code"/>
      </w:pPr>
    </w:p>
    <w:p w14:paraId="255CA9AF" w14:textId="77777777" w:rsidR="00A61A83" w:rsidRDefault="00A61A83" w:rsidP="00A61A83">
      <w:pPr>
        <w:pStyle w:val="Code"/>
      </w:pPr>
      <w:proofErr w:type="spellStart"/>
      <w:r>
        <w:t>FiveGMMStatus</w:t>
      </w:r>
      <w:proofErr w:type="spellEnd"/>
      <w:r>
        <w:t xml:space="preserve"> ::= ENUMERATED</w:t>
      </w:r>
    </w:p>
    <w:p w14:paraId="6EE659C4" w14:textId="77777777" w:rsidR="00A61A83" w:rsidRDefault="00A61A83" w:rsidP="00A61A83">
      <w:pPr>
        <w:pStyle w:val="Code"/>
      </w:pPr>
      <w:r>
        <w:t>{</w:t>
      </w:r>
    </w:p>
    <w:p w14:paraId="160EA114" w14:textId="77777777" w:rsidR="00A61A83" w:rsidRDefault="00A61A83" w:rsidP="00A61A83">
      <w:pPr>
        <w:pStyle w:val="Code"/>
      </w:pPr>
      <w:r>
        <w:t xml:space="preserve">    uE5GMMRegistered(1),</w:t>
      </w:r>
    </w:p>
    <w:p w14:paraId="4A462CE5" w14:textId="77777777" w:rsidR="00A61A83" w:rsidRDefault="00A61A83" w:rsidP="00A61A83">
      <w:pPr>
        <w:pStyle w:val="Code"/>
      </w:pPr>
      <w:r>
        <w:t xml:space="preserve">    uENot5GMMRegistered(2)</w:t>
      </w:r>
    </w:p>
    <w:p w14:paraId="0135229D" w14:textId="77777777" w:rsidR="00A61A83" w:rsidRDefault="00A61A83" w:rsidP="00A61A83">
      <w:pPr>
        <w:pStyle w:val="Code"/>
      </w:pPr>
      <w:r>
        <w:t>}</w:t>
      </w:r>
    </w:p>
    <w:p w14:paraId="6E7D9735" w14:textId="77777777" w:rsidR="00A61A83" w:rsidRDefault="00A61A83" w:rsidP="00A61A83">
      <w:pPr>
        <w:pStyle w:val="Code"/>
      </w:pPr>
    </w:p>
    <w:p w14:paraId="631EB29B" w14:textId="77777777" w:rsidR="00A61A83" w:rsidRDefault="00A61A83" w:rsidP="00A61A83">
      <w:pPr>
        <w:pStyle w:val="CodeHeader"/>
      </w:pPr>
      <w:r>
        <w:t>-- ========================================</w:t>
      </w:r>
    </w:p>
    <w:p w14:paraId="2BB6CE55" w14:textId="77777777" w:rsidR="00A61A83" w:rsidRDefault="00A61A83" w:rsidP="00A61A83">
      <w:pPr>
        <w:pStyle w:val="CodeHeader"/>
      </w:pPr>
      <w:r>
        <w:t>-- Separated Location Reporting definitions</w:t>
      </w:r>
    </w:p>
    <w:p w14:paraId="1F166D8B" w14:textId="77777777" w:rsidR="00A61A83" w:rsidRDefault="00A61A83" w:rsidP="00A61A83">
      <w:pPr>
        <w:pStyle w:val="Code"/>
      </w:pPr>
      <w:r>
        <w:t>-- ========================================</w:t>
      </w:r>
    </w:p>
    <w:p w14:paraId="3A753F18" w14:textId="77777777" w:rsidR="00A61A83" w:rsidRDefault="00A61A83" w:rsidP="00A61A83">
      <w:pPr>
        <w:pStyle w:val="Code"/>
      </w:pPr>
    </w:p>
    <w:p w14:paraId="3F024E24" w14:textId="77777777" w:rsidR="00A61A83" w:rsidRDefault="00A61A83" w:rsidP="00A61A83">
      <w:pPr>
        <w:pStyle w:val="Code"/>
      </w:pPr>
      <w:proofErr w:type="spellStart"/>
      <w:r>
        <w:t>SeparatedLocationReporting</w:t>
      </w:r>
      <w:proofErr w:type="spellEnd"/>
      <w:r>
        <w:t xml:space="preserve"> ::= SEQUENCE</w:t>
      </w:r>
    </w:p>
    <w:p w14:paraId="567C8D6C" w14:textId="77777777" w:rsidR="00A61A83" w:rsidRDefault="00A61A83" w:rsidP="00A61A83">
      <w:pPr>
        <w:pStyle w:val="Code"/>
      </w:pPr>
      <w:r>
        <w:t>{</w:t>
      </w:r>
    </w:p>
    <w:p w14:paraId="034A59F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66A9B5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52D567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600065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A48BC3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2369702F" w14:textId="77777777" w:rsidR="00A61A83" w:rsidRDefault="00A61A83" w:rsidP="00A61A83">
      <w:pPr>
        <w:pStyle w:val="Code"/>
      </w:pPr>
      <w:r>
        <w:t xml:space="preserve">    location                    [6] Location,</w:t>
      </w:r>
    </w:p>
    <w:p w14:paraId="1F018BA0" w14:textId="77777777" w:rsidR="00A61A83" w:rsidRDefault="00A61A83" w:rsidP="00A61A83">
      <w:pPr>
        <w:pStyle w:val="Code"/>
      </w:pPr>
      <w:r>
        <w:t xml:space="preserve">    non3GPPAccessEndpoint       [7] </w:t>
      </w:r>
      <w:proofErr w:type="spellStart"/>
      <w:r>
        <w:t>UEEndpointAddress</w:t>
      </w:r>
      <w:proofErr w:type="spellEnd"/>
      <w:r>
        <w:t xml:space="preserve"> OPTIONAL,</w:t>
      </w:r>
    </w:p>
    <w:p w14:paraId="195636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[8] </w:t>
      </w:r>
      <w:proofErr w:type="spellStart"/>
      <w:r>
        <w:t>RATType</w:t>
      </w:r>
      <w:proofErr w:type="spellEnd"/>
      <w:r>
        <w:t xml:space="preserve"> OPTIONAL</w:t>
      </w:r>
    </w:p>
    <w:p w14:paraId="1B7DF029" w14:textId="77777777" w:rsidR="00A61A83" w:rsidRDefault="00A61A83" w:rsidP="00A61A83">
      <w:pPr>
        <w:pStyle w:val="Code"/>
      </w:pPr>
      <w:r>
        <w:t>}</w:t>
      </w:r>
    </w:p>
    <w:p w14:paraId="49731B07" w14:textId="77777777" w:rsidR="00A61A83" w:rsidRDefault="00A61A83" w:rsidP="00A61A83">
      <w:pPr>
        <w:pStyle w:val="Code"/>
      </w:pPr>
    </w:p>
    <w:p w14:paraId="5FE0B5FB" w14:textId="77777777" w:rsidR="00A61A83" w:rsidRDefault="00A61A83" w:rsidP="00A61A83">
      <w:pPr>
        <w:pStyle w:val="CodeHeader"/>
      </w:pPr>
      <w:r>
        <w:t>-- =================</w:t>
      </w:r>
    </w:p>
    <w:p w14:paraId="4AB2413D" w14:textId="77777777" w:rsidR="00A61A83" w:rsidRDefault="00A61A83" w:rsidP="00A61A83">
      <w:pPr>
        <w:pStyle w:val="CodeHeader"/>
      </w:pPr>
      <w:r>
        <w:t>-- Common Parameters</w:t>
      </w:r>
    </w:p>
    <w:p w14:paraId="337D9FF2" w14:textId="77777777" w:rsidR="00A61A83" w:rsidRDefault="00A61A83" w:rsidP="00A61A83">
      <w:pPr>
        <w:pStyle w:val="Code"/>
      </w:pPr>
      <w:r>
        <w:t>-- =================</w:t>
      </w:r>
    </w:p>
    <w:p w14:paraId="756DD822" w14:textId="77777777" w:rsidR="00A61A83" w:rsidRDefault="00A61A83" w:rsidP="00A61A83">
      <w:pPr>
        <w:pStyle w:val="Code"/>
      </w:pPr>
    </w:p>
    <w:p w14:paraId="12098CA9" w14:textId="77777777" w:rsidR="00A61A83" w:rsidRDefault="00A61A83" w:rsidP="00A61A83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1365F010" w14:textId="77777777" w:rsidR="00A61A83" w:rsidRDefault="00A61A83" w:rsidP="00A61A83">
      <w:pPr>
        <w:pStyle w:val="Code"/>
      </w:pPr>
      <w:r>
        <w:t>{</w:t>
      </w:r>
    </w:p>
    <w:p w14:paraId="48B73FE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391C1DB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06AD05A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36BE50B3" w14:textId="77777777" w:rsidR="00A61A83" w:rsidRDefault="00A61A83" w:rsidP="00A61A83">
      <w:pPr>
        <w:pStyle w:val="Code"/>
      </w:pPr>
      <w:r>
        <w:t>}</w:t>
      </w:r>
    </w:p>
    <w:p w14:paraId="3E2AC0FD" w14:textId="77777777" w:rsidR="00A61A83" w:rsidRDefault="00A61A83" w:rsidP="00A61A83">
      <w:pPr>
        <w:pStyle w:val="Code"/>
      </w:pPr>
    </w:p>
    <w:p w14:paraId="093A7B36" w14:textId="77777777" w:rsidR="00A61A83" w:rsidRDefault="00A61A83" w:rsidP="00A61A83">
      <w:pPr>
        <w:pStyle w:val="Code"/>
      </w:pPr>
      <w:proofErr w:type="spellStart"/>
      <w:r>
        <w:t>AllowedNSSAI</w:t>
      </w:r>
      <w:proofErr w:type="spellEnd"/>
      <w:r>
        <w:t xml:space="preserve"> ::= SEQUENCE OF NSSAI</w:t>
      </w:r>
    </w:p>
    <w:p w14:paraId="23957D2B" w14:textId="77777777" w:rsidR="00A61A83" w:rsidRDefault="00A61A83" w:rsidP="00A61A83">
      <w:pPr>
        <w:pStyle w:val="Code"/>
      </w:pPr>
    </w:p>
    <w:p w14:paraId="38EF9717" w14:textId="77777777" w:rsidR="00A61A83" w:rsidRDefault="00A61A83" w:rsidP="00A61A83">
      <w:pPr>
        <w:pStyle w:val="Code"/>
      </w:pPr>
      <w:proofErr w:type="spellStart"/>
      <w:r>
        <w:t>AllowedTACs</w:t>
      </w:r>
      <w:proofErr w:type="spellEnd"/>
      <w:r>
        <w:t xml:space="preserve"> ::= SEQUENCE (SIZE(1..MAX)) OF TAC</w:t>
      </w:r>
    </w:p>
    <w:p w14:paraId="5A84173C" w14:textId="77777777" w:rsidR="00A61A83" w:rsidRDefault="00A61A83" w:rsidP="00A61A83">
      <w:pPr>
        <w:pStyle w:val="Code"/>
      </w:pPr>
    </w:p>
    <w:p w14:paraId="187C3663" w14:textId="77777777" w:rsidR="00A61A83" w:rsidRDefault="00A61A83" w:rsidP="00A61A83">
      <w:pPr>
        <w:pStyle w:val="Code"/>
      </w:pPr>
      <w:proofErr w:type="spellStart"/>
      <w:r>
        <w:t>AreaOfInterest</w:t>
      </w:r>
      <w:proofErr w:type="spellEnd"/>
      <w:r>
        <w:t xml:space="preserve"> ::= SEQUENCE</w:t>
      </w:r>
    </w:p>
    <w:p w14:paraId="703F226B" w14:textId="77777777" w:rsidR="00A61A83" w:rsidRDefault="00A61A83" w:rsidP="00A61A83">
      <w:pPr>
        <w:pStyle w:val="Code"/>
      </w:pPr>
      <w:r>
        <w:t>{</w:t>
      </w:r>
    </w:p>
    <w:p w14:paraId="4118546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areaOfInterestTAIList</w:t>
      </w:r>
      <w:proofErr w:type="spellEnd"/>
      <w:r>
        <w:t xml:space="preserve">     [1] </w:t>
      </w:r>
      <w:proofErr w:type="spellStart"/>
      <w:r>
        <w:t>AreaOfInterestTAIList</w:t>
      </w:r>
      <w:proofErr w:type="spellEnd"/>
      <w:r>
        <w:t xml:space="preserve"> OPTIONAL,</w:t>
      </w:r>
    </w:p>
    <w:p w14:paraId="5D6A3A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areaOfInterestCellList</w:t>
      </w:r>
      <w:proofErr w:type="spellEnd"/>
      <w:r>
        <w:t xml:space="preserve">    [2] </w:t>
      </w:r>
      <w:proofErr w:type="spellStart"/>
      <w:r>
        <w:t>AreaOfInterestCellList</w:t>
      </w:r>
      <w:proofErr w:type="spellEnd"/>
      <w:r>
        <w:t xml:space="preserve"> OPTIONAL,</w:t>
      </w:r>
    </w:p>
    <w:p w14:paraId="4F662B1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areaOfInterestRANNodeList</w:t>
      </w:r>
      <w:proofErr w:type="spellEnd"/>
      <w:r>
        <w:t xml:space="preserve"> [3] </w:t>
      </w:r>
      <w:proofErr w:type="spellStart"/>
      <w:r>
        <w:t>AreaOfInterestRANNodeList</w:t>
      </w:r>
      <w:proofErr w:type="spellEnd"/>
      <w:r>
        <w:t xml:space="preserve"> OPTIONAL</w:t>
      </w:r>
    </w:p>
    <w:p w14:paraId="1D90051F" w14:textId="77777777" w:rsidR="00A61A83" w:rsidRDefault="00A61A83" w:rsidP="00A61A83">
      <w:pPr>
        <w:pStyle w:val="Code"/>
      </w:pPr>
      <w:r>
        <w:t>}</w:t>
      </w:r>
    </w:p>
    <w:p w14:paraId="39214217" w14:textId="77777777" w:rsidR="00A61A83" w:rsidRDefault="00A61A83" w:rsidP="00A61A83">
      <w:pPr>
        <w:pStyle w:val="Code"/>
      </w:pPr>
    </w:p>
    <w:p w14:paraId="4BF13F4D" w14:textId="77777777" w:rsidR="00A61A83" w:rsidRDefault="00A61A83" w:rsidP="00A61A83">
      <w:pPr>
        <w:pStyle w:val="Code"/>
      </w:pPr>
      <w:proofErr w:type="spellStart"/>
      <w:r>
        <w:t>AreaOfInterestCellList</w:t>
      </w:r>
      <w:proofErr w:type="spellEnd"/>
      <w:r>
        <w:t xml:space="preserve"> ::= SEQUENCE (SIZE(1..MAX)) OF NCGI</w:t>
      </w:r>
    </w:p>
    <w:p w14:paraId="011649BD" w14:textId="77777777" w:rsidR="00A61A83" w:rsidRDefault="00A61A83" w:rsidP="00A61A83">
      <w:pPr>
        <w:pStyle w:val="Code"/>
      </w:pPr>
    </w:p>
    <w:p w14:paraId="4F178631" w14:textId="77777777" w:rsidR="00A61A83" w:rsidRDefault="00A61A83" w:rsidP="00A61A83">
      <w:pPr>
        <w:pStyle w:val="Code"/>
      </w:pPr>
      <w:proofErr w:type="spellStart"/>
      <w:r>
        <w:t>AreaOfInterestItem</w:t>
      </w:r>
      <w:proofErr w:type="spellEnd"/>
      <w:r>
        <w:t xml:space="preserve"> ::= SEQUENCE</w:t>
      </w:r>
    </w:p>
    <w:p w14:paraId="5483D7EC" w14:textId="77777777" w:rsidR="00A61A83" w:rsidRDefault="00A61A83" w:rsidP="00A61A83">
      <w:pPr>
        <w:pStyle w:val="Code"/>
      </w:pPr>
      <w:r>
        <w:t>{</w:t>
      </w:r>
    </w:p>
    <w:p w14:paraId="60FF61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areaOfInterest</w:t>
      </w:r>
      <w:proofErr w:type="spellEnd"/>
      <w:r>
        <w:t xml:space="preserve">  [1] </w:t>
      </w:r>
      <w:proofErr w:type="spellStart"/>
      <w:r>
        <w:t>AreaOfInterest</w:t>
      </w:r>
      <w:proofErr w:type="spellEnd"/>
    </w:p>
    <w:p w14:paraId="403A6A1D" w14:textId="77777777" w:rsidR="00A61A83" w:rsidRDefault="00A61A83" w:rsidP="00A61A83">
      <w:pPr>
        <w:pStyle w:val="Code"/>
      </w:pPr>
      <w:r>
        <w:t>}</w:t>
      </w:r>
    </w:p>
    <w:p w14:paraId="1C05BE31" w14:textId="77777777" w:rsidR="00A61A83" w:rsidRDefault="00A61A83" w:rsidP="00A61A83">
      <w:pPr>
        <w:pStyle w:val="Code"/>
      </w:pPr>
    </w:p>
    <w:p w14:paraId="235E279B" w14:textId="77777777" w:rsidR="00A61A83" w:rsidRDefault="00A61A83" w:rsidP="00A61A83">
      <w:pPr>
        <w:pStyle w:val="Code"/>
      </w:pPr>
      <w:proofErr w:type="spellStart"/>
      <w:r>
        <w:t>AreaOfInterestRANNodeList</w:t>
      </w:r>
      <w:proofErr w:type="spellEnd"/>
      <w:r>
        <w:t xml:space="preserve"> ::= SEQUENCE (SIZE(1..MAX)) OF </w:t>
      </w:r>
      <w:proofErr w:type="spellStart"/>
      <w:r>
        <w:t>GlobalRANNodeID</w:t>
      </w:r>
      <w:proofErr w:type="spellEnd"/>
    </w:p>
    <w:p w14:paraId="6E223BEC" w14:textId="77777777" w:rsidR="00A61A83" w:rsidRDefault="00A61A83" w:rsidP="00A61A83">
      <w:pPr>
        <w:pStyle w:val="Code"/>
      </w:pPr>
    </w:p>
    <w:p w14:paraId="3261CC0A" w14:textId="77777777" w:rsidR="00A61A83" w:rsidRDefault="00A61A83" w:rsidP="00A61A83">
      <w:pPr>
        <w:pStyle w:val="Code"/>
      </w:pPr>
      <w:proofErr w:type="spellStart"/>
      <w:r>
        <w:t>AreaOfInterestTAIList</w:t>
      </w:r>
      <w:proofErr w:type="spellEnd"/>
      <w:r>
        <w:t xml:space="preserve"> ::= SEQUENCE (SIZE(1..MAX)) OF TAI</w:t>
      </w:r>
    </w:p>
    <w:p w14:paraId="6CDD667C" w14:textId="77777777" w:rsidR="00A61A83" w:rsidRDefault="00A61A83" w:rsidP="00A61A83">
      <w:pPr>
        <w:pStyle w:val="Code"/>
      </w:pPr>
    </w:p>
    <w:p w14:paraId="04B18E7F" w14:textId="77777777" w:rsidR="00A61A83" w:rsidRDefault="00A61A83" w:rsidP="00A61A83">
      <w:pPr>
        <w:pStyle w:val="Code"/>
      </w:pPr>
      <w:proofErr w:type="spellStart"/>
      <w:r w:rsidRPr="009A2ECD">
        <w:t>CellCAGList</w:t>
      </w:r>
      <w:proofErr w:type="spellEnd"/>
      <w:r w:rsidRPr="009A2ECD">
        <w:t xml:space="preserve"> ::= SEQUENCE (SIZE(1..MAX)) OF CAGID</w:t>
      </w:r>
    </w:p>
    <w:p w14:paraId="2AB463E6" w14:textId="77777777" w:rsidR="00A61A83" w:rsidRDefault="00A61A83" w:rsidP="00A61A83">
      <w:pPr>
        <w:pStyle w:val="Code"/>
      </w:pPr>
    </w:p>
    <w:p w14:paraId="65692626" w14:textId="77777777" w:rsidR="00A61A83" w:rsidRDefault="00A61A83" w:rsidP="00A61A83">
      <w:pPr>
        <w:pStyle w:val="Code"/>
      </w:pPr>
      <w:proofErr w:type="spellStart"/>
      <w:r>
        <w:t>CauseMisc</w:t>
      </w:r>
      <w:proofErr w:type="spellEnd"/>
      <w:r>
        <w:t xml:space="preserve"> ::= ENUMERATED</w:t>
      </w:r>
    </w:p>
    <w:p w14:paraId="0DE97778" w14:textId="77777777" w:rsidR="00A61A83" w:rsidRDefault="00A61A83" w:rsidP="00A61A83">
      <w:pPr>
        <w:pStyle w:val="Code"/>
      </w:pPr>
      <w:r>
        <w:t>{</w:t>
      </w:r>
    </w:p>
    <w:p w14:paraId="5098ED2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controlProcessingOverload</w:t>
      </w:r>
      <w:proofErr w:type="spellEnd"/>
      <w:r>
        <w:t>(1),</w:t>
      </w:r>
    </w:p>
    <w:p w14:paraId="15CE60E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notEnoughUserPlaneProcessingResources</w:t>
      </w:r>
      <w:proofErr w:type="spellEnd"/>
      <w:r>
        <w:t>(2),</w:t>
      </w:r>
    </w:p>
    <w:p w14:paraId="29689487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hardwareFailure</w:t>
      </w:r>
      <w:proofErr w:type="spellEnd"/>
      <w:r>
        <w:t>(3),</w:t>
      </w:r>
    </w:p>
    <w:p w14:paraId="2C16B6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oMIntervention</w:t>
      </w:r>
      <w:proofErr w:type="spellEnd"/>
      <w:r>
        <w:t>(4),</w:t>
      </w:r>
    </w:p>
    <w:p w14:paraId="7E5B23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unknownPLMNOrSNPN</w:t>
      </w:r>
      <w:proofErr w:type="spellEnd"/>
      <w:r>
        <w:t>(5),</w:t>
      </w:r>
    </w:p>
    <w:p w14:paraId="096E96D6" w14:textId="77777777" w:rsidR="00A61A83" w:rsidRDefault="00A61A83" w:rsidP="00A61A83">
      <w:pPr>
        <w:pStyle w:val="Code"/>
      </w:pPr>
      <w:r>
        <w:t xml:space="preserve">    unspecified(6)</w:t>
      </w:r>
    </w:p>
    <w:p w14:paraId="729D4A69" w14:textId="77777777" w:rsidR="00A61A83" w:rsidRDefault="00A61A83" w:rsidP="00A61A83">
      <w:pPr>
        <w:pStyle w:val="Code"/>
      </w:pPr>
      <w:r>
        <w:t>}</w:t>
      </w:r>
    </w:p>
    <w:p w14:paraId="173C809A" w14:textId="77777777" w:rsidR="00A61A83" w:rsidRDefault="00A61A83" w:rsidP="00A61A83">
      <w:pPr>
        <w:pStyle w:val="Code"/>
      </w:pPr>
    </w:p>
    <w:p w14:paraId="071E6180" w14:textId="77777777" w:rsidR="00A61A83" w:rsidRDefault="00A61A83" w:rsidP="00A61A83">
      <w:pPr>
        <w:pStyle w:val="Code"/>
      </w:pPr>
      <w:proofErr w:type="spellStart"/>
      <w:r>
        <w:t>CauseNas</w:t>
      </w:r>
      <w:proofErr w:type="spellEnd"/>
      <w:r>
        <w:t xml:space="preserve"> ::= ENUMERATED</w:t>
      </w:r>
    </w:p>
    <w:p w14:paraId="338F1EE7" w14:textId="77777777" w:rsidR="00A61A83" w:rsidRDefault="00A61A83" w:rsidP="00A61A83">
      <w:pPr>
        <w:pStyle w:val="Code"/>
      </w:pPr>
      <w:r>
        <w:t>{</w:t>
      </w:r>
    </w:p>
    <w:p w14:paraId="14A14E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normalRelease</w:t>
      </w:r>
      <w:proofErr w:type="spellEnd"/>
      <w:r>
        <w:t>(1),</w:t>
      </w:r>
    </w:p>
    <w:p w14:paraId="0B5207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authenticationFailure</w:t>
      </w:r>
      <w:proofErr w:type="spellEnd"/>
      <w:r>
        <w:t>(2),</w:t>
      </w:r>
    </w:p>
    <w:p w14:paraId="64EDD647" w14:textId="77777777" w:rsidR="00A61A83" w:rsidRDefault="00A61A83" w:rsidP="00A61A83">
      <w:pPr>
        <w:pStyle w:val="Code"/>
      </w:pPr>
      <w:r>
        <w:t xml:space="preserve">    deregister(3),</w:t>
      </w:r>
    </w:p>
    <w:p w14:paraId="1342576F" w14:textId="77777777" w:rsidR="00A61A83" w:rsidRDefault="00A61A83" w:rsidP="00A61A83">
      <w:pPr>
        <w:pStyle w:val="Code"/>
      </w:pPr>
      <w:r>
        <w:t xml:space="preserve">    unspecified(4)</w:t>
      </w:r>
    </w:p>
    <w:p w14:paraId="7320F78A" w14:textId="77777777" w:rsidR="00A61A83" w:rsidRDefault="00A61A83" w:rsidP="00A61A83">
      <w:pPr>
        <w:pStyle w:val="Code"/>
      </w:pPr>
      <w:r>
        <w:t>}</w:t>
      </w:r>
    </w:p>
    <w:p w14:paraId="52C56E81" w14:textId="77777777" w:rsidR="00A61A83" w:rsidRDefault="00A61A83" w:rsidP="00A61A83">
      <w:pPr>
        <w:pStyle w:val="Code"/>
      </w:pPr>
    </w:p>
    <w:p w14:paraId="7B2D30FD" w14:textId="77777777" w:rsidR="00A61A83" w:rsidRDefault="00A61A83" w:rsidP="00A61A83">
      <w:pPr>
        <w:pStyle w:val="Code"/>
      </w:pPr>
      <w:proofErr w:type="spellStart"/>
      <w:r>
        <w:t>CauseProtocol</w:t>
      </w:r>
      <w:proofErr w:type="spellEnd"/>
      <w:r>
        <w:t xml:space="preserve"> ::= ENUMERATED</w:t>
      </w:r>
    </w:p>
    <w:p w14:paraId="0FBD49DB" w14:textId="77777777" w:rsidR="00A61A83" w:rsidRDefault="00A61A83" w:rsidP="00A61A83">
      <w:pPr>
        <w:pStyle w:val="Code"/>
      </w:pPr>
      <w:r>
        <w:t>{</w:t>
      </w:r>
    </w:p>
    <w:p w14:paraId="6BC718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transferSyntaxError</w:t>
      </w:r>
      <w:proofErr w:type="spellEnd"/>
      <w:r>
        <w:t>(1),</w:t>
      </w:r>
    </w:p>
    <w:p w14:paraId="5000B4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abstractSyntaxError</w:t>
      </w:r>
      <w:proofErr w:type="spellEnd"/>
      <w:r>
        <w:t>-reject(2),</w:t>
      </w:r>
    </w:p>
    <w:p w14:paraId="460A7E1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abstractSyntaxErrorIgnoreAndNotify</w:t>
      </w:r>
      <w:proofErr w:type="spellEnd"/>
      <w:r>
        <w:t>(3),</w:t>
      </w:r>
    </w:p>
    <w:p w14:paraId="1B945C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messageNotCompatibleWithReceiverState</w:t>
      </w:r>
      <w:proofErr w:type="spellEnd"/>
      <w:r>
        <w:t>(4),</w:t>
      </w:r>
    </w:p>
    <w:p w14:paraId="25AB79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semanticError</w:t>
      </w:r>
      <w:proofErr w:type="spellEnd"/>
      <w:r>
        <w:t>(5),</w:t>
      </w:r>
    </w:p>
    <w:p w14:paraId="3E67A9C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abstractSyntaxErrorFalselyConstructedMessage</w:t>
      </w:r>
      <w:proofErr w:type="spellEnd"/>
      <w:r>
        <w:t>(6),</w:t>
      </w:r>
    </w:p>
    <w:p w14:paraId="29E91F85" w14:textId="77777777" w:rsidR="00A61A83" w:rsidRDefault="00A61A83" w:rsidP="00A61A83">
      <w:pPr>
        <w:pStyle w:val="Code"/>
      </w:pPr>
      <w:r>
        <w:t xml:space="preserve">    unspecified(7)</w:t>
      </w:r>
    </w:p>
    <w:p w14:paraId="6F6AFE31" w14:textId="77777777" w:rsidR="00A61A83" w:rsidRDefault="00A61A83" w:rsidP="00A61A83">
      <w:pPr>
        <w:pStyle w:val="Code"/>
      </w:pPr>
      <w:r>
        <w:t>}</w:t>
      </w:r>
    </w:p>
    <w:p w14:paraId="76A68593" w14:textId="77777777" w:rsidR="00A61A83" w:rsidRDefault="00A61A83" w:rsidP="00A61A83">
      <w:pPr>
        <w:pStyle w:val="Code"/>
      </w:pPr>
    </w:p>
    <w:p w14:paraId="6D5F4845" w14:textId="77777777" w:rsidR="00A61A83" w:rsidRDefault="00A61A83" w:rsidP="00A61A83">
      <w:pPr>
        <w:pStyle w:val="Code"/>
      </w:pPr>
      <w:proofErr w:type="spellStart"/>
      <w:r>
        <w:t>CauseRadioNetwork</w:t>
      </w:r>
      <w:proofErr w:type="spellEnd"/>
      <w:r>
        <w:t xml:space="preserve"> ::= ENUMERATED</w:t>
      </w:r>
    </w:p>
    <w:p w14:paraId="7B64603F" w14:textId="77777777" w:rsidR="00A61A83" w:rsidRDefault="00A61A83" w:rsidP="00A61A83">
      <w:pPr>
        <w:pStyle w:val="Code"/>
      </w:pPr>
      <w:r>
        <w:t>{</w:t>
      </w:r>
    </w:p>
    <w:p w14:paraId="54CD415A" w14:textId="77777777" w:rsidR="00A61A83" w:rsidRDefault="00A61A83" w:rsidP="00A61A83">
      <w:pPr>
        <w:pStyle w:val="Code"/>
      </w:pPr>
      <w:r>
        <w:t xml:space="preserve">    unspecified(1),</w:t>
      </w:r>
    </w:p>
    <w:p w14:paraId="61510C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txnrelocoverallExpiry</w:t>
      </w:r>
      <w:proofErr w:type="spellEnd"/>
      <w:r>
        <w:t>(2),</w:t>
      </w:r>
    </w:p>
    <w:p w14:paraId="7D5035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successfulHandover</w:t>
      </w:r>
      <w:proofErr w:type="spellEnd"/>
      <w:r>
        <w:t>(3),</w:t>
      </w:r>
    </w:p>
    <w:p w14:paraId="092B685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releaseDueToNGRANGeneratedReason</w:t>
      </w:r>
      <w:proofErr w:type="spellEnd"/>
      <w:r>
        <w:t>(4),</w:t>
      </w:r>
    </w:p>
    <w:p w14:paraId="614F6843" w14:textId="77777777" w:rsidR="00A61A83" w:rsidRDefault="00A61A83" w:rsidP="00A61A83">
      <w:pPr>
        <w:pStyle w:val="Code"/>
      </w:pPr>
      <w:r>
        <w:t xml:space="preserve">    releaseDueTo5gcGeneratedReason(5),</w:t>
      </w:r>
    </w:p>
    <w:p w14:paraId="3E5FC0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handoverCancelled</w:t>
      </w:r>
      <w:proofErr w:type="spellEnd"/>
      <w:r>
        <w:t>(6),</w:t>
      </w:r>
    </w:p>
    <w:p w14:paraId="7A5CAFD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partialHandover</w:t>
      </w:r>
      <w:proofErr w:type="spellEnd"/>
      <w:r>
        <w:t>(7),</w:t>
      </w:r>
    </w:p>
    <w:p w14:paraId="50D323CC" w14:textId="77777777" w:rsidR="00A61A83" w:rsidRDefault="00A61A83" w:rsidP="00A61A83">
      <w:pPr>
        <w:pStyle w:val="Code"/>
      </w:pPr>
      <w:r>
        <w:t xml:space="preserve">    hoFailureInTarget5GCNGRANNodeOrTargetSystem(8),</w:t>
      </w:r>
    </w:p>
    <w:p w14:paraId="4F112E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hoTargetNotAllowed</w:t>
      </w:r>
      <w:proofErr w:type="spellEnd"/>
      <w:r>
        <w:t>(9),</w:t>
      </w:r>
    </w:p>
    <w:p w14:paraId="613701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tNGRelocOverallExpiry</w:t>
      </w:r>
      <w:proofErr w:type="spellEnd"/>
      <w:r>
        <w:t>(10),</w:t>
      </w:r>
    </w:p>
    <w:p w14:paraId="164BEB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tNGRelocPrepExpiry</w:t>
      </w:r>
      <w:proofErr w:type="spellEnd"/>
      <w:r>
        <w:t>(11),</w:t>
      </w:r>
    </w:p>
    <w:p w14:paraId="799AA1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cellNotAvailable</w:t>
      </w:r>
      <w:proofErr w:type="spellEnd"/>
      <w:r>
        <w:t>(12),</w:t>
      </w:r>
    </w:p>
    <w:p w14:paraId="3C44D9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unknownTargetID</w:t>
      </w:r>
      <w:proofErr w:type="spellEnd"/>
      <w:r>
        <w:t>(13),</w:t>
      </w:r>
    </w:p>
    <w:p w14:paraId="385E89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noRadioResourcesAvailableInTargetCell</w:t>
      </w:r>
      <w:proofErr w:type="spellEnd"/>
      <w:r>
        <w:t>(14),</w:t>
      </w:r>
    </w:p>
    <w:p w14:paraId="1DCBD9F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unknownLocalUENGAPID</w:t>
      </w:r>
      <w:proofErr w:type="spellEnd"/>
      <w:r>
        <w:t>(15),</w:t>
      </w:r>
    </w:p>
    <w:p w14:paraId="3074D2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inconsistentRemoteUENGAPID</w:t>
      </w:r>
      <w:proofErr w:type="spellEnd"/>
      <w:r>
        <w:t>(16),</w:t>
      </w:r>
    </w:p>
    <w:p w14:paraId="0CB21FE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handoverDesirableForRadioReason</w:t>
      </w:r>
      <w:proofErr w:type="spellEnd"/>
      <w:r>
        <w:t>(17),</w:t>
      </w:r>
    </w:p>
    <w:p w14:paraId="287F1E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timeCriticalHandover</w:t>
      </w:r>
      <w:proofErr w:type="spellEnd"/>
      <w:r>
        <w:t>(18),</w:t>
      </w:r>
    </w:p>
    <w:p w14:paraId="2FCFC95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resourceOptimisationHandover</w:t>
      </w:r>
      <w:proofErr w:type="spellEnd"/>
      <w:r>
        <w:t>(19),</w:t>
      </w:r>
    </w:p>
    <w:p w14:paraId="516D07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reduceLoadInServingCell</w:t>
      </w:r>
      <w:proofErr w:type="spellEnd"/>
      <w:r>
        <w:t>(20),</w:t>
      </w:r>
    </w:p>
    <w:p w14:paraId="5EB7004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userInactivity</w:t>
      </w:r>
      <w:proofErr w:type="spellEnd"/>
      <w:r>
        <w:t>(21),</w:t>
      </w:r>
    </w:p>
    <w:p w14:paraId="2D92CA0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radioConnectionWithUELost</w:t>
      </w:r>
      <w:proofErr w:type="spellEnd"/>
      <w:r>
        <w:t>(22),</w:t>
      </w:r>
    </w:p>
    <w:p w14:paraId="735E7D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radioResourcesNotAvailable</w:t>
      </w:r>
      <w:proofErr w:type="spellEnd"/>
      <w:r>
        <w:t>(23),</w:t>
      </w:r>
    </w:p>
    <w:p w14:paraId="0B05B38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invalidQoSCombination</w:t>
      </w:r>
      <w:proofErr w:type="spellEnd"/>
      <w:r>
        <w:t>(24),</w:t>
      </w:r>
    </w:p>
    <w:p w14:paraId="74C5CE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failureInRadioInterfaceProcedure</w:t>
      </w:r>
      <w:proofErr w:type="spellEnd"/>
      <w:r>
        <w:t>(25),</w:t>
      </w:r>
    </w:p>
    <w:p w14:paraId="63960A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interactionWithOtherProcedure</w:t>
      </w:r>
      <w:proofErr w:type="spellEnd"/>
      <w:r>
        <w:t>(26),</w:t>
      </w:r>
    </w:p>
    <w:p w14:paraId="0E123A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unknownPDUSessionID</w:t>
      </w:r>
      <w:proofErr w:type="spellEnd"/>
      <w:r>
        <w:t>(27),</w:t>
      </w:r>
    </w:p>
    <w:p w14:paraId="6C58DAD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multiplePDUSessionIDInstances</w:t>
      </w:r>
      <w:proofErr w:type="spellEnd"/>
      <w:r>
        <w:t>(29),</w:t>
      </w:r>
    </w:p>
    <w:p w14:paraId="27CF4E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multipleQoSFlowIDInstances</w:t>
      </w:r>
      <w:proofErr w:type="spellEnd"/>
      <w:r>
        <w:t>(30),</w:t>
      </w:r>
    </w:p>
    <w:p w14:paraId="570854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encryptionAndOrIntegrityProtectionAlgorithmsNotSupported</w:t>
      </w:r>
      <w:proofErr w:type="spellEnd"/>
      <w:r>
        <w:t>(31),</w:t>
      </w:r>
    </w:p>
    <w:p w14:paraId="758E31B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nGIntraSystemHandoverTriggered</w:t>
      </w:r>
      <w:proofErr w:type="spellEnd"/>
      <w:r>
        <w:t>(32),</w:t>
      </w:r>
    </w:p>
    <w:p w14:paraId="6B16515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nGInterSystemHandoverTriggered</w:t>
      </w:r>
      <w:proofErr w:type="spellEnd"/>
      <w:r>
        <w:t>(33),</w:t>
      </w:r>
    </w:p>
    <w:p w14:paraId="523C177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xNHandoverTriggered</w:t>
      </w:r>
      <w:proofErr w:type="spellEnd"/>
      <w:r>
        <w:t>(34),</w:t>
      </w:r>
    </w:p>
    <w:p w14:paraId="665C9FAB" w14:textId="77777777" w:rsidR="00A61A83" w:rsidRDefault="00A61A83" w:rsidP="00A61A83">
      <w:pPr>
        <w:pStyle w:val="Code"/>
      </w:pPr>
      <w:r>
        <w:t xml:space="preserve">    notSupported5QIValue(35),</w:t>
      </w:r>
    </w:p>
    <w:p w14:paraId="0A665DD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uEContextTransfer</w:t>
      </w:r>
      <w:proofErr w:type="spellEnd"/>
      <w:r>
        <w:t>(36),</w:t>
      </w:r>
    </w:p>
    <w:p w14:paraId="142B624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iMSVoiceeEPSFallbackOrRATFallbackTriggered</w:t>
      </w:r>
      <w:proofErr w:type="spellEnd"/>
      <w:r>
        <w:t>(37),</w:t>
      </w:r>
    </w:p>
    <w:p w14:paraId="5F659E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uPIntegrityProtectioNotPossible</w:t>
      </w:r>
      <w:proofErr w:type="spellEnd"/>
      <w:r>
        <w:t>(38),</w:t>
      </w:r>
    </w:p>
    <w:p w14:paraId="586C256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uPConfidentialityProtectionNotPossible</w:t>
      </w:r>
      <w:proofErr w:type="spellEnd"/>
      <w:r>
        <w:t>(39),</w:t>
      </w:r>
    </w:p>
    <w:p w14:paraId="47E460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sliceNotSupported</w:t>
      </w:r>
      <w:proofErr w:type="spellEnd"/>
      <w:r>
        <w:t>(40),</w:t>
      </w:r>
    </w:p>
    <w:p w14:paraId="1F57C8A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uEInRRCInactiveStateNotReachable</w:t>
      </w:r>
      <w:proofErr w:type="spellEnd"/>
      <w:r>
        <w:t>(41),</w:t>
      </w:r>
    </w:p>
    <w:p w14:paraId="05BA6014" w14:textId="77777777" w:rsidR="00A61A83" w:rsidRDefault="00A61A83" w:rsidP="00A61A83">
      <w:pPr>
        <w:pStyle w:val="Code"/>
      </w:pPr>
      <w:r>
        <w:t xml:space="preserve">    redirection(42),</w:t>
      </w:r>
    </w:p>
    <w:p w14:paraId="5A04A0D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resourcesNotAvailableForTheSlice</w:t>
      </w:r>
      <w:proofErr w:type="spellEnd"/>
      <w:r>
        <w:t>(43),</w:t>
      </w:r>
    </w:p>
    <w:p w14:paraId="7E9ABC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uEMaxIntegrityProtectedDataRateReason</w:t>
      </w:r>
      <w:proofErr w:type="spellEnd"/>
      <w:r>
        <w:t>(44),</w:t>
      </w:r>
    </w:p>
    <w:p w14:paraId="1139CD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releaseDueToCNDetectedMobility</w:t>
      </w:r>
      <w:proofErr w:type="spellEnd"/>
      <w:r>
        <w:t>(45),</w:t>
      </w:r>
    </w:p>
    <w:p w14:paraId="718D6F81" w14:textId="77777777" w:rsidR="00A61A83" w:rsidRDefault="00A61A83" w:rsidP="00A61A83">
      <w:pPr>
        <w:pStyle w:val="Code"/>
      </w:pPr>
      <w:r>
        <w:t xml:space="preserve">    n26InterfaceNotAvailable(46),</w:t>
      </w:r>
    </w:p>
    <w:p w14:paraId="59FB97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releaseDueToPreemption</w:t>
      </w:r>
      <w:proofErr w:type="spellEnd"/>
      <w:r>
        <w:t>(47),</w:t>
      </w:r>
    </w:p>
    <w:p w14:paraId="23DEE3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multipleLocationReportingReferenceIDInstances</w:t>
      </w:r>
      <w:proofErr w:type="spellEnd"/>
      <w:r>
        <w:t>(48),</w:t>
      </w:r>
    </w:p>
    <w:p w14:paraId="38BF2A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rSNNotAvailableForTheUP</w:t>
      </w:r>
      <w:proofErr w:type="spellEnd"/>
      <w:r>
        <w:t>(49),</w:t>
      </w:r>
    </w:p>
    <w:p w14:paraId="18BCAD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nPMAccessDenied</w:t>
      </w:r>
      <w:proofErr w:type="spellEnd"/>
      <w:r>
        <w:t>(50),</w:t>
      </w:r>
    </w:p>
    <w:p w14:paraId="196862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cAGOnlyAccessDenied</w:t>
      </w:r>
      <w:proofErr w:type="spellEnd"/>
      <w:r>
        <w:t>(51),</w:t>
      </w:r>
    </w:p>
    <w:p w14:paraId="54A3B4F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insufficientUECapabilities</w:t>
      </w:r>
      <w:proofErr w:type="spellEnd"/>
      <w:r>
        <w:t>(52)</w:t>
      </w:r>
    </w:p>
    <w:p w14:paraId="2762DED9" w14:textId="77777777" w:rsidR="00A61A83" w:rsidRDefault="00A61A83" w:rsidP="00A61A83">
      <w:pPr>
        <w:pStyle w:val="Code"/>
      </w:pPr>
      <w:r>
        <w:lastRenderedPageBreak/>
        <w:t>}</w:t>
      </w:r>
    </w:p>
    <w:p w14:paraId="170BE042" w14:textId="77777777" w:rsidR="00A61A83" w:rsidRDefault="00A61A83" w:rsidP="00A61A83">
      <w:pPr>
        <w:pStyle w:val="Code"/>
      </w:pPr>
    </w:p>
    <w:p w14:paraId="3DA70B02" w14:textId="77777777" w:rsidR="00A61A83" w:rsidRDefault="00A61A83" w:rsidP="00A61A83">
      <w:pPr>
        <w:pStyle w:val="Code"/>
      </w:pPr>
      <w:proofErr w:type="spellStart"/>
      <w:r>
        <w:t>CauseTransport</w:t>
      </w:r>
      <w:proofErr w:type="spellEnd"/>
      <w:r>
        <w:t xml:space="preserve"> ::= ENUMERATED</w:t>
      </w:r>
    </w:p>
    <w:p w14:paraId="4C5E2D0F" w14:textId="77777777" w:rsidR="00A61A83" w:rsidRDefault="00A61A83" w:rsidP="00A61A83">
      <w:pPr>
        <w:pStyle w:val="Code"/>
      </w:pPr>
      <w:r>
        <w:t>{</w:t>
      </w:r>
    </w:p>
    <w:p w14:paraId="53F370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transportResourceUnavailable</w:t>
      </w:r>
      <w:proofErr w:type="spellEnd"/>
      <w:r>
        <w:t>(1),</w:t>
      </w:r>
    </w:p>
    <w:p w14:paraId="3D2C75CA" w14:textId="77777777" w:rsidR="00A61A83" w:rsidRDefault="00A61A83" w:rsidP="00A61A83">
      <w:pPr>
        <w:pStyle w:val="Code"/>
      </w:pPr>
      <w:r>
        <w:t xml:space="preserve">    unspecified(2)</w:t>
      </w:r>
    </w:p>
    <w:p w14:paraId="6DAF93B5" w14:textId="77777777" w:rsidR="00A61A83" w:rsidRDefault="00A61A83" w:rsidP="00A61A83">
      <w:pPr>
        <w:pStyle w:val="Code"/>
      </w:pPr>
      <w:r>
        <w:t>}</w:t>
      </w:r>
    </w:p>
    <w:p w14:paraId="03C271FB" w14:textId="77777777" w:rsidR="00A61A83" w:rsidRDefault="00A61A83" w:rsidP="00A61A83">
      <w:pPr>
        <w:pStyle w:val="Code"/>
      </w:pPr>
    </w:p>
    <w:p w14:paraId="559B5AF6" w14:textId="77777777" w:rsidR="00A61A83" w:rsidRDefault="00A61A83" w:rsidP="00A61A83">
      <w:pPr>
        <w:pStyle w:val="Code"/>
      </w:pPr>
      <w:r>
        <w:t>Direction ::= ENUMERATED</w:t>
      </w:r>
    </w:p>
    <w:p w14:paraId="43FD72B9" w14:textId="77777777" w:rsidR="00A61A83" w:rsidRDefault="00A61A83" w:rsidP="00A61A83">
      <w:pPr>
        <w:pStyle w:val="Code"/>
      </w:pPr>
      <w:r>
        <w:t>{</w:t>
      </w:r>
    </w:p>
    <w:p w14:paraId="6D26F7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0AF1D0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79DC7B62" w14:textId="77777777" w:rsidR="00A61A83" w:rsidRDefault="00A61A83" w:rsidP="00A61A83">
      <w:pPr>
        <w:pStyle w:val="Code"/>
      </w:pPr>
      <w:r>
        <w:t>}</w:t>
      </w:r>
    </w:p>
    <w:p w14:paraId="1A765DD5" w14:textId="77777777" w:rsidR="00A61A83" w:rsidRDefault="00A61A83" w:rsidP="00A61A83">
      <w:pPr>
        <w:pStyle w:val="Code"/>
      </w:pPr>
    </w:p>
    <w:p w14:paraId="49FA7857" w14:textId="77777777" w:rsidR="00A61A83" w:rsidRDefault="00A61A83" w:rsidP="00A61A83">
      <w:pPr>
        <w:pStyle w:val="Code"/>
      </w:pPr>
      <w:r>
        <w:t>DNN ::= UTF8String</w:t>
      </w:r>
    </w:p>
    <w:p w14:paraId="28E771C8" w14:textId="77777777" w:rsidR="00A61A83" w:rsidRDefault="00A61A83" w:rsidP="00A61A83">
      <w:pPr>
        <w:pStyle w:val="Code"/>
      </w:pPr>
    </w:p>
    <w:p w14:paraId="5204C6C5" w14:textId="77777777" w:rsidR="00A61A83" w:rsidRDefault="00A61A83" w:rsidP="00A61A83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1C4A477D" w14:textId="77777777" w:rsidR="00A61A83" w:rsidRDefault="00A61A83" w:rsidP="00A61A83">
      <w:pPr>
        <w:pStyle w:val="Code"/>
      </w:pPr>
    </w:p>
    <w:p w14:paraId="68A54AAB" w14:textId="77777777" w:rsidR="00A61A83" w:rsidRDefault="00A61A83" w:rsidP="00A61A83">
      <w:pPr>
        <w:pStyle w:val="Code"/>
      </w:pPr>
      <w:proofErr w:type="spellStart"/>
      <w:r>
        <w:t>EmailAddress</w:t>
      </w:r>
      <w:proofErr w:type="spellEnd"/>
      <w:r>
        <w:t xml:space="preserve"> ::= UTF8String</w:t>
      </w:r>
    </w:p>
    <w:p w14:paraId="282E6E2B" w14:textId="77777777" w:rsidR="00A61A83" w:rsidRDefault="00A61A83" w:rsidP="00A61A83">
      <w:pPr>
        <w:pStyle w:val="Code"/>
      </w:pPr>
    </w:p>
    <w:p w14:paraId="18453E9E" w14:textId="77777777" w:rsidR="00A61A83" w:rsidRDefault="00A61A83" w:rsidP="00A61A83">
      <w:pPr>
        <w:pStyle w:val="Code"/>
      </w:pPr>
      <w:proofErr w:type="spellStart"/>
      <w:r>
        <w:t>EquivalentPLMNs</w:t>
      </w:r>
      <w:proofErr w:type="spellEnd"/>
      <w:r>
        <w:t xml:space="preserve"> ::= SEQUENCE (SIZE(1..MAX)) OF PLMNID</w:t>
      </w:r>
    </w:p>
    <w:p w14:paraId="337FE274" w14:textId="77777777" w:rsidR="00A61A83" w:rsidRDefault="00A61A83" w:rsidP="00A61A83">
      <w:pPr>
        <w:pStyle w:val="Code"/>
      </w:pPr>
    </w:p>
    <w:p w14:paraId="4C1F58AD" w14:textId="77777777" w:rsidR="00A61A83" w:rsidRDefault="00A61A83" w:rsidP="00A61A83">
      <w:pPr>
        <w:pStyle w:val="Code"/>
      </w:pPr>
      <w:r>
        <w:t>EUI64 ::= OCTET STRING (SIZE(8))</w:t>
      </w:r>
    </w:p>
    <w:p w14:paraId="6999CB33" w14:textId="77777777" w:rsidR="00A61A83" w:rsidRDefault="00A61A83" w:rsidP="00A61A83">
      <w:pPr>
        <w:pStyle w:val="Code"/>
      </w:pPr>
    </w:p>
    <w:p w14:paraId="4C154203" w14:textId="77777777" w:rsidR="00A61A83" w:rsidRDefault="00A61A83" w:rsidP="00A61A83">
      <w:pPr>
        <w:pStyle w:val="Code"/>
      </w:pPr>
      <w:proofErr w:type="spellStart"/>
      <w:r>
        <w:t>FiveGGUTI</w:t>
      </w:r>
      <w:proofErr w:type="spellEnd"/>
      <w:r>
        <w:t xml:space="preserve"> ::= SEQUENCE</w:t>
      </w:r>
    </w:p>
    <w:p w14:paraId="669248CD" w14:textId="77777777" w:rsidR="00A61A83" w:rsidRDefault="00A61A83" w:rsidP="00A61A83">
      <w:pPr>
        <w:pStyle w:val="Code"/>
      </w:pPr>
      <w:r>
        <w:t>{</w:t>
      </w:r>
    </w:p>
    <w:p w14:paraId="14FFC6E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337E4B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0F10635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02BF01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749EF0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106A19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515B6B16" w14:textId="77777777" w:rsidR="00A61A83" w:rsidRDefault="00A61A83" w:rsidP="00A61A83">
      <w:pPr>
        <w:pStyle w:val="Code"/>
      </w:pPr>
      <w:r>
        <w:t>}</w:t>
      </w:r>
    </w:p>
    <w:p w14:paraId="3B27F938" w14:textId="77777777" w:rsidR="00A61A83" w:rsidRDefault="00A61A83" w:rsidP="00A61A83">
      <w:pPr>
        <w:pStyle w:val="Code"/>
      </w:pPr>
    </w:p>
    <w:p w14:paraId="0790A51A" w14:textId="77777777" w:rsidR="00A61A83" w:rsidRDefault="00A61A83" w:rsidP="00A61A83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531A7C0F" w14:textId="77777777" w:rsidR="00A61A83" w:rsidRDefault="00A61A83" w:rsidP="00A61A83">
      <w:pPr>
        <w:pStyle w:val="Code"/>
      </w:pPr>
    </w:p>
    <w:p w14:paraId="3A162C55" w14:textId="77777777" w:rsidR="00A61A83" w:rsidRDefault="00A61A83" w:rsidP="00A61A83">
      <w:pPr>
        <w:pStyle w:val="Code"/>
      </w:pPr>
      <w:proofErr w:type="spellStart"/>
      <w:r>
        <w:t>FiveGSSubscriberID</w:t>
      </w:r>
      <w:proofErr w:type="spellEnd"/>
      <w:r>
        <w:t xml:space="preserve"> ::= CHOICE</w:t>
      </w:r>
    </w:p>
    <w:p w14:paraId="7FAF8D65" w14:textId="77777777" w:rsidR="00A61A83" w:rsidRDefault="00A61A83" w:rsidP="00A61A83">
      <w:pPr>
        <w:pStyle w:val="Code"/>
      </w:pPr>
      <w:r>
        <w:t>{</w:t>
      </w:r>
    </w:p>
    <w:p w14:paraId="0CD057B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[1] SUPI,</w:t>
      </w:r>
    </w:p>
    <w:p w14:paraId="2FC1392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[2] SUCI,</w:t>
      </w:r>
    </w:p>
    <w:p w14:paraId="22BB7A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[3] PEI,</w:t>
      </w:r>
    </w:p>
    <w:p w14:paraId="0D5DCD9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[4] GPSI</w:t>
      </w:r>
    </w:p>
    <w:p w14:paraId="62A5AB31" w14:textId="77777777" w:rsidR="00A61A83" w:rsidRDefault="00A61A83" w:rsidP="00A61A83">
      <w:pPr>
        <w:pStyle w:val="Code"/>
      </w:pPr>
      <w:r>
        <w:t>}</w:t>
      </w:r>
    </w:p>
    <w:p w14:paraId="08A5689F" w14:textId="77777777" w:rsidR="00A61A83" w:rsidRDefault="00A61A83" w:rsidP="00A61A83">
      <w:pPr>
        <w:pStyle w:val="Code"/>
      </w:pPr>
    </w:p>
    <w:p w14:paraId="4CAB4BDE" w14:textId="77777777" w:rsidR="00A61A83" w:rsidRDefault="00A61A83" w:rsidP="00A61A83">
      <w:pPr>
        <w:pStyle w:val="Code"/>
      </w:pPr>
      <w:proofErr w:type="spellStart"/>
      <w:r>
        <w:t>FiveGSSubscriberIDs</w:t>
      </w:r>
      <w:proofErr w:type="spellEnd"/>
      <w:r>
        <w:t xml:space="preserve"> ::= SEQUENCE</w:t>
      </w:r>
    </w:p>
    <w:p w14:paraId="628A4EA6" w14:textId="77777777" w:rsidR="00A61A83" w:rsidRDefault="00A61A83" w:rsidP="00A61A83">
      <w:pPr>
        <w:pStyle w:val="Code"/>
      </w:pPr>
      <w:r>
        <w:t>{</w:t>
      </w:r>
    </w:p>
    <w:p w14:paraId="6EF82FB0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fiveGSSubscriberID</w:t>
      </w:r>
      <w:proofErr w:type="spellEnd"/>
      <w:r>
        <w:t xml:space="preserve"> [1] SEQUENCE SIZE(1..MAX) OF </w:t>
      </w:r>
      <w:proofErr w:type="spellStart"/>
      <w:r>
        <w:t>FiveGSSubscriberID</w:t>
      </w:r>
      <w:proofErr w:type="spellEnd"/>
    </w:p>
    <w:p w14:paraId="424A56AB" w14:textId="77777777" w:rsidR="00A61A83" w:rsidRDefault="00A61A83" w:rsidP="00A61A83">
      <w:pPr>
        <w:pStyle w:val="Code"/>
      </w:pPr>
      <w:r>
        <w:t>}</w:t>
      </w:r>
    </w:p>
    <w:p w14:paraId="38EBAEF8" w14:textId="77777777" w:rsidR="00A61A83" w:rsidRDefault="00A61A83" w:rsidP="00A61A83">
      <w:pPr>
        <w:pStyle w:val="Code"/>
      </w:pPr>
    </w:p>
    <w:p w14:paraId="44A4398F" w14:textId="77777777" w:rsidR="00A61A83" w:rsidRDefault="00A61A83" w:rsidP="00A61A83">
      <w:pPr>
        <w:pStyle w:val="Code"/>
      </w:pPr>
      <w:proofErr w:type="spellStart"/>
      <w:r>
        <w:t>FiveGSMRequestType</w:t>
      </w:r>
      <w:proofErr w:type="spellEnd"/>
      <w:r>
        <w:t xml:space="preserve"> ::= ENUMERATED</w:t>
      </w:r>
    </w:p>
    <w:p w14:paraId="6B40F824" w14:textId="77777777" w:rsidR="00A61A83" w:rsidRDefault="00A61A83" w:rsidP="00A61A83">
      <w:pPr>
        <w:pStyle w:val="Code"/>
      </w:pPr>
      <w:r>
        <w:t>{</w:t>
      </w:r>
    </w:p>
    <w:p w14:paraId="367C6B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initialRequest</w:t>
      </w:r>
      <w:proofErr w:type="spellEnd"/>
      <w:r>
        <w:t>(1),</w:t>
      </w:r>
    </w:p>
    <w:p w14:paraId="5E2484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existingPDUSession</w:t>
      </w:r>
      <w:proofErr w:type="spellEnd"/>
      <w:r>
        <w:t>(2),</w:t>
      </w:r>
    </w:p>
    <w:p w14:paraId="39F28E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initialEmergencyRequest</w:t>
      </w:r>
      <w:proofErr w:type="spellEnd"/>
      <w:r>
        <w:t>(3),</w:t>
      </w:r>
    </w:p>
    <w:p w14:paraId="2963CC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existingEmergencyPDUSession</w:t>
      </w:r>
      <w:proofErr w:type="spellEnd"/>
      <w:r>
        <w:t>(4),</w:t>
      </w:r>
    </w:p>
    <w:p w14:paraId="74B21F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modificationRequest</w:t>
      </w:r>
      <w:proofErr w:type="spellEnd"/>
      <w:r>
        <w:t>(5),</w:t>
      </w:r>
    </w:p>
    <w:p w14:paraId="707B4E65" w14:textId="77777777" w:rsidR="00A61A83" w:rsidRDefault="00A61A83" w:rsidP="00A61A83">
      <w:pPr>
        <w:pStyle w:val="Code"/>
      </w:pPr>
      <w:r>
        <w:t xml:space="preserve">    reserved(6),</w:t>
      </w:r>
    </w:p>
    <w:p w14:paraId="457B5E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mAPDURequest</w:t>
      </w:r>
      <w:proofErr w:type="spellEnd"/>
      <w:r>
        <w:t>(7)</w:t>
      </w:r>
    </w:p>
    <w:p w14:paraId="28F167F2" w14:textId="77777777" w:rsidR="00A61A83" w:rsidRDefault="00A61A83" w:rsidP="00A61A83">
      <w:pPr>
        <w:pStyle w:val="Code"/>
      </w:pPr>
      <w:r>
        <w:t>}</w:t>
      </w:r>
    </w:p>
    <w:p w14:paraId="502D7798" w14:textId="77777777" w:rsidR="00A61A83" w:rsidRDefault="00A61A83" w:rsidP="00A61A83">
      <w:pPr>
        <w:pStyle w:val="Code"/>
      </w:pPr>
    </w:p>
    <w:p w14:paraId="7B51E366" w14:textId="77777777" w:rsidR="00A61A83" w:rsidRDefault="00A61A83" w:rsidP="00A61A83">
      <w:pPr>
        <w:pStyle w:val="Code"/>
      </w:pPr>
      <w:proofErr w:type="spellStart"/>
      <w:r>
        <w:t>FiveGSMCause</w:t>
      </w:r>
      <w:proofErr w:type="spellEnd"/>
      <w:r>
        <w:t xml:space="preserve"> ::= INTEGER (0..255)</w:t>
      </w:r>
    </w:p>
    <w:p w14:paraId="0F8DB073" w14:textId="77777777" w:rsidR="00A61A83" w:rsidRDefault="00A61A83" w:rsidP="00A61A83">
      <w:pPr>
        <w:pStyle w:val="Code"/>
      </w:pPr>
    </w:p>
    <w:p w14:paraId="49B6F0F0" w14:textId="77777777" w:rsidR="00A61A83" w:rsidRDefault="00A61A83" w:rsidP="00A61A83">
      <w:pPr>
        <w:pStyle w:val="Code"/>
      </w:pPr>
      <w:proofErr w:type="spellStart"/>
      <w:r>
        <w:t>FiveGTMSI</w:t>
      </w:r>
      <w:proofErr w:type="spellEnd"/>
      <w:r>
        <w:t xml:space="preserve"> ::= INTEGER (0..4294967295)</w:t>
      </w:r>
    </w:p>
    <w:p w14:paraId="0A45F3C5" w14:textId="77777777" w:rsidR="00A61A83" w:rsidRDefault="00A61A83" w:rsidP="00A61A83">
      <w:pPr>
        <w:pStyle w:val="Code"/>
      </w:pPr>
    </w:p>
    <w:p w14:paraId="38A5721B" w14:textId="77777777" w:rsidR="00A61A83" w:rsidRDefault="00A61A83" w:rsidP="00A61A83">
      <w:pPr>
        <w:pStyle w:val="Code"/>
      </w:pPr>
      <w:proofErr w:type="spellStart"/>
      <w:r>
        <w:t>FiveGSRVCCInfo</w:t>
      </w:r>
      <w:proofErr w:type="spellEnd"/>
      <w:r>
        <w:t xml:space="preserve"> ::= SEQUENCE</w:t>
      </w:r>
    </w:p>
    <w:p w14:paraId="3E174FB9" w14:textId="77777777" w:rsidR="00A61A83" w:rsidRDefault="00A61A83" w:rsidP="00A61A83">
      <w:pPr>
        <w:pStyle w:val="Code"/>
      </w:pPr>
      <w:r>
        <w:t>{</w:t>
      </w:r>
    </w:p>
    <w:p w14:paraId="1F5A44D9" w14:textId="77777777" w:rsidR="00A61A83" w:rsidRDefault="00A61A83" w:rsidP="00A61A83">
      <w:pPr>
        <w:pStyle w:val="Code"/>
      </w:pPr>
      <w:r>
        <w:t xml:space="preserve">    uE5GSRVCCCapability   [1] BOOLEAN,</w:t>
      </w:r>
    </w:p>
    <w:p w14:paraId="65100E1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33F9CA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correlationMSISDN</w:t>
      </w:r>
      <w:proofErr w:type="spellEnd"/>
      <w:r>
        <w:t xml:space="preserve">     [3] MSISDN OPTIONAL</w:t>
      </w:r>
    </w:p>
    <w:p w14:paraId="10C8F698" w14:textId="77777777" w:rsidR="00A61A83" w:rsidRDefault="00A61A83" w:rsidP="00A61A83">
      <w:pPr>
        <w:pStyle w:val="Code"/>
      </w:pPr>
      <w:r>
        <w:t>}</w:t>
      </w:r>
    </w:p>
    <w:p w14:paraId="08A8DC98" w14:textId="77777777" w:rsidR="00A61A83" w:rsidRDefault="00A61A83" w:rsidP="00A61A83">
      <w:pPr>
        <w:pStyle w:val="Code"/>
      </w:pPr>
    </w:p>
    <w:p w14:paraId="51236F9C" w14:textId="77777777" w:rsidR="00A61A83" w:rsidRDefault="00A61A83" w:rsidP="00A61A83">
      <w:pPr>
        <w:pStyle w:val="Code"/>
      </w:pPr>
      <w:proofErr w:type="spellStart"/>
      <w:r>
        <w:t>FiveGSUserStateInfo</w:t>
      </w:r>
      <w:proofErr w:type="spellEnd"/>
      <w:r>
        <w:t xml:space="preserve"> ::= SEQUENCE</w:t>
      </w:r>
    </w:p>
    <w:p w14:paraId="577D9CF2" w14:textId="77777777" w:rsidR="00A61A83" w:rsidRDefault="00A61A83" w:rsidP="00A61A83">
      <w:pPr>
        <w:pStyle w:val="Code"/>
      </w:pPr>
      <w:r>
        <w:t>{</w:t>
      </w:r>
    </w:p>
    <w:p w14:paraId="08FAD1A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194895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[2] </w:t>
      </w:r>
      <w:proofErr w:type="spellStart"/>
      <w:r>
        <w:t>AccessType</w:t>
      </w:r>
      <w:proofErr w:type="spellEnd"/>
    </w:p>
    <w:p w14:paraId="1090E0EF" w14:textId="77777777" w:rsidR="00A61A83" w:rsidRDefault="00A61A83" w:rsidP="00A61A83">
      <w:pPr>
        <w:pStyle w:val="Code"/>
      </w:pPr>
      <w:r>
        <w:t>}</w:t>
      </w:r>
    </w:p>
    <w:p w14:paraId="2111D9AA" w14:textId="77777777" w:rsidR="00A61A83" w:rsidRDefault="00A61A83" w:rsidP="00A61A83">
      <w:pPr>
        <w:pStyle w:val="Code"/>
      </w:pPr>
    </w:p>
    <w:p w14:paraId="44D80202" w14:textId="77777777" w:rsidR="00A61A83" w:rsidRDefault="00A61A83" w:rsidP="00A61A83">
      <w:pPr>
        <w:pStyle w:val="Code"/>
      </w:pPr>
      <w:proofErr w:type="spellStart"/>
      <w:r>
        <w:t>FiveGSUserState</w:t>
      </w:r>
      <w:proofErr w:type="spellEnd"/>
      <w:r>
        <w:t xml:space="preserve"> ::= ENUMERATED</w:t>
      </w:r>
    </w:p>
    <w:p w14:paraId="2DD1E9DC" w14:textId="77777777" w:rsidR="00A61A83" w:rsidRDefault="00A61A83" w:rsidP="00A61A83">
      <w:pPr>
        <w:pStyle w:val="Code"/>
      </w:pPr>
      <w:r>
        <w:lastRenderedPageBreak/>
        <w:t>{</w:t>
      </w:r>
    </w:p>
    <w:p w14:paraId="69055C4F" w14:textId="77777777" w:rsidR="00A61A83" w:rsidRDefault="00A61A83" w:rsidP="00A61A83">
      <w:pPr>
        <w:pStyle w:val="Code"/>
      </w:pPr>
      <w:r>
        <w:t xml:space="preserve">    deregistered(1),</w:t>
      </w:r>
    </w:p>
    <w:p w14:paraId="0DB336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registeredNotReachableForPaging</w:t>
      </w:r>
      <w:proofErr w:type="spellEnd"/>
      <w:r>
        <w:t>(2),</w:t>
      </w:r>
    </w:p>
    <w:p w14:paraId="2F31BF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registeredReachableForPaging</w:t>
      </w:r>
      <w:proofErr w:type="spellEnd"/>
      <w:r>
        <w:t>(3),</w:t>
      </w:r>
    </w:p>
    <w:p w14:paraId="228F4D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connectedNotReachableForPaging</w:t>
      </w:r>
      <w:proofErr w:type="spellEnd"/>
      <w:r>
        <w:t>(4),</w:t>
      </w:r>
    </w:p>
    <w:p w14:paraId="6EA9BFA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connectedReachableForPaging</w:t>
      </w:r>
      <w:proofErr w:type="spellEnd"/>
      <w:r>
        <w:t>(5),</w:t>
      </w:r>
    </w:p>
    <w:p w14:paraId="0129D99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notProvidedFromAMF</w:t>
      </w:r>
      <w:proofErr w:type="spellEnd"/>
      <w:r>
        <w:t>(6)</w:t>
      </w:r>
    </w:p>
    <w:p w14:paraId="3D8C1AD7" w14:textId="77777777" w:rsidR="00A61A83" w:rsidRDefault="00A61A83" w:rsidP="00A61A83">
      <w:pPr>
        <w:pStyle w:val="Code"/>
      </w:pPr>
      <w:r>
        <w:t>}</w:t>
      </w:r>
    </w:p>
    <w:p w14:paraId="42EE866B" w14:textId="77777777" w:rsidR="00A61A83" w:rsidRDefault="00A61A83" w:rsidP="00A61A83">
      <w:pPr>
        <w:pStyle w:val="Code"/>
      </w:pPr>
    </w:p>
    <w:p w14:paraId="53A793C8" w14:textId="77777777" w:rsidR="00A61A83" w:rsidRDefault="00A61A83" w:rsidP="00A61A83">
      <w:pPr>
        <w:pStyle w:val="Code"/>
      </w:pPr>
      <w:proofErr w:type="spellStart"/>
      <w:r>
        <w:t>ForbiddenAreaInformation</w:t>
      </w:r>
      <w:proofErr w:type="spellEnd"/>
      <w:r>
        <w:t xml:space="preserve"> ::= SEQUENCE</w:t>
      </w:r>
    </w:p>
    <w:p w14:paraId="5EDD427C" w14:textId="77777777" w:rsidR="00A61A83" w:rsidRDefault="00A61A83" w:rsidP="00A61A83">
      <w:pPr>
        <w:pStyle w:val="Code"/>
      </w:pPr>
      <w:r>
        <w:t>{</w:t>
      </w:r>
    </w:p>
    <w:p w14:paraId="694C7F4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[1] PLMNID,</w:t>
      </w:r>
    </w:p>
    <w:p w14:paraId="36BC177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forbiddenTACs</w:t>
      </w:r>
      <w:proofErr w:type="spellEnd"/>
      <w:r>
        <w:t xml:space="preserve"> [2] </w:t>
      </w:r>
      <w:proofErr w:type="spellStart"/>
      <w:r>
        <w:t>ForbiddenTACs</w:t>
      </w:r>
      <w:proofErr w:type="spellEnd"/>
    </w:p>
    <w:p w14:paraId="68DD2B69" w14:textId="77777777" w:rsidR="00A61A83" w:rsidRDefault="00A61A83" w:rsidP="00A61A83">
      <w:pPr>
        <w:pStyle w:val="Code"/>
      </w:pPr>
      <w:r>
        <w:t>}</w:t>
      </w:r>
    </w:p>
    <w:p w14:paraId="07D74CAA" w14:textId="77777777" w:rsidR="00A61A83" w:rsidRDefault="00A61A83" w:rsidP="00A61A83">
      <w:pPr>
        <w:pStyle w:val="Code"/>
      </w:pPr>
    </w:p>
    <w:p w14:paraId="69A4D059" w14:textId="77777777" w:rsidR="00A61A83" w:rsidRDefault="00A61A83" w:rsidP="00A61A83">
      <w:pPr>
        <w:pStyle w:val="Code"/>
      </w:pPr>
      <w:proofErr w:type="spellStart"/>
      <w:r>
        <w:t>ForbiddenTACs</w:t>
      </w:r>
      <w:proofErr w:type="spellEnd"/>
      <w:r>
        <w:t xml:space="preserve"> ::= SEQUENCE (SIZE(1..MAX)) OF TAC</w:t>
      </w:r>
    </w:p>
    <w:p w14:paraId="72D9E82E" w14:textId="77777777" w:rsidR="00A61A83" w:rsidRDefault="00A61A83" w:rsidP="00A61A83">
      <w:pPr>
        <w:pStyle w:val="Code"/>
      </w:pPr>
    </w:p>
    <w:p w14:paraId="2CAD2499" w14:textId="77777777" w:rsidR="00A61A83" w:rsidRDefault="00A61A83" w:rsidP="00A61A83">
      <w:pPr>
        <w:pStyle w:val="Code"/>
      </w:pPr>
      <w:r>
        <w:t>FTEID ::= SEQUENCE</w:t>
      </w:r>
    </w:p>
    <w:p w14:paraId="0961CD0A" w14:textId="77777777" w:rsidR="00A61A83" w:rsidRDefault="00A61A83" w:rsidP="00A61A83">
      <w:pPr>
        <w:pStyle w:val="Code"/>
      </w:pPr>
      <w:r>
        <w:t>{</w:t>
      </w:r>
    </w:p>
    <w:p w14:paraId="0803A8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0F6D25AB" w14:textId="77777777" w:rsidR="00A61A83" w:rsidRDefault="00A61A83" w:rsidP="00A61A83">
      <w:pPr>
        <w:pStyle w:val="Code"/>
      </w:pPr>
      <w:r>
        <w:t xml:space="preserve">    iPv4Address [2] IPv4Address OPTIONAL,</w:t>
      </w:r>
    </w:p>
    <w:p w14:paraId="694ABDC7" w14:textId="77777777" w:rsidR="00A61A83" w:rsidRDefault="00A61A83" w:rsidP="00A61A83">
      <w:pPr>
        <w:pStyle w:val="Code"/>
      </w:pPr>
      <w:r>
        <w:t xml:space="preserve">    iPv6Address [3] IPv6Address OPTIONAL</w:t>
      </w:r>
    </w:p>
    <w:p w14:paraId="735F5F05" w14:textId="77777777" w:rsidR="00A61A83" w:rsidRDefault="00A61A83" w:rsidP="00A61A83">
      <w:pPr>
        <w:pStyle w:val="Code"/>
      </w:pPr>
      <w:r>
        <w:t>}</w:t>
      </w:r>
    </w:p>
    <w:p w14:paraId="2CCD39F4" w14:textId="77777777" w:rsidR="00A61A83" w:rsidRDefault="00A61A83" w:rsidP="00A61A83">
      <w:pPr>
        <w:pStyle w:val="Code"/>
      </w:pPr>
    </w:p>
    <w:p w14:paraId="58351849" w14:textId="77777777" w:rsidR="00A61A83" w:rsidRDefault="00A61A83" w:rsidP="00A61A83">
      <w:pPr>
        <w:pStyle w:val="Code"/>
      </w:pPr>
      <w:proofErr w:type="spellStart"/>
      <w:r>
        <w:t>FTEIDList</w:t>
      </w:r>
      <w:proofErr w:type="spellEnd"/>
      <w:r>
        <w:t xml:space="preserve"> ::= SEQUENCE OF FTEID</w:t>
      </w:r>
    </w:p>
    <w:p w14:paraId="07F18FC6" w14:textId="77777777" w:rsidR="00A61A83" w:rsidRDefault="00A61A83" w:rsidP="00A61A83">
      <w:pPr>
        <w:pStyle w:val="Code"/>
      </w:pPr>
    </w:p>
    <w:p w14:paraId="59255DF1" w14:textId="77777777" w:rsidR="00A61A83" w:rsidRDefault="00A61A83" w:rsidP="00A61A83">
      <w:pPr>
        <w:pStyle w:val="Code"/>
      </w:pPr>
      <w:r>
        <w:t>GPSI ::= CHOICE</w:t>
      </w:r>
    </w:p>
    <w:p w14:paraId="0991DD8A" w14:textId="77777777" w:rsidR="00A61A83" w:rsidRDefault="00A61A83" w:rsidP="00A61A83">
      <w:pPr>
        <w:pStyle w:val="Code"/>
      </w:pPr>
      <w:r>
        <w:t>{</w:t>
      </w:r>
    </w:p>
    <w:p w14:paraId="3BECBB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[1] MSISDN,</w:t>
      </w:r>
    </w:p>
    <w:p w14:paraId="03E956D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29B5FC6E" w14:textId="77777777" w:rsidR="00A61A83" w:rsidRDefault="00A61A83" w:rsidP="00A61A83">
      <w:pPr>
        <w:pStyle w:val="Code"/>
      </w:pPr>
      <w:r>
        <w:t>}</w:t>
      </w:r>
    </w:p>
    <w:p w14:paraId="45A1DEE1" w14:textId="77777777" w:rsidR="00A61A83" w:rsidRDefault="00A61A83" w:rsidP="00A61A83">
      <w:pPr>
        <w:pStyle w:val="Code"/>
      </w:pPr>
    </w:p>
    <w:p w14:paraId="6DF02C30" w14:textId="77777777" w:rsidR="00A61A83" w:rsidRDefault="00A61A83" w:rsidP="00A61A83">
      <w:pPr>
        <w:pStyle w:val="Code"/>
      </w:pPr>
      <w:r>
        <w:t>GUAMI ::= SEQUENCE</w:t>
      </w:r>
    </w:p>
    <w:p w14:paraId="31DC0E19" w14:textId="77777777" w:rsidR="00A61A83" w:rsidRDefault="00A61A83" w:rsidP="00A61A83">
      <w:pPr>
        <w:pStyle w:val="Code"/>
      </w:pPr>
      <w:r>
        <w:t>{</w:t>
      </w:r>
    </w:p>
    <w:p w14:paraId="621594D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70FC12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115B2E39" w14:textId="77777777" w:rsidR="00A61A83" w:rsidRDefault="00A61A83" w:rsidP="00A61A83">
      <w:pPr>
        <w:pStyle w:val="Code"/>
      </w:pPr>
      <w:r>
        <w:t>}</w:t>
      </w:r>
    </w:p>
    <w:p w14:paraId="7208FFB8" w14:textId="77777777" w:rsidR="00A61A83" w:rsidRDefault="00A61A83" w:rsidP="00A61A83">
      <w:pPr>
        <w:pStyle w:val="Code"/>
      </w:pPr>
    </w:p>
    <w:p w14:paraId="5E472CD4" w14:textId="77777777" w:rsidR="00A61A83" w:rsidRDefault="00A61A83" w:rsidP="00A61A83">
      <w:pPr>
        <w:pStyle w:val="Code"/>
      </w:pPr>
      <w:r>
        <w:t>GUMMEI ::= SEQUENCE</w:t>
      </w:r>
    </w:p>
    <w:p w14:paraId="6B8FABF0" w14:textId="77777777" w:rsidR="00A61A83" w:rsidRDefault="00A61A83" w:rsidP="00A61A83">
      <w:pPr>
        <w:pStyle w:val="Code"/>
      </w:pPr>
      <w:r>
        <w:t>{</w:t>
      </w:r>
    </w:p>
    <w:p w14:paraId="01C3F7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   [1] MMEID,</w:t>
      </w:r>
    </w:p>
    <w:p w14:paraId="560421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[2] MCC,</w:t>
      </w:r>
    </w:p>
    <w:p w14:paraId="777487D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4C8C9368" w14:textId="77777777" w:rsidR="00A61A83" w:rsidRDefault="00A61A83" w:rsidP="00A61A83">
      <w:pPr>
        <w:pStyle w:val="Code"/>
      </w:pPr>
      <w:r>
        <w:t>}</w:t>
      </w:r>
    </w:p>
    <w:p w14:paraId="47FFD51F" w14:textId="77777777" w:rsidR="00A61A83" w:rsidRDefault="00A61A83" w:rsidP="00A61A83">
      <w:pPr>
        <w:pStyle w:val="Code"/>
      </w:pPr>
    </w:p>
    <w:p w14:paraId="3C9FE605" w14:textId="77777777" w:rsidR="00A61A83" w:rsidRDefault="00A61A83" w:rsidP="00A61A83">
      <w:pPr>
        <w:pStyle w:val="Code"/>
      </w:pPr>
      <w:r>
        <w:t>GUTI ::= SEQUENCE</w:t>
      </w:r>
    </w:p>
    <w:p w14:paraId="5D482CE6" w14:textId="77777777" w:rsidR="00A61A83" w:rsidRDefault="00A61A83" w:rsidP="00A61A83">
      <w:pPr>
        <w:pStyle w:val="Code"/>
      </w:pPr>
      <w:r>
        <w:t>{</w:t>
      </w:r>
    </w:p>
    <w:p w14:paraId="34EF60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[1] MCC,</w:t>
      </w:r>
    </w:p>
    <w:p w14:paraId="5E5BAC2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[2] MNC,</w:t>
      </w:r>
    </w:p>
    <w:p w14:paraId="7DE7301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mMEGroupID</w:t>
      </w:r>
      <w:proofErr w:type="spellEnd"/>
      <w:r>
        <w:t xml:space="preserve">   [3] </w:t>
      </w:r>
      <w:proofErr w:type="spellStart"/>
      <w:r>
        <w:t>MMEGroupID</w:t>
      </w:r>
      <w:proofErr w:type="spellEnd"/>
      <w:r>
        <w:t>,</w:t>
      </w:r>
    </w:p>
    <w:p w14:paraId="292C2AA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mMECode</w:t>
      </w:r>
      <w:proofErr w:type="spellEnd"/>
      <w:r>
        <w:t xml:space="preserve">      [4] </w:t>
      </w:r>
      <w:proofErr w:type="spellStart"/>
      <w:r>
        <w:t>MMECode</w:t>
      </w:r>
      <w:proofErr w:type="spellEnd"/>
      <w:r>
        <w:t>,</w:t>
      </w:r>
    </w:p>
    <w:p w14:paraId="1E6E57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mTMSI</w:t>
      </w:r>
      <w:proofErr w:type="spellEnd"/>
      <w:r>
        <w:t xml:space="preserve">        [5] TMSI</w:t>
      </w:r>
    </w:p>
    <w:p w14:paraId="0A0ED257" w14:textId="77777777" w:rsidR="00A61A83" w:rsidRDefault="00A61A83" w:rsidP="00A61A83">
      <w:pPr>
        <w:pStyle w:val="Code"/>
      </w:pPr>
      <w:r>
        <w:t>}</w:t>
      </w:r>
    </w:p>
    <w:p w14:paraId="75A7F8B1" w14:textId="77777777" w:rsidR="00A61A83" w:rsidRDefault="00A61A83" w:rsidP="00A61A83">
      <w:pPr>
        <w:pStyle w:val="Code"/>
      </w:pPr>
    </w:p>
    <w:p w14:paraId="47FC9B22" w14:textId="77777777" w:rsidR="00A61A83" w:rsidRDefault="00A61A83" w:rsidP="00A61A83">
      <w:pPr>
        <w:pStyle w:val="Code"/>
      </w:pPr>
      <w:proofErr w:type="spellStart"/>
      <w:r>
        <w:t>HandoverCause</w:t>
      </w:r>
      <w:proofErr w:type="spellEnd"/>
      <w:r>
        <w:t xml:space="preserve"> ::= CHOICE</w:t>
      </w:r>
    </w:p>
    <w:p w14:paraId="40D83281" w14:textId="77777777" w:rsidR="00A61A83" w:rsidRDefault="00A61A83" w:rsidP="00A61A83">
      <w:pPr>
        <w:pStyle w:val="Code"/>
      </w:pPr>
      <w:r>
        <w:t>{</w:t>
      </w:r>
    </w:p>
    <w:p w14:paraId="41165F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radioNetwork</w:t>
      </w:r>
      <w:proofErr w:type="spellEnd"/>
      <w:r>
        <w:t xml:space="preserve">    [1] </w:t>
      </w:r>
      <w:proofErr w:type="spellStart"/>
      <w:r>
        <w:t>CauseRadioNetwork</w:t>
      </w:r>
      <w:proofErr w:type="spellEnd"/>
      <w:r>
        <w:t>,</w:t>
      </w:r>
    </w:p>
    <w:p w14:paraId="1266D6C8" w14:textId="77777777" w:rsidR="00A61A83" w:rsidRDefault="00A61A83" w:rsidP="00A61A83">
      <w:pPr>
        <w:pStyle w:val="Code"/>
      </w:pPr>
      <w:r>
        <w:t xml:space="preserve">    transport       [2] </w:t>
      </w:r>
      <w:proofErr w:type="spellStart"/>
      <w:r>
        <w:t>CauseTransport</w:t>
      </w:r>
      <w:proofErr w:type="spellEnd"/>
      <w:r>
        <w:t>,</w:t>
      </w:r>
    </w:p>
    <w:p w14:paraId="0E4A61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nas</w:t>
      </w:r>
      <w:proofErr w:type="spellEnd"/>
      <w:r>
        <w:t xml:space="preserve">             [3] </w:t>
      </w:r>
      <w:proofErr w:type="spellStart"/>
      <w:r>
        <w:t>CauseNas</w:t>
      </w:r>
      <w:proofErr w:type="spellEnd"/>
      <w:r>
        <w:t>,</w:t>
      </w:r>
    </w:p>
    <w:p w14:paraId="56975A61" w14:textId="77777777" w:rsidR="00A61A83" w:rsidRDefault="00A61A83" w:rsidP="00A61A83">
      <w:pPr>
        <w:pStyle w:val="Code"/>
      </w:pPr>
      <w:r>
        <w:t xml:space="preserve">    protocol        [4] </w:t>
      </w:r>
      <w:proofErr w:type="spellStart"/>
      <w:r>
        <w:t>CauseProtocol</w:t>
      </w:r>
      <w:proofErr w:type="spellEnd"/>
      <w:r>
        <w:t>,</w:t>
      </w:r>
    </w:p>
    <w:p w14:paraId="077311B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misc</w:t>
      </w:r>
      <w:proofErr w:type="spellEnd"/>
      <w:r>
        <w:t xml:space="preserve">            [5] </w:t>
      </w:r>
      <w:proofErr w:type="spellStart"/>
      <w:r>
        <w:t>CauseMisc</w:t>
      </w:r>
      <w:proofErr w:type="spellEnd"/>
    </w:p>
    <w:p w14:paraId="647B17C1" w14:textId="77777777" w:rsidR="00A61A83" w:rsidRDefault="00A61A83" w:rsidP="00A61A83">
      <w:pPr>
        <w:pStyle w:val="Code"/>
      </w:pPr>
      <w:r>
        <w:t>}</w:t>
      </w:r>
    </w:p>
    <w:p w14:paraId="614B407F" w14:textId="77777777" w:rsidR="00A61A83" w:rsidRDefault="00A61A83" w:rsidP="00A61A83">
      <w:pPr>
        <w:pStyle w:val="Code"/>
      </w:pPr>
    </w:p>
    <w:p w14:paraId="1EF62BDE" w14:textId="77777777" w:rsidR="00A61A83" w:rsidRDefault="00A61A83" w:rsidP="00A61A83">
      <w:pPr>
        <w:pStyle w:val="Code"/>
      </w:pPr>
      <w:proofErr w:type="spellStart"/>
      <w:r>
        <w:t>HandoverType</w:t>
      </w:r>
      <w:proofErr w:type="spellEnd"/>
      <w:r>
        <w:t xml:space="preserve"> ::= ENUMERATED</w:t>
      </w:r>
    </w:p>
    <w:p w14:paraId="64FDB46B" w14:textId="77777777" w:rsidR="00A61A83" w:rsidRDefault="00A61A83" w:rsidP="00A61A83">
      <w:pPr>
        <w:pStyle w:val="Code"/>
      </w:pPr>
      <w:r>
        <w:t>{</w:t>
      </w:r>
    </w:p>
    <w:p w14:paraId="73FF65BA" w14:textId="77777777" w:rsidR="00A61A83" w:rsidRDefault="00A61A83" w:rsidP="00A61A83">
      <w:pPr>
        <w:pStyle w:val="Code"/>
      </w:pPr>
      <w:r>
        <w:t xml:space="preserve">    intra5GS(1),</w:t>
      </w:r>
    </w:p>
    <w:p w14:paraId="27EE90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fiveGStoEPS</w:t>
      </w:r>
      <w:proofErr w:type="spellEnd"/>
      <w:r>
        <w:t>(2),</w:t>
      </w:r>
    </w:p>
    <w:p w14:paraId="0620AE83" w14:textId="77777777" w:rsidR="00A61A83" w:rsidRDefault="00A61A83" w:rsidP="00A61A83">
      <w:pPr>
        <w:pStyle w:val="Code"/>
      </w:pPr>
      <w:r>
        <w:t xml:space="preserve">    ePSto5GS(3),</w:t>
      </w:r>
    </w:p>
    <w:p w14:paraId="2ED381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fiveGStoUTRA</w:t>
      </w:r>
      <w:proofErr w:type="spellEnd"/>
      <w:r>
        <w:t>(4)</w:t>
      </w:r>
    </w:p>
    <w:p w14:paraId="030C8E0D" w14:textId="77777777" w:rsidR="00A61A83" w:rsidRDefault="00A61A83" w:rsidP="00A61A83">
      <w:pPr>
        <w:pStyle w:val="Code"/>
      </w:pPr>
      <w:r>
        <w:t>}</w:t>
      </w:r>
    </w:p>
    <w:p w14:paraId="13B246C4" w14:textId="77777777" w:rsidR="00A61A83" w:rsidRDefault="00A61A83" w:rsidP="00A61A83">
      <w:pPr>
        <w:pStyle w:val="Code"/>
      </w:pPr>
    </w:p>
    <w:p w14:paraId="39518FF8" w14:textId="77777777" w:rsidR="00A61A83" w:rsidRDefault="00A61A83" w:rsidP="00A61A83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090CE182" w14:textId="77777777" w:rsidR="00A61A83" w:rsidRDefault="00A61A83" w:rsidP="00A61A83">
      <w:pPr>
        <w:pStyle w:val="Code"/>
      </w:pPr>
    </w:p>
    <w:p w14:paraId="4E33E57C" w14:textId="77777777" w:rsidR="00A61A83" w:rsidRDefault="00A61A83" w:rsidP="00A61A83">
      <w:pPr>
        <w:pStyle w:val="Code"/>
      </w:pPr>
      <w:r>
        <w:t>HSMFURI ::= UTF8String</w:t>
      </w:r>
    </w:p>
    <w:p w14:paraId="37F794CC" w14:textId="77777777" w:rsidR="00A61A83" w:rsidRDefault="00A61A83" w:rsidP="00A61A83">
      <w:pPr>
        <w:pStyle w:val="Code"/>
      </w:pPr>
    </w:p>
    <w:p w14:paraId="30142C47" w14:textId="77777777" w:rsidR="00A61A83" w:rsidRDefault="00A61A83" w:rsidP="00A61A83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10F3754A" w14:textId="77777777" w:rsidR="00A61A83" w:rsidRDefault="00A61A83" w:rsidP="00A61A83">
      <w:pPr>
        <w:pStyle w:val="Code"/>
      </w:pPr>
    </w:p>
    <w:p w14:paraId="66E75506" w14:textId="77777777" w:rsidR="00A61A83" w:rsidRDefault="00A61A83" w:rsidP="00A61A83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53B5A969" w14:textId="77777777" w:rsidR="00A61A83" w:rsidRDefault="00A61A83" w:rsidP="00A61A83">
      <w:pPr>
        <w:pStyle w:val="Code"/>
      </w:pPr>
    </w:p>
    <w:p w14:paraId="7B310000" w14:textId="77777777" w:rsidR="00A61A83" w:rsidRDefault="00A61A83" w:rsidP="00A61A83">
      <w:pPr>
        <w:pStyle w:val="Code"/>
      </w:pPr>
      <w:r>
        <w:t>IMPI ::= NAI</w:t>
      </w:r>
    </w:p>
    <w:p w14:paraId="21D9FE8E" w14:textId="77777777" w:rsidR="00A61A83" w:rsidRDefault="00A61A83" w:rsidP="00A61A83">
      <w:pPr>
        <w:pStyle w:val="Code"/>
      </w:pPr>
    </w:p>
    <w:p w14:paraId="43075F7C" w14:textId="77777777" w:rsidR="00A61A83" w:rsidRDefault="00A61A83" w:rsidP="00A61A83">
      <w:pPr>
        <w:pStyle w:val="Code"/>
      </w:pPr>
      <w:r>
        <w:t>IMPU ::= CHOICE</w:t>
      </w:r>
    </w:p>
    <w:p w14:paraId="0CE6DFFB" w14:textId="77777777" w:rsidR="00A61A83" w:rsidRDefault="00A61A83" w:rsidP="00A61A83">
      <w:pPr>
        <w:pStyle w:val="Code"/>
      </w:pPr>
      <w:r>
        <w:t>{</w:t>
      </w:r>
    </w:p>
    <w:p w14:paraId="102B62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6B5D333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71836C92" w14:textId="77777777" w:rsidR="00A61A83" w:rsidRDefault="00A61A83" w:rsidP="00A61A83">
      <w:pPr>
        <w:pStyle w:val="Code"/>
      </w:pPr>
      <w:r>
        <w:t>}</w:t>
      </w:r>
    </w:p>
    <w:p w14:paraId="59E90CE8" w14:textId="77777777" w:rsidR="00A61A83" w:rsidRDefault="00A61A83" w:rsidP="00A61A83">
      <w:pPr>
        <w:pStyle w:val="Code"/>
      </w:pPr>
    </w:p>
    <w:p w14:paraId="5CA10176" w14:textId="77777777" w:rsidR="00A61A83" w:rsidRDefault="00A61A83" w:rsidP="00A61A83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27C1FC43" w14:textId="77777777" w:rsidR="00A61A83" w:rsidRDefault="00A61A83" w:rsidP="00A61A83">
      <w:pPr>
        <w:pStyle w:val="Code"/>
      </w:pPr>
    </w:p>
    <w:p w14:paraId="57F75B7F" w14:textId="77777777" w:rsidR="00A61A83" w:rsidRDefault="00A61A83" w:rsidP="00A61A83">
      <w:pPr>
        <w:pStyle w:val="Code"/>
      </w:pPr>
      <w:r>
        <w:t>Initiator ::= ENUMERATED</w:t>
      </w:r>
    </w:p>
    <w:p w14:paraId="477E0A14" w14:textId="77777777" w:rsidR="00A61A83" w:rsidRDefault="00A61A83" w:rsidP="00A61A83">
      <w:pPr>
        <w:pStyle w:val="Code"/>
      </w:pPr>
      <w:r>
        <w:t>{</w:t>
      </w:r>
    </w:p>
    <w:p w14:paraId="49556D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6D49E488" w14:textId="77777777" w:rsidR="00A61A83" w:rsidRDefault="00A61A83" w:rsidP="00A61A83">
      <w:pPr>
        <w:pStyle w:val="Code"/>
      </w:pPr>
      <w:r>
        <w:t xml:space="preserve">    network(2),</w:t>
      </w:r>
    </w:p>
    <w:p w14:paraId="46D13469" w14:textId="77777777" w:rsidR="00A61A83" w:rsidRDefault="00A61A83" w:rsidP="00A61A83">
      <w:pPr>
        <w:pStyle w:val="Code"/>
      </w:pPr>
      <w:r>
        <w:t xml:space="preserve">    unknown(3)</w:t>
      </w:r>
    </w:p>
    <w:p w14:paraId="62D4757C" w14:textId="77777777" w:rsidR="00A61A83" w:rsidRDefault="00A61A83" w:rsidP="00A61A83">
      <w:pPr>
        <w:pStyle w:val="Code"/>
      </w:pPr>
      <w:r>
        <w:t>}</w:t>
      </w:r>
    </w:p>
    <w:p w14:paraId="0BAC11FB" w14:textId="77777777" w:rsidR="00A61A83" w:rsidRDefault="00A61A83" w:rsidP="00A61A83">
      <w:pPr>
        <w:pStyle w:val="Code"/>
      </w:pPr>
    </w:p>
    <w:p w14:paraId="633A8E4B" w14:textId="77777777" w:rsidR="00A61A83" w:rsidRDefault="00A61A83" w:rsidP="00A61A83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5871B15B" w14:textId="77777777" w:rsidR="00A61A83" w:rsidRDefault="00A61A83" w:rsidP="00A61A83">
      <w:pPr>
        <w:pStyle w:val="Code"/>
      </w:pPr>
      <w:r>
        <w:t>{</w:t>
      </w:r>
    </w:p>
    <w:p w14:paraId="1CADCF4C" w14:textId="77777777" w:rsidR="00A61A83" w:rsidRDefault="00A61A83" w:rsidP="00A61A83">
      <w:pPr>
        <w:pStyle w:val="Code"/>
      </w:pPr>
      <w:r>
        <w:t xml:space="preserve">    iPv4Address [1] IPv4Address,</w:t>
      </w:r>
    </w:p>
    <w:p w14:paraId="52F644EA" w14:textId="77777777" w:rsidR="00A61A83" w:rsidRDefault="00A61A83" w:rsidP="00A61A83">
      <w:pPr>
        <w:pStyle w:val="Code"/>
      </w:pPr>
      <w:r>
        <w:t xml:space="preserve">    iPv6Address [2] IPv6Address</w:t>
      </w:r>
    </w:p>
    <w:p w14:paraId="4CBEA896" w14:textId="77777777" w:rsidR="00A61A83" w:rsidRDefault="00A61A83" w:rsidP="00A61A83">
      <w:pPr>
        <w:pStyle w:val="Code"/>
      </w:pPr>
      <w:r>
        <w:t>}</w:t>
      </w:r>
    </w:p>
    <w:p w14:paraId="49566BB1" w14:textId="77777777" w:rsidR="00A61A83" w:rsidRDefault="00A61A83" w:rsidP="00A61A83">
      <w:pPr>
        <w:pStyle w:val="Code"/>
      </w:pPr>
    </w:p>
    <w:p w14:paraId="136E400B" w14:textId="77777777" w:rsidR="00A61A83" w:rsidRDefault="00A61A83" w:rsidP="00A61A83">
      <w:pPr>
        <w:pStyle w:val="Code"/>
      </w:pPr>
      <w:r>
        <w:t>IPv4Address ::= OCTET STRING (SIZE(4))</w:t>
      </w:r>
    </w:p>
    <w:p w14:paraId="079B9834" w14:textId="77777777" w:rsidR="00A61A83" w:rsidRDefault="00A61A83" w:rsidP="00A61A83">
      <w:pPr>
        <w:pStyle w:val="Code"/>
      </w:pPr>
    </w:p>
    <w:p w14:paraId="772AAAD3" w14:textId="77777777" w:rsidR="00A61A83" w:rsidRDefault="00A61A83" w:rsidP="00A61A83">
      <w:pPr>
        <w:pStyle w:val="Code"/>
      </w:pPr>
      <w:r>
        <w:t>IPv6Address ::= OCTET STRING (SIZE(16))</w:t>
      </w:r>
    </w:p>
    <w:p w14:paraId="3AE859BD" w14:textId="77777777" w:rsidR="00A61A83" w:rsidRDefault="00A61A83" w:rsidP="00A61A83">
      <w:pPr>
        <w:pStyle w:val="Code"/>
      </w:pPr>
    </w:p>
    <w:p w14:paraId="7EC76F83" w14:textId="77777777" w:rsidR="00A61A83" w:rsidRDefault="00A61A83" w:rsidP="00A61A83">
      <w:pPr>
        <w:pStyle w:val="Code"/>
      </w:pPr>
      <w:r>
        <w:t>IPv6FlowLabel ::= INTEGER(0..1048575)</w:t>
      </w:r>
    </w:p>
    <w:p w14:paraId="440DFC36" w14:textId="77777777" w:rsidR="00A61A83" w:rsidRDefault="00A61A83" w:rsidP="00A61A83">
      <w:pPr>
        <w:pStyle w:val="Code"/>
      </w:pPr>
    </w:p>
    <w:p w14:paraId="679174C3" w14:textId="77777777" w:rsidR="00A61A83" w:rsidRDefault="00A61A83" w:rsidP="00A61A83">
      <w:pPr>
        <w:pStyle w:val="Code"/>
      </w:pPr>
      <w:proofErr w:type="spellStart"/>
      <w:r>
        <w:t>LocationAreaOfInterestList</w:t>
      </w:r>
      <w:proofErr w:type="spellEnd"/>
      <w:r>
        <w:t xml:space="preserve">  ::= SEQUENCE (SIZE(1..MAX)) OF </w:t>
      </w:r>
      <w:proofErr w:type="spellStart"/>
      <w:r>
        <w:t>AreaOfInterestItem</w:t>
      </w:r>
      <w:proofErr w:type="spellEnd"/>
    </w:p>
    <w:p w14:paraId="5239522D" w14:textId="77777777" w:rsidR="00A61A83" w:rsidRDefault="00A61A83" w:rsidP="00A61A83">
      <w:pPr>
        <w:pStyle w:val="Code"/>
      </w:pPr>
    </w:p>
    <w:p w14:paraId="7C12736B" w14:textId="77777777" w:rsidR="00A61A83" w:rsidRDefault="00A61A83" w:rsidP="00A61A83">
      <w:pPr>
        <w:pStyle w:val="Code"/>
      </w:pPr>
      <w:proofErr w:type="spellStart"/>
      <w:r>
        <w:t>LocationEventType</w:t>
      </w:r>
      <w:proofErr w:type="spellEnd"/>
      <w:r>
        <w:t xml:space="preserve"> ::= ENUMERATED</w:t>
      </w:r>
    </w:p>
    <w:p w14:paraId="6AE2BF5D" w14:textId="77777777" w:rsidR="00A61A83" w:rsidRDefault="00A61A83" w:rsidP="00A61A83">
      <w:pPr>
        <w:pStyle w:val="Code"/>
      </w:pPr>
      <w:r>
        <w:t>{</w:t>
      </w:r>
    </w:p>
    <w:p w14:paraId="17D4376B" w14:textId="77777777" w:rsidR="00A61A83" w:rsidRDefault="00A61A83" w:rsidP="00A61A83">
      <w:pPr>
        <w:pStyle w:val="Code"/>
      </w:pPr>
      <w:r>
        <w:t xml:space="preserve">    direct(1),</w:t>
      </w:r>
    </w:p>
    <w:p w14:paraId="435EB5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changeOfServeCell</w:t>
      </w:r>
      <w:proofErr w:type="spellEnd"/>
      <w:r>
        <w:t>(2),</w:t>
      </w:r>
    </w:p>
    <w:p w14:paraId="235C26A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uEPrescenceInAreaOfInterest</w:t>
      </w:r>
      <w:proofErr w:type="spellEnd"/>
      <w:r>
        <w:t>(3),</w:t>
      </w:r>
    </w:p>
    <w:p w14:paraId="2142A1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stopChangeOfServeCell</w:t>
      </w:r>
      <w:proofErr w:type="spellEnd"/>
      <w:r>
        <w:t>(4),</w:t>
      </w:r>
    </w:p>
    <w:p w14:paraId="144692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stopUEPresenceInAreaOfInterest</w:t>
      </w:r>
      <w:proofErr w:type="spellEnd"/>
      <w:r>
        <w:t>(5),</w:t>
      </w:r>
    </w:p>
    <w:p w14:paraId="72753F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cancelLocationReportingForTheUE</w:t>
      </w:r>
      <w:proofErr w:type="spellEnd"/>
      <w:r>
        <w:t>(6)</w:t>
      </w:r>
    </w:p>
    <w:p w14:paraId="16FFBD06" w14:textId="77777777" w:rsidR="00A61A83" w:rsidRDefault="00A61A83" w:rsidP="00A61A83">
      <w:pPr>
        <w:pStyle w:val="Code"/>
      </w:pPr>
      <w:r>
        <w:t>}</w:t>
      </w:r>
    </w:p>
    <w:p w14:paraId="6C033BC2" w14:textId="77777777" w:rsidR="00A61A83" w:rsidRDefault="00A61A83" w:rsidP="00A61A83">
      <w:pPr>
        <w:pStyle w:val="Code"/>
      </w:pPr>
    </w:p>
    <w:p w14:paraId="5318849A" w14:textId="77777777" w:rsidR="00A61A83" w:rsidRDefault="00A61A83" w:rsidP="00A61A83">
      <w:pPr>
        <w:pStyle w:val="Code"/>
      </w:pPr>
      <w:proofErr w:type="spellStart"/>
      <w:r>
        <w:t>LocationReportArea</w:t>
      </w:r>
      <w:proofErr w:type="spellEnd"/>
      <w:r>
        <w:t xml:space="preserve"> ::= ENUMERATED</w:t>
      </w:r>
    </w:p>
    <w:p w14:paraId="6EA3DCFD" w14:textId="77777777" w:rsidR="00A61A83" w:rsidRDefault="00A61A83" w:rsidP="00A61A83">
      <w:pPr>
        <w:pStyle w:val="Code"/>
      </w:pPr>
      <w:r>
        <w:t>{</w:t>
      </w:r>
    </w:p>
    <w:p w14:paraId="1F61B5F8" w14:textId="77777777" w:rsidR="00A61A83" w:rsidRDefault="00A61A83" w:rsidP="00A61A83">
      <w:pPr>
        <w:pStyle w:val="Code"/>
      </w:pPr>
      <w:r>
        <w:t xml:space="preserve">    cell(1)</w:t>
      </w:r>
    </w:p>
    <w:p w14:paraId="028EBFD7" w14:textId="77777777" w:rsidR="00A61A83" w:rsidRDefault="00A61A83" w:rsidP="00A61A83">
      <w:pPr>
        <w:pStyle w:val="Code"/>
      </w:pPr>
      <w:r>
        <w:t>}</w:t>
      </w:r>
    </w:p>
    <w:p w14:paraId="39625F4A" w14:textId="77777777" w:rsidR="00A61A83" w:rsidRDefault="00A61A83" w:rsidP="00A61A83">
      <w:pPr>
        <w:pStyle w:val="Code"/>
      </w:pPr>
    </w:p>
    <w:p w14:paraId="0DEE7EF8" w14:textId="77777777" w:rsidR="00A61A83" w:rsidRDefault="00A61A83" w:rsidP="00A61A83">
      <w:pPr>
        <w:pStyle w:val="Code"/>
      </w:pPr>
      <w:proofErr w:type="spellStart"/>
      <w:r>
        <w:t>LocationReportingRequestType</w:t>
      </w:r>
      <w:proofErr w:type="spellEnd"/>
      <w:r>
        <w:t xml:space="preserve"> ::= SEQUENCE</w:t>
      </w:r>
    </w:p>
    <w:p w14:paraId="1189957C" w14:textId="77777777" w:rsidR="00A61A83" w:rsidRDefault="00A61A83" w:rsidP="00A61A83">
      <w:pPr>
        <w:pStyle w:val="Code"/>
      </w:pPr>
      <w:r>
        <w:t>{</w:t>
      </w:r>
    </w:p>
    <w:p w14:paraId="663882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   [1] </w:t>
      </w:r>
      <w:proofErr w:type="spellStart"/>
      <w:r>
        <w:t>LocationEventType</w:t>
      </w:r>
      <w:proofErr w:type="spellEnd"/>
      <w:r>
        <w:t>,</w:t>
      </w:r>
    </w:p>
    <w:p w14:paraId="20E101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reportArea</w:t>
      </w:r>
      <w:proofErr w:type="spellEnd"/>
      <w:r>
        <w:t xml:space="preserve">          [2] </w:t>
      </w:r>
      <w:proofErr w:type="spellStart"/>
      <w:r>
        <w:t>LocationReportArea</w:t>
      </w:r>
      <w:proofErr w:type="spellEnd"/>
      <w:r>
        <w:t>,</w:t>
      </w:r>
    </w:p>
    <w:p w14:paraId="72F297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areaOfInterestList</w:t>
      </w:r>
      <w:proofErr w:type="spellEnd"/>
      <w:r>
        <w:t xml:space="preserve">  [3] </w:t>
      </w:r>
      <w:proofErr w:type="spellStart"/>
      <w:r>
        <w:t>LocationAreaOfInterestList</w:t>
      </w:r>
      <w:proofErr w:type="spellEnd"/>
    </w:p>
    <w:p w14:paraId="5FA46D85" w14:textId="77777777" w:rsidR="00A61A83" w:rsidRDefault="00A61A83" w:rsidP="00A61A83">
      <w:pPr>
        <w:pStyle w:val="Code"/>
      </w:pPr>
      <w:r>
        <w:t>}</w:t>
      </w:r>
    </w:p>
    <w:p w14:paraId="420A78D5" w14:textId="77777777" w:rsidR="00A61A83" w:rsidRDefault="00A61A83" w:rsidP="00A61A83">
      <w:pPr>
        <w:pStyle w:val="Code"/>
      </w:pPr>
    </w:p>
    <w:p w14:paraId="26CA6457" w14:textId="77777777" w:rsidR="00A61A83" w:rsidRDefault="00A61A83" w:rsidP="00A61A83">
      <w:pPr>
        <w:pStyle w:val="Code"/>
      </w:pPr>
      <w:proofErr w:type="spellStart"/>
      <w:r>
        <w:t>MACAddress</w:t>
      </w:r>
      <w:proofErr w:type="spellEnd"/>
      <w:r>
        <w:t xml:space="preserve"> ::= OCTET STRING (SIZE(6))</w:t>
      </w:r>
    </w:p>
    <w:p w14:paraId="3D7812BB" w14:textId="77777777" w:rsidR="00A61A83" w:rsidRDefault="00A61A83" w:rsidP="00A61A83">
      <w:pPr>
        <w:pStyle w:val="Code"/>
      </w:pPr>
    </w:p>
    <w:p w14:paraId="42736175" w14:textId="77777777" w:rsidR="00A61A83" w:rsidRDefault="00A61A83" w:rsidP="00A61A83">
      <w:pPr>
        <w:pStyle w:val="Code"/>
      </w:pPr>
      <w:proofErr w:type="spellStart"/>
      <w:r>
        <w:t>MACRestrictionIndicator</w:t>
      </w:r>
      <w:proofErr w:type="spellEnd"/>
      <w:r>
        <w:t xml:space="preserve"> ::= ENUMERATED</w:t>
      </w:r>
    </w:p>
    <w:p w14:paraId="5F6E90F5" w14:textId="77777777" w:rsidR="00A61A83" w:rsidRDefault="00A61A83" w:rsidP="00A61A83">
      <w:pPr>
        <w:pStyle w:val="Code"/>
      </w:pPr>
      <w:r>
        <w:t>{</w:t>
      </w:r>
    </w:p>
    <w:p w14:paraId="2FBBDD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noResrictions</w:t>
      </w:r>
      <w:proofErr w:type="spellEnd"/>
      <w:r>
        <w:t>(1),</w:t>
      </w:r>
    </w:p>
    <w:p w14:paraId="552C35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mACAddressNotUseableAsEquipmentIdentifier</w:t>
      </w:r>
      <w:proofErr w:type="spellEnd"/>
      <w:r>
        <w:t>(2),</w:t>
      </w:r>
    </w:p>
    <w:p w14:paraId="1C1EF164" w14:textId="77777777" w:rsidR="00A61A83" w:rsidRDefault="00A61A83" w:rsidP="00A61A83">
      <w:pPr>
        <w:pStyle w:val="Code"/>
      </w:pPr>
      <w:r>
        <w:t xml:space="preserve">    unknown(3)</w:t>
      </w:r>
    </w:p>
    <w:p w14:paraId="6A1F46B1" w14:textId="77777777" w:rsidR="00A61A83" w:rsidRDefault="00A61A83" w:rsidP="00A61A83">
      <w:pPr>
        <w:pStyle w:val="Code"/>
      </w:pPr>
      <w:r>
        <w:t>}</w:t>
      </w:r>
    </w:p>
    <w:p w14:paraId="4CE7EB70" w14:textId="77777777" w:rsidR="00A61A83" w:rsidRDefault="00A61A83" w:rsidP="00A61A83">
      <w:pPr>
        <w:pStyle w:val="Code"/>
      </w:pPr>
    </w:p>
    <w:p w14:paraId="783FFA2E" w14:textId="77777777" w:rsidR="00A61A83" w:rsidRDefault="00A61A83" w:rsidP="00A61A83">
      <w:pPr>
        <w:pStyle w:val="Code"/>
      </w:pPr>
      <w:r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496DB663" w14:textId="77777777" w:rsidR="00A61A83" w:rsidRDefault="00A61A83" w:rsidP="00A61A83">
      <w:pPr>
        <w:pStyle w:val="Code"/>
      </w:pPr>
    </w:p>
    <w:p w14:paraId="10FAE197" w14:textId="77777777" w:rsidR="00A61A83" w:rsidRDefault="00A61A83" w:rsidP="00A61A83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03AD075F" w14:textId="77777777" w:rsidR="00A61A83" w:rsidRDefault="00A61A83" w:rsidP="00A61A83">
      <w:pPr>
        <w:pStyle w:val="Code"/>
      </w:pPr>
    </w:p>
    <w:p w14:paraId="20006CC1" w14:textId="77777777" w:rsidR="00A61A83" w:rsidRDefault="00A61A83" w:rsidP="00A61A83">
      <w:pPr>
        <w:pStyle w:val="Code"/>
      </w:pPr>
      <w:r>
        <w:t>MMEID ::= SEQUENCE</w:t>
      </w:r>
    </w:p>
    <w:p w14:paraId="4B58E627" w14:textId="77777777" w:rsidR="00A61A83" w:rsidRDefault="00A61A83" w:rsidP="00A61A83">
      <w:pPr>
        <w:pStyle w:val="Code"/>
      </w:pPr>
      <w:r>
        <w:t>{</w:t>
      </w:r>
    </w:p>
    <w:p w14:paraId="2C824F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   [1] MMEGI,</w:t>
      </w:r>
    </w:p>
    <w:p w14:paraId="1E28C4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   [2] MMEC</w:t>
      </w:r>
    </w:p>
    <w:p w14:paraId="1CF4AA24" w14:textId="77777777" w:rsidR="00A61A83" w:rsidRDefault="00A61A83" w:rsidP="00A61A83">
      <w:pPr>
        <w:pStyle w:val="Code"/>
      </w:pPr>
      <w:r>
        <w:t>}</w:t>
      </w:r>
    </w:p>
    <w:p w14:paraId="712FF500" w14:textId="77777777" w:rsidR="00A61A83" w:rsidRDefault="00A61A83" w:rsidP="00A61A83">
      <w:pPr>
        <w:pStyle w:val="Code"/>
      </w:pPr>
    </w:p>
    <w:p w14:paraId="57D6FD9B" w14:textId="77777777" w:rsidR="00A61A83" w:rsidRDefault="00A61A83" w:rsidP="00A61A83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6DCBFFD8" w14:textId="77777777" w:rsidR="00A61A83" w:rsidRDefault="00A61A83" w:rsidP="00A61A83">
      <w:pPr>
        <w:pStyle w:val="Code"/>
      </w:pPr>
    </w:p>
    <w:p w14:paraId="4622E7D2" w14:textId="77777777" w:rsidR="00A61A83" w:rsidRDefault="00A61A83" w:rsidP="00A61A83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442441EC" w14:textId="77777777" w:rsidR="00A61A83" w:rsidRDefault="00A61A83" w:rsidP="00A61A83">
      <w:pPr>
        <w:pStyle w:val="Code"/>
      </w:pPr>
    </w:p>
    <w:p w14:paraId="3E01E462" w14:textId="77777777" w:rsidR="00A61A83" w:rsidRDefault="00A61A83" w:rsidP="00A61A83">
      <w:pPr>
        <w:pStyle w:val="Code"/>
      </w:pPr>
      <w:proofErr w:type="spellStart"/>
      <w:r>
        <w:t>MobilityRestrictionList</w:t>
      </w:r>
      <w:proofErr w:type="spellEnd"/>
      <w:r>
        <w:t xml:space="preserve"> ::= SEQUENCE</w:t>
      </w:r>
    </w:p>
    <w:p w14:paraId="69A361C9" w14:textId="77777777" w:rsidR="00A61A83" w:rsidRDefault="00A61A83" w:rsidP="00A61A83">
      <w:pPr>
        <w:pStyle w:val="Code"/>
      </w:pPr>
      <w:r>
        <w:lastRenderedPageBreak/>
        <w:t>{</w:t>
      </w:r>
    </w:p>
    <w:p w14:paraId="3BEB423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     [1] PLMNID,</w:t>
      </w:r>
    </w:p>
    <w:p w14:paraId="4B5855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equivalentPLMNs</w:t>
      </w:r>
      <w:proofErr w:type="spellEnd"/>
      <w:r>
        <w:t xml:space="preserve">           [2] </w:t>
      </w:r>
      <w:proofErr w:type="spellStart"/>
      <w:r>
        <w:t>EquivalentPLMNs</w:t>
      </w:r>
      <w:proofErr w:type="spellEnd"/>
      <w:r>
        <w:t xml:space="preserve"> OPTIONAL,</w:t>
      </w:r>
    </w:p>
    <w:p w14:paraId="16CB82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rATRestrictions</w:t>
      </w:r>
      <w:proofErr w:type="spellEnd"/>
      <w:r>
        <w:t xml:space="preserve">           [3] </w:t>
      </w:r>
      <w:proofErr w:type="spellStart"/>
      <w:r>
        <w:t>RATRestrictions</w:t>
      </w:r>
      <w:proofErr w:type="spellEnd"/>
      <w:r>
        <w:t xml:space="preserve"> OPTIONAL,</w:t>
      </w:r>
    </w:p>
    <w:p w14:paraId="185CDA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forbiddenAreaInformation</w:t>
      </w:r>
      <w:proofErr w:type="spellEnd"/>
      <w:r>
        <w:t xml:space="preserve">  [4] </w:t>
      </w:r>
      <w:proofErr w:type="spellStart"/>
      <w:r>
        <w:t>ForbiddenAreaInformation</w:t>
      </w:r>
      <w:proofErr w:type="spellEnd"/>
      <w:r>
        <w:t xml:space="preserve"> OPTIONAL,</w:t>
      </w:r>
    </w:p>
    <w:p w14:paraId="3D319B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serviceAreaInformation</w:t>
      </w:r>
      <w:proofErr w:type="spellEnd"/>
      <w:r>
        <w:t xml:space="preserve">    [5] </w:t>
      </w:r>
      <w:proofErr w:type="spellStart"/>
      <w:r>
        <w:t>ServiceAreaInformation</w:t>
      </w:r>
      <w:proofErr w:type="spellEnd"/>
      <w:r>
        <w:t xml:space="preserve"> OPTIONAL</w:t>
      </w:r>
    </w:p>
    <w:p w14:paraId="331B813E" w14:textId="77777777" w:rsidR="00A61A83" w:rsidRDefault="00A61A83" w:rsidP="00A61A83">
      <w:pPr>
        <w:pStyle w:val="Code"/>
      </w:pPr>
      <w:r>
        <w:t>}</w:t>
      </w:r>
    </w:p>
    <w:p w14:paraId="4139E437" w14:textId="77777777" w:rsidR="00A61A83" w:rsidRDefault="00A61A83" w:rsidP="00A61A83">
      <w:pPr>
        <w:pStyle w:val="Code"/>
      </w:pPr>
    </w:p>
    <w:p w14:paraId="64F4F0C3" w14:textId="77777777" w:rsidR="00A61A83" w:rsidRDefault="00A61A83" w:rsidP="00A61A83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23C5606D" w14:textId="77777777" w:rsidR="00A61A83" w:rsidRDefault="00A61A83" w:rsidP="00A61A83">
      <w:pPr>
        <w:pStyle w:val="Code"/>
      </w:pPr>
    </w:p>
    <w:p w14:paraId="66110B8A" w14:textId="77777777" w:rsidR="00A61A83" w:rsidRDefault="00A61A83" w:rsidP="00A61A83">
      <w:pPr>
        <w:pStyle w:val="Code"/>
      </w:pPr>
      <w:r>
        <w:t>NAI ::= UTF8String</w:t>
      </w:r>
    </w:p>
    <w:p w14:paraId="36F49416" w14:textId="77777777" w:rsidR="00A61A83" w:rsidRDefault="00A61A83" w:rsidP="00A61A83">
      <w:pPr>
        <w:pStyle w:val="Code"/>
      </w:pPr>
    </w:p>
    <w:p w14:paraId="5FE1D97F" w14:textId="77777777" w:rsidR="00A61A83" w:rsidRDefault="00A61A83" w:rsidP="00A61A83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7661BE3E" w14:textId="77777777" w:rsidR="00A61A83" w:rsidRDefault="00A61A83" w:rsidP="00A61A83">
      <w:pPr>
        <w:pStyle w:val="Code"/>
      </w:pPr>
    </w:p>
    <w:p w14:paraId="1ECC39F3" w14:textId="77777777" w:rsidR="00A61A83" w:rsidRDefault="00A61A83" w:rsidP="00A61A83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1BD7E8A2" w14:textId="77777777" w:rsidR="00A61A83" w:rsidRDefault="00A61A83" w:rsidP="00A61A83">
      <w:pPr>
        <w:pStyle w:val="Code"/>
      </w:pPr>
      <w:r>
        <w:t>{</w:t>
      </w:r>
    </w:p>
    <w:p w14:paraId="45046206" w14:textId="77777777" w:rsidR="00A61A83" w:rsidRDefault="00A61A83" w:rsidP="00A61A83">
      <w:pPr>
        <w:pStyle w:val="Code"/>
      </w:pPr>
      <w:r>
        <w:t xml:space="preserve">    local(1),</w:t>
      </w:r>
    </w:p>
    <w:p w14:paraId="54314B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02299C95" w14:textId="77777777" w:rsidR="00A61A83" w:rsidRDefault="00A61A83" w:rsidP="00A61A83">
      <w:pPr>
        <w:pStyle w:val="Code"/>
      </w:pPr>
      <w:r>
        <w:t>}</w:t>
      </w:r>
    </w:p>
    <w:p w14:paraId="1168AD04" w14:textId="77777777" w:rsidR="00A61A83" w:rsidRDefault="00A61A83" w:rsidP="00A61A83">
      <w:pPr>
        <w:pStyle w:val="Code"/>
      </w:pPr>
    </w:p>
    <w:p w14:paraId="77C21E5C" w14:textId="77777777" w:rsidR="00A61A83" w:rsidRDefault="00A61A83" w:rsidP="00A61A83">
      <w:pPr>
        <w:pStyle w:val="Code"/>
      </w:pPr>
      <w:proofErr w:type="spellStart"/>
      <w:r>
        <w:t>NonIMEISVPEI</w:t>
      </w:r>
      <w:proofErr w:type="spellEnd"/>
      <w:r>
        <w:t xml:space="preserve"> ::= CHOICE</w:t>
      </w:r>
    </w:p>
    <w:p w14:paraId="6D13B132" w14:textId="77777777" w:rsidR="00A61A83" w:rsidRDefault="00A61A83" w:rsidP="00A61A83">
      <w:pPr>
        <w:pStyle w:val="Code"/>
      </w:pPr>
      <w:r>
        <w:t>{</w:t>
      </w:r>
    </w:p>
    <w:p w14:paraId="2781BC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</w:p>
    <w:p w14:paraId="37194147" w14:textId="77777777" w:rsidR="00A61A83" w:rsidRDefault="00A61A83" w:rsidP="00A61A83">
      <w:pPr>
        <w:pStyle w:val="Code"/>
      </w:pPr>
      <w:r>
        <w:t>}</w:t>
      </w:r>
    </w:p>
    <w:p w14:paraId="5EEA1DDA" w14:textId="77777777" w:rsidR="00A61A83" w:rsidRDefault="00A61A83" w:rsidP="00A61A83">
      <w:pPr>
        <w:pStyle w:val="Code"/>
      </w:pPr>
    </w:p>
    <w:p w14:paraId="568824F6" w14:textId="77777777" w:rsidR="00A61A83" w:rsidRDefault="00A61A83" w:rsidP="00A61A83">
      <w:pPr>
        <w:pStyle w:val="Code"/>
      </w:pPr>
      <w:proofErr w:type="spellStart"/>
      <w:r>
        <w:t>NPNAccessInformation</w:t>
      </w:r>
      <w:proofErr w:type="spellEnd"/>
      <w:r>
        <w:t xml:space="preserve"> ::= CHOICE</w:t>
      </w:r>
    </w:p>
    <w:p w14:paraId="3FFED95E" w14:textId="77777777" w:rsidR="00A61A83" w:rsidRDefault="00A61A83" w:rsidP="00A61A83">
      <w:pPr>
        <w:pStyle w:val="Code"/>
      </w:pPr>
      <w:r>
        <w:t>{</w:t>
      </w:r>
    </w:p>
    <w:p w14:paraId="2EE5C9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pNINPNAccessInformation</w:t>
      </w:r>
      <w:proofErr w:type="spellEnd"/>
      <w:r>
        <w:t xml:space="preserve"> [1] </w:t>
      </w:r>
      <w:proofErr w:type="spellStart"/>
      <w:r>
        <w:t>CellCAGList</w:t>
      </w:r>
      <w:proofErr w:type="spellEnd"/>
    </w:p>
    <w:p w14:paraId="406F67D3" w14:textId="77777777" w:rsidR="00A61A83" w:rsidRDefault="00A61A83" w:rsidP="00A61A83">
      <w:pPr>
        <w:pStyle w:val="Code"/>
      </w:pPr>
      <w:r>
        <w:t>}</w:t>
      </w:r>
    </w:p>
    <w:p w14:paraId="0CEED1F6" w14:textId="77777777" w:rsidR="00A61A83" w:rsidRDefault="00A61A83" w:rsidP="00A61A83">
      <w:pPr>
        <w:pStyle w:val="Code"/>
      </w:pPr>
    </w:p>
    <w:p w14:paraId="40F988B5" w14:textId="77777777" w:rsidR="00A61A83" w:rsidRDefault="00A61A83" w:rsidP="00A61A83">
      <w:pPr>
        <w:pStyle w:val="Code"/>
      </w:pPr>
      <w:r>
        <w:t>NSSAI ::= SEQUENCE OF SNSSAI</w:t>
      </w:r>
    </w:p>
    <w:p w14:paraId="3FFE6663" w14:textId="77777777" w:rsidR="00A61A83" w:rsidRDefault="00A61A83" w:rsidP="00A61A83">
      <w:pPr>
        <w:pStyle w:val="Code"/>
      </w:pPr>
    </w:p>
    <w:p w14:paraId="1DAACD9E" w14:textId="77777777" w:rsidR="00A61A83" w:rsidRDefault="00A61A83" w:rsidP="00A61A83">
      <w:pPr>
        <w:pStyle w:val="Code"/>
      </w:pPr>
      <w:r>
        <w:t>PLMNID ::= SEQUENCE</w:t>
      </w:r>
    </w:p>
    <w:p w14:paraId="3C9EDE38" w14:textId="77777777" w:rsidR="00A61A83" w:rsidRDefault="00A61A83" w:rsidP="00A61A83">
      <w:pPr>
        <w:pStyle w:val="Code"/>
      </w:pPr>
      <w:r>
        <w:t>{</w:t>
      </w:r>
    </w:p>
    <w:p w14:paraId="35BFF08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1F7BFB6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7268A8BC" w14:textId="77777777" w:rsidR="00A61A83" w:rsidRDefault="00A61A83" w:rsidP="00A61A83">
      <w:pPr>
        <w:pStyle w:val="Code"/>
      </w:pPr>
      <w:r>
        <w:t>}</w:t>
      </w:r>
    </w:p>
    <w:p w14:paraId="341E19FA" w14:textId="77777777" w:rsidR="00A61A83" w:rsidRDefault="00A61A83" w:rsidP="00A61A83">
      <w:pPr>
        <w:pStyle w:val="Code"/>
      </w:pPr>
    </w:p>
    <w:p w14:paraId="01D75208" w14:textId="77777777" w:rsidR="00A61A83" w:rsidRDefault="00A61A83" w:rsidP="00A61A83">
      <w:pPr>
        <w:pStyle w:val="Code"/>
      </w:pPr>
      <w:proofErr w:type="spellStart"/>
      <w:r>
        <w:t>PLMNList</w:t>
      </w:r>
      <w:proofErr w:type="spellEnd"/>
      <w:r>
        <w:t xml:space="preserve"> ::= SEQUENCE (SIZE(1..MAX)) OF PLMNID</w:t>
      </w:r>
    </w:p>
    <w:p w14:paraId="3C72B7F3" w14:textId="77777777" w:rsidR="00A61A83" w:rsidRDefault="00A61A83" w:rsidP="00A61A83">
      <w:pPr>
        <w:pStyle w:val="Code"/>
      </w:pPr>
    </w:p>
    <w:p w14:paraId="1807C437" w14:textId="77777777" w:rsidR="00A61A83" w:rsidRDefault="00A61A83" w:rsidP="00A61A83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7CFF41C7" w14:textId="77777777" w:rsidR="00A61A83" w:rsidRDefault="00A61A83" w:rsidP="00A61A83">
      <w:pPr>
        <w:pStyle w:val="Code"/>
      </w:pPr>
    </w:p>
    <w:p w14:paraId="678B5A4A" w14:textId="77777777" w:rsidR="00A61A83" w:rsidRDefault="00A61A83" w:rsidP="00A61A83">
      <w:pPr>
        <w:pStyle w:val="Code"/>
      </w:pPr>
      <w:proofErr w:type="spellStart"/>
      <w:r>
        <w:t>PDUSessionResourceInformation</w:t>
      </w:r>
      <w:proofErr w:type="spellEnd"/>
      <w:r>
        <w:t xml:space="preserve"> ::= SEQUENCE</w:t>
      </w:r>
    </w:p>
    <w:p w14:paraId="6813B168" w14:textId="77777777" w:rsidR="00A61A83" w:rsidRDefault="00A61A83" w:rsidP="00A61A83">
      <w:pPr>
        <w:pStyle w:val="Code"/>
      </w:pPr>
      <w:r>
        <w:t>{</w:t>
      </w:r>
    </w:p>
    <w:p w14:paraId="5689CB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[1] </w:t>
      </w:r>
      <w:proofErr w:type="spellStart"/>
      <w:r>
        <w:t>PDUSessionID</w:t>
      </w:r>
      <w:proofErr w:type="spellEnd"/>
    </w:p>
    <w:p w14:paraId="7F51F7B2" w14:textId="77777777" w:rsidR="00A61A83" w:rsidRDefault="00A61A83" w:rsidP="00A61A83">
      <w:pPr>
        <w:pStyle w:val="Code"/>
      </w:pPr>
      <w:r>
        <w:t>}</w:t>
      </w:r>
    </w:p>
    <w:p w14:paraId="069858F6" w14:textId="77777777" w:rsidR="00A61A83" w:rsidRDefault="00A61A83" w:rsidP="00A61A83">
      <w:pPr>
        <w:pStyle w:val="Code"/>
      </w:pPr>
    </w:p>
    <w:p w14:paraId="1D997B0F" w14:textId="77777777" w:rsidR="00A61A83" w:rsidRDefault="00A61A83" w:rsidP="00A61A83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2412AFF0" w14:textId="77777777" w:rsidR="00A61A83" w:rsidRDefault="00A61A83" w:rsidP="00A61A83">
      <w:pPr>
        <w:pStyle w:val="Code"/>
      </w:pPr>
      <w:r>
        <w:t>{</w:t>
      </w:r>
    </w:p>
    <w:p w14:paraId="7BF45A95" w14:textId="77777777" w:rsidR="00A61A83" w:rsidRDefault="00A61A83" w:rsidP="00A61A83">
      <w:pPr>
        <w:pStyle w:val="Code"/>
      </w:pPr>
      <w:r>
        <w:t xml:space="preserve">    iPv4(1),</w:t>
      </w:r>
    </w:p>
    <w:p w14:paraId="68440282" w14:textId="77777777" w:rsidR="00A61A83" w:rsidRDefault="00A61A83" w:rsidP="00A61A83">
      <w:pPr>
        <w:pStyle w:val="Code"/>
      </w:pPr>
      <w:r>
        <w:t xml:space="preserve">    iPv6(2),</w:t>
      </w:r>
    </w:p>
    <w:p w14:paraId="14212326" w14:textId="77777777" w:rsidR="00A61A83" w:rsidRDefault="00A61A83" w:rsidP="00A61A83">
      <w:pPr>
        <w:pStyle w:val="Code"/>
      </w:pPr>
      <w:r>
        <w:t xml:space="preserve">    iPv4v6(3),</w:t>
      </w:r>
    </w:p>
    <w:p w14:paraId="564E2E30" w14:textId="77777777" w:rsidR="00A61A83" w:rsidRDefault="00A61A83" w:rsidP="00A61A83">
      <w:pPr>
        <w:pStyle w:val="Code"/>
      </w:pPr>
      <w:r>
        <w:t xml:space="preserve">    unstructured(4),</w:t>
      </w:r>
    </w:p>
    <w:p w14:paraId="104EC8EC" w14:textId="77777777" w:rsidR="00A61A83" w:rsidRDefault="00A61A83" w:rsidP="00A61A83">
      <w:pPr>
        <w:pStyle w:val="Code"/>
      </w:pPr>
      <w:r>
        <w:t xml:space="preserve">    ethernet(5)</w:t>
      </w:r>
    </w:p>
    <w:p w14:paraId="397EC546" w14:textId="77777777" w:rsidR="00A61A83" w:rsidRDefault="00A61A83" w:rsidP="00A61A83">
      <w:pPr>
        <w:pStyle w:val="Code"/>
      </w:pPr>
      <w:r>
        <w:t>}</w:t>
      </w:r>
    </w:p>
    <w:p w14:paraId="4F62E978" w14:textId="77777777" w:rsidR="00A61A83" w:rsidRDefault="00A61A83" w:rsidP="00A61A83">
      <w:pPr>
        <w:pStyle w:val="Code"/>
      </w:pPr>
    </w:p>
    <w:p w14:paraId="20A36EAC" w14:textId="77777777" w:rsidR="00A61A83" w:rsidRDefault="00A61A83" w:rsidP="00A61A83">
      <w:pPr>
        <w:pStyle w:val="Code"/>
      </w:pPr>
      <w:r>
        <w:t>PEI ::= CHOICE</w:t>
      </w:r>
    </w:p>
    <w:p w14:paraId="38D97A4D" w14:textId="77777777" w:rsidR="00A61A83" w:rsidRDefault="00A61A83" w:rsidP="00A61A83">
      <w:pPr>
        <w:pStyle w:val="Code"/>
      </w:pPr>
      <w:r>
        <w:t>{</w:t>
      </w:r>
    </w:p>
    <w:p w14:paraId="0A35B0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48B527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IMEISV,</w:t>
      </w:r>
    </w:p>
    <w:p w14:paraId="68C9D7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[3] </w:t>
      </w:r>
      <w:proofErr w:type="spellStart"/>
      <w:r>
        <w:t>MACAddress</w:t>
      </w:r>
      <w:proofErr w:type="spellEnd"/>
      <w:r>
        <w:t>,</w:t>
      </w:r>
    </w:p>
    <w:p w14:paraId="2258C975" w14:textId="77777777" w:rsidR="00A61A83" w:rsidRDefault="00A61A83" w:rsidP="00A61A83">
      <w:pPr>
        <w:pStyle w:val="Code"/>
      </w:pPr>
      <w:r>
        <w:t xml:space="preserve">    eUI64       [4] EUI64</w:t>
      </w:r>
    </w:p>
    <w:p w14:paraId="433554D6" w14:textId="77777777" w:rsidR="00A61A83" w:rsidRDefault="00A61A83" w:rsidP="00A61A83">
      <w:pPr>
        <w:pStyle w:val="Code"/>
      </w:pPr>
      <w:r>
        <w:t>}</w:t>
      </w:r>
    </w:p>
    <w:p w14:paraId="70046C95" w14:textId="77777777" w:rsidR="00A61A83" w:rsidRDefault="00A61A83" w:rsidP="00A61A83">
      <w:pPr>
        <w:pStyle w:val="Code"/>
      </w:pPr>
    </w:p>
    <w:p w14:paraId="74C67DF9" w14:textId="77777777" w:rsidR="00A61A83" w:rsidRDefault="00A61A83" w:rsidP="00A61A83">
      <w:pPr>
        <w:pStyle w:val="Code"/>
      </w:pPr>
      <w:proofErr w:type="spellStart"/>
      <w:r>
        <w:t>PortNumber</w:t>
      </w:r>
      <w:proofErr w:type="spellEnd"/>
      <w:r>
        <w:t xml:space="preserve"> ::= INTEGER (0..65535)</w:t>
      </w:r>
    </w:p>
    <w:p w14:paraId="7DDB9E62" w14:textId="77777777" w:rsidR="00A61A83" w:rsidRDefault="00A61A83" w:rsidP="00A61A83">
      <w:pPr>
        <w:pStyle w:val="Code"/>
      </w:pPr>
    </w:p>
    <w:p w14:paraId="6D580937" w14:textId="77777777" w:rsidR="00A61A83" w:rsidRDefault="00A61A83" w:rsidP="00A61A83">
      <w:pPr>
        <w:pStyle w:val="Code"/>
      </w:pPr>
      <w:proofErr w:type="spellStart"/>
      <w:r>
        <w:t>PrimaryAuthenticationType</w:t>
      </w:r>
      <w:proofErr w:type="spellEnd"/>
      <w:r>
        <w:t xml:space="preserve"> ::= ENUMERATED</w:t>
      </w:r>
    </w:p>
    <w:p w14:paraId="6566674F" w14:textId="77777777" w:rsidR="00A61A83" w:rsidRDefault="00A61A83" w:rsidP="00A61A83">
      <w:pPr>
        <w:pStyle w:val="Code"/>
      </w:pPr>
      <w:r>
        <w:t>{</w:t>
      </w:r>
    </w:p>
    <w:p w14:paraId="249623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eAPAKAPrime</w:t>
      </w:r>
      <w:proofErr w:type="spellEnd"/>
      <w:r>
        <w:t>(1),</w:t>
      </w:r>
    </w:p>
    <w:p w14:paraId="2EED405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fiveGAKA</w:t>
      </w:r>
      <w:proofErr w:type="spellEnd"/>
      <w:r>
        <w:t>(2),</w:t>
      </w:r>
    </w:p>
    <w:p w14:paraId="5EC961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eAPTLS</w:t>
      </w:r>
      <w:proofErr w:type="spellEnd"/>
      <w:r>
        <w:t>(3),</w:t>
      </w:r>
    </w:p>
    <w:p w14:paraId="6EC0AC01" w14:textId="77777777" w:rsidR="00A61A83" w:rsidRDefault="00A61A83" w:rsidP="00A61A83">
      <w:pPr>
        <w:pStyle w:val="Code"/>
      </w:pPr>
      <w:r>
        <w:t xml:space="preserve">    none(4),</w:t>
      </w:r>
    </w:p>
    <w:p w14:paraId="709389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ePSAKA</w:t>
      </w:r>
      <w:proofErr w:type="spellEnd"/>
      <w:r>
        <w:t>(5),</w:t>
      </w:r>
    </w:p>
    <w:p w14:paraId="671611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eAPAKA</w:t>
      </w:r>
      <w:proofErr w:type="spellEnd"/>
      <w:r>
        <w:t>(6),</w:t>
      </w:r>
    </w:p>
    <w:p w14:paraId="54A4C9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iMSAKA</w:t>
      </w:r>
      <w:proofErr w:type="spellEnd"/>
      <w:r>
        <w:t>(7),</w:t>
      </w:r>
    </w:p>
    <w:p w14:paraId="50E4F6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gBAAKA</w:t>
      </w:r>
      <w:proofErr w:type="spellEnd"/>
      <w:r>
        <w:t>(8),</w:t>
      </w:r>
    </w:p>
    <w:p w14:paraId="7ADFC9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uMTSAKA</w:t>
      </w:r>
      <w:proofErr w:type="spellEnd"/>
      <w:r>
        <w:t>(9)</w:t>
      </w:r>
    </w:p>
    <w:p w14:paraId="764853E0" w14:textId="77777777" w:rsidR="00A61A83" w:rsidRDefault="00A61A83" w:rsidP="00A61A83">
      <w:pPr>
        <w:pStyle w:val="Code"/>
      </w:pPr>
      <w:r>
        <w:t>}</w:t>
      </w:r>
    </w:p>
    <w:p w14:paraId="4FC69F67" w14:textId="77777777" w:rsidR="00A61A83" w:rsidRDefault="00A61A83" w:rsidP="00A61A83">
      <w:pPr>
        <w:pStyle w:val="Code"/>
      </w:pPr>
    </w:p>
    <w:p w14:paraId="11DE02F8" w14:textId="77777777" w:rsidR="00A61A83" w:rsidRDefault="00A61A83" w:rsidP="00A61A83">
      <w:pPr>
        <w:pStyle w:val="Code"/>
      </w:pPr>
      <w:proofErr w:type="spellStart"/>
      <w:r>
        <w:t>ProtectionSchemeID</w:t>
      </w:r>
      <w:proofErr w:type="spellEnd"/>
      <w:r>
        <w:t xml:space="preserve"> ::= INTEGER (0..15)</w:t>
      </w:r>
    </w:p>
    <w:p w14:paraId="0D24A1B0" w14:textId="77777777" w:rsidR="00A61A83" w:rsidRDefault="00A61A83" w:rsidP="00A61A83">
      <w:pPr>
        <w:pStyle w:val="Code"/>
      </w:pPr>
    </w:p>
    <w:p w14:paraId="515B9C40" w14:textId="77777777" w:rsidR="00A61A83" w:rsidRDefault="00A61A83" w:rsidP="00A61A83">
      <w:pPr>
        <w:pStyle w:val="Code"/>
      </w:pPr>
      <w:r>
        <w:t>RANUENGAPID ::= INTEGER (0..4294967295)</w:t>
      </w:r>
    </w:p>
    <w:p w14:paraId="42862FBF" w14:textId="77777777" w:rsidR="00A61A83" w:rsidRDefault="00A61A83" w:rsidP="00A61A83">
      <w:pPr>
        <w:pStyle w:val="Code"/>
      </w:pPr>
    </w:p>
    <w:p w14:paraId="30E28CD4" w14:textId="77777777" w:rsidR="00A61A83" w:rsidRDefault="00A61A83" w:rsidP="00A61A83">
      <w:pPr>
        <w:pStyle w:val="Code"/>
      </w:pPr>
      <w:r>
        <w:t>-- See clause 9.3.1.20 of TS 38.413 [23] for details</w:t>
      </w:r>
    </w:p>
    <w:p w14:paraId="7E415DB4" w14:textId="77777777" w:rsidR="00A61A83" w:rsidRDefault="00A61A83" w:rsidP="00A61A83">
      <w:pPr>
        <w:pStyle w:val="Code"/>
      </w:pPr>
      <w:proofErr w:type="spellStart"/>
      <w:r>
        <w:t>RANSourceToTargetContainer</w:t>
      </w:r>
      <w:proofErr w:type="spellEnd"/>
      <w:r>
        <w:t xml:space="preserve"> ::= OCTET STRING</w:t>
      </w:r>
    </w:p>
    <w:p w14:paraId="2CB4C78A" w14:textId="77777777" w:rsidR="00A61A83" w:rsidRDefault="00A61A83" w:rsidP="00A61A83">
      <w:pPr>
        <w:pStyle w:val="Code"/>
      </w:pPr>
    </w:p>
    <w:p w14:paraId="2E57CA6E" w14:textId="77777777" w:rsidR="00A61A83" w:rsidRDefault="00A61A83" w:rsidP="00A61A83">
      <w:pPr>
        <w:pStyle w:val="Code"/>
      </w:pPr>
      <w:r w:rsidRPr="009A2ECD">
        <w:t xml:space="preserve">-- </w:t>
      </w:r>
      <w:r>
        <w:t>S</w:t>
      </w:r>
      <w:r w:rsidRPr="009A2ECD">
        <w:t xml:space="preserve">ee </w:t>
      </w:r>
      <w:r>
        <w:t>c</w:t>
      </w:r>
      <w:r w:rsidRPr="009A2ECD">
        <w:t>lause 9.3.1.21 of TS 38.413</w:t>
      </w:r>
      <w:r>
        <w:t xml:space="preserve"> </w:t>
      </w:r>
      <w:r w:rsidRPr="009A2ECD">
        <w:t>[23] for details</w:t>
      </w:r>
    </w:p>
    <w:p w14:paraId="78FDBADE" w14:textId="77777777" w:rsidR="00A61A83" w:rsidRDefault="00A61A83" w:rsidP="00A61A83">
      <w:pPr>
        <w:pStyle w:val="Code"/>
      </w:pPr>
      <w:proofErr w:type="spellStart"/>
      <w:r>
        <w:t>RANTargetToSourceContainer</w:t>
      </w:r>
      <w:proofErr w:type="spellEnd"/>
      <w:r>
        <w:t xml:space="preserve"> ::= OCTET STRING</w:t>
      </w:r>
    </w:p>
    <w:p w14:paraId="38F6DFD8" w14:textId="77777777" w:rsidR="00A61A83" w:rsidRDefault="00A61A83" w:rsidP="00A61A83">
      <w:pPr>
        <w:pStyle w:val="Code"/>
      </w:pPr>
    </w:p>
    <w:p w14:paraId="71F62B6C" w14:textId="77777777" w:rsidR="00A61A83" w:rsidRDefault="00A61A83" w:rsidP="00A61A83">
      <w:pPr>
        <w:pStyle w:val="Code"/>
      </w:pPr>
      <w:proofErr w:type="spellStart"/>
      <w:r>
        <w:t>RATRestrictions</w:t>
      </w:r>
      <w:proofErr w:type="spellEnd"/>
      <w:r>
        <w:t xml:space="preserve"> ::= SEQUENCE (SIZE(1..MAX)) OF </w:t>
      </w:r>
      <w:proofErr w:type="spellStart"/>
      <w:r>
        <w:t>RATRestrictionItem</w:t>
      </w:r>
      <w:proofErr w:type="spellEnd"/>
    </w:p>
    <w:p w14:paraId="0BECB2CB" w14:textId="77777777" w:rsidR="00A61A83" w:rsidRDefault="00A61A83" w:rsidP="00A61A83">
      <w:pPr>
        <w:pStyle w:val="Code"/>
      </w:pPr>
    </w:p>
    <w:p w14:paraId="1293C03C" w14:textId="77777777" w:rsidR="00A61A83" w:rsidRDefault="00A61A83" w:rsidP="00A61A83">
      <w:pPr>
        <w:pStyle w:val="Code"/>
      </w:pPr>
      <w:proofErr w:type="spellStart"/>
      <w:r>
        <w:t>RATRestrictionInformation</w:t>
      </w:r>
      <w:proofErr w:type="spellEnd"/>
      <w:r>
        <w:t xml:space="preserve"> ::= BIT STRING (SIZE(8, ...))</w:t>
      </w:r>
    </w:p>
    <w:p w14:paraId="494270E6" w14:textId="77777777" w:rsidR="00A61A83" w:rsidRDefault="00A61A83" w:rsidP="00A61A83">
      <w:pPr>
        <w:pStyle w:val="Code"/>
      </w:pPr>
    </w:p>
    <w:p w14:paraId="14F1FCC0" w14:textId="77777777" w:rsidR="00A61A83" w:rsidRDefault="00A61A83" w:rsidP="00A61A83">
      <w:pPr>
        <w:pStyle w:val="Code"/>
      </w:pPr>
      <w:proofErr w:type="spellStart"/>
      <w:r>
        <w:t>RATRestrictionItem</w:t>
      </w:r>
      <w:proofErr w:type="spellEnd"/>
      <w:r>
        <w:t xml:space="preserve"> ::= SEQUENCE</w:t>
      </w:r>
    </w:p>
    <w:p w14:paraId="227A1962" w14:textId="77777777" w:rsidR="00A61A83" w:rsidRDefault="00A61A83" w:rsidP="00A61A83">
      <w:pPr>
        <w:pStyle w:val="Code"/>
      </w:pPr>
      <w:r>
        <w:t>{</w:t>
      </w:r>
    </w:p>
    <w:p w14:paraId="412C90F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     [1] PLMNID,</w:t>
      </w:r>
    </w:p>
    <w:p w14:paraId="65C1BE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rATRestrictionInformation</w:t>
      </w:r>
      <w:proofErr w:type="spellEnd"/>
      <w:r>
        <w:t xml:space="preserve">  [2] </w:t>
      </w:r>
      <w:proofErr w:type="spellStart"/>
      <w:r>
        <w:t>RATRestrictionInformation</w:t>
      </w:r>
      <w:proofErr w:type="spellEnd"/>
    </w:p>
    <w:p w14:paraId="54A2EC47" w14:textId="77777777" w:rsidR="00A61A83" w:rsidRDefault="00A61A83" w:rsidP="00A61A83">
      <w:pPr>
        <w:pStyle w:val="Code"/>
      </w:pPr>
    </w:p>
    <w:p w14:paraId="094F3750" w14:textId="77777777" w:rsidR="00A61A83" w:rsidRDefault="00A61A83" w:rsidP="00A61A83">
      <w:pPr>
        <w:pStyle w:val="Code"/>
      </w:pPr>
      <w:r>
        <w:t>}</w:t>
      </w:r>
    </w:p>
    <w:p w14:paraId="3F09B188" w14:textId="77777777" w:rsidR="00A61A83" w:rsidRDefault="00A61A83" w:rsidP="00A61A83">
      <w:pPr>
        <w:pStyle w:val="Code"/>
      </w:pPr>
    </w:p>
    <w:p w14:paraId="71EC9475" w14:textId="77777777" w:rsidR="00A61A83" w:rsidRDefault="00A61A83" w:rsidP="00A61A83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1C08357B" w14:textId="77777777" w:rsidR="00A61A83" w:rsidRDefault="00A61A83" w:rsidP="00A61A83">
      <w:pPr>
        <w:pStyle w:val="Code"/>
      </w:pPr>
      <w:r>
        <w:t>{</w:t>
      </w:r>
    </w:p>
    <w:p w14:paraId="01F875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33C40D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eUTRA</w:t>
      </w:r>
      <w:proofErr w:type="spellEnd"/>
      <w:r>
        <w:t>(2),</w:t>
      </w:r>
    </w:p>
    <w:p w14:paraId="03506E2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3F9F5C49" w14:textId="77777777" w:rsidR="00A61A83" w:rsidRDefault="00A61A83" w:rsidP="00A61A83">
      <w:pPr>
        <w:pStyle w:val="Code"/>
      </w:pPr>
      <w:r>
        <w:t xml:space="preserve">    virtual(4),</w:t>
      </w:r>
    </w:p>
    <w:p w14:paraId="5FA42F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(5),</w:t>
      </w:r>
    </w:p>
    <w:p w14:paraId="38B53C62" w14:textId="77777777" w:rsidR="00A61A83" w:rsidRDefault="00A61A83" w:rsidP="00A61A83">
      <w:pPr>
        <w:pStyle w:val="Code"/>
      </w:pPr>
      <w:r>
        <w:t xml:space="preserve">    wireline(6),</w:t>
      </w:r>
    </w:p>
    <w:p w14:paraId="1BDA53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wirelineCable</w:t>
      </w:r>
      <w:proofErr w:type="spellEnd"/>
      <w:r>
        <w:t>(7),</w:t>
      </w:r>
    </w:p>
    <w:p w14:paraId="21CD64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wirelineBBF</w:t>
      </w:r>
      <w:proofErr w:type="spellEnd"/>
      <w:r>
        <w:t>(8),</w:t>
      </w:r>
    </w:p>
    <w:p w14:paraId="5F97F6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lTEM</w:t>
      </w:r>
      <w:proofErr w:type="spellEnd"/>
      <w:r>
        <w:t>(9),</w:t>
      </w:r>
    </w:p>
    <w:p w14:paraId="63C54A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nRU</w:t>
      </w:r>
      <w:proofErr w:type="spellEnd"/>
      <w:r>
        <w:t>(10),</w:t>
      </w:r>
    </w:p>
    <w:p w14:paraId="22C204D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eUTRAU</w:t>
      </w:r>
      <w:proofErr w:type="spellEnd"/>
      <w:r>
        <w:t>(11),</w:t>
      </w:r>
    </w:p>
    <w:p w14:paraId="08404AAE" w14:textId="77777777" w:rsidR="00A61A83" w:rsidRDefault="00A61A83" w:rsidP="00A61A83">
      <w:pPr>
        <w:pStyle w:val="Code"/>
      </w:pPr>
      <w:r>
        <w:t xml:space="preserve">    trustedN3GA(12),</w:t>
      </w:r>
    </w:p>
    <w:p w14:paraId="257DAC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615E32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75BF18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(15),</w:t>
      </w:r>
    </w:p>
    <w:p w14:paraId="3F2C926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nRLEO</w:t>
      </w:r>
      <w:proofErr w:type="spellEnd"/>
      <w:r>
        <w:t>(16),</w:t>
      </w:r>
    </w:p>
    <w:p w14:paraId="2BF8F3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nRMEO</w:t>
      </w:r>
      <w:proofErr w:type="spellEnd"/>
      <w:r>
        <w:t>(17),</w:t>
      </w:r>
    </w:p>
    <w:p w14:paraId="089102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nRGEO</w:t>
      </w:r>
      <w:proofErr w:type="spellEnd"/>
      <w:r>
        <w:t>(18),</w:t>
      </w:r>
    </w:p>
    <w:p w14:paraId="3E218A1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nROTHERSAT</w:t>
      </w:r>
      <w:proofErr w:type="spellEnd"/>
      <w:r>
        <w:t>(19),</w:t>
      </w:r>
    </w:p>
    <w:p w14:paraId="27BB27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nRREDCAP</w:t>
      </w:r>
      <w:proofErr w:type="spellEnd"/>
      <w:r>
        <w:t>(20)</w:t>
      </w:r>
    </w:p>
    <w:p w14:paraId="51E89FCA" w14:textId="77777777" w:rsidR="00A61A83" w:rsidRDefault="00A61A83" w:rsidP="00A61A83">
      <w:pPr>
        <w:pStyle w:val="Code"/>
      </w:pPr>
      <w:r>
        <w:t>}</w:t>
      </w:r>
    </w:p>
    <w:p w14:paraId="6446ED3C" w14:textId="77777777" w:rsidR="00A61A83" w:rsidRDefault="00A61A83" w:rsidP="00A61A83">
      <w:pPr>
        <w:pStyle w:val="Code"/>
      </w:pPr>
    </w:p>
    <w:p w14:paraId="1008035F" w14:textId="77777777" w:rsidR="00A61A83" w:rsidRDefault="00A61A83" w:rsidP="00A61A83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1E760E8F" w14:textId="77777777" w:rsidR="00A61A83" w:rsidRDefault="00A61A83" w:rsidP="00A61A83">
      <w:pPr>
        <w:pStyle w:val="Code"/>
      </w:pPr>
    </w:p>
    <w:p w14:paraId="32193C85" w14:textId="77777777" w:rsidR="00A61A83" w:rsidRDefault="00A61A83" w:rsidP="00A61A83">
      <w:pPr>
        <w:pStyle w:val="Code"/>
      </w:pPr>
      <w:proofErr w:type="spellStart"/>
      <w:r>
        <w:t>RejectedSNSSAI</w:t>
      </w:r>
      <w:proofErr w:type="spellEnd"/>
      <w:r>
        <w:t xml:space="preserve"> ::= SEQUENCE</w:t>
      </w:r>
    </w:p>
    <w:p w14:paraId="0D33997B" w14:textId="77777777" w:rsidR="00A61A83" w:rsidRDefault="00A61A83" w:rsidP="00A61A83">
      <w:pPr>
        <w:pStyle w:val="Code"/>
      </w:pPr>
      <w:r>
        <w:t>{</w:t>
      </w:r>
    </w:p>
    <w:p w14:paraId="0F93AB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2F14C6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4B109EC7" w14:textId="77777777" w:rsidR="00A61A83" w:rsidRDefault="00A61A83" w:rsidP="00A61A83">
      <w:pPr>
        <w:pStyle w:val="Code"/>
      </w:pPr>
      <w:r>
        <w:t>}</w:t>
      </w:r>
    </w:p>
    <w:p w14:paraId="57A8168D" w14:textId="77777777" w:rsidR="00A61A83" w:rsidRDefault="00A61A83" w:rsidP="00A61A83">
      <w:pPr>
        <w:pStyle w:val="Code"/>
      </w:pPr>
    </w:p>
    <w:p w14:paraId="66760C64" w14:textId="77777777" w:rsidR="00A61A83" w:rsidRDefault="00A61A83" w:rsidP="00A61A83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59C64B1E" w14:textId="77777777" w:rsidR="00A61A83" w:rsidRDefault="00A61A83" w:rsidP="00A61A83">
      <w:pPr>
        <w:pStyle w:val="Code"/>
      </w:pPr>
    </w:p>
    <w:p w14:paraId="273CA23B" w14:textId="77777777" w:rsidR="00A61A83" w:rsidRDefault="00A61A83" w:rsidP="00A61A83">
      <w:pPr>
        <w:pStyle w:val="Code"/>
      </w:pPr>
      <w:proofErr w:type="spellStart"/>
      <w:r>
        <w:t>ReRegRequiredIndicator</w:t>
      </w:r>
      <w:proofErr w:type="spellEnd"/>
      <w:r>
        <w:t xml:space="preserve"> ::= ENUMERATED</w:t>
      </w:r>
    </w:p>
    <w:p w14:paraId="5C286D3A" w14:textId="77777777" w:rsidR="00A61A83" w:rsidRDefault="00A61A83" w:rsidP="00A61A83">
      <w:pPr>
        <w:pStyle w:val="Code"/>
      </w:pPr>
      <w:r>
        <w:t>{</w:t>
      </w:r>
    </w:p>
    <w:p w14:paraId="15F321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(1),</w:t>
      </w:r>
    </w:p>
    <w:p w14:paraId="2B6AB6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reRegistrationNotRequired</w:t>
      </w:r>
      <w:proofErr w:type="spellEnd"/>
      <w:r>
        <w:t>(2)</w:t>
      </w:r>
    </w:p>
    <w:p w14:paraId="37EF02A9" w14:textId="77777777" w:rsidR="00A61A83" w:rsidRDefault="00A61A83" w:rsidP="00A61A83">
      <w:pPr>
        <w:pStyle w:val="Code"/>
      </w:pPr>
      <w:r>
        <w:t>}</w:t>
      </w:r>
    </w:p>
    <w:p w14:paraId="6745D1E0" w14:textId="77777777" w:rsidR="00A61A83" w:rsidRDefault="00A61A83" w:rsidP="00A61A83">
      <w:pPr>
        <w:pStyle w:val="Code"/>
      </w:pPr>
    </w:p>
    <w:p w14:paraId="7C917F53" w14:textId="77777777" w:rsidR="00A61A83" w:rsidRDefault="00A61A83" w:rsidP="00A61A83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74CE8424" w14:textId="77777777" w:rsidR="00A61A83" w:rsidRDefault="00A61A83" w:rsidP="00A61A83">
      <w:pPr>
        <w:pStyle w:val="Code"/>
      </w:pPr>
    </w:p>
    <w:p w14:paraId="31B055FC" w14:textId="77777777" w:rsidR="00A61A83" w:rsidRDefault="00A61A83" w:rsidP="00A61A83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54DF7698" w14:textId="77777777" w:rsidR="00A61A83" w:rsidRDefault="00A61A83" w:rsidP="00A61A83">
      <w:pPr>
        <w:pStyle w:val="Code"/>
      </w:pPr>
    </w:p>
    <w:p w14:paraId="1BD57B17" w14:textId="77777777" w:rsidR="00A61A83" w:rsidRDefault="00A61A83" w:rsidP="00A61A83">
      <w:pPr>
        <w:pStyle w:val="Code"/>
      </w:pPr>
      <w:proofErr w:type="spellStart"/>
      <w:r>
        <w:t>ServiceAreaInformation</w:t>
      </w:r>
      <w:proofErr w:type="spellEnd"/>
      <w:r>
        <w:t xml:space="preserve"> ::= SEQUENCE (SIZE(1..MAX)) OF </w:t>
      </w:r>
      <w:proofErr w:type="spellStart"/>
      <w:r>
        <w:t>ServiceAreaInfo</w:t>
      </w:r>
      <w:proofErr w:type="spellEnd"/>
    </w:p>
    <w:p w14:paraId="67DFDAF9" w14:textId="77777777" w:rsidR="00A61A83" w:rsidRDefault="00A61A83" w:rsidP="00A61A83">
      <w:pPr>
        <w:pStyle w:val="Code"/>
      </w:pPr>
    </w:p>
    <w:p w14:paraId="11E07673" w14:textId="77777777" w:rsidR="00A61A83" w:rsidRDefault="00A61A83" w:rsidP="00A61A83">
      <w:pPr>
        <w:pStyle w:val="Code"/>
      </w:pPr>
      <w:proofErr w:type="spellStart"/>
      <w:r>
        <w:t>ServiceAreaInfo</w:t>
      </w:r>
      <w:proofErr w:type="spellEnd"/>
      <w:r>
        <w:t xml:space="preserve"> ::= SEQUENCE</w:t>
      </w:r>
    </w:p>
    <w:p w14:paraId="6B2CD425" w14:textId="77777777" w:rsidR="00A61A83" w:rsidRDefault="00A61A83" w:rsidP="00A61A83">
      <w:pPr>
        <w:pStyle w:val="Code"/>
      </w:pPr>
      <w:r>
        <w:t>{</w:t>
      </w:r>
    </w:p>
    <w:p w14:paraId="31D37C6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[1] PLMNID,</w:t>
      </w:r>
    </w:p>
    <w:p w14:paraId="1957C00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allowedTACs</w:t>
      </w:r>
      <w:proofErr w:type="spellEnd"/>
      <w:r>
        <w:t xml:space="preserve">     [2] </w:t>
      </w:r>
      <w:proofErr w:type="spellStart"/>
      <w:r>
        <w:t>AllowedTACs</w:t>
      </w:r>
      <w:proofErr w:type="spellEnd"/>
      <w:r>
        <w:t xml:space="preserve"> OPTIONAL,</w:t>
      </w:r>
    </w:p>
    <w:p w14:paraId="566D984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notAllowedTACs</w:t>
      </w:r>
      <w:proofErr w:type="spellEnd"/>
      <w:r>
        <w:t xml:space="preserve">  [3] </w:t>
      </w:r>
      <w:proofErr w:type="spellStart"/>
      <w:r>
        <w:t>ForbiddenTACs</w:t>
      </w:r>
      <w:proofErr w:type="spellEnd"/>
      <w:r>
        <w:t xml:space="preserve"> OPTIONAL</w:t>
      </w:r>
    </w:p>
    <w:p w14:paraId="4577417E" w14:textId="77777777" w:rsidR="00A61A83" w:rsidRDefault="00A61A83" w:rsidP="00A61A83">
      <w:pPr>
        <w:pStyle w:val="Code"/>
      </w:pPr>
      <w:r>
        <w:t>}</w:t>
      </w:r>
    </w:p>
    <w:p w14:paraId="0B1861FB" w14:textId="77777777" w:rsidR="00A61A83" w:rsidRDefault="00A61A83" w:rsidP="00A61A83">
      <w:pPr>
        <w:pStyle w:val="Code"/>
      </w:pPr>
    </w:p>
    <w:p w14:paraId="4173A08B" w14:textId="77777777" w:rsidR="00A61A83" w:rsidRDefault="00A61A83" w:rsidP="00A61A83">
      <w:pPr>
        <w:pStyle w:val="Code"/>
      </w:pPr>
      <w:r>
        <w:t>SIPURI ::= UTF8String</w:t>
      </w:r>
    </w:p>
    <w:p w14:paraId="0BE2BD7B" w14:textId="77777777" w:rsidR="00A61A83" w:rsidRDefault="00A61A83" w:rsidP="00A61A83">
      <w:pPr>
        <w:pStyle w:val="Code"/>
      </w:pPr>
    </w:p>
    <w:p w14:paraId="148BC804" w14:textId="77777777" w:rsidR="00A61A83" w:rsidRDefault="00A61A83" w:rsidP="00A61A83">
      <w:pPr>
        <w:pStyle w:val="Code"/>
      </w:pPr>
      <w:r>
        <w:t>Slice ::= SEQUENCE</w:t>
      </w:r>
    </w:p>
    <w:p w14:paraId="5184FAFF" w14:textId="77777777" w:rsidR="00A61A83" w:rsidRDefault="00A61A83" w:rsidP="00A61A83">
      <w:pPr>
        <w:pStyle w:val="Code"/>
      </w:pPr>
      <w:r>
        <w:lastRenderedPageBreak/>
        <w:t>{</w:t>
      </w:r>
    </w:p>
    <w:p w14:paraId="759DF5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47E612E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606F54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2A15EBA2" w14:textId="77777777" w:rsidR="00A61A83" w:rsidRDefault="00A61A83" w:rsidP="00A61A83">
      <w:pPr>
        <w:pStyle w:val="Code"/>
      </w:pPr>
      <w:r>
        <w:t>}</w:t>
      </w:r>
    </w:p>
    <w:p w14:paraId="25FD7C8C" w14:textId="77777777" w:rsidR="00A61A83" w:rsidRDefault="00A61A83" w:rsidP="00A61A83">
      <w:pPr>
        <w:pStyle w:val="Code"/>
      </w:pPr>
    </w:p>
    <w:p w14:paraId="089FC068" w14:textId="77777777" w:rsidR="00A61A83" w:rsidRDefault="00A61A83" w:rsidP="00A61A83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73A51C70" w14:textId="77777777" w:rsidR="00A61A83" w:rsidRDefault="00A61A83" w:rsidP="00A61A83">
      <w:pPr>
        <w:pStyle w:val="Code"/>
      </w:pPr>
    </w:p>
    <w:p w14:paraId="2040D98B" w14:textId="77777777" w:rsidR="00A61A83" w:rsidRDefault="00A61A83" w:rsidP="00A61A83">
      <w:pPr>
        <w:pStyle w:val="Code"/>
      </w:pPr>
      <w:r>
        <w:t>-- TS 24.501 [13], clause 9.11.3.6.1</w:t>
      </w:r>
    </w:p>
    <w:p w14:paraId="72E66FDA" w14:textId="77777777" w:rsidR="00A61A83" w:rsidRDefault="00A61A83" w:rsidP="00A61A83">
      <w:pPr>
        <w:pStyle w:val="Code"/>
      </w:pPr>
      <w:proofErr w:type="spellStart"/>
      <w:r>
        <w:t>SMSOverNASIndicator</w:t>
      </w:r>
      <w:proofErr w:type="spellEnd"/>
      <w:r>
        <w:t xml:space="preserve"> ::= ENUMERATED</w:t>
      </w:r>
    </w:p>
    <w:p w14:paraId="0D5DED8B" w14:textId="77777777" w:rsidR="00A61A83" w:rsidRDefault="00A61A83" w:rsidP="00A61A83">
      <w:pPr>
        <w:pStyle w:val="Code"/>
      </w:pPr>
      <w:r>
        <w:t>{</w:t>
      </w:r>
    </w:p>
    <w:p w14:paraId="676E9D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sMSOverNASNotAllowed</w:t>
      </w:r>
      <w:proofErr w:type="spellEnd"/>
      <w:r>
        <w:t>(1),</w:t>
      </w:r>
    </w:p>
    <w:p w14:paraId="19AF474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sMSOverNASAllowed</w:t>
      </w:r>
      <w:proofErr w:type="spellEnd"/>
      <w:r>
        <w:t>(2)</w:t>
      </w:r>
    </w:p>
    <w:p w14:paraId="744F39C0" w14:textId="77777777" w:rsidR="00A61A83" w:rsidRDefault="00A61A83" w:rsidP="00A61A83">
      <w:pPr>
        <w:pStyle w:val="Code"/>
      </w:pPr>
      <w:r>
        <w:t>}</w:t>
      </w:r>
    </w:p>
    <w:p w14:paraId="1E67605B" w14:textId="77777777" w:rsidR="00A61A83" w:rsidRDefault="00A61A83" w:rsidP="00A61A83">
      <w:pPr>
        <w:pStyle w:val="Code"/>
      </w:pPr>
    </w:p>
    <w:p w14:paraId="7EE84238" w14:textId="77777777" w:rsidR="00A61A83" w:rsidRDefault="00A61A83" w:rsidP="00A61A83">
      <w:pPr>
        <w:pStyle w:val="Code"/>
      </w:pPr>
      <w:r>
        <w:t>SNSSAI ::= SEQUENCE</w:t>
      </w:r>
    </w:p>
    <w:p w14:paraId="2F416345" w14:textId="77777777" w:rsidR="00A61A83" w:rsidRDefault="00A61A83" w:rsidP="00A61A83">
      <w:pPr>
        <w:pStyle w:val="Code"/>
      </w:pPr>
      <w:r>
        <w:t>{</w:t>
      </w:r>
    </w:p>
    <w:p w14:paraId="7A8A0A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[1] INTEGER (0..255),</w:t>
      </w:r>
    </w:p>
    <w:p w14:paraId="1CC2F3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(SIZE(3)) OPTIONAL</w:t>
      </w:r>
    </w:p>
    <w:p w14:paraId="7E0A0509" w14:textId="77777777" w:rsidR="00A61A83" w:rsidRDefault="00A61A83" w:rsidP="00A61A83">
      <w:pPr>
        <w:pStyle w:val="Code"/>
      </w:pPr>
      <w:r>
        <w:t>}</w:t>
      </w:r>
    </w:p>
    <w:p w14:paraId="61703363" w14:textId="77777777" w:rsidR="00A61A83" w:rsidRDefault="00A61A83" w:rsidP="00A61A83">
      <w:pPr>
        <w:pStyle w:val="Code"/>
      </w:pPr>
    </w:p>
    <w:p w14:paraId="28704664" w14:textId="77777777" w:rsidR="00A61A83" w:rsidRDefault="00A61A83" w:rsidP="00A61A83">
      <w:pPr>
        <w:pStyle w:val="Code"/>
      </w:pPr>
      <w:proofErr w:type="spellStart"/>
      <w:r>
        <w:t>SubscriberIdentifier</w:t>
      </w:r>
      <w:proofErr w:type="spellEnd"/>
      <w:r>
        <w:t xml:space="preserve"> ::= CHOICE</w:t>
      </w:r>
    </w:p>
    <w:p w14:paraId="7649339B" w14:textId="77777777" w:rsidR="00A61A83" w:rsidRDefault="00A61A83" w:rsidP="00A61A83">
      <w:pPr>
        <w:pStyle w:val="Code"/>
      </w:pPr>
      <w:r>
        <w:t>{</w:t>
      </w:r>
    </w:p>
    <w:p w14:paraId="714DB3D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[1] SUCI,</w:t>
      </w:r>
    </w:p>
    <w:p w14:paraId="4CFA67E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[2] SUPI</w:t>
      </w:r>
    </w:p>
    <w:p w14:paraId="3D6FCB93" w14:textId="77777777" w:rsidR="00A61A83" w:rsidRDefault="00A61A83" w:rsidP="00A61A83">
      <w:pPr>
        <w:pStyle w:val="Code"/>
      </w:pPr>
      <w:r>
        <w:t>}</w:t>
      </w:r>
    </w:p>
    <w:p w14:paraId="04E1A005" w14:textId="77777777" w:rsidR="00A61A83" w:rsidRDefault="00A61A83" w:rsidP="00A61A83">
      <w:pPr>
        <w:pStyle w:val="Code"/>
      </w:pPr>
    </w:p>
    <w:p w14:paraId="5EC49C95" w14:textId="77777777" w:rsidR="00A61A83" w:rsidRDefault="00A61A83" w:rsidP="00A61A83">
      <w:pPr>
        <w:pStyle w:val="Code"/>
      </w:pPr>
      <w:r>
        <w:t>SUCI ::= SEQUENCE</w:t>
      </w:r>
    </w:p>
    <w:p w14:paraId="37B7E5E2" w14:textId="77777777" w:rsidR="00A61A83" w:rsidRDefault="00A61A83" w:rsidP="00A61A83">
      <w:pPr>
        <w:pStyle w:val="Code"/>
      </w:pPr>
      <w:r>
        <w:t>{</w:t>
      </w:r>
    </w:p>
    <w:p w14:paraId="24FADC3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   [1] MCC,</w:t>
      </w:r>
    </w:p>
    <w:p w14:paraId="46DE8D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   [2] MNC,</w:t>
      </w:r>
    </w:p>
    <w:p w14:paraId="62DC0DA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2F05CD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0CB66DB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4D9C2A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7B04FD8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097ED340" w14:textId="77777777" w:rsidR="00A61A83" w:rsidRDefault="00A61A83" w:rsidP="00A61A83">
      <w:pPr>
        <w:pStyle w:val="Code"/>
      </w:pPr>
      <w:r>
        <w:t xml:space="preserve">       -- shall be included if different from the number of meaningful digits given</w:t>
      </w:r>
    </w:p>
    <w:p w14:paraId="617B0282" w14:textId="77777777" w:rsidR="00A61A83" w:rsidRDefault="00A61A83" w:rsidP="00A61A83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471C2146" w14:textId="77777777" w:rsidR="00A61A83" w:rsidRDefault="00A61A83" w:rsidP="00A61A83">
      <w:pPr>
        <w:pStyle w:val="Code"/>
      </w:pPr>
      <w:r>
        <w:t>}</w:t>
      </w:r>
    </w:p>
    <w:p w14:paraId="1D35516D" w14:textId="77777777" w:rsidR="00A61A83" w:rsidRDefault="00A61A83" w:rsidP="00A61A83">
      <w:pPr>
        <w:pStyle w:val="Code"/>
      </w:pPr>
    </w:p>
    <w:p w14:paraId="218171A8" w14:textId="77777777" w:rsidR="00A61A83" w:rsidRDefault="00A61A83" w:rsidP="00A61A83">
      <w:pPr>
        <w:pStyle w:val="Code"/>
      </w:pPr>
      <w:r>
        <w:t>SUPI ::= CHOICE</w:t>
      </w:r>
    </w:p>
    <w:p w14:paraId="7DF1F033" w14:textId="77777777" w:rsidR="00A61A83" w:rsidRDefault="00A61A83" w:rsidP="00A61A83">
      <w:pPr>
        <w:pStyle w:val="Code"/>
      </w:pPr>
      <w:r>
        <w:t>{</w:t>
      </w:r>
    </w:p>
    <w:p w14:paraId="4598E13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1505E6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1E5B762F" w14:textId="77777777" w:rsidR="00A61A83" w:rsidRDefault="00A61A83" w:rsidP="00A61A83">
      <w:pPr>
        <w:pStyle w:val="Code"/>
      </w:pPr>
      <w:r>
        <w:t>}</w:t>
      </w:r>
    </w:p>
    <w:p w14:paraId="35D1A0E6" w14:textId="77777777" w:rsidR="00A61A83" w:rsidRDefault="00A61A83" w:rsidP="00A61A83">
      <w:pPr>
        <w:pStyle w:val="Code"/>
      </w:pPr>
    </w:p>
    <w:p w14:paraId="46165765" w14:textId="77777777" w:rsidR="00A61A83" w:rsidRDefault="00A61A83" w:rsidP="00A61A83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62238E3D" w14:textId="77777777" w:rsidR="00A61A83" w:rsidRDefault="00A61A83" w:rsidP="00A61A83">
      <w:pPr>
        <w:pStyle w:val="Code"/>
      </w:pPr>
    </w:p>
    <w:p w14:paraId="09149E1E" w14:textId="77777777" w:rsidR="00A61A83" w:rsidRDefault="00A61A83" w:rsidP="00A61A83">
      <w:pPr>
        <w:pStyle w:val="Code"/>
      </w:pPr>
      <w:proofErr w:type="spellStart"/>
      <w:r>
        <w:t>SwitchOffIndicator</w:t>
      </w:r>
      <w:proofErr w:type="spellEnd"/>
      <w:r>
        <w:t xml:space="preserve"> ::= ENUMERATED</w:t>
      </w:r>
    </w:p>
    <w:p w14:paraId="7702A436" w14:textId="77777777" w:rsidR="00A61A83" w:rsidRDefault="00A61A83" w:rsidP="00A61A83">
      <w:pPr>
        <w:pStyle w:val="Code"/>
      </w:pPr>
      <w:r>
        <w:t>{</w:t>
      </w:r>
    </w:p>
    <w:p w14:paraId="3B6298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normalDetach</w:t>
      </w:r>
      <w:proofErr w:type="spellEnd"/>
      <w:r>
        <w:t>(1),</w:t>
      </w:r>
    </w:p>
    <w:p w14:paraId="50726A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switchOff</w:t>
      </w:r>
      <w:proofErr w:type="spellEnd"/>
      <w:r>
        <w:t>(2)</w:t>
      </w:r>
    </w:p>
    <w:p w14:paraId="507EB583" w14:textId="77777777" w:rsidR="00A61A83" w:rsidRDefault="00A61A83" w:rsidP="00A61A83">
      <w:pPr>
        <w:pStyle w:val="Code"/>
      </w:pPr>
      <w:r>
        <w:t>}</w:t>
      </w:r>
    </w:p>
    <w:p w14:paraId="28064160" w14:textId="77777777" w:rsidR="00A61A83" w:rsidRDefault="00A61A83" w:rsidP="00A61A83">
      <w:pPr>
        <w:pStyle w:val="Code"/>
      </w:pPr>
    </w:p>
    <w:p w14:paraId="1306D11A" w14:textId="77777777" w:rsidR="00A61A83" w:rsidRDefault="00A61A83" w:rsidP="00A61A83">
      <w:pPr>
        <w:pStyle w:val="Code"/>
      </w:pPr>
      <w:proofErr w:type="spellStart"/>
      <w:r>
        <w:t>TargetIdentifier</w:t>
      </w:r>
      <w:proofErr w:type="spellEnd"/>
      <w:r>
        <w:t xml:space="preserve"> ::= CHOICE</w:t>
      </w:r>
    </w:p>
    <w:p w14:paraId="07908207" w14:textId="77777777" w:rsidR="00A61A83" w:rsidRDefault="00A61A83" w:rsidP="00A61A83">
      <w:pPr>
        <w:pStyle w:val="Code"/>
      </w:pPr>
      <w:r>
        <w:t>{</w:t>
      </w:r>
    </w:p>
    <w:p w14:paraId="4DD9072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SUPI,</w:t>
      </w:r>
    </w:p>
    <w:p w14:paraId="19F36C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[2] IMSI,</w:t>
      </w:r>
    </w:p>
    <w:p w14:paraId="2AA3EE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[3] PEI,</w:t>
      </w:r>
    </w:p>
    <w:p w14:paraId="6E07D92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IMEI,</w:t>
      </w:r>
    </w:p>
    <w:p w14:paraId="3E23A9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[5] GPSI,</w:t>
      </w:r>
    </w:p>
    <w:p w14:paraId="7924D4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[6] MSISDN,</w:t>
      </w:r>
    </w:p>
    <w:p w14:paraId="14F59D8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   [7] NAI,</w:t>
      </w:r>
    </w:p>
    <w:p w14:paraId="2DA8444B" w14:textId="77777777" w:rsidR="00A61A83" w:rsidRDefault="00A61A83" w:rsidP="00A61A83">
      <w:pPr>
        <w:pStyle w:val="Code"/>
      </w:pPr>
      <w:r>
        <w:t xml:space="preserve">    iPv4Address         [8] IPv4Address,</w:t>
      </w:r>
    </w:p>
    <w:p w14:paraId="2B50B056" w14:textId="77777777" w:rsidR="00A61A83" w:rsidRDefault="00A61A83" w:rsidP="00A61A83">
      <w:pPr>
        <w:pStyle w:val="Code"/>
      </w:pPr>
      <w:r>
        <w:t xml:space="preserve">    iPv6Address         [9] IPv6Address,</w:t>
      </w:r>
    </w:p>
    <w:p w14:paraId="5189AA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[10] </w:t>
      </w:r>
      <w:proofErr w:type="spellStart"/>
      <w:r>
        <w:t>MACAddress</w:t>
      </w:r>
      <w:proofErr w:type="spellEnd"/>
    </w:p>
    <w:p w14:paraId="296B942F" w14:textId="77777777" w:rsidR="00A61A83" w:rsidRDefault="00A61A83" w:rsidP="00A61A83">
      <w:pPr>
        <w:pStyle w:val="Code"/>
      </w:pPr>
      <w:r>
        <w:t>}</w:t>
      </w:r>
    </w:p>
    <w:p w14:paraId="1F208AA5" w14:textId="77777777" w:rsidR="00A61A83" w:rsidRDefault="00A61A83" w:rsidP="00A61A83">
      <w:pPr>
        <w:pStyle w:val="Code"/>
      </w:pPr>
    </w:p>
    <w:p w14:paraId="3E739EED" w14:textId="77777777" w:rsidR="00A61A83" w:rsidRDefault="00A61A83" w:rsidP="00A61A83">
      <w:pPr>
        <w:pStyle w:val="Code"/>
      </w:pPr>
      <w:proofErr w:type="spellStart"/>
      <w:r>
        <w:t>TargetIdentifierProvenance</w:t>
      </w:r>
      <w:proofErr w:type="spellEnd"/>
      <w:r>
        <w:t xml:space="preserve"> ::= ENUMERATED</w:t>
      </w:r>
    </w:p>
    <w:p w14:paraId="74A4D2C5" w14:textId="77777777" w:rsidR="00A61A83" w:rsidRDefault="00A61A83" w:rsidP="00A61A83">
      <w:pPr>
        <w:pStyle w:val="Code"/>
      </w:pPr>
      <w:r>
        <w:t>{</w:t>
      </w:r>
    </w:p>
    <w:p w14:paraId="7236C64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lEAProvided</w:t>
      </w:r>
      <w:proofErr w:type="spellEnd"/>
      <w:r>
        <w:t>(1),</w:t>
      </w:r>
    </w:p>
    <w:p w14:paraId="3A607AAA" w14:textId="77777777" w:rsidR="00A61A83" w:rsidRDefault="00A61A83" w:rsidP="00A61A83">
      <w:pPr>
        <w:pStyle w:val="Code"/>
      </w:pPr>
      <w:r>
        <w:t xml:space="preserve">    observed(2),</w:t>
      </w:r>
    </w:p>
    <w:p w14:paraId="224E97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3C174891" w14:textId="77777777" w:rsidR="00A61A83" w:rsidRDefault="00A61A83" w:rsidP="00A61A83">
      <w:pPr>
        <w:pStyle w:val="Code"/>
      </w:pPr>
      <w:r>
        <w:t xml:space="preserve">    other(4)</w:t>
      </w:r>
    </w:p>
    <w:p w14:paraId="6447C38E" w14:textId="77777777" w:rsidR="00A61A83" w:rsidRDefault="00A61A83" w:rsidP="00A61A83">
      <w:pPr>
        <w:pStyle w:val="Code"/>
      </w:pPr>
      <w:r>
        <w:t>}</w:t>
      </w:r>
    </w:p>
    <w:p w14:paraId="30261978" w14:textId="77777777" w:rsidR="00A61A83" w:rsidRDefault="00A61A83" w:rsidP="00A61A83">
      <w:pPr>
        <w:pStyle w:val="Code"/>
      </w:pPr>
    </w:p>
    <w:p w14:paraId="40ABE63D" w14:textId="77777777" w:rsidR="00A61A83" w:rsidRDefault="00A61A83" w:rsidP="00A61A83">
      <w:pPr>
        <w:pStyle w:val="Code"/>
      </w:pPr>
      <w:r>
        <w:t>TELURI ::= UTF8String</w:t>
      </w:r>
    </w:p>
    <w:p w14:paraId="1DAC7D3E" w14:textId="77777777" w:rsidR="00A61A83" w:rsidRDefault="00A61A83" w:rsidP="00A61A83">
      <w:pPr>
        <w:pStyle w:val="Code"/>
      </w:pPr>
    </w:p>
    <w:p w14:paraId="7D4D6725" w14:textId="77777777" w:rsidR="00A61A83" w:rsidRDefault="00A61A83" w:rsidP="00A61A83">
      <w:pPr>
        <w:pStyle w:val="Code"/>
      </w:pPr>
      <w:r>
        <w:lastRenderedPageBreak/>
        <w:t xml:space="preserve">Timestamp ::= </w:t>
      </w:r>
      <w:proofErr w:type="spellStart"/>
      <w:r>
        <w:t>GeneralizedTime</w:t>
      </w:r>
      <w:proofErr w:type="spellEnd"/>
    </w:p>
    <w:p w14:paraId="1D7AFC6A" w14:textId="77777777" w:rsidR="00A61A83" w:rsidRDefault="00A61A83" w:rsidP="00A61A83">
      <w:pPr>
        <w:pStyle w:val="Code"/>
      </w:pPr>
    </w:p>
    <w:p w14:paraId="12323FA9" w14:textId="77777777" w:rsidR="00A61A83" w:rsidRDefault="00A61A83" w:rsidP="00A61A83">
      <w:pPr>
        <w:pStyle w:val="Code"/>
      </w:pPr>
      <w:proofErr w:type="spellStart"/>
      <w:r>
        <w:t>UEContextInfo</w:t>
      </w:r>
      <w:proofErr w:type="spellEnd"/>
      <w:r>
        <w:t xml:space="preserve"> ::= SEQUENCE</w:t>
      </w:r>
    </w:p>
    <w:p w14:paraId="2CC0DF02" w14:textId="77777777" w:rsidR="00A61A83" w:rsidRDefault="00A61A83" w:rsidP="00A61A83">
      <w:pPr>
        <w:pStyle w:val="Code"/>
      </w:pPr>
      <w:r>
        <w:t>{</w:t>
      </w:r>
    </w:p>
    <w:p w14:paraId="7E3814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   [1] BOOLEAN OPTIONAL,</w:t>
      </w:r>
    </w:p>
    <w:p w14:paraId="4874D5D1" w14:textId="77777777" w:rsidR="00A61A83" w:rsidRDefault="00A61A83" w:rsidP="00A61A83">
      <w:pPr>
        <w:pStyle w:val="Code"/>
      </w:pPr>
      <w:r>
        <w:t xml:space="preserve">    supportVoPSNon3GPP  [2] BOOLEAN OPTIONAL,</w:t>
      </w:r>
    </w:p>
    <w:p w14:paraId="453B978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   [3] Timestamp OPTIONAL,</w:t>
      </w:r>
    </w:p>
    <w:p w14:paraId="1A31FA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[4] </w:t>
      </w:r>
      <w:proofErr w:type="spellStart"/>
      <w:r>
        <w:t>AccessType</w:t>
      </w:r>
      <w:proofErr w:type="spellEnd"/>
      <w:r>
        <w:t xml:space="preserve"> OPTIONAL,</w:t>
      </w:r>
    </w:p>
    <w:p w14:paraId="0A5A57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[5] </w:t>
      </w:r>
      <w:proofErr w:type="spellStart"/>
      <w:r>
        <w:t>RATType</w:t>
      </w:r>
      <w:proofErr w:type="spellEnd"/>
      <w:r>
        <w:t xml:space="preserve"> OPTIONAL</w:t>
      </w:r>
    </w:p>
    <w:p w14:paraId="46C938A0" w14:textId="77777777" w:rsidR="00A61A83" w:rsidRDefault="00A61A83" w:rsidP="00A61A83">
      <w:pPr>
        <w:pStyle w:val="Code"/>
      </w:pPr>
      <w:r>
        <w:t>}</w:t>
      </w:r>
    </w:p>
    <w:p w14:paraId="308E3BDA" w14:textId="77777777" w:rsidR="00A61A83" w:rsidRDefault="00A61A83" w:rsidP="00A61A83">
      <w:pPr>
        <w:pStyle w:val="Code"/>
      </w:pPr>
    </w:p>
    <w:p w14:paraId="5B9AD8FC" w14:textId="77777777" w:rsidR="00A61A83" w:rsidRDefault="00A61A83" w:rsidP="00A61A83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5E831DA0" w14:textId="77777777" w:rsidR="00A61A83" w:rsidRDefault="00A61A83" w:rsidP="00A61A83">
      <w:pPr>
        <w:pStyle w:val="Code"/>
      </w:pPr>
      <w:r>
        <w:t>{</w:t>
      </w:r>
    </w:p>
    <w:p w14:paraId="67147A69" w14:textId="77777777" w:rsidR="00A61A83" w:rsidRDefault="00A61A83" w:rsidP="00A61A83">
      <w:pPr>
        <w:pStyle w:val="Code"/>
      </w:pPr>
      <w:r>
        <w:t xml:space="preserve">    iPv4Address         [1] IPv4Address,</w:t>
      </w:r>
    </w:p>
    <w:p w14:paraId="17A8EE94" w14:textId="77777777" w:rsidR="00A61A83" w:rsidRDefault="00A61A83" w:rsidP="00A61A83">
      <w:pPr>
        <w:pStyle w:val="Code"/>
      </w:pPr>
      <w:r>
        <w:t xml:space="preserve">    iPv6Address         [2] IPv6Address,</w:t>
      </w:r>
    </w:p>
    <w:p w14:paraId="46D574D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</w:t>
      </w:r>
      <w:proofErr w:type="spellStart"/>
      <w:r>
        <w:t>MACAddress</w:t>
      </w:r>
      <w:proofErr w:type="spellEnd"/>
    </w:p>
    <w:p w14:paraId="05F0241E" w14:textId="77777777" w:rsidR="00A61A83" w:rsidRDefault="00A61A83" w:rsidP="00A61A83">
      <w:pPr>
        <w:pStyle w:val="Code"/>
      </w:pPr>
      <w:r>
        <w:t>}</w:t>
      </w:r>
    </w:p>
    <w:p w14:paraId="68A6355D" w14:textId="77777777" w:rsidR="00A61A83" w:rsidRDefault="00A61A83" w:rsidP="00A61A83">
      <w:pPr>
        <w:pStyle w:val="Code"/>
      </w:pPr>
    </w:p>
    <w:p w14:paraId="4B5A1FE7" w14:textId="77777777" w:rsidR="00A61A83" w:rsidRDefault="00A61A83" w:rsidP="00A61A83">
      <w:pPr>
        <w:pStyle w:val="Code"/>
      </w:pPr>
      <w:proofErr w:type="spellStart"/>
      <w:r>
        <w:t>UserIdentifiers</w:t>
      </w:r>
      <w:proofErr w:type="spellEnd"/>
      <w:r>
        <w:t xml:space="preserve"> ::= SEQUENCE</w:t>
      </w:r>
    </w:p>
    <w:p w14:paraId="5B86C911" w14:textId="77777777" w:rsidR="00A61A83" w:rsidRDefault="00A61A83" w:rsidP="00A61A83">
      <w:pPr>
        <w:pStyle w:val="Code"/>
      </w:pPr>
      <w:r>
        <w:t>{</w:t>
      </w:r>
    </w:p>
    <w:p w14:paraId="5CDC7D7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fiveGSSubscriberIDs</w:t>
      </w:r>
      <w:proofErr w:type="spellEnd"/>
      <w:r>
        <w:t xml:space="preserve"> [1] </w:t>
      </w:r>
      <w:proofErr w:type="spellStart"/>
      <w:r>
        <w:t>FiveGSSubscriberIDs</w:t>
      </w:r>
      <w:proofErr w:type="spellEnd"/>
      <w:r>
        <w:t xml:space="preserve"> OPTIONAL,</w:t>
      </w:r>
    </w:p>
    <w:p w14:paraId="11C56A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[2] </w:t>
      </w:r>
      <w:proofErr w:type="spellStart"/>
      <w:r>
        <w:t>EPSSubscriberIDs</w:t>
      </w:r>
      <w:proofErr w:type="spellEnd"/>
      <w:r>
        <w:t xml:space="preserve"> OPTIONAL</w:t>
      </w:r>
    </w:p>
    <w:p w14:paraId="5D8C481E" w14:textId="77777777" w:rsidR="00A61A83" w:rsidRDefault="00A61A83" w:rsidP="00A61A83">
      <w:pPr>
        <w:pStyle w:val="Code"/>
      </w:pPr>
      <w:r>
        <w:t>}</w:t>
      </w:r>
    </w:p>
    <w:p w14:paraId="69B7848E" w14:textId="77777777" w:rsidR="00A61A83" w:rsidRDefault="00A61A83" w:rsidP="00A61A83">
      <w:pPr>
        <w:pStyle w:val="Code"/>
      </w:pPr>
    </w:p>
    <w:p w14:paraId="40653DBD" w14:textId="77777777" w:rsidR="00A61A83" w:rsidRDefault="00A61A83" w:rsidP="00A61A83">
      <w:pPr>
        <w:pStyle w:val="CodeHeader"/>
      </w:pPr>
      <w:r>
        <w:t>-- ===================</w:t>
      </w:r>
    </w:p>
    <w:p w14:paraId="06FE42B2" w14:textId="77777777" w:rsidR="00A61A83" w:rsidRDefault="00A61A83" w:rsidP="00A61A83">
      <w:pPr>
        <w:pStyle w:val="CodeHeader"/>
      </w:pPr>
      <w:r>
        <w:t>-- Location parameters</w:t>
      </w:r>
    </w:p>
    <w:p w14:paraId="635161A1" w14:textId="77777777" w:rsidR="00A61A83" w:rsidRDefault="00A61A83" w:rsidP="00A61A83">
      <w:pPr>
        <w:pStyle w:val="Code"/>
      </w:pPr>
      <w:r>
        <w:t>-- ===================</w:t>
      </w:r>
    </w:p>
    <w:p w14:paraId="441B5BD1" w14:textId="77777777" w:rsidR="00A61A83" w:rsidRDefault="00A61A83" w:rsidP="00A61A83">
      <w:pPr>
        <w:pStyle w:val="Code"/>
      </w:pPr>
    </w:p>
    <w:p w14:paraId="689E4434" w14:textId="77777777" w:rsidR="00A61A83" w:rsidRDefault="00A61A83" w:rsidP="00A61A83">
      <w:pPr>
        <w:pStyle w:val="Code"/>
      </w:pPr>
      <w:r>
        <w:t>Location ::= SEQUENCE</w:t>
      </w:r>
    </w:p>
    <w:p w14:paraId="1AAB7295" w14:textId="77777777" w:rsidR="00A61A83" w:rsidRDefault="00A61A83" w:rsidP="00A61A83">
      <w:pPr>
        <w:pStyle w:val="Code"/>
      </w:pPr>
      <w:r>
        <w:t>{</w:t>
      </w:r>
    </w:p>
    <w:p w14:paraId="3E5782F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3E48FAF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10D125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OPTIONAL,</w:t>
      </w:r>
    </w:p>
    <w:p w14:paraId="428D3A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ePSLocationInfo</w:t>
      </w:r>
      <w:proofErr w:type="spellEnd"/>
      <w:r>
        <w:t xml:space="preserve">             [4] </w:t>
      </w:r>
      <w:proofErr w:type="spellStart"/>
      <w:r>
        <w:t>EPSLocationInfo</w:t>
      </w:r>
      <w:proofErr w:type="spellEnd"/>
      <w:r>
        <w:t xml:space="preserve"> OPTIONAL</w:t>
      </w:r>
    </w:p>
    <w:p w14:paraId="3F1098D9" w14:textId="77777777" w:rsidR="00A61A83" w:rsidRDefault="00A61A83" w:rsidP="00A61A83">
      <w:pPr>
        <w:pStyle w:val="Code"/>
      </w:pPr>
      <w:r>
        <w:t>}</w:t>
      </w:r>
    </w:p>
    <w:p w14:paraId="7AC497CB" w14:textId="77777777" w:rsidR="00A61A83" w:rsidRDefault="00A61A83" w:rsidP="00A61A83">
      <w:pPr>
        <w:pStyle w:val="Code"/>
      </w:pPr>
    </w:p>
    <w:p w14:paraId="63003437" w14:textId="77777777" w:rsidR="00A61A83" w:rsidRDefault="00A61A83" w:rsidP="00A61A83">
      <w:pPr>
        <w:pStyle w:val="Code"/>
      </w:pPr>
      <w:proofErr w:type="spellStart"/>
      <w:r>
        <w:t>CellSiteInformation</w:t>
      </w:r>
      <w:proofErr w:type="spellEnd"/>
      <w:r>
        <w:t xml:space="preserve"> ::= SEQUENCE</w:t>
      </w:r>
    </w:p>
    <w:p w14:paraId="19E00A5C" w14:textId="77777777" w:rsidR="00A61A83" w:rsidRDefault="00A61A83" w:rsidP="00A61A83">
      <w:pPr>
        <w:pStyle w:val="Code"/>
      </w:pPr>
      <w:r>
        <w:t>{</w:t>
      </w:r>
    </w:p>
    <w:p w14:paraId="42FA1FD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10A58D8C" w14:textId="77777777" w:rsidR="00A61A83" w:rsidRDefault="00A61A83" w:rsidP="00A61A83">
      <w:pPr>
        <w:pStyle w:val="Code"/>
      </w:pPr>
      <w:r>
        <w:t xml:space="preserve">    azimuth                     [2] INTEGER (0..359) OPTIONAL,</w:t>
      </w:r>
    </w:p>
    <w:p w14:paraId="3A33FE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77A598BA" w14:textId="77777777" w:rsidR="00A61A83" w:rsidRDefault="00A61A83" w:rsidP="00A61A83">
      <w:pPr>
        <w:pStyle w:val="Code"/>
      </w:pPr>
      <w:r>
        <w:t>}</w:t>
      </w:r>
    </w:p>
    <w:p w14:paraId="26E10245" w14:textId="77777777" w:rsidR="00A61A83" w:rsidRDefault="00A61A83" w:rsidP="00A61A83">
      <w:pPr>
        <w:pStyle w:val="Code"/>
      </w:pPr>
    </w:p>
    <w:p w14:paraId="2120DDB8" w14:textId="77777777" w:rsidR="00A61A83" w:rsidRDefault="00A61A83" w:rsidP="00A61A83">
      <w:pPr>
        <w:pStyle w:val="Code"/>
      </w:pPr>
      <w:r>
        <w:t>-- TS 29.518 [22], clause 6.4.6.2.6</w:t>
      </w:r>
    </w:p>
    <w:p w14:paraId="04E6AEB8" w14:textId="77777777" w:rsidR="00A61A83" w:rsidRDefault="00A61A83" w:rsidP="00A61A83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20C97847" w14:textId="77777777" w:rsidR="00A61A83" w:rsidRDefault="00A61A83" w:rsidP="00A61A83">
      <w:pPr>
        <w:pStyle w:val="Code"/>
      </w:pPr>
      <w:r>
        <w:t>{</w:t>
      </w:r>
    </w:p>
    <w:p w14:paraId="6C17EE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6D235D2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00B9CE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732D3D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29A371B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7E4F09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392E07F1" w14:textId="77777777" w:rsidR="00A61A83" w:rsidRDefault="00A61A83" w:rsidP="00A61A83">
      <w:pPr>
        <w:pStyle w:val="Code"/>
      </w:pPr>
      <w:r>
        <w:t>}</w:t>
      </w:r>
    </w:p>
    <w:p w14:paraId="35F37880" w14:textId="77777777" w:rsidR="00A61A83" w:rsidRDefault="00A61A83" w:rsidP="00A61A83">
      <w:pPr>
        <w:pStyle w:val="Code"/>
      </w:pPr>
    </w:p>
    <w:p w14:paraId="58629912" w14:textId="77777777" w:rsidR="00A61A83" w:rsidRDefault="00A61A83" w:rsidP="00A61A83">
      <w:pPr>
        <w:pStyle w:val="Code"/>
      </w:pPr>
      <w:r>
        <w:t>-- TS 29.571 [17], clause 5.4.4.7</w:t>
      </w:r>
    </w:p>
    <w:p w14:paraId="599727D2" w14:textId="77777777" w:rsidR="00A61A83" w:rsidRDefault="00A61A83" w:rsidP="00A61A83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16DF8CCA" w14:textId="77777777" w:rsidR="00A61A83" w:rsidRDefault="00A61A83" w:rsidP="00A61A83">
      <w:pPr>
        <w:pStyle w:val="Code"/>
      </w:pPr>
      <w:r>
        <w:t>{</w:t>
      </w:r>
    </w:p>
    <w:p w14:paraId="1928F1A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52CA9B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41CCEFA0" w14:textId="77777777" w:rsidR="00A61A83" w:rsidRDefault="00A61A83" w:rsidP="00A61A83">
      <w:pPr>
        <w:pStyle w:val="Code"/>
      </w:pPr>
      <w:r>
        <w:t xml:space="preserve">    n3GALocation                [3] N3GALocation OPTIONAL</w:t>
      </w:r>
    </w:p>
    <w:p w14:paraId="6E1191C2" w14:textId="77777777" w:rsidR="00A61A83" w:rsidRDefault="00A61A83" w:rsidP="00A61A83">
      <w:pPr>
        <w:pStyle w:val="Code"/>
      </w:pPr>
      <w:r>
        <w:t>}</w:t>
      </w:r>
    </w:p>
    <w:p w14:paraId="3311A801" w14:textId="77777777" w:rsidR="00A61A83" w:rsidRDefault="00A61A83" w:rsidP="00A61A83">
      <w:pPr>
        <w:pStyle w:val="Code"/>
      </w:pPr>
    </w:p>
    <w:p w14:paraId="4766F0D3" w14:textId="77777777" w:rsidR="00A61A83" w:rsidRDefault="00A61A83" w:rsidP="00A61A83">
      <w:pPr>
        <w:pStyle w:val="Code"/>
      </w:pPr>
      <w:r>
        <w:t>-- TS 29.571 [17], clause 5.4.4.8</w:t>
      </w:r>
    </w:p>
    <w:p w14:paraId="5331ACE9" w14:textId="77777777" w:rsidR="00A61A83" w:rsidRDefault="00A61A83" w:rsidP="00A61A83">
      <w:pPr>
        <w:pStyle w:val="Code"/>
      </w:pPr>
      <w:proofErr w:type="spellStart"/>
      <w:r>
        <w:t>EUTRALocation</w:t>
      </w:r>
      <w:proofErr w:type="spellEnd"/>
      <w:r>
        <w:t xml:space="preserve"> ::= SEQUENCE</w:t>
      </w:r>
    </w:p>
    <w:p w14:paraId="33C353D1" w14:textId="77777777" w:rsidR="00A61A83" w:rsidRDefault="00A61A83" w:rsidP="00A61A83">
      <w:pPr>
        <w:pStyle w:val="Code"/>
      </w:pPr>
      <w:r>
        <w:t>{</w:t>
      </w:r>
    </w:p>
    <w:p w14:paraId="677345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4C3872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[2] ECGI,</w:t>
      </w:r>
    </w:p>
    <w:p w14:paraId="2C7B325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0D46E52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73D125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399EBC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19A701D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36FD6A1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32DCEDC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   [9] </w:t>
      </w:r>
      <w:proofErr w:type="spellStart"/>
      <w:r>
        <w:t>GlobalRANNodeID</w:t>
      </w:r>
      <w:proofErr w:type="spellEnd"/>
      <w:r>
        <w:t xml:space="preserve"> OPTIONAL</w:t>
      </w:r>
    </w:p>
    <w:p w14:paraId="609A757B" w14:textId="77777777" w:rsidR="00A61A83" w:rsidRDefault="00A61A83" w:rsidP="00A61A83">
      <w:pPr>
        <w:pStyle w:val="Code"/>
      </w:pPr>
      <w:r>
        <w:t>}</w:t>
      </w:r>
    </w:p>
    <w:p w14:paraId="2099E480" w14:textId="77777777" w:rsidR="00A61A83" w:rsidRDefault="00A61A83" w:rsidP="00A61A83">
      <w:pPr>
        <w:pStyle w:val="Code"/>
      </w:pPr>
    </w:p>
    <w:p w14:paraId="4ADFBCCB" w14:textId="77777777" w:rsidR="00A61A83" w:rsidRDefault="00A61A83" w:rsidP="00A61A83">
      <w:pPr>
        <w:pStyle w:val="Code"/>
      </w:pPr>
      <w:r>
        <w:t>-- TS 29.571 [17], clause 5.4.4.9</w:t>
      </w:r>
    </w:p>
    <w:p w14:paraId="045A9DBA" w14:textId="77777777" w:rsidR="00A61A83" w:rsidRDefault="00A61A83" w:rsidP="00A61A83">
      <w:pPr>
        <w:pStyle w:val="Code"/>
      </w:pPr>
      <w:proofErr w:type="spellStart"/>
      <w:r>
        <w:t>NRLocation</w:t>
      </w:r>
      <w:proofErr w:type="spellEnd"/>
      <w:r>
        <w:t xml:space="preserve"> ::= SEQUENCE</w:t>
      </w:r>
    </w:p>
    <w:p w14:paraId="2361A437" w14:textId="77777777" w:rsidR="00A61A83" w:rsidRDefault="00A61A83" w:rsidP="00A61A83">
      <w:pPr>
        <w:pStyle w:val="Code"/>
      </w:pPr>
      <w:r>
        <w:lastRenderedPageBreak/>
        <w:t>{</w:t>
      </w:r>
    </w:p>
    <w:p w14:paraId="73E59BE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4A9C046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5E60CE1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42CEFB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19918CB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7FCF76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5507FDB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2E9E65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</w:t>
      </w:r>
    </w:p>
    <w:p w14:paraId="0DB5168A" w14:textId="77777777" w:rsidR="00A61A83" w:rsidRDefault="00A61A83" w:rsidP="00A61A83">
      <w:pPr>
        <w:pStyle w:val="Code"/>
      </w:pPr>
      <w:r>
        <w:t>}</w:t>
      </w:r>
    </w:p>
    <w:p w14:paraId="772E5929" w14:textId="77777777" w:rsidR="00A61A83" w:rsidRDefault="00A61A83" w:rsidP="00A61A83">
      <w:pPr>
        <w:pStyle w:val="Code"/>
      </w:pPr>
    </w:p>
    <w:p w14:paraId="481F8077" w14:textId="77777777" w:rsidR="00A61A83" w:rsidRDefault="00A61A83" w:rsidP="00A61A83">
      <w:pPr>
        <w:pStyle w:val="Code"/>
      </w:pPr>
      <w:r>
        <w:t>-- TS 29.571 [17], clause 5.4.4.10</w:t>
      </w:r>
    </w:p>
    <w:p w14:paraId="7B9037C2" w14:textId="77777777" w:rsidR="00A61A83" w:rsidRDefault="00A61A83" w:rsidP="00A61A83">
      <w:pPr>
        <w:pStyle w:val="Code"/>
      </w:pPr>
      <w:r>
        <w:t>N3GALocation ::= SEQUENCE</w:t>
      </w:r>
    </w:p>
    <w:p w14:paraId="66B80835" w14:textId="77777777" w:rsidR="00A61A83" w:rsidRDefault="00A61A83" w:rsidP="00A61A83">
      <w:pPr>
        <w:pStyle w:val="Code"/>
      </w:pPr>
      <w:r>
        <w:t>{</w:t>
      </w:r>
    </w:p>
    <w:p w14:paraId="3D1FC7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 OPTIONAL,</w:t>
      </w:r>
    </w:p>
    <w:p w14:paraId="07344E38" w14:textId="77777777" w:rsidR="00A61A83" w:rsidRDefault="00A61A83" w:rsidP="00A61A83">
      <w:pPr>
        <w:pStyle w:val="Code"/>
      </w:pPr>
      <w:r>
        <w:t xml:space="preserve">    n3IWFID                     [2] N3IWFIDNGAP OPTIONAL,</w:t>
      </w:r>
    </w:p>
    <w:p w14:paraId="7CA964F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0993B23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022901A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7A3178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56F32F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   [7] </w:t>
      </w:r>
      <w:proofErr w:type="spellStart"/>
      <w:r>
        <w:t>HFCNodeID</w:t>
      </w:r>
      <w:proofErr w:type="spellEnd"/>
      <w:r>
        <w:t xml:space="preserve"> OPTIONAL,</w:t>
      </w:r>
    </w:p>
    <w:p w14:paraId="4A76187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   [8] GLI OPTIONAL,</w:t>
      </w:r>
    </w:p>
    <w:p w14:paraId="2F9547D3" w14:textId="77777777" w:rsidR="00A61A83" w:rsidRDefault="00A61A83" w:rsidP="00A61A83">
      <w:pPr>
        <w:pStyle w:val="Code"/>
      </w:pPr>
      <w:r>
        <w:t xml:space="preserve">    w5GBANLineType              [9] W5GBANLineType OPTIONAL,</w:t>
      </w:r>
    </w:p>
    <w:p w14:paraId="0CF1452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   [10] GCI OPTIONAL,</w:t>
      </w:r>
    </w:p>
    <w:p w14:paraId="1EF647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[11] INTEGER OPTIONAL,</w:t>
      </w:r>
    </w:p>
    <w:p w14:paraId="6925AA6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[12] Timestamp OPTIONAL,</w:t>
      </w:r>
    </w:p>
    <w:p w14:paraId="6506E185" w14:textId="77777777" w:rsidR="00A61A83" w:rsidRDefault="00A61A83" w:rsidP="00A61A83">
      <w:pPr>
        <w:pStyle w:val="Code"/>
      </w:pPr>
      <w:r>
        <w:t xml:space="preserve">    protocol                    [13] </w:t>
      </w:r>
      <w:proofErr w:type="spellStart"/>
      <w:r>
        <w:t>TransportProtocol</w:t>
      </w:r>
      <w:proofErr w:type="spellEnd"/>
      <w:r>
        <w:t xml:space="preserve"> OPTIONAL</w:t>
      </w:r>
    </w:p>
    <w:p w14:paraId="54069CAF" w14:textId="77777777" w:rsidR="00A61A83" w:rsidRDefault="00A61A83" w:rsidP="00A61A83">
      <w:pPr>
        <w:pStyle w:val="Code"/>
      </w:pPr>
      <w:r>
        <w:t>}</w:t>
      </w:r>
    </w:p>
    <w:p w14:paraId="1CB5B899" w14:textId="77777777" w:rsidR="00A61A83" w:rsidRDefault="00A61A83" w:rsidP="00A61A83">
      <w:pPr>
        <w:pStyle w:val="Code"/>
      </w:pPr>
    </w:p>
    <w:p w14:paraId="027782F4" w14:textId="77777777" w:rsidR="00A61A83" w:rsidRDefault="00A61A83" w:rsidP="00A61A83">
      <w:pPr>
        <w:pStyle w:val="Code"/>
      </w:pPr>
      <w:r>
        <w:t>-- TS 38.413 [23], clause 9.3.2.4</w:t>
      </w:r>
    </w:p>
    <w:p w14:paraId="3DE7750D" w14:textId="77777777" w:rsidR="00A61A83" w:rsidRDefault="00A61A83" w:rsidP="00A61A83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73824638" w14:textId="77777777" w:rsidR="00A61A83" w:rsidRDefault="00A61A83" w:rsidP="00A61A83">
      <w:pPr>
        <w:pStyle w:val="Code"/>
      </w:pPr>
      <w:r>
        <w:t>{</w:t>
      </w:r>
    </w:p>
    <w:p w14:paraId="67CCC2A9" w14:textId="77777777" w:rsidR="00A61A83" w:rsidRDefault="00A61A83" w:rsidP="00A61A83">
      <w:pPr>
        <w:pStyle w:val="Code"/>
      </w:pPr>
      <w:r>
        <w:t xml:space="preserve">    iPv4Addr                    [1] IPv4Address OPTIONAL,</w:t>
      </w:r>
    </w:p>
    <w:p w14:paraId="3554B206" w14:textId="77777777" w:rsidR="00A61A83" w:rsidRDefault="00A61A83" w:rsidP="00A61A83">
      <w:pPr>
        <w:pStyle w:val="Code"/>
      </w:pPr>
      <w:r>
        <w:t xml:space="preserve">    iPv6Addr                    [2] IPv6Address OPTIONAL</w:t>
      </w:r>
    </w:p>
    <w:p w14:paraId="0D3E67D9" w14:textId="77777777" w:rsidR="00A61A83" w:rsidRDefault="00A61A83" w:rsidP="00A61A83">
      <w:pPr>
        <w:pStyle w:val="Code"/>
      </w:pPr>
      <w:r>
        <w:t>}</w:t>
      </w:r>
    </w:p>
    <w:p w14:paraId="2E22B73D" w14:textId="77777777" w:rsidR="00A61A83" w:rsidRDefault="00A61A83" w:rsidP="00A61A83">
      <w:pPr>
        <w:pStyle w:val="Code"/>
      </w:pPr>
    </w:p>
    <w:p w14:paraId="04DC7CF9" w14:textId="77777777" w:rsidR="00A61A83" w:rsidRDefault="00A61A83" w:rsidP="00A61A83">
      <w:pPr>
        <w:pStyle w:val="Code"/>
      </w:pPr>
      <w:r>
        <w:t>-- TS 29.571 [17], clause 5.4.4.28</w:t>
      </w:r>
    </w:p>
    <w:p w14:paraId="19B31FD2" w14:textId="77777777" w:rsidR="00A61A83" w:rsidRDefault="00A61A83" w:rsidP="00A61A83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07D87A15" w14:textId="77777777" w:rsidR="00A61A83" w:rsidRDefault="00A61A83" w:rsidP="00A61A83">
      <w:pPr>
        <w:pStyle w:val="Code"/>
      </w:pPr>
      <w:r>
        <w:t>{</w:t>
      </w:r>
    </w:p>
    <w:p w14:paraId="16D0335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4C4EAE4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017FD40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FF6A16F" w14:textId="77777777" w:rsidR="00A61A83" w:rsidRDefault="00A61A83" w:rsidP="00A61A83">
      <w:pPr>
        <w:pStyle w:val="Code"/>
      </w:pPr>
      <w:r>
        <w:t>}</w:t>
      </w:r>
    </w:p>
    <w:p w14:paraId="539BE755" w14:textId="77777777" w:rsidR="00A61A83" w:rsidRDefault="00A61A83" w:rsidP="00A61A83">
      <w:pPr>
        <w:pStyle w:val="Code"/>
      </w:pPr>
    </w:p>
    <w:p w14:paraId="1F067C37" w14:textId="77777777" w:rsidR="00A61A83" w:rsidRDefault="00A61A83" w:rsidP="00A61A83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56D7FAFC" w14:textId="77777777" w:rsidR="00A61A83" w:rsidRDefault="00A61A83" w:rsidP="00A61A83">
      <w:pPr>
        <w:pStyle w:val="Code"/>
      </w:pPr>
      <w:r>
        <w:t>{</w:t>
      </w:r>
    </w:p>
    <w:p w14:paraId="36C46772" w14:textId="77777777" w:rsidR="00A61A83" w:rsidRDefault="00A61A83" w:rsidP="00A61A83">
      <w:pPr>
        <w:pStyle w:val="Code"/>
      </w:pPr>
      <w:r>
        <w:t xml:space="preserve">    n3IWFID [1] N3IWFIDSBI,</w:t>
      </w:r>
    </w:p>
    <w:p w14:paraId="27C1485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3D01403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74088B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06CAE66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30F613A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6B5CA869" w14:textId="77777777" w:rsidR="00A61A83" w:rsidRDefault="00A61A83" w:rsidP="00A61A83">
      <w:pPr>
        <w:pStyle w:val="Code"/>
      </w:pPr>
      <w:r>
        <w:t>}</w:t>
      </w:r>
    </w:p>
    <w:p w14:paraId="5CB5AD91" w14:textId="77777777" w:rsidR="00A61A83" w:rsidRDefault="00A61A83" w:rsidP="00A61A83">
      <w:pPr>
        <w:pStyle w:val="Code"/>
      </w:pPr>
    </w:p>
    <w:p w14:paraId="40D08365" w14:textId="77777777" w:rsidR="00A61A83" w:rsidRDefault="00A61A83" w:rsidP="00A61A83">
      <w:pPr>
        <w:pStyle w:val="Code"/>
      </w:pPr>
      <w:r>
        <w:t>-- TS 38.413 [23], clause 9.3.1.6</w:t>
      </w:r>
    </w:p>
    <w:p w14:paraId="1A4D8CDD" w14:textId="77777777" w:rsidR="00A61A83" w:rsidRDefault="00A61A83" w:rsidP="00A61A83">
      <w:pPr>
        <w:pStyle w:val="Code"/>
      </w:pPr>
      <w:proofErr w:type="spellStart"/>
      <w:r>
        <w:t>GNbID</w:t>
      </w:r>
      <w:proofErr w:type="spellEnd"/>
      <w:r>
        <w:t xml:space="preserve"> ::= BIT STRING(SIZE(22..32))</w:t>
      </w:r>
    </w:p>
    <w:p w14:paraId="2C21C597" w14:textId="77777777" w:rsidR="00A61A83" w:rsidRDefault="00A61A83" w:rsidP="00A61A83">
      <w:pPr>
        <w:pStyle w:val="Code"/>
      </w:pPr>
    </w:p>
    <w:p w14:paraId="26A5FA63" w14:textId="77777777" w:rsidR="00A61A83" w:rsidRDefault="00A61A83" w:rsidP="00A61A83">
      <w:pPr>
        <w:pStyle w:val="Code"/>
      </w:pPr>
      <w:r>
        <w:t>-- TS 29.571 [17], clause 5.4.4.4</w:t>
      </w:r>
    </w:p>
    <w:p w14:paraId="48837B36" w14:textId="77777777" w:rsidR="00A61A83" w:rsidRDefault="00A61A83" w:rsidP="00A61A83">
      <w:pPr>
        <w:pStyle w:val="Code"/>
      </w:pPr>
      <w:r>
        <w:t>TAI ::= SEQUENCE</w:t>
      </w:r>
    </w:p>
    <w:p w14:paraId="771A98E3" w14:textId="77777777" w:rsidR="00A61A83" w:rsidRDefault="00A61A83" w:rsidP="00A61A83">
      <w:pPr>
        <w:pStyle w:val="Code"/>
      </w:pPr>
      <w:r>
        <w:t>{</w:t>
      </w:r>
    </w:p>
    <w:p w14:paraId="526827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00B622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666401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2591D2D8" w14:textId="77777777" w:rsidR="00A61A83" w:rsidRDefault="00A61A83" w:rsidP="00A61A83">
      <w:pPr>
        <w:pStyle w:val="Code"/>
      </w:pPr>
      <w:r>
        <w:t>}</w:t>
      </w:r>
    </w:p>
    <w:p w14:paraId="6652636F" w14:textId="77777777" w:rsidR="00A61A83" w:rsidRDefault="00A61A83" w:rsidP="00A61A83">
      <w:pPr>
        <w:pStyle w:val="Code"/>
      </w:pPr>
    </w:p>
    <w:p w14:paraId="01BD97A8" w14:textId="77777777" w:rsidR="00A61A83" w:rsidRDefault="00A61A83" w:rsidP="00A61A83">
      <w:pPr>
        <w:pStyle w:val="Code"/>
      </w:pPr>
      <w:r>
        <w:t>CGI ::= SEQUENCE</w:t>
      </w:r>
    </w:p>
    <w:p w14:paraId="616FC4F2" w14:textId="77777777" w:rsidR="00A61A83" w:rsidRDefault="00A61A83" w:rsidP="00A61A83">
      <w:pPr>
        <w:pStyle w:val="Code"/>
      </w:pPr>
      <w:r>
        <w:t>{</w:t>
      </w:r>
    </w:p>
    <w:p w14:paraId="17E36B9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   [1] LAI,</w:t>
      </w:r>
    </w:p>
    <w:p w14:paraId="0AA3F52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 xml:space="preserve"> [2] </w:t>
      </w:r>
      <w:proofErr w:type="spellStart"/>
      <w:r>
        <w:t>CellID</w:t>
      </w:r>
      <w:proofErr w:type="spellEnd"/>
    </w:p>
    <w:p w14:paraId="4F0166FC" w14:textId="77777777" w:rsidR="00A61A83" w:rsidRDefault="00A61A83" w:rsidP="00A61A83">
      <w:pPr>
        <w:pStyle w:val="Code"/>
      </w:pPr>
      <w:r>
        <w:t>}</w:t>
      </w:r>
    </w:p>
    <w:p w14:paraId="03D8AEC3" w14:textId="77777777" w:rsidR="00A61A83" w:rsidRDefault="00A61A83" w:rsidP="00A61A83">
      <w:pPr>
        <w:pStyle w:val="Code"/>
      </w:pPr>
    </w:p>
    <w:p w14:paraId="2AB520D2" w14:textId="77777777" w:rsidR="00A61A83" w:rsidRDefault="00A61A83" w:rsidP="00A61A83">
      <w:pPr>
        <w:pStyle w:val="Code"/>
      </w:pPr>
      <w:r>
        <w:t>LAI ::= SEQUENCE</w:t>
      </w:r>
    </w:p>
    <w:p w14:paraId="01B8D1B0" w14:textId="77777777" w:rsidR="00A61A83" w:rsidRDefault="00A61A83" w:rsidP="00A61A83">
      <w:pPr>
        <w:pStyle w:val="Code"/>
      </w:pPr>
      <w:r>
        <w:t>{</w:t>
      </w:r>
    </w:p>
    <w:p w14:paraId="2A5105A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0152EB2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</w:t>
      </w:r>
    </w:p>
    <w:p w14:paraId="65132D73" w14:textId="77777777" w:rsidR="00A61A83" w:rsidRDefault="00A61A83" w:rsidP="00A61A83">
      <w:pPr>
        <w:pStyle w:val="Code"/>
      </w:pPr>
      <w:r>
        <w:t>}</w:t>
      </w:r>
    </w:p>
    <w:p w14:paraId="2BC3742A" w14:textId="77777777" w:rsidR="00A61A83" w:rsidRDefault="00A61A83" w:rsidP="00A61A83">
      <w:pPr>
        <w:pStyle w:val="Code"/>
      </w:pPr>
    </w:p>
    <w:p w14:paraId="044C36F8" w14:textId="77777777" w:rsidR="00A61A83" w:rsidRDefault="00A61A83" w:rsidP="00A61A83">
      <w:pPr>
        <w:pStyle w:val="Code"/>
      </w:pPr>
      <w:r>
        <w:t>LAC ::= OCTET STRING (SIZE(2))</w:t>
      </w:r>
    </w:p>
    <w:p w14:paraId="7AE5750C" w14:textId="77777777" w:rsidR="00A61A83" w:rsidRDefault="00A61A83" w:rsidP="00A61A83">
      <w:pPr>
        <w:pStyle w:val="Code"/>
      </w:pPr>
    </w:p>
    <w:p w14:paraId="4FC84CF6" w14:textId="77777777" w:rsidR="00A61A83" w:rsidRDefault="00A61A83" w:rsidP="00A61A83">
      <w:pPr>
        <w:pStyle w:val="Code"/>
      </w:pPr>
      <w:proofErr w:type="spellStart"/>
      <w:r>
        <w:t>CellID</w:t>
      </w:r>
      <w:proofErr w:type="spellEnd"/>
      <w:r>
        <w:t xml:space="preserve"> ::= OCTET STRING (SIZE(2))</w:t>
      </w:r>
    </w:p>
    <w:p w14:paraId="523D6018" w14:textId="77777777" w:rsidR="00A61A83" w:rsidRDefault="00A61A83" w:rsidP="00A61A83">
      <w:pPr>
        <w:pStyle w:val="Code"/>
      </w:pPr>
    </w:p>
    <w:p w14:paraId="179C53AF" w14:textId="77777777" w:rsidR="00A61A83" w:rsidRDefault="00A61A83" w:rsidP="00A61A83">
      <w:pPr>
        <w:pStyle w:val="Code"/>
      </w:pPr>
      <w:r>
        <w:t>SAI ::= SEQUENCE</w:t>
      </w:r>
    </w:p>
    <w:p w14:paraId="634327AE" w14:textId="77777777" w:rsidR="00A61A83" w:rsidRDefault="00A61A83" w:rsidP="00A61A83">
      <w:pPr>
        <w:pStyle w:val="Code"/>
      </w:pPr>
      <w:r>
        <w:t>{</w:t>
      </w:r>
    </w:p>
    <w:p w14:paraId="2256268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5E1043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30F7DCF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   [3] SAC</w:t>
      </w:r>
    </w:p>
    <w:p w14:paraId="2FE552FD" w14:textId="77777777" w:rsidR="00A61A83" w:rsidRDefault="00A61A83" w:rsidP="00A61A83">
      <w:pPr>
        <w:pStyle w:val="Code"/>
      </w:pPr>
      <w:r>
        <w:t>}</w:t>
      </w:r>
    </w:p>
    <w:p w14:paraId="0BAD8A88" w14:textId="77777777" w:rsidR="00A61A83" w:rsidRDefault="00A61A83" w:rsidP="00A61A83">
      <w:pPr>
        <w:pStyle w:val="Code"/>
      </w:pPr>
    </w:p>
    <w:p w14:paraId="1BA835FC" w14:textId="77777777" w:rsidR="00A61A83" w:rsidRDefault="00A61A83" w:rsidP="00A61A83">
      <w:pPr>
        <w:pStyle w:val="Code"/>
      </w:pPr>
      <w:r>
        <w:t>SAC ::= OCTET STRING (SIZE(2))</w:t>
      </w:r>
    </w:p>
    <w:p w14:paraId="1F2BCF54" w14:textId="77777777" w:rsidR="00A61A83" w:rsidRDefault="00A61A83" w:rsidP="00A61A83">
      <w:pPr>
        <w:pStyle w:val="Code"/>
      </w:pPr>
    </w:p>
    <w:p w14:paraId="6EBD87A1" w14:textId="77777777" w:rsidR="00A61A83" w:rsidRDefault="00A61A83" w:rsidP="00A61A83">
      <w:pPr>
        <w:pStyle w:val="Code"/>
      </w:pPr>
      <w:r>
        <w:t>-- TS 29.571 [17], clause 5.4.4.5</w:t>
      </w:r>
    </w:p>
    <w:p w14:paraId="78091B94" w14:textId="77777777" w:rsidR="00A61A83" w:rsidRDefault="00A61A83" w:rsidP="00A61A83">
      <w:pPr>
        <w:pStyle w:val="Code"/>
      </w:pPr>
      <w:r>
        <w:t>ECGI ::= SEQUENCE</w:t>
      </w:r>
    </w:p>
    <w:p w14:paraId="1073F2C8" w14:textId="77777777" w:rsidR="00A61A83" w:rsidRDefault="00A61A83" w:rsidP="00A61A83">
      <w:pPr>
        <w:pStyle w:val="Code"/>
      </w:pPr>
      <w:r>
        <w:t>{</w:t>
      </w:r>
    </w:p>
    <w:p w14:paraId="4B35996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624BE2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1436BAC3" w14:textId="77777777" w:rsidR="00A61A83" w:rsidRDefault="00A61A83" w:rsidP="00A61A83">
      <w:pPr>
        <w:pStyle w:val="Code"/>
      </w:pPr>
      <w:r>
        <w:t xml:space="preserve">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2A78330" w14:textId="77777777" w:rsidR="00A61A83" w:rsidRDefault="00A61A83" w:rsidP="00A61A83">
      <w:pPr>
        <w:pStyle w:val="Code"/>
      </w:pPr>
      <w:r>
        <w:t>}</w:t>
      </w:r>
    </w:p>
    <w:p w14:paraId="3F6092B1" w14:textId="77777777" w:rsidR="00A61A83" w:rsidRDefault="00A61A83" w:rsidP="00A61A83">
      <w:pPr>
        <w:pStyle w:val="Code"/>
      </w:pPr>
    </w:p>
    <w:p w14:paraId="76E86A5D" w14:textId="77777777" w:rsidR="00A61A83" w:rsidRDefault="00A61A83" w:rsidP="00A61A83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4D45585D" w14:textId="77777777" w:rsidR="00A61A83" w:rsidRDefault="00A61A83" w:rsidP="00A61A83">
      <w:pPr>
        <w:pStyle w:val="Code"/>
      </w:pPr>
    </w:p>
    <w:p w14:paraId="785BB4E2" w14:textId="77777777" w:rsidR="00A61A83" w:rsidRDefault="00A61A83" w:rsidP="00A61A83">
      <w:pPr>
        <w:pStyle w:val="Code"/>
      </w:pPr>
      <w:r>
        <w:t>-- TS 29.571 [17], clause 5.4.4.6</w:t>
      </w:r>
    </w:p>
    <w:p w14:paraId="71373EC8" w14:textId="77777777" w:rsidR="00A61A83" w:rsidRDefault="00A61A83" w:rsidP="00A61A83">
      <w:pPr>
        <w:pStyle w:val="Code"/>
      </w:pPr>
      <w:r>
        <w:t>NCGI ::= SEQUENCE</w:t>
      </w:r>
    </w:p>
    <w:p w14:paraId="6F706215" w14:textId="77777777" w:rsidR="00A61A83" w:rsidRDefault="00A61A83" w:rsidP="00A61A83">
      <w:pPr>
        <w:pStyle w:val="Code"/>
      </w:pPr>
      <w:r>
        <w:t>{</w:t>
      </w:r>
    </w:p>
    <w:p w14:paraId="456FC15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6B589D8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41A091C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480610DB" w14:textId="77777777" w:rsidR="00A61A83" w:rsidRDefault="00A61A83" w:rsidP="00A61A83">
      <w:pPr>
        <w:pStyle w:val="Code"/>
      </w:pPr>
      <w:r>
        <w:t>}</w:t>
      </w:r>
    </w:p>
    <w:p w14:paraId="2BC181EB" w14:textId="77777777" w:rsidR="00A61A83" w:rsidRDefault="00A61A83" w:rsidP="00A61A83">
      <w:pPr>
        <w:pStyle w:val="Code"/>
      </w:pPr>
    </w:p>
    <w:p w14:paraId="39A1DE7A" w14:textId="77777777" w:rsidR="00A61A83" w:rsidRDefault="00A61A83" w:rsidP="00A61A83">
      <w:pPr>
        <w:pStyle w:val="Code"/>
      </w:pPr>
      <w:r>
        <w:t>RANCGI ::= CHOICE</w:t>
      </w:r>
    </w:p>
    <w:p w14:paraId="11E0BA73" w14:textId="77777777" w:rsidR="00A61A83" w:rsidRDefault="00A61A83" w:rsidP="00A61A83">
      <w:pPr>
        <w:pStyle w:val="Code"/>
      </w:pPr>
      <w:r>
        <w:t>{</w:t>
      </w:r>
    </w:p>
    <w:p w14:paraId="755D96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[1] ECGI,</w:t>
      </w:r>
    </w:p>
    <w:p w14:paraId="2259481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</w:t>
      </w:r>
    </w:p>
    <w:p w14:paraId="562ED772" w14:textId="77777777" w:rsidR="00A61A83" w:rsidRDefault="00A61A83" w:rsidP="00A61A83">
      <w:pPr>
        <w:pStyle w:val="Code"/>
      </w:pPr>
      <w:r>
        <w:t>}</w:t>
      </w:r>
    </w:p>
    <w:p w14:paraId="5E0C0262" w14:textId="77777777" w:rsidR="00A61A83" w:rsidRDefault="00A61A83" w:rsidP="00A61A83">
      <w:pPr>
        <w:pStyle w:val="Code"/>
      </w:pPr>
    </w:p>
    <w:p w14:paraId="0DC45EDE" w14:textId="77777777" w:rsidR="00A61A83" w:rsidRDefault="00A61A83" w:rsidP="00A61A83">
      <w:pPr>
        <w:pStyle w:val="Code"/>
      </w:pPr>
      <w:proofErr w:type="spellStart"/>
      <w:r>
        <w:t>CellInformation</w:t>
      </w:r>
      <w:proofErr w:type="spellEnd"/>
      <w:r>
        <w:t xml:space="preserve"> ::= SEQUENCE</w:t>
      </w:r>
    </w:p>
    <w:p w14:paraId="41782864" w14:textId="77777777" w:rsidR="00A61A83" w:rsidRDefault="00A61A83" w:rsidP="00A61A83">
      <w:pPr>
        <w:pStyle w:val="Code"/>
      </w:pPr>
      <w:r>
        <w:t>{</w:t>
      </w:r>
    </w:p>
    <w:p w14:paraId="39B251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rANCGI</w:t>
      </w:r>
      <w:proofErr w:type="spellEnd"/>
      <w:r>
        <w:t xml:space="preserve">                      [1] RANCGI,</w:t>
      </w:r>
    </w:p>
    <w:p w14:paraId="08F07F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[2] </w:t>
      </w:r>
      <w:proofErr w:type="spellStart"/>
      <w:r>
        <w:t>CellSiteInformation</w:t>
      </w:r>
      <w:proofErr w:type="spellEnd"/>
      <w:r>
        <w:t xml:space="preserve"> OPTIONAL,</w:t>
      </w:r>
    </w:p>
    <w:p w14:paraId="0D45BE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timeOfLocation</w:t>
      </w:r>
      <w:proofErr w:type="spellEnd"/>
      <w:r>
        <w:t xml:space="preserve">              [3] Timestamp OPTIONAL</w:t>
      </w:r>
    </w:p>
    <w:p w14:paraId="47970860" w14:textId="77777777" w:rsidR="00A61A83" w:rsidRDefault="00A61A83" w:rsidP="00A61A83">
      <w:pPr>
        <w:pStyle w:val="Code"/>
      </w:pPr>
      <w:r>
        <w:t>}</w:t>
      </w:r>
    </w:p>
    <w:p w14:paraId="082926D1" w14:textId="77777777" w:rsidR="00A61A83" w:rsidRDefault="00A61A83" w:rsidP="00A61A83">
      <w:pPr>
        <w:pStyle w:val="Code"/>
      </w:pPr>
    </w:p>
    <w:p w14:paraId="2DC2CE88" w14:textId="77777777" w:rsidR="00A61A83" w:rsidRDefault="00A61A83" w:rsidP="00A61A83">
      <w:pPr>
        <w:pStyle w:val="Code"/>
      </w:pPr>
      <w:r>
        <w:t>-- TS 38.413 [23], clause 9.3.1.57</w:t>
      </w:r>
    </w:p>
    <w:p w14:paraId="257A107F" w14:textId="77777777" w:rsidR="00A61A83" w:rsidRDefault="00A61A83" w:rsidP="00A61A83">
      <w:pPr>
        <w:pStyle w:val="Code"/>
      </w:pPr>
      <w:r>
        <w:t>N3IWFIDNGAP ::= BIT STRING (SIZE(16))</w:t>
      </w:r>
    </w:p>
    <w:p w14:paraId="56D7B0DA" w14:textId="77777777" w:rsidR="00A61A83" w:rsidRDefault="00A61A83" w:rsidP="00A61A83">
      <w:pPr>
        <w:pStyle w:val="Code"/>
      </w:pPr>
    </w:p>
    <w:p w14:paraId="2BA8776F" w14:textId="77777777" w:rsidR="00A61A83" w:rsidRDefault="00A61A83" w:rsidP="00A61A83">
      <w:pPr>
        <w:pStyle w:val="Code"/>
      </w:pPr>
      <w:r>
        <w:t>-- TS 29.571 [17], clause 5.4.4.28</w:t>
      </w:r>
    </w:p>
    <w:p w14:paraId="78FAA7CD" w14:textId="77777777" w:rsidR="00A61A83" w:rsidRDefault="00A61A83" w:rsidP="00A61A83">
      <w:pPr>
        <w:pStyle w:val="Code"/>
      </w:pPr>
      <w:r>
        <w:t>N3IWFIDSBI ::= UTF8String</w:t>
      </w:r>
    </w:p>
    <w:p w14:paraId="43045271" w14:textId="77777777" w:rsidR="00A61A83" w:rsidRDefault="00A61A83" w:rsidP="00A61A83">
      <w:pPr>
        <w:pStyle w:val="Code"/>
      </w:pPr>
    </w:p>
    <w:p w14:paraId="17DB9358" w14:textId="77777777" w:rsidR="00A61A83" w:rsidRDefault="00A61A83" w:rsidP="00A61A83">
      <w:pPr>
        <w:pStyle w:val="Code"/>
      </w:pPr>
      <w:r>
        <w:t>-- TS 29.571 [17], clause 5.4.4.28 and table 5.4.2-1</w:t>
      </w:r>
    </w:p>
    <w:p w14:paraId="5DB045B9" w14:textId="77777777" w:rsidR="00A61A83" w:rsidRDefault="00A61A83" w:rsidP="00A61A83">
      <w:pPr>
        <w:pStyle w:val="Code"/>
      </w:pPr>
      <w:r>
        <w:t>TNGFID ::= UTF8String</w:t>
      </w:r>
    </w:p>
    <w:p w14:paraId="4E6FB13C" w14:textId="77777777" w:rsidR="00A61A83" w:rsidRDefault="00A61A83" w:rsidP="00A61A83">
      <w:pPr>
        <w:pStyle w:val="Code"/>
      </w:pPr>
    </w:p>
    <w:p w14:paraId="2DEF1B45" w14:textId="77777777" w:rsidR="00A61A83" w:rsidRDefault="00A61A83" w:rsidP="00A61A83">
      <w:pPr>
        <w:pStyle w:val="Code"/>
      </w:pPr>
      <w:r>
        <w:t>-- TS 29.571 [17], clause 5.4.4.28 and table 5.4.2-1</w:t>
      </w:r>
    </w:p>
    <w:p w14:paraId="48F6030D" w14:textId="77777777" w:rsidR="00A61A83" w:rsidRDefault="00A61A83" w:rsidP="00A61A83">
      <w:pPr>
        <w:pStyle w:val="Code"/>
      </w:pPr>
      <w:r>
        <w:t>WAGFID ::= UTF8String</w:t>
      </w:r>
    </w:p>
    <w:p w14:paraId="20DFF386" w14:textId="77777777" w:rsidR="00A61A83" w:rsidRDefault="00A61A83" w:rsidP="00A61A83">
      <w:pPr>
        <w:pStyle w:val="Code"/>
      </w:pPr>
    </w:p>
    <w:p w14:paraId="4A8E2170" w14:textId="77777777" w:rsidR="00A61A83" w:rsidRDefault="00A61A83" w:rsidP="00A61A83">
      <w:pPr>
        <w:pStyle w:val="Code"/>
      </w:pPr>
      <w:r>
        <w:t>-- TS 29.571 [17], clause 5.4.4.62</w:t>
      </w:r>
    </w:p>
    <w:p w14:paraId="49A5A3A6" w14:textId="77777777" w:rsidR="00A61A83" w:rsidRDefault="00A61A83" w:rsidP="00A61A83">
      <w:pPr>
        <w:pStyle w:val="Code"/>
      </w:pPr>
      <w:r>
        <w:t>TNAPID ::= SEQUENCE</w:t>
      </w:r>
    </w:p>
    <w:p w14:paraId="7283E899" w14:textId="77777777" w:rsidR="00A61A83" w:rsidRDefault="00A61A83" w:rsidP="00A61A83">
      <w:pPr>
        <w:pStyle w:val="Code"/>
      </w:pPr>
      <w:r>
        <w:t>{</w:t>
      </w:r>
    </w:p>
    <w:p w14:paraId="497F38D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30B50C6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2CA922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6F9228D6" w14:textId="77777777" w:rsidR="00A61A83" w:rsidRDefault="00A61A83" w:rsidP="00A61A83">
      <w:pPr>
        <w:pStyle w:val="Code"/>
      </w:pPr>
      <w:r>
        <w:t>}</w:t>
      </w:r>
    </w:p>
    <w:p w14:paraId="553594EC" w14:textId="77777777" w:rsidR="00A61A83" w:rsidRDefault="00A61A83" w:rsidP="00A61A83">
      <w:pPr>
        <w:pStyle w:val="Code"/>
      </w:pPr>
    </w:p>
    <w:p w14:paraId="039F1341" w14:textId="77777777" w:rsidR="00A61A83" w:rsidRDefault="00A61A83" w:rsidP="00A61A83">
      <w:pPr>
        <w:pStyle w:val="Code"/>
      </w:pPr>
      <w:r>
        <w:t>-- TS 29.571 [17], clause 5.4.4.64</w:t>
      </w:r>
    </w:p>
    <w:p w14:paraId="08B25F36" w14:textId="77777777" w:rsidR="00A61A83" w:rsidRDefault="00A61A83" w:rsidP="00A61A83">
      <w:pPr>
        <w:pStyle w:val="Code"/>
      </w:pPr>
      <w:r>
        <w:t>TWAPID ::= SEQUENCE</w:t>
      </w:r>
    </w:p>
    <w:p w14:paraId="3DFB4FBE" w14:textId="77777777" w:rsidR="00A61A83" w:rsidRDefault="00A61A83" w:rsidP="00A61A83">
      <w:pPr>
        <w:pStyle w:val="Code"/>
      </w:pPr>
      <w:r>
        <w:t>{</w:t>
      </w:r>
    </w:p>
    <w:p w14:paraId="6D2EFD8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3EC1AF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276F669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77C01A47" w14:textId="77777777" w:rsidR="00A61A83" w:rsidRDefault="00A61A83" w:rsidP="00A61A83">
      <w:pPr>
        <w:pStyle w:val="Code"/>
      </w:pPr>
      <w:r>
        <w:t>}</w:t>
      </w:r>
    </w:p>
    <w:p w14:paraId="1FBD0B0F" w14:textId="77777777" w:rsidR="00A61A83" w:rsidRDefault="00A61A83" w:rsidP="00A61A83">
      <w:pPr>
        <w:pStyle w:val="Code"/>
      </w:pPr>
    </w:p>
    <w:p w14:paraId="325DFC44" w14:textId="77777777" w:rsidR="00A61A83" w:rsidRDefault="00A61A83" w:rsidP="00A61A83">
      <w:pPr>
        <w:pStyle w:val="Code"/>
      </w:pPr>
      <w:r>
        <w:t>-- TS 29.571 [17], clause 5.4.4.62 and clause 5.4.4.64</w:t>
      </w:r>
    </w:p>
    <w:p w14:paraId="5AA390EC" w14:textId="77777777" w:rsidR="00A61A83" w:rsidRDefault="00A61A83" w:rsidP="00A61A83">
      <w:pPr>
        <w:pStyle w:val="Code"/>
      </w:pPr>
      <w:r>
        <w:t>SSID ::= UTF8String</w:t>
      </w:r>
    </w:p>
    <w:p w14:paraId="4FFB8DDE" w14:textId="77777777" w:rsidR="00A61A83" w:rsidRDefault="00A61A83" w:rsidP="00A61A83">
      <w:pPr>
        <w:pStyle w:val="Code"/>
      </w:pPr>
    </w:p>
    <w:p w14:paraId="007E5937" w14:textId="77777777" w:rsidR="00A61A83" w:rsidRDefault="00A61A83" w:rsidP="00A61A83">
      <w:pPr>
        <w:pStyle w:val="Code"/>
      </w:pPr>
      <w:r>
        <w:t>-- TS 29.571 [17], clause 5.4.4.62 and clause 5.4.4.64</w:t>
      </w:r>
    </w:p>
    <w:p w14:paraId="0A31451C" w14:textId="77777777" w:rsidR="00A61A83" w:rsidRDefault="00A61A83" w:rsidP="00A61A83">
      <w:pPr>
        <w:pStyle w:val="Code"/>
      </w:pPr>
      <w:r>
        <w:t>BSSID ::= UTF8String</w:t>
      </w:r>
    </w:p>
    <w:p w14:paraId="1F350A82" w14:textId="77777777" w:rsidR="00A61A83" w:rsidRDefault="00A61A83" w:rsidP="00A61A83">
      <w:pPr>
        <w:pStyle w:val="Code"/>
      </w:pPr>
    </w:p>
    <w:p w14:paraId="50E0D935" w14:textId="77777777" w:rsidR="00A61A83" w:rsidRDefault="00A61A83" w:rsidP="00A61A83">
      <w:pPr>
        <w:pStyle w:val="Code"/>
      </w:pPr>
      <w:r>
        <w:t>-- TS 29.571 [17], clause 5.4.4.36 and table 5.4.2-1</w:t>
      </w:r>
    </w:p>
    <w:p w14:paraId="5CF99C62" w14:textId="77777777" w:rsidR="00A61A83" w:rsidRDefault="00A61A83" w:rsidP="00A61A83">
      <w:pPr>
        <w:pStyle w:val="Code"/>
      </w:pPr>
      <w:proofErr w:type="spellStart"/>
      <w:r>
        <w:lastRenderedPageBreak/>
        <w:t>HFCNodeID</w:t>
      </w:r>
      <w:proofErr w:type="spellEnd"/>
      <w:r>
        <w:t xml:space="preserve"> ::= UTF8String</w:t>
      </w:r>
    </w:p>
    <w:p w14:paraId="6EF140C1" w14:textId="77777777" w:rsidR="00A61A83" w:rsidRDefault="00A61A83" w:rsidP="00A61A83">
      <w:pPr>
        <w:pStyle w:val="Code"/>
      </w:pPr>
    </w:p>
    <w:p w14:paraId="384E0E32" w14:textId="77777777" w:rsidR="00A61A83" w:rsidRDefault="00A61A83" w:rsidP="00A61A83">
      <w:pPr>
        <w:pStyle w:val="Code"/>
      </w:pPr>
      <w:r>
        <w:t>-- TS 29.571 [17], clause 5.4.4.10 and table 5.4.2-1</w:t>
      </w:r>
    </w:p>
    <w:p w14:paraId="2583652A" w14:textId="77777777" w:rsidR="00A61A83" w:rsidRDefault="00A61A83" w:rsidP="00A61A83">
      <w:pPr>
        <w:pStyle w:val="Code"/>
      </w:pPr>
      <w:r>
        <w:t>-- Contains the original binary data i.e. value of the YAML field after base64 encoding is removed</w:t>
      </w:r>
    </w:p>
    <w:p w14:paraId="3CCCBD4C" w14:textId="77777777" w:rsidR="00A61A83" w:rsidRDefault="00A61A83" w:rsidP="00A61A83">
      <w:pPr>
        <w:pStyle w:val="Code"/>
      </w:pPr>
      <w:r>
        <w:t>GLI ::= OCTET STRING (SIZE(0..150))</w:t>
      </w:r>
    </w:p>
    <w:p w14:paraId="1586D990" w14:textId="77777777" w:rsidR="00A61A83" w:rsidRDefault="00A61A83" w:rsidP="00A61A83">
      <w:pPr>
        <w:pStyle w:val="Code"/>
      </w:pPr>
    </w:p>
    <w:p w14:paraId="715531B1" w14:textId="77777777" w:rsidR="00A61A83" w:rsidRDefault="00A61A83" w:rsidP="00A61A83">
      <w:pPr>
        <w:pStyle w:val="Code"/>
      </w:pPr>
      <w:r>
        <w:t>-- TS 29.571 [17], clause 5.4.4.10 and table 5.4.2-1</w:t>
      </w:r>
    </w:p>
    <w:p w14:paraId="6C603EF8" w14:textId="77777777" w:rsidR="00A61A83" w:rsidRDefault="00A61A83" w:rsidP="00A61A83">
      <w:pPr>
        <w:pStyle w:val="Code"/>
      </w:pPr>
      <w:r>
        <w:t>GCI ::= UTF8String</w:t>
      </w:r>
    </w:p>
    <w:p w14:paraId="435CB10C" w14:textId="77777777" w:rsidR="00A61A83" w:rsidRDefault="00A61A83" w:rsidP="00A61A83">
      <w:pPr>
        <w:pStyle w:val="Code"/>
      </w:pPr>
    </w:p>
    <w:p w14:paraId="5600E410" w14:textId="77777777" w:rsidR="00A61A83" w:rsidRDefault="00A61A83" w:rsidP="00A61A83">
      <w:pPr>
        <w:pStyle w:val="Code"/>
      </w:pPr>
      <w:r>
        <w:t>-- TS 29.571 [17], clause 5.4.4.10 and table 5.4.3.38</w:t>
      </w:r>
    </w:p>
    <w:p w14:paraId="7B3A1752" w14:textId="77777777" w:rsidR="00A61A83" w:rsidRDefault="00A61A83" w:rsidP="00A61A83">
      <w:pPr>
        <w:pStyle w:val="Code"/>
      </w:pPr>
      <w:proofErr w:type="spellStart"/>
      <w:r>
        <w:t>TransportProtocol</w:t>
      </w:r>
      <w:proofErr w:type="spellEnd"/>
      <w:r>
        <w:t xml:space="preserve"> ::= ENUMERATED</w:t>
      </w:r>
    </w:p>
    <w:p w14:paraId="7E9D9900" w14:textId="77777777" w:rsidR="00A61A83" w:rsidRDefault="00A61A83" w:rsidP="00A61A83">
      <w:pPr>
        <w:pStyle w:val="Code"/>
      </w:pPr>
      <w:r>
        <w:t>{</w:t>
      </w:r>
    </w:p>
    <w:p w14:paraId="7F038A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uDP</w:t>
      </w:r>
      <w:proofErr w:type="spellEnd"/>
      <w:r>
        <w:t>(1),</w:t>
      </w:r>
    </w:p>
    <w:p w14:paraId="45ED4FB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tCP</w:t>
      </w:r>
      <w:proofErr w:type="spellEnd"/>
      <w:r>
        <w:t>(2)</w:t>
      </w:r>
    </w:p>
    <w:p w14:paraId="3C190DF5" w14:textId="77777777" w:rsidR="00A61A83" w:rsidRDefault="00A61A83" w:rsidP="00A61A83">
      <w:pPr>
        <w:pStyle w:val="Code"/>
      </w:pPr>
      <w:r>
        <w:t>}</w:t>
      </w:r>
    </w:p>
    <w:p w14:paraId="283932FE" w14:textId="77777777" w:rsidR="00A61A83" w:rsidRDefault="00A61A83" w:rsidP="00A61A83">
      <w:pPr>
        <w:pStyle w:val="Code"/>
      </w:pPr>
    </w:p>
    <w:p w14:paraId="3565FC96" w14:textId="77777777" w:rsidR="00A61A83" w:rsidRDefault="00A61A83" w:rsidP="00A61A83">
      <w:pPr>
        <w:pStyle w:val="Code"/>
      </w:pPr>
      <w:r>
        <w:t>-- TS 29.571 [17], clause 5.4.4.10 and clause 5.4.3.33</w:t>
      </w:r>
    </w:p>
    <w:p w14:paraId="2497D6D1" w14:textId="77777777" w:rsidR="00A61A83" w:rsidRDefault="00A61A83" w:rsidP="00A61A83">
      <w:pPr>
        <w:pStyle w:val="Code"/>
      </w:pPr>
      <w:r>
        <w:t>W5GBANLineType ::= ENUMERATED</w:t>
      </w:r>
    </w:p>
    <w:p w14:paraId="7018DEF9" w14:textId="77777777" w:rsidR="00A61A83" w:rsidRDefault="00A61A83" w:rsidP="00A61A83">
      <w:pPr>
        <w:pStyle w:val="Code"/>
      </w:pPr>
      <w:r>
        <w:t>{</w:t>
      </w:r>
    </w:p>
    <w:p w14:paraId="052EE88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739A3B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7EEF8EF8" w14:textId="77777777" w:rsidR="00A61A83" w:rsidRDefault="00A61A83" w:rsidP="00A61A83">
      <w:pPr>
        <w:pStyle w:val="Code"/>
      </w:pPr>
      <w:r>
        <w:t>}</w:t>
      </w:r>
    </w:p>
    <w:p w14:paraId="474CB282" w14:textId="77777777" w:rsidR="00A61A83" w:rsidRDefault="00A61A83" w:rsidP="00A61A83">
      <w:pPr>
        <w:pStyle w:val="Code"/>
      </w:pPr>
    </w:p>
    <w:p w14:paraId="64690D26" w14:textId="77777777" w:rsidR="00A61A83" w:rsidRDefault="00A61A83" w:rsidP="00A61A83">
      <w:pPr>
        <w:pStyle w:val="Code"/>
      </w:pPr>
      <w:r>
        <w:t>-- TS 29.571 [17], table 5.4.2-1</w:t>
      </w:r>
    </w:p>
    <w:p w14:paraId="2D2A6889" w14:textId="77777777" w:rsidR="00A61A83" w:rsidRDefault="00A61A83" w:rsidP="00A61A83">
      <w:pPr>
        <w:pStyle w:val="Code"/>
      </w:pPr>
      <w:r>
        <w:t>TAC ::= OCTET STRING (SIZE(2..3))</w:t>
      </w:r>
    </w:p>
    <w:p w14:paraId="4EF921AA" w14:textId="77777777" w:rsidR="00A61A83" w:rsidRDefault="00A61A83" w:rsidP="00A61A83">
      <w:pPr>
        <w:pStyle w:val="Code"/>
      </w:pPr>
    </w:p>
    <w:p w14:paraId="468D650D" w14:textId="77777777" w:rsidR="00A61A83" w:rsidRDefault="00A61A83" w:rsidP="00A61A83">
      <w:pPr>
        <w:pStyle w:val="Code"/>
      </w:pPr>
      <w:r>
        <w:t>-- TS 38.413 [23], clause 9.3.1.9</w:t>
      </w:r>
    </w:p>
    <w:p w14:paraId="396A8BF3" w14:textId="77777777" w:rsidR="00A61A83" w:rsidRDefault="00A61A83" w:rsidP="00A61A83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4787B627" w14:textId="77777777" w:rsidR="00A61A83" w:rsidRDefault="00A61A83" w:rsidP="00A61A83">
      <w:pPr>
        <w:pStyle w:val="Code"/>
      </w:pPr>
    </w:p>
    <w:p w14:paraId="3C63DDF2" w14:textId="77777777" w:rsidR="00A61A83" w:rsidRDefault="00A61A83" w:rsidP="00A61A83">
      <w:pPr>
        <w:pStyle w:val="Code"/>
      </w:pPr>
      <w:r>
        <w:t>-- TS 38.413 [23], clause 9.3.1.7</w:t>
      </w:r>
    </w:p>
    <w:p w14:paraId="5E465658" w14:textId="77777777" w:rsidR="00A61A83" w:rsidRDefault="00A61A83" w:rsidP="00A61A83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4B6B481B" w14:textId="77777777" w:rsidR="00A61A83" w:rsidRDefault="00A61A83" w:rsidP="00A61A83">
      <w:pPr>
        <w:pStyle w:val="Code"/>
      </w:pPr>
    </w:p>
    <w:p w14:paraId="6DBA215A" w14:textId="77777777" w:rsidR="00A61A83" w:rsidRDefault="00A61A83" w:rsidP="00A61A83">
      <w:pPr>
        <w:pStyle w:val="Code"/>
      </w:pPr>
      <w:r>
        <w:t>-- TS 38.413 [23], clause 9.3.1.8</w:t>
      </w:r>
    </w:p>
    <w:p w14:paraId="189E68F7" w14:textId="77777777" w:rsidR="00A61A83" w:rsidRDefault="00A61A83" w:rsidP="00A61A83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102D9B88" w14:textId="77777777" w:rsidR="00A61A83" w:rsidRDefault="00A61A83" w:rsidP="00A61A83">
      <w:pPr>
        <w:pStyle w:val="Code"/>
      </w:pPr>
      <w:r>
        <w:t>{</w:t>
      </w:r>
    </w:p>
    <w:p w14:paraId="40B475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65FAE92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65CF8C4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66457D72" w14:textId="77777777" w:rsidR="00A61A83" w:rsidRDefault="00A61A83" w:rsidP="00A61A83">
      <w:pPr>
        <w:pStyle w:val="Code"/>
      </w:pPr>
      <w:r>
        <w:t>}</w:t>
      </w:r>
    </w:p>
    <w:p w14:paraId="12EA6FB5" w14:textId="77777777" w:rsidR="00A61A83" w:rsidRDefault="00A61A83" w:rsidP="00A61A83">
      <w:pPr>
        <w:pStyle w:val="Code"/>
      </w:pPr>
      <w:r>
        <w:t>-- TS 23.003 [19], clause 12.7.1 encoded as per TS 29.571 [17], clause 5.4.2</w:t>
      </w:r>
    </w:p>
    <w:p w14:paraId="46CC3ECE" w14:textId="77777777" w:rsidR="00A61A83" w:rsidRDefault="00A61A83" w:rsidP="00A61A83">
      <w:pPr>
        <w:pStyle w:val="Code"/>
      </w:pPr>
      <w:r>
        <w:t>NID ::= UTF8String (SIZE(11))</w:t>
      </w:r>
    </w:p>
    <w:p w14:paraId="24924CB0" w14:textId="77777777" w:rsidR="00A61A83" w:rsidRDefault="00A61A83" w:rsidP="00A61A83">
      <w:pPr>
        <w:pStyle w:val="Code"/>
      </w:pPr>
    </w:p>
    <w:p w14:paraId="1B94CC57" w14:textId="77777777" w:rsidR="00A61A83" w:rsidRDefault="00A61A83" w:rsidP="00A61A83">
      <w:pPr>
        <w:pStyle w:val="Code"/>
      </w:pPr>
      <w:r>
        <w:t>-- TS 36.413 [38], clause 9.2.1.37</w:t>
      </w:r>
    </w:p>
    <w:p w14:paraId="366FD543" w14:textId="77777777" w:rsidR="00A61A83" w:rsidRDefault="00A61A83" w:rsidP="00A61A83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7B5532E5" w14:textId="77777777" w:rsidR="00A61A83" w:rsidRDefault="00A61A83" w:rsidP="00A61A83">
      <w:pPr>
        <w:pStyle w:val="Code"/>
      </w:pPr>
      <w:r>
        <w:t>{</w:t>
      </w:r>
    </w:p>
    <w:p w14:paraId="0E8E66F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080FE6D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6516D3C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37C6D9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627FA3D3" w14:textId="77777777" w:rsidR="00A61A83" w:rsidRDefault="00A61A83" w:rsidP="00A61A83">
      <w:pPr>
        <w:pStyle w:val="Code"/>
      </w:pPr>
      <w:r>
        <w:t>}</w:t>
      </w:r>
    </w:p>
    <w:p w14:paraId="55BCB2CA" w14:textId="77777777" w:rsidR="00A61A83" w:rsidRDefault="00A61A83" w:rsidP="00A61A83">
      <w:pPr>
        <w:pStyle w:val="Code"/>
      </w:pPr>
    </w:p>
    <w:p w14:paraId="4323C0C1" w14:textId="77777777" w:rsidR="00A61A83" w:rsidRDefault="00A61A83" w:rsidP="00A61A83">
      <w:pPr>
        <w:pStyle w:val="Code"/>
      </w:pPr>
    </w:p>
    <w:p w14:paraId="4DA68FFE" w14:textId="77777777" w:rsidR="00A61A83" w:rsidRDefault="00A61A83" w:rsidP="00A61A83">
      <w:pPr>
        <w:pStyle w:val="Code"/>
      </w:pPr>
      <w:r>
        <w:t>-- TS 29.518 [22], clause 6.4.6.2.3</w:t>
      </w:r>
    </w:p>
    <w:p w14:paraId="09EEE1FD" w14:textId="77777777" w:rsidR="00A61A83" w:rsidRDefault="00A61A83" w:rsidP="00A61A83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2C604ACD" w14:textId="77777777" w:rsidR="00A61A83" w:rsidRDefault="00A61A83" w:rsidP="00A61A83">
      <w:pPr>
        <w:pStyle w:val="Code"/>
      </w:pPr>
      <w:r>
        <w:t>{</w:t>
      </w:r>
    </w:p>
    <w:p w14:paraId="0522748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15DD925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70442D5B" w14:textId="77777777" w:rsidR="00A61A83" w:rsidRDefault="00A61A83" w:rsidP="00A61A83">
      <w:pPr>
        <w:pStyle w:val="Code"/>
      </w:pPr>
      <w:r>
        <w:t>}</w:t>
      </w:r>
    </w:p>
    <w:p w14:paraId="028CF1C6" w14:textId="77777777" w:rsidR="00A61A83" w:rsidRDefault="00A61A83" w:rsidP="00A61A83">
      <w:pPr>
        <w:pStyle w:val="Code"/>
      </w:pPr>
    </w:p>
    <w:p w14:paraId="7423FA30" w14:textId="77777777" w:rsidR="00A61A83" w:rsidRDefault="00A61A83" w:rsidP="00A61A83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23420BA9" w14:textId="77777777" w:rsidR="00A61A83" w:rsidRDefault="00A61A83" w:rsidP="00A61A83">
      <w:pPr>
        <w:pStyle w:val="Code"/>
      </w:pPr>
      <w:r>
        <w:t>{</w:t>
      </w:r>
    </w:p>
    <w:p w14:paraId="37C6257E" w14:textId="77777777" w:rsidR="00A61A83" w:rsidRDefault="00A61A83" w:rsidP="00A61A83">
      <w:pPr>
        <w:pStyle w:val="Code"/>
      </w:pPr>
      <w:r>
        <w:t xml:space="preserve">    -- The following parameter contains a copy of unparsed XML code of the</w:t>
      </w:r>
    </w:p>
    <w:p w14:paraId="4799171C" w14:textId="77777777" w:rsidR="00A61A83" w:rsidRDefault="00A61A83" w:rsidP="00A61A83">
      <w:pPr>
        <w:pStyle w:val="Code"/>
      </w:pPr>
      <w:r>
        <w:t xml:space="preserve">    -- MLP response message, i.e. the entire XML document containing</w:t>
      </w:r>
    </w:p>
    <w:p w14:paraId="571859D3" w14:textId="77777777" w:rsidR="00A61A83" w:rsidRDefault="00A61A83" w:rsidP="00A61A83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5C3AC686" w14:textId="77777777" w:rsidR="00A61A83" w:rsidRDefault="00A61A83" w:rsidP="00A61A83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55DED87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612372F8" w14:textId="77777777" w:rsidR="00A61A83" w:rsidRDefault="00A61A83" w:rsidP="00A61A83">
      <w:pPr>
        <w:pStyle w:val="Code"/>
      </w:pPr>
      <w:r>
        <w:t xml:space="preserve">    -- OMA MLP result id, defined in OMA-TS-MLP-V3_5-20181211-C [20], Clause 5.4</w:t>
      </w:r>
    </w:p>
    <w:p w14:paraId="27FE8C3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6B55873F" w14:textId="77777777" w:rsidR="00A61A83" w:rsidRDefault="00A61A83" w:rsidP="00A61A83">
      <w:pPr>
        <w:pStyle w:val="Code"/>
      </w:pPr>
      <w:r>
        <w:t>}</w:t>
      </w:r>
    </w:p>
    <w:p w14:paraId="4B326C5B" w14:textId="77777777" w:rsidR="00A61A83" w:rsidRDefault="00A61A83" w:rsidP="00A61A83">
      <w:pPr>
        <w:pStyle w:val="Code"/>
      </w:pPr>
    </w:p>
    <w:p w14:paraId="6873AB42" w14:textId="77777777" w:rsidR="00A61A83" w:rsidRDefault="00A61A83" w:rsidP="00A61A83">
      <w:pPr>
        <w:pStyle w:val="Code"/>
      </w:pPr>
      <w:r>
        <w:t>-- TS 29.572 [24], clause 6.1.6.2.3</w:t>
      </w:r>
    </w:p>
    <w:p w14:paraId="387DF8C4" w14:textId="77777777" w:rsidR="00A61A83" w:rsidRDefault="00A61A83" w:rsidP="00A61A83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53BD3F5C" w14:textId="77777777" w:rsidR="00A61A83" w:rsidRDefault="00A61A83" w:rsidP="00A61A83">
      <w:pPr>
        <w:pStyle w:val="Code"/>
      </w:pPr>
      <w:r>
        <w:t>{</w:t>
      </w:r>
    </w:p>
    <w:p w14:paraId="1E3483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5F99AF5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25E778F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AgeOfLocationEstimate</w:t>
      </w:r>
      <w:proofErr w:type="spellEnd"/>
      <w:r>
        <w:t xml:space="preserve"> OPTIONAL,</w:t>
      </w:r>
    </w:p>
    <w:p w14:paraId="3C185A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0D58624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12BEBDDF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3A86CE7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60AB2C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21C5EED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4168EBE6" w14:textId="77777777" w:rsidR="00A61A83" w:rsidRDefault="00A61A83" w:rsidP="00A61A83">
      <w:pPr>
        <w:pStyle w:val="Code"/>
      </w:pPr>
      <w:r>
        <w:t xml:space="preserve">    altitude                    [10] Altitude OPTIONAL,</w:t>
      </w:r>
    </w:p>
    <w:p w14:paraId="712EB41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27BEBE07" w14:textId="77777777" w:rsidR="00A61A83" w:rsidRDefault="00A61A83" w:rsidP="00A61A83">
      <w:pPr>
        <w:pStyle w:val="Code"/>
      </w:pPr>
      <w:r>
        <w:t>}</w:t>
      </w:r>
    </w:p>
    <w:p w14:paraId="5B8CE1E4" w14:textId="77777777" w:rsidR="00A61A83" w:rsidRDefault="00A61A83" w:rsidP="00A61A83">
      <w:pPr>
        <w:pStyle w:val="Code"/>
      </w:pPr>
    </w:p>
    <w:p w14:paraId="46C2CF61" w14:textId="77777777" w:rsidR="00A61A83" w:rsidRDefault="00A61A83" w:rsidP="00A61A83">
      <w:pPr>
        <w:pStyle w:val="Code"/>
      </w:pPr>
      <w:r>
        <w:t>-- TS 29.172 [53], table 6.2.2-2</w:t>
      </w:r>
    </w:p>
    <w:p w14:paraId="3A9A9721" w14:textId="77777777" w:rsidR="00A61A83" w:rsidRDefault="00A61A83" w:rsidP="00A61A83">
      <w:pPr>
        <w:pStyle w:val="Code"/>
      </w:pPr>
      <w:proofErr w:type="spellStart"/>
      <w:r>
        <w:t>EPSLocationInfo</w:t>
      </w:r>
      <w:proofErr w:type="spellEnd"/>
      <w:r>
        <w:t xml:space="preserve"> ::= SEQUENCE</w:t>
      </w:r>
    </w:p>
    <w:p w14:paraId="57A48D20" w14:textId="77777777" w:rsidR="00A61A83" w:rsidRDefault="00A61A83" w:rsidP="00A61A83">
      <w:pPr>
        <w:pStyle w:val="Code"/>
      </w:pPr>
      <w:r>
        <w:t>{</w:t>
      </w:r>
    </w:p>
    <w:p w14:paraId="5EC6F10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locationData</w:t>
      </w:r>
      <w:proofErr w:type="spellEnd"/>
      <w:r>
        <w:t xml:space="preserve">  [1] </w:t>
      </w:r>
      <w:proofErr w:type="spellStart"/>
      <w:r>
        <w:t>LocationData</w:t>
      </w:r>
      <w:proofErr w:type="spellEnd"/>
      <w:r>
        <w:t>,</w:t>
      </w:r>
    </w:p>
    <w:p w14:paraId="111A2C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[2] CGI OPTIONAL,</w:t>
      </w:r>
    </w:p>
    <w:p w14:paraId="3436A8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[3] SAI OPTIONAL,</w:t>
      </w:r>
    </w:p>
    <w:p w14:paraId="2FDF3E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[4] </w:t>
      </w:r>
      <w:proofErr w:type="spellStart"/>
      <w:r>
        <w:t>ESMLCCellInfo</w:t>
      </w:r>
      <w:proofErr w:type="spellEnd"/>
      <w:r>
        <w:t xml:space="preserve"> OPTIONAL</w:t>
      </w:r>
    </w:p>
    <w:p w14:paraId="2262725D" w14:textId="77777777" w:rsidR="00A61A83" w:rsidRDefault="00A61A83" w:rsidP="00A61A83">
      <w:pPr>
        <w:pStyle w:val="Code"/>
      </w:pPr>
      <w:r>
        <w:t>}</w:t>
      </w:r>
    </w:p>
    <w:p w14:paraId="35CA1DF9" w14:textId="77777777" w:rsidR="00A61A83" w:rsidRDefault="00A61A83" w:rsidP="00A61A83">
      <w:pPr>
        <w:pStyle w:val="Code"/>
      </w:pPr>
    </w:p>
    <w:p w14:paraId="25EC982D" w14:textId="77777777" w:rsidR="00A61A83" w:rsidRDefault="00A61A83" w:rsidP="00A61A83">
      <w:pPr>
        <w:pStyle w:val="Code"/>
      </w:pPr>
      <w:r>
        <w:t>-- TS 29.172 [53], clause 7.4.57</w:t>
      </w:r>
    </w:p>
    <w:p w14:paraId="0096AB1A" w14:textId="77777777" w:rsidR="00A61A83" w:rsidRDefault="00A61A83" w:rsidP="00A61A83">
      <w:pPr>
        <w:pStyle w:val="Code"/>
      </w:pPr>
      <w:proofErr w:type="spellStart"/>
      <w:r>
        <w:t>ESMLCCellInfo</w:t>
      </w:r>
      <w:proofErr w:type="spellEnd"/>
      <w:r>
        <w:t xml:space="preserve"> ::= SEQUENCE</w:t>
      </w:r>
    </w:p>
    <w:p w14:paraId="2F2EB321" w14:textId="77777777" w:rsidR="00A61A83" w:rsidRDefault="00A61A83" w:rsidP="00A61A83">
      <w:pPr>
        <w:pStyle w:val="Code"/>
      </w:pPr>
      <w:r>
        <w:t>{</w:t>
      </w:r>
    </w:p>
    <w:p w14:paraId="2D9AB2B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[1] ECGI,</w:t>
      </w:r>
    </w:p>
    <w:p w14:paraId="22C5C3A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17F06262" w14:textId="77777777" w:rsidR="00A61A83" w:rsidRDefault="00A61A83" w:rsidP="00A61A83">
      <w:pPr>
        <w:pStyle w:val="Code"/>
      </w:pPr>
      <w:r>
        <w:t>}</w:t>
      </w:r>
    </w:p>
    <w:p w14:paraId="7BFB10F8" w14:textId="77777777" w:rsidR="00A61A83" w:rsidRDefault="00A61A83" w:rsidP="00A61A83">
      <w:pPr>
        <w:pStyle w:val="Code"/>
      </w:pPr>
    </w:p>
    <w:p w14:paraId="69C6E799" w14:textId="77777777" w:rsidR="00A61A83" w:rsidRDefault="00A61A83" w:rsidP="00A61A83">
      <w:pPr>
        <w:pStyle w:val="Code"/>
      </w:pPr>
      <w:r>
        <w:t>-- TS 29.171 [54], clause 7.4.31</w:t>
      </w:r>
    </w:p>
    <w:p w14:paraId="0EAFD797" w14:textId="77777777" w:rsidR="00A61A83" w:rsidRDefault="00A61A83" w:rsidP="00A61A83">
      <w:pPr>
        <w:pStyle w:val="Code"/>
      </w:pPr>
      <w:proofErr w:type="spellStart"/>
      <w:r>
        <w:t>CellPortionID</w:t>
      </w:r>
      <w:proofErr w:type="spellEnd"/>
      <w:r>
        <w:t xml:space="preserve"> ::= INTEGER (0..4095)</w:t>
      </w:r>
    </w:p>
    <w:p w14:paraId="0AEE6AC4" w14:textId="77777777" w:rsidR="00A61A83" w:rsidRDefault="00A61A83" w:rsidP="00A61A83">
      <w:pPr>
        <w:pStyle w:val="Code"/>
      </w:pPr>
    </w:p>
    <w:p w14:paraId="77828970" w14:textId="77777777" w:rsidR="00A61A83" w:rsidRDefault="00A61A83" w:rsidP="00A61A83">
      <w:pPr>
        <w:pStyle w:val="Code"/>
      </w:pPr>
      <w:r>
        <w:t>-- TS 29.518 [22], clause 6.2.6.2.5</w:t>
      </w:r>
    </w:p>
    <w:p w14:paraId="65DF7C48" w14:textId="77777777" w:rsidR="00A61A83" w:rsidRDefault="00A61A83" w:rsidP="00A61A83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49AFB3E4" w14:textId="77777777" w:rsidR="00A61A83" w:rsidRDefault="00A61A83" w:rsidP="00A61A83">
      <w:pPr>
        <w:pStyle w:val="Code"/>
      </w:pPr>
      <w:r>
        <w:t>{</w:t>
      </w:r>
    </w:p>
    <w:p w14:paraId="74951495" w14:textId="77777777" w:rsidR="00A61A83" w:rsidRDefault="00A61A83" w:rsidP="00A61A83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16438168" w14:textId="77777777" w:rsidR="00A61A83" w:rsidRDefault="00A61A83" w:rsidP="00A61A83">
      <w:pPr>
        <w:pStyle w:val="Code"/>
      </w:pPr>
      <w:r>
        <w:t xml:space="preserve">    timestamp                   [2] Timestamp,</w:t>
      </w:r>
    </w:p>
    <w:p w14:paraId="36C82E3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38A135F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1B9F291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43F8C06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38F945B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4DF38C30" w14:textId="77777777" w:rsidR="00A61A83" w:rsidRDefault="00A61A83" w:rsidP="00A61A83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1355F511" w14:textId="77777777" w:rsidR="00A61A83" w:rsidRDefault="00A61A83" w:rsidP="00A61A83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63A748A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239BAA81" w14:textId="77777777" w:rsidR="00A61A83" w:rsidRDefault="00A61A83" w:rsidP="00A61A83">
      <w:pPr>
        <w:pStyle w:val="Code"/>
      </w:pPr>
      <w:r>
        <w:t>}</w:t>
      </w:r>
    </w:p>
    <w:p w14:paraId="25E8DD4C" w14:textId="77777777" w:rsidR="00A61A83" w:rsidRDefault="00A61A83" w:rsidP="00A61A83">
      <w:pPr>
        <w:pStyle w:val="Code"/>
      </w:pPr>
    </w:p>
    <w:p w14:paraId="717E7C8E" w14:textId="77777777" w:rsidR="00A61A83" w:rsidRDefault="00A61A83" w:rsidP="00A61A83">
      <w:pPr>
        <w:pStyle w:val="Code"/>
      </w:pPr>
      <w:r>
        <w:t>-- TS 29.518 [22], clause 6.2.6.3.3</w:t>
      </w:r>
    </w:p>
    <w:p w14:paraId="1C7D4C86" w14:textId="77777777" w:rsidR="00A61A83" w:rsidRDefault="00A61A83" w:rsidP="00A61A83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0DED6AC1" w14:textId="77777777" w:rsidR="00A61A83" w:rsidRDefault="00A61A83" w:rsidP="00A61A83">
      <w:pPr>
        <w:pStyle w:val="Code"/>
      </w:pPr>
      <w:r>
        <w:t>{</w:t>
      </w:r>
    </w:p>
    <w:p w14:paraId="682518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72361EA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2143023A" w14:textId="77777777" w:rsidR="00A61A83" w:rsidRDefault="00A61A83" w:rsidP="00A61A83">
      <w:pPr>
        <w:pStyle w:val="Code"/>
      </w:pPr>
      <w:r>
        <w:t>}</w:t>
      </w:r>
    </w:p>
    <w:p w14:paraId="22B933D4" w14:textId="77777777" w:rsidR="00A61A83" w:rsidRDefault="00A61A83" w:rsidP="00A61A83">
      <w:pPr>
        <w:pStyle w:val="Code"/>
      </w:pPr>
    </w:p>
    <w:p w14:paraId="36060DCE" w14:textId="77777777" w:rsidR="00A61A83" w:rsidRDefault="00A61A83" w:rsidP="00A61A83">
      <w:pPr>
        <w:pStyle w:val="Code"/>
      </w:pPr>
      <w:r>
        <w:t>-- TS 29.518 [22], clause 6.2.6.2.16</w:t>
      </w:r>
    </w:p>
    <w:p w14:paraId="214C5DBF" w14:textId="77777777" w:rsidR="00A61A83" w:rsidRDefault="00A61A83" w:rsidP="00A61A83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09B52DEC" w14:textId="77777777" w:rsidR="00A61A83" w:rsidRDefault="00A61A83" w:rsidP="00A61A83">
      <w:pPr>
        <w:pStyle w:val="Code"/>
      </w:pPr>
      <w:r>
        <w:t>{</w:t>
      </w:r>
    </w:p>
    <w:p w14:paraId="06AF7F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15C6460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7279EFC8" w14:textId="77777777" w:rsidR="00A61A83" w:rsidRDefault="00A61A83" w:rsidP="00A61A83">
      <w:pPr>
        <w:pStyle w:val="Code"/>
      </w:pPr>
      <w:r>
        <w:t>}</w:t>
      </w:r>
    </w:p>
    <w:p w14:paraId="4AF0B90D" w14:textId="77777777" w:rsidR="00A61A83" w:rsidRDefault="00A61A83" w:rsidP="00A61A83">
      <w:pPr>
        <w:pStyle w:val="Code"/>
      </w:pPr>
    </w:p>
    <w:p w14:paraId="0FF8090F" w14:textId="77777777" w:rsidR="00A61A83" w:rsidRDefault="00A61A83" w:rsidP="00A61A83">
      <w:pPr>
        <w:pStyle w:val="Code"/>
      </w:pPr>
      <w:r>
        <w:t>-- TS 29.571 [17], clause 5.4.4.27</w:t>
      </w:r>
    </w:p>
    <w:p w14:paraId="3980360D" w14:textId="77777777" w:rsidR="00A61A83" w:rsidRDefault="00A61A83" w:rsidP="00A61A83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06A67402" w14:textId="77777777" w:rsidR="00A61A83" w:rsidRDefault="00A61A83" w:rsidP="00A61A83">
      <w:pPr>
        <w:pStyle w:val="Code"/>
      </w:pPr>
      <w:r>
        <w:t>{</w:t>
      </w:r>
    </w:p>
    <w:p w14:paraId="3ABD17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0342A6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2EED49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603B3EC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5BE3618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3D217C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48A173F6" w14:textId="77777777" w:rsidR="00A61A83" w:rsidRDefault="00A61A83" w:rsidP="00A61A83">
      <w:pPr>
        <w:pStyle w:val="Code"/>
      </w:pPr>
      <w:r>
        <w:t>}</w:t>
      </w:r>
    </w:p>
    <w:p w14:paraId="74EA91C2" w14:textId="77777777" w:rsidR="00A61A83" w:rsidRDefault="00A61A83" w:rsidP="00A61A83">
      <w:pPr>
        <w:pStyle w:val="Code"/>
      </w:pPr>
    </w:p>
    <w:p w14:paraId="65E6C72B" w14:textId="77777777" w:rsidR="00A61A83" w:rsidRDefault="00A61A83" w:rsidP="00A61A83">
      <w:pPr>
        <w:pStyle w:val="Code"/>
      </w:pPr>
      <w:r>
        <w:t>-- TS 29.518 [22], clause 6.2.6.2.17</w:t>
      </w:r>
    </w:p>
    <w:p w14:paraId="6173BB06" w14:textId="77777777" w:rsidR="00A61A83" w:rsidRDefault="00A61A83" w:rsidP="00A61A83">
      <w:pPr>
        <w:pStyle w:val="Code"/>
      </w:pPr>
      <w:proofErr w:type="spellStart"/>
      <w:r>
        <w:t>LADNInfo</w:t>
      </w:r>
      <w:proofErr w:type="spellEnd"/>
      <w:r>
        <w:t xml:space="preserve"> ::= SEQUENCE</w:t>
      </w:r>
    </w:p>
    <w:p w14:paraId="2FDABF6E" w14:textId="77777777" w:rsidR="00A61A83" w:rsidRDefault="00A61A83" w:rsidP="00A61A83">
      <w:pPr>
        <w:pStyle w:val="Code"/>
      </w:pPr>
      <w:r>
        <w:t>{</w:t>
      </w:r>
    </w:p>
    <w:p w14:paraId="75EEA82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5FB63EDA" w14:textId="77777777" w:rsidR="00A61A83" w:rsidRDefault="00A61A83" w:rsidP="00A61A83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6D962B1A" w14:textId="77777777" w:rsidR="00A61A83" w:rsidRDefault="00A61A83" w:rsidP="00A61A83">
      <w:pPr>
        <w:pStyle w:val="Code"/>
      </w:pPr>
      <w:r>
        <w:t>}</w:t>
      </w:r>
    </w:p>
    <w:p w14:paraId="35007297" w14:textId="77777777" w:rsidR="00A61A83" w:rsidRDefault="00A61A83" w:rsidP="00A61A83">
      <w:pPr>
        <w:pStyle w:val="Code"/>
      </w:pPr>
    </w:p>
    <w:p w14:paraId="6D38E54B" w14:textId="77777777" w:rsidR="00A61A83" w:rsidRDefault="00A61A83" w:rsidP="00A61A83">
      <w:pPr>
        <w:pStyle w:val="Code"/>
      </w:pPr>
      <w:r>
        <w:t>-- TS 29.571 [17], clause 5.4.3.20</w:t>
      </w:r>
    </w:p>
    <w:p w14:paraId="3AC1514D" w14:textId="77777777" w:rsidR="00A61A83" w:rsidRDefault="00A61A83" w:rsidP="00A61A83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2558D5E9" w14:textId="77777777" w:rsidR="00A61A83" w:rsidRDefault="00A61A83" w:rsidP="00A61A83">
      <w:pPr>
        <w:pStyle w:val="Code"/>
      </w:pPr>
      <w:r>
        <w:t>{</w:t>
      </w:r>
    </w:p>
    <w:p w14:paraId="5C13047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609E30C0" w14:textId="77777777" w:rsidR="00A61A83" w:rsidRDefault="00A61A83" w:rsidP="00A61A83">
      <w:pPr>
        <w:pStyle w:val="Code"/>
      </w:pPr>
      <w:r>
        <w:lastRenderedPageBreak/>
        <w:t xml:space="preserve">    </w:t>
      </w:r>
      <w:proofErr w:type="spellStart"/>
      <w:r>
        <w:t>outOfArea</w:t>
      </w:r>
      <w:proofErr w:type="spellEnd"/>
      <w:r>
        <w:t>(2),</w:t>
      </w:r>
    </w:p>
    <w:p w14:paraId="2FC11D74" w14:textId="77777777" w:rsidR="00A61A83" w:rsidRDefault="00A61A83" w:rsidP="00A61A83">
      <w:pPr>
        <w:pStyle w:val="Code"/>
      </w:pPr>
      <w:r>
        <w:t xml:space="preserve">    unknown(3),</w:t>
      </w:r>
    </w:p>
    <w:p w14:paraId="1E93AD9B" w14:textId="77777777" w:rsidR="00A61A83" w:rsidRDefault="00A61A83" w:rsidP="00A61A83">
      <w:pPr>
        <w:pStyle w:val="Code"/>
      </w:pPr>
      <w:r>
        <w:t xml:space="preserve">    inactive(4)</w:t>
      </w:r>
    </w:p>
    <w:p w14:paraId="2277CB35" w14:textId="77777777" w:rsidR="00A61A83" w:rsidRDefault="00A61A83" w:rsidP="00A61A83">
      <w:pPr>
        <w:pStyle w:val="Code"/>
      </w:pPr>
      <w:r>
        <w:t>}</w:t>
      </w:r>
    </w:p>
    <w:p w14:paraId="68BB770F" w14:textId="77777777" w:rsidR="00A61A83" w:rsidRDefault="00A61A83" w:rsidP="00A61A83">
      <w:pPr>
        <w:pStyle w:val="Code"/>
      </w:pPr>
    </w:p>
    <w:p w14:paraId="7AD36D3C" w14:textId="77777777" w:rsidR="00A61A83" w:rsidRDefault="00A61A83" w:rsidP="00A61A83">
      <w:pPr>
        <w:pStyle w:val="Code"/>
      </w:pPr>
      <w:r>
        <w:t>-- TS 29.518 [22], clause 6.2.6.2.8</w:t>
      </w:r>
    </w:p>
    <w:p w14:paraId="1C12A17E" w14:textId="77777777" w:rsidR="00A61A83" w:rsidRDefault="00A61A83" w:rsidP="00A61A83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11CA1AA5" w14:textId="77777777" w:rsidR="00A61A83" w:rsidRDefault="00A61A83" w:rsidP="00A61A83">
      <w:pPr>
        <w:pStyle w:val="Code"/>
      </w:pPr>
      <w:r>
        <w:t>{</w:t>
      </w:r>
    </w:p>
    <w:p w14:paraId="116CE4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198474E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0984AD90" w14:textId="77777777" w:rsidR="00A61A83" w:rsidRDefault="00A61A83" w:rsidP="00A61A83">
      <w:pPr>
        <w:pStyle w:val="Code"/>
      </w:pPr>
      <w:r>
        <w:t>}</w:t>
      </w:r>
    </w:p>
    <w:p w14:paraId="42032E47" w14:textId="77777777" w:rsidR="00A61A83" w:rsidRDefault="00A61A83" w:rsidP="00A61A83">
      <w:pPr>
        <w:pStyle w:val="Code"/>
      </w:pPr>
    </w:p>
    <w:p w14:paraId="0F131FC8" w14:textId="77777777" w:rsidR="00A61A83" w:rsidRDefault="00A61A83" w:rsidP="00A61A83">
      <w:pPr>
        <w:pStyle w:val="Code"/>
      </w:pPr>
      <w:r>
        <w:t>-- TS 29.518 [22], clause 6.2.6.2.9</w:t>
      </w:r>
    </w:p>
    <w:p w14:paraId="6BB6E1CB" w14:textId="77777777" w:rsidR="00A61A83" w:rsidRDefault="00A61A83" w:rsidP="00A61A83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6201140B" w14:textId="77777777" w:rsidR="00A61A83" w:rsidRDefault="00A61A83" w:rsidP="00A61A83">
      <w:pPr>
        <w:pStyle w:val="Code"/>
      </w:pPr>
      <w:r>
        <w:t>{</w:t>
      </w:r>
    </w:p>
    <w:p w14:paraId="5E6AC80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4188B3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344E77C7" w14:textId="77777777" w:rsidR="00A61A83" w:rsidRDefault="00A61A83" w:rsidP="00A61A83">
      <w:pPr>
        <w:pStyle w:val="Code"/>
      </w:pPr>
      <w:r>
        <w:t>}</w:t>
      </w:r>
    </w:p>
    <w:p w14:paraId="4155CA23" w14:textId="77777777" w:rsidR="00A61A83" w:rsidRDefault="00A61A83" w:rsidP="00A61A83">
      <w:pPr>
        <w:pStyle w:val="Code"/>
      </w:pPr>
    </w:p>
    <w:p w14:paraId="13386713" w14:textId="77777777" w:rsidR="00A61A83" w:rsidRDefault="00A61A83" w:rsidP="00A61A83">
      <w:pPr>
        <w:pStyle w:val="Code"/>
      </w:pPr>
      <w:r>
        <w:t>-- TS 29.518 [22], clause 6.2.6.3.7</w:t>
      </w:r>
    </w:p>
    <w:p w14:paraId="75D70CE1" w14:textId="77777777" w:rsidR="00A61A83" w:rsidRDefault="00A61A83" w:rsidP="00A61A83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561610CB" w14:textId="77777777" w:rsidR="00A61A83" w:rsidRDefault="00A61A83" w:rsidP="00A61A83">
      <w:pPr>
        <w:pStyle w:val="Code"/>
      </w:pPr>
      <w:r>
        <w:t>{</w:t>
      </w:r>
    </w:p>
    <w:p w14:paraId="278F1BBB" w14:textId="77777777" w:rsidR="00A61A83" w:rsidRDefault="00A61A83" w:rsidP="00A61A83">
      <w:pPr>
        <w:pStyle w:val="Code"/>
      </w:pPr>
      <w:r>
        <w:t xml:space="preserve">    unreachable(1),</w:t>
      </w:r>
    </w:p>
    <w:p w14:paraId="3827A28F" w14:textId="77777777" w:rsidR="00A61A83" w:rsidRDefault="00A61A83" w:rsidP="00A61A83">
      <w:pPr>
        <w:pStyle w:val="Code"/>
      </w:pPr>
      <w:r>
        <w:t xml:space="preserve">    reachable(2),</w:t>
      </w:r>
    </w:p>
    <w:p w14:paraId="639428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45E98828" w14:textId="77777777" w:rsidR="00A61A83" w:rsidRDefault="00A61A83" w:rsidP="00A61A83">
      <w:pPr>
        <w:pStyle w:val="Code"/>
      </w:pPr>
      <w:r>
        <w:t>}</w:t>
      </w:r>
    </w:p>
    <w:p w14:paraId="2B19446B" w14:textId="77777777" w:rsidR="00A61A83" w:rsidRDefault="00A61A83" w:rsidP="00A61A83">
      <w:pPr>
        <w:pStyle w:val="Code"/>
      </w:pPr>
    </w:p>
    <w:p w14:paraId="03628734" w14:textId="77777777" w:rsidR="00A61A83" w:rsidRDefault="00A61A83" w:rsidP="00A61A83">
      <w:pPr>
        <w:pStyle w:val="Code"/>
      </w:pPr>
      <w:r>
        <w:t>-- TS 29.518 [22], clause 6.2.6.3.9</w:t>
      </w:r>
    </w:p>
    <w:p w14:paraId="75E9908E" w14:textId="77777777" w:rsidR="00A61A83" w:rsidRDefault="00A61A83" w:rsidP="00A61A83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1C5BA068" w14:textId="77777777" w:rsidR="00A61A83" w:rsidRDefault="00A61A83" w:rsidP="00A61A83">
      <w:pPr>
        <w:pStyle w:val="Code"/>
      </w:pPr>
      <w:r>
        <w:t>{</w:t>
      </w:r>
    </w:p>
    <w:p w14:paraId="02258356" w14:textId="77777777" w:rsidR="00A61A83" w:rsidRDefault="00A61A83" w:rsidP="00A61A83">
      <w:pPr>
        <w:pStyle w:val="Code"/>
      </w:pPr>
      <w:r>
        <w:t xml:space="preserve">    registered(1),</w:t>
      </w:r>
    </w:p>
    <w:p w14:paraId="742C2DA4" w14:textId="77777777" w:rsidR="00A61A83" w:rsidRDefault="00A61A83" w:rsidP="00A61A83">
      <w:pPr>
        <w:pStyle w:val="Code"/>
      </w:pPr>
      <w:r>
        <w:t xml:space="preserve">    deregistered(2)</w:t>
      </w:r>
    </w:p>
    <w:p w14:paraId="5DDFDDA5" w14:textId="77777777" w:rsidR="00A61A83" w:rsidRDefault="00A61A83" w:rsidP="00A61A83">
      <w:pPr>
        <w:pStyle w:val="Code"/>
      </w:pPr>
      <w:r>
        <w:t>}</w:t>
      </w:r>
    </w:p>
    <w:p w14:paraId="7046F774" w14:textId="77777777" w:rsidR="00A61A83" w:rsidRDefault="00A61A83" w:rsidP="00A61A83">
      <w:pPr>
        <w:pStyle w:val="Code"/>
      </w:pPr>
    </w:p>
    <w:p w14:paraId="6D900849" w14:textId="77777777" w:rsidR="00A61A83" w:rsidRDefault="00A61A83" w:rsidP="00A61A83">
      <w:pPr>
        <w:pStyle w:val="Code"/>
      </w:pPr>
      <w:r>
        <w:t>-- TS 29.518 [22], clause 6.2.6.3.10</w:t>
      </w:r>
    </w:p>
    <w:p w14:paraId="499ACF21" w14:textId="77777777" w:rsidR="00A61A83" w:rsidRDefault="00A61A83" w:rsidP="00A61A83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53091382" w14:textId="77777777" w:rsidR="00A61A83" w:rsidRDefault="00A61A83" w:rsidP="00A61A83">
      <w:pPr>
        <w:pStyle w:val="Code"/>
      </w:pPr>
      <w:r>
        <w:t>{</w:t>
      </w:r>
    </w:p>
    <w:p w14:paraId="1E3E38FF" w14:textId="77777777" w:rsidR="00A61A83" w:rsidRDefault="00A61A83" w:rsidP="00A61A83">
      <w:pPr>
        <w:pStyle w:val="Code"/>
      </w:pPr>
      <w:r>
        <w:t xml:space="preserve">    idle(1),</w:t>
      </w:r>
    </w:p>
    <w:p w14:paraId="541D4F26" w14:textId="77777777" w:rsidR="00A61A83" w:rsidRDefault="00A61A83" w:rsidP="00A61A83">
      <w:pPr>
        <w:pStyle w:val="Code"/>
      </w:pPr>
      <w:r>
        <w:t xml:space="preserve">    connected(2)</w:t>
      </w:r>
    </w:p>
    <w:p w14:paraId="03724DB5" w14:textId="77777777" w:rsidR="00A61A83" w:rsidRDefault="00A61A83" w:rsidP="00A61A83">
      <w:pPr>
        <w:pStyle w:val="Code"/>
      </w:pPr>
      <w:r>
        <w:t>}</w:t>
      </w:r>
    </w:p>
    <w:p w14:paraId="531BD79E" w14:textId="77777777" w:rsidR="00A61A83" w:rsidRDefault="00A61A83" w:rsidP="00A61A83">
      <w:pPr>
        <w:pStyle w:val="Code"/>
      </w:pPr>
    </w:p>
    <w:p w14:paraId="6E2BB172" w14:textId="77777777" w:rsidR="00A61A83" w:rsidRDefault="00A61A83" w:rsidP="00A61A83">
      <w:pPr>
        <w:pStyle w:val="Code"/>
      </w:pPr>
      <w:r>
        <w:t>-- TS 29.572 [24], clause 6.1.6.2.5</w:t>
      </w:r>
    </w:p>
    <w:p w14:paraId="1D435595" w14:textId="77777777" w:rsidR="00A61A83" w:rsidRDefault="00A61A83" w:rsidP="00A61A83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3B36EFA6" w14:textId="77777777" w:rsidR="00A61A83" w:rsidRDefault="00A61A83" w:rsidP="00A61A83">
      <w:pPr>
        <w:pStyle w:val="Code"/>
      </w:pPr>
      <w:r>
        <w:t>{</w:t>
      </w:r>
    </w:p>
    <w:p w14:paraId="459487D3" w14:textId="77777777" w:rsidR="00A61A83" w:rsidRDefault="00A61A83" w:rsidP="00A61A83">
      <w:pPr>
        <w:pStyle w:val="Code"/>
      </w:pPr>
      <w:r>
        <w:t xml:space="preserve">    point                       [1] Point,</w:t>
      </w:r>
    </w:p>
    <w:p w14:paraId="6E2B7F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   [2] </w:t>
      </w:r>
      <w:proofErr w:type="spellStart"/>
      <w:r>
        <w:t>PointUncertaintyCircle</w:t>
      </w:r>
      <w:proofErr w:type="spellEnd"/>
      <w:r>
        <w:t>,</w:t>
      </w:r>
    </w:p>
    <w:p w14:paraId="15BF51B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   [3] </w:t>
      </w:r>
      <w:proofErr w:type="spellStart"/>
      <w:r>
        <w:t>PointUncertaintyEllipse</w:t>
      </w:r>
      <w:proofErr w:type="spellEnd"/>
      <w:r>
        <w:t>,</w:t>
      </w:r>
    </w:p>
    <w:p w14:paraId="67ADA713" w14:textId="77777777" w:rsidR="00A61A83" w:rsidRDefault="00A61A83" w:rsidP="00A61A83">
      <w:pPr>
        <w:pStyle w:val="Code"/>
      </w:pPr>
      <w:r>
        <w:t xml:space="preserve">    polygon                     [4] Polygon,</w:t>
      </w:r>
    </w:p>
    <w:p w14:paraId="0BEF717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   [5] </w:t>
      </w:r>
      <w:proofErr w:type="spellStart"/>
      <w:r>
        <w:t>PointAltitude</w:t>
      </w:r>
      <w:proofErr w:type="spellEnd"/>
      <w:r>
        <w:t>,</w:t>
      </w:r>
    </w:p>
    <w:p w14:paraId="7BE011A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pointAltitudeUncertainty</w:t>
      </w:r>
      <w:proofErr w:type="spellEnd"/>
      <w:r>
        <w:t xml:space="preserve">    [6] </w:t>
      </w:r>
      <w:proofErr w:type="spellStart"/>
      <w:r>
        <w:t>PointAltitudeUncertainty</w:t>
      </w:r>
      <w:proofErr w:type="spellEnd"/>
      <w:r>
        <w:t>,</w:t>
      </w:r>
    </w:p>
    <w:p w14:paraId="5E1336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   [7] </w:t>
      </w:r>
      <w:proofErr w:type="spellStart"/>
      <w:r>
        <w:t>EllipsoidArc</w:t>
      </w:r>
      <w:proofErr w:type="spellEnd"/>
    </w:p>
    <w:p w14:paraId="2216E5A4" w14:textId="77777777" w:rsidR="00A61A83" w:rsidRDefault="00A61A83" w:rsidP="00A61A83">
      <w:pPr>
        <w:pStyle w:val="Code"/>
      </w:pPr>
      <w:r>
        <w:t>}</w:t>
      </w:r>
    </w:p>
    <w:p w14:paraId="63748ADC" w14:textId="77777777" w:rsidR="00A61A83" w:rsidRDefault="00A61A83" w:rsidP="00A61A83">
      <w:pPr>
        <w:pStyle w:val="Code"/>
      </w:pPr>
    </w:p>
    <w:p w14:paraId="0900024D" w14:textId="77777777" w:rsidR="00A61A83" w:rsidRDefault="00A61A83" w:rsidP="00A61A83">
      <w:pPr>
        <w:pStyle w:val="Code"/>
      </w:pPr>
      <w:r>
        <w:t>-- TS 29.572 [24], clause 6.1.6.3.12</w:t>
      </w:r>
    </w:p>
    <w:p w14:paraId="6064F86C" w14:textId="77777777" w:rsidR="00A61A83" w:rsidRDefault="00A61A83" w:rsidP="00A61A83">
      <w:pPr>
        <w:pStyle w:val="Code"/>
      </w:pPr>
      <w:proofErr w:type="spellStart"/>
      <w:r>
        <w:t>AccuracyFulfilmentIndicator</w:t>
      </w:r>
      <w:proofErr w:type="spellEnd"/>
      <w:r>
        <w:t xml:space="preserve"> ::= ENUMERATED</w:t>
      </w:r>
    </w:p>
    <w:p w14:paraId="1C9B26C5" w14:textId="77777777" w:rsidR="00A61A83" w:rsidRDefault="00A61A83" w:rsidP="00A61A83">
      <w:pPr>
        <w:pStyle w:val="Code"/>
      </w:pPr>
      <w:r>
        <w:t>{</w:t>
      </w:r>
    </w:p>
    <w:p w14:paraId="072B1DC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requestedAccuracyFulfilled</w:t>
      </w:r>
      <w:proofErr w:type="spellEnd"/>
      <w:r>
        <w:t>(1),</w:t>
      </w:r>
    </w:p>
    <w:p w14:paraId="1C20FB7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385C8862" w14:textId="77777777" w:rsidR="00A61A83" w:rsidRDefault="00A61A83" w:rsidP="00A61A83">
      <w:pPr>
        <w:pStyle w:val="Code"/>
      </w:pPr>
      <w:r>
        <w:t>}</w:t>
      </w:r>
    </w:p>
    <w:p w14:paraId="50E8E441" w14:textId="77777777" w:rsidR="00A61A83" w:rsidRDefault="00A61A83" w:rsidP="00A61A83">
      <w:pPr>
        <w:pStyle w:val="Code"/>
      </w:pPr>
    </w:p>
    <w:p w14:paraId="1189647D" w14:textId="77777777" w:rsidR="00A61A83" w:rsidRDefault="00A61A83" w:rsidP="00A61A83">
      <w:pPr>
        <w:pStyle w:val="Code"/>
      </w:pPr>
      <w:r>
        <w:t>-- TS 29.572 [24], clause 6.1.6.2.17</w:t>
      </w:r>
    </w:p>
    <w:p w14:paraId="5EE0BED7" w14:textId="77777777" w:rsidR="00A61A83" w:rsidRDefault="00A61A83" w:rsidP="00A61A83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6F06171E" w14:textId="77777777" w:rsidR="00A61A83" w:rsidRDefault="00A61A83" w:rsidP="00A61A83">
      <w:pPr>
        <w:pStyle w:val="Code"/>
      </w:pPr>
      <w:r>
        <w:t>{</w:t>
      </w:r>
    </w:p>
    <w:p w14:paraId="57B1D20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5BD2772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343230F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048D621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3EF94847" w14:textId="77777777" w:rsidR="00A61A83" w:rsidRDefault="00A61A83" w:rsidP="00A61A83">
      <w:pPr>
        <w:pStyle w:val="Code"/>
      </w:pPr>
      <w:r>
        <w:t>}</w:t>
      </w:r>
    </w:p>
    <w:p w14:paraId="7C56948C" w14:textId="77777777" w:rsidR="00A61A83" w:rsidRDefault="00A61A83" w:rsidP="00A61A83">
      <w:pPr>
        <w:pStyle w:val="Code"/>
      </w:pPr>
    </w:p>
    <w:p w14:paraId="208DA703" w14:textId="77777777" w:rsidR="00A61A83" w:rsidRDefault="00A61A83" w:rsidP="00A61A83">
      <w:pPr>
        <w:pStyle w:val="Code"/>
      </w:pPr>
      <w:r>
        <w:t>-- TS 29.572 [24], clause 6.1.6.2.14</w:t>
      </w:r>
    </w:p>
    <w:p w14:paraId="754CE425" w14:textId="77777777" w:rsidR="00A61A83" w:rsidRDefault="00A61A83" w:rsidP="00A61A83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21D95947" w14:textId="77777777" w:rsidR="00A61A83" w:rsidRDefault="00A61A83" w:rsidP="00A61A83">
      <w:pPr>
        <w:pStyle w:val="Code"/>
      </w:pPr>
      <w:r>
        <w:t>{</w:t>
      </w:r>
    </w:p>
    <w:p w14:paraId="2A42B9C2" w14:textId="77777777" w:rsidR="00A61A83" w:rsidRDefault="00A61A83" w:rsidP="00A61A83">
      <w:pPr>
        <w:pStyle w:val="Code"/>
      </w:pPr>
      <w:r>
        <w:t xml:space="preserve">    country                             [1] UTF8String,</w:t>
      </w:r>
    </w:p>
    <w:p w14:paraId="5CDD0D75" w14:textId="77777777" w:rsidR="00A61A83" w:rsidRDefault="00A61A83" w:rsidP="00A61A83">
      <w:pPr>
        <w:pStyle w:val="Code"/>
      </w:pPr>
      <w:r>
        <w:t xml:space="preserve">    a1                                  [2] UTF8String OPTIONAL,</w:t>
      </w:r>
    </w:p>
    <w:p w14:paraId="275A345F" w14:textId="77777777" w:rsidR="00A61A83" w:rsidRDefault="00A61A83" w:rsidP="00A61A83">
      <w:pPr>
        <w:pStyle w:val="Code"/>
      </w:pPr>
      <w:r>
        <w:t xml:space="preserve">    a2                                  [3] UTF8String OPTIONAL,</w:t>
      </w:r>
    </w:p>
    <w:p w14:paraId="4A97E572" w14:textId="77777777" w:rsidR="00A61A83" w:rsidRDefault="00A61A83" w:rsidP="00A61A83">
      <w:pPr>
        <w:pStyle w:val="Code"/>
      </w:pPr>
      <w:r>
        <w:t xml:space="preserve">    a3                                  [4] UTF8String OPTIONAL,</w:t>
      </w:r>
    </w:p>
    <w:p w14:paraId="404A2473" w14:textId="77777777" w:rsidR="00A61A83" w:rsidRDefault="00A61A83" w:rsidP="00A61A83">
      <w:pPr>
        <w:pStyle w:val="Code"/>
      </w:pPr>
      <w:r>
        <w:t xml:space="preserve">    a4                                  [5] UTF8String OPTIONAL,</w:t>
      </w:r>
    </w:p>
    <w:p w14:paraId="7765280A" w14:textId="77777777" w:rsidR="00A61A83" w:rsidRDefault="00A61A83" w:rsidP="00A61A83">
      <w:pPr>
        <w:pStyle w:val="Code"/>
      </w:pPr>
      <w:r>
        <w:t xml:space="preserve">    a5                                  [6] UTF8String OPTIONAL,</w:t>
      </w:r>
    </w:p>
    <w:p w14:paraId="7EBE06C8" w14:textId="77777777" w:rsidR="00A61A83" w:rsidRDefault="00A61A83" w:rsidP="00A61A83">
      <w:pPr>
        <w:pStyle w:val="Code"/>
      </w:pPr>
      <w:r>
        <w:lastRenderedPageBreak/>
        <w:t xml:space="preserve">    a6                                  [7] UTF8String OPTIONAL,</w:t>
      </w:r>
    </w:p>
    <w:p w14:paraId="5B17304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23A4C760" w14:textId="77777777" w:rsidR="00A61A83" w:rsidRDefault="00A61A83" w:rsidP="00A61A83">
      <w:pPr>
        <w:pStyle w:val="Code"/>
      </w:pPr>
      <w:r>
        <w:t xml:space="preserve">    pod                                 [9] UTF8String OPTIONAL,</w:t>
      </w:r>
    </w:p>
    <w:p w14:paraId="038179B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1926C15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7ED3DD00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20D2444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3D916A2C" w14:textId="77777777" w:rsidR="00A61A83" w:rsidRDefault="00A61A83" w:rsidP="00A61A83">
      <w:pPr>
        <w:pStyle w:val="Code"/>
      </w:pPr>
      <w:r>
        <w:t xml:space="preserve">    loc                                 [14] UTF8String OPTIONAL,</w:t>
      </w:r>
    </w:p>
    <w:p w14:paraId="0EA2FDC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1DEF0620" w14:textId="77777777" w:rsidR="00A61A83" w:rsidRDefault="00A61A83" w:rsidP="00A61A83">
      <w:pPr>
        <w:pStyle w:val="Code"/>
      </w:pPr>
      <w:r>
        <w:t xml:space="preserve">    pc                                  [16] UTF8String OPTIONAL,</w:t>
      </w:r>
    </w:p>
    <w:p w14:paraId="75CAC7F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7F6781B0" w14:textId="77777777" w:rsidR="00A61A83" w:rsidRDefault="00A61A83" w:rsidP="00A61A83">
      <w:pPr>
        <w:pStyle w:val="Code"/>
      </w:pPr>
      <w:r>
        <w:t xml:space="preserve">    unit                                [18] UTF8String OPTIONAL,</w:t>
      </w:r>
    </w:p>
    <w:p w14:paraId="40E7271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7ED445D8" w14:textId="77777777" w:rsidR="00A61A83" w:rsidRDefault="00A61A83" w:rsidP="00A61A83">
      <w:pPr>
        <w:pStyle w:val="Code"/>
      </w:pPr>
      <w:r>
        <w:t xml:space="preserve">    room                                [20] UTF8String OPTIONAL,</w:t>
      </w:r>
    </w:p>
    <w:p w14:paraId="30886628" w14:textId="77777777" w:rsidR="00A61A83" w:rsidRDefault="00A61A83" w:rsidP="00A61A83">
      <w:pPr>
        <w:pStyle w:val="Code"/>
      </w:pPr>
      <w:r>
        <w:t xml:space="preserve">    plc                                 [21] UTF8String OPTIONAL,</w:t>
      </w:r>
    </w:p>
    <w:p w14:paraId="7BC3DB9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23CBAEC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57FE005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46609600" w14:textId="77777777" w:rsidR="00A61A83" w:rsidRDefault="00A61A83" w:rsidP="00A61A83">
      <w:pPr>
        <w:pStyle w:val="Code"/>
      </w:pPr>
      <w:r>
        <w:t xml:space="preserve">    seat                                [25] UTF8String OPTIONAL,</w:t>
      </w:r>
    </w:p>
    <w:p w14:paraId="026749E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4F8AFC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2212500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3394BC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6C0083E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6AD08AE2" w14:textId="77777777" w:rsidR="00A61A83" w:rsidRDefault="00A61A83" w:rsidP="00A61A83">
      <w:pPr>
        <w:pStyle w:val="Code"/>
      </w:pPr>
      <w:r>
        <w:t xml:space="preserve">    pom                                 [31] UTF8String OPTIONAL</w:t>
      </w:r>
    </w:p>
    <w:p w14:paraId="5D6CDDD6" w14:textId="77777777" w:rsidR="00A61A83" w:rsidRDefault="00A61A83" w:rsidP="00A61A83">
      <w:pPr>
        <w:pStyle w:val="Code"/>
      </w:pPr>
      <w:r>
        <w:t>}</w:t>
      </w:r>
    </w:p>
    <w:p w14:paraId="34873D93" w14:textId="77777777" w:rsidR="00A61A83" w:rsidRDefault="00A61A83" w:rsidP="00A61A83">
      <w:pPr>
        <w:pStyle w:val="Code"/>
      </w:pPr>
    </w:p>
    <w:p w14:paraId="4351FA48" w14:textId="77777777" w:rsidR="00A61A83" w:rsidRDefault="00A61A83" w:rsidP="00A61A83">
      <w:pPr>
        <w:pStyle w:val="Code"/>
      </w:pPr>
      <w:r>
        <w:t>-- TS 29.571 [17], clauses 5.4.4.62 and 5.4.4.64</w:t>
      </w:r>
    </w:p>
    <w:p w14:paraId="3AFB79BE" w14:textId="77777777" w:rsidR="00A61A83" w:rsidRDefault="00A61A83" w:rsidP="00A61A83">
      <w:pPr>
        <w:pStyle w:val="Code"/>
      </w:pPr>
      <w:r>
        <w:t>-- Contains the original binary data i.e. value of the YAML field after base64 encoding is removed</w:t>
      </w:r>
    </w:p>
    <w:p w14:paraId="5C7A42D7" w14:textId="77777777" w:rsidR="00A61A83" w:rsidRDefault="00A61A83" w:rsidP="00A61A83">
      <w:pPr>
        <w:pStyle w:val="Code"/>
      </w:pPr>
      <w:proofErr w:type="spellStart"/>
      <w:r>
        <w:t>CivicAddressBytes</w:t>
      </w:r>
      <w:proofErr w:type="spellEnd"/>
      <w:r>
        <w:t xml:space="preserve"> ::= OCTET STRING</w:t>
      </w:r>
    </w:p>
    <w:p w14:paraId="5963239F" w14:textId="77777777" w:rsidR="00A61A83" w:rsidRDefault="00A61A83" w:rsidP="00A61A83">
      <w:pPr>
        <w:pStyle w:val="Code"/>
      </w:pPr>
    </w:p>
    <w:p w14:paraId="4B5A6BB8" w14:textId="77777777" w:rsidR="00A61A83" w:rsidRDefault="00A61A83" w:rsidP="00A61A83">
      <w:pPr>
        <w:pStyle w:val="Code"/>
      </w:pPr>
      <w:r>
        <w:t>-- TS 29.572 [24], clause 6.1.6.2.15</w:t>
      </w:r>
    </w:p>
    <w:p w14:paraId="66E34D54" w14:textId="77777777" w:rsidR="00A61A83" w:rsidRDefault="00A61A83" w:rsidP="00A61A83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391A8767" w14:textId="77777777" w:rsidR="00A61A83" w:rsidRDefault="00A61A83" w:rsidP="00A61A83">
      <w:pPr>
        <w:pStyle w:val="Code"/>
      </w:pPr>
      <w:r>
        <w:t>{</w:t>
      </w:r>
    </w:p>
    <w:p w14:paraId="49C945DF" w14:textId="77777777" w:rsidR="00A61A83" w:rsidRDefault="00A61A83" w:rsidP="00A61A83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498A527B" w14:textId="77777777" w:rsidR="00A61A83" w:rsidRDefault="00A61A83" w:rsidP="00A61A83">
      <w:pPr>
        <w:pStyle w:val="Code"/>
      </w:pPr>
      <w:r>
        <w:t xml:space="preserve">    mode                                [2] </w:t>
      </w:r>
      <w:proofErr w:type="spellStart"/>
      <w:r>
        <w:t>PositioningMode</w:t>
      </w:r>
      <w:proofErr w:type="spellEnd"/>
      <w:r>
        <w:t>,</w:t>
      </w:r>
    </w:p>
    <w:p w14:paraId="5A8B03AF" w14:textId="77777777" w:rsidR="00A61A83" w:rsidRDefault="00A61A83" w:rsidP="00A61A83">
      <w:pPr>
        <w:pStyle w:val="Code"/>
      </w:pPr>
      <w:r>
        <w:t xml:space="preserve">    usage                               [3] Usage,</w:t>
      </w:r>
    </w:p>
    <w:p w14:paraId="221949F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   [4] </w:t>
      </w:r>
      <w:proofErr w:type="spellStart"/>
      <w:r>
        <w:t>MethodCode</w:t>
      </w:r>
      <w:proofErr w:type="spellEnd"/>
      <w:r>
        <w:t xml:space="preserve"> OPTIONAL</w:t>
      </w:r>
    </w:p>
    <w:p w14:paraId="3F371FBC" w14:textId="77777777" w:rsidR="00A61A83" w:rsidRDefault="00A61A83" w:rsidP="00A61A83">
      <w:pPr>
        <w:pStyle w:val="Code"/>
      </w:pPr>
      <w:r>
        <w:t>}</w:t>
      </w:r>
    </w:p>
    <w:p w14:paraId="40C94012" w14:textId="77777777" w:rsidR="00A61A83" w:rsidRDefault="00A61A83" w:rsidP="00A61A83">
      <w:pPr>
        <w:pStyle w:val="Code"/>
      </w:pPr>
    </w:p>
    <w:p w14:paraId="03ABC50A" w14:textId="77777777" w:rsidR="00A61A83" w:rsidRDefault="00A61A83" w:rsidP="00A61A83">
      <w:pPr>
        <w:pStyle w:val="Code"/>
      </w:pPr>
      <w:r>
        <w:t>-- TS 29.572 [24], clause 6.1.6.2.16</w:t>
      </w:r>
    </w:p>
    <w:p w14:paraId="6FB2C395" w14:textId="77777777" w:rsidR="00A61A83" w:rsidRDefault="00A61A83" w:rsidP="00A61A83">
      <w:pPr>
        <w:pStyle w:val="Code"/>
      </w:pPr>
      <w:proofErr w:type="spellStart"/>
      <w:r>
        <w:t>GNSSPositioningMethodAndUsage</w:t>
      </w:r>
      <w:proofErr w:type="spellEnd"/>
      <w:r>
        <w:t xml:space="preserve"> ::= SEQUENCE</w:t>
      </w:r>
    </w:p>
    <w:p w14:paraId="380618C0" w14:textId="77777777" w:rsidR="00A61A83" w:rsidRDefault="00A61A83" w:rsidP="00A61A83">
      <w:pPr>
        <w:pStyle w:val="Code"/>
      </w:pPr>
      <w:r>
        <w:t>{</w:t>
      </w:r>
    </w:p>
    <w:p w14:paraId="5CF04DB2" w14:textId="77777777" w:rsidR="00A61A83" w:rsidRDefault="00A61A83" w:rsidP="00A61A83">
      <w:pPr>
        <w:pStyle w:val="Code"/>
      </w:pPr>
      <w:r>
        <w:t xml:space="preserve">    mode                                [1] </w:t>
      </w:r>
      <w:proofErr w:type="spellStart"/>
      <w:r>
        <w:t>PositioningMode</w:t>
      </w:r>
      <w:proofErr w:type="spellEnd"/>
      <w:r>
        <w:t>,</w:t>
      </w:r>
    </w:p>
    <w:p w14:paraId="09E19E9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   [2] GNSSID,</w:t>
      </w:r>
    </w:p>
    <w:p w14:paraId="2F8E33DE" w14:textId="77777777" w:rsidR="00A61A83" w:rsidRDefault="00A61A83" w:rsidP="00A61A83">
      <w:pPr>
        <w:pStyle w:val="Code"/>
      </w:pPr>
      <w:r>
        <w:t xml:space="preserve">    usage                               [3] Usage</w:t>
      </w:r>
    </w:p>
    <w:p w14:paraId="7D688EC8" w14:textId="77777777" w:rsidR="00A61A83" w:rsidRDefault="00A61A83" w:rsidP="00A61A83">
      <w:pPr>
        <w:pStyle w:val="Code"/>
      </w:pPr>
      <w:r>
        <w:t>}</w:t>
      </w:r>
    </w:p>
    <w:p w14:paraId="2F3A8545" w14:textId="77777777" w:rsidR="00A61A83" w:rsidRDefault="00A61A83" w:rsidP="00A61A83">
      <w:pPr>
        <w:pStyle w:val="Code"/>
      </w:pPr>
    </w:p>
    <w:p w14:paraId="73177038" w14:textId="77777777" w:rsidR="00A61A83" w:rsidRDefault="00A61A83" w:rsidP="00A61A83">
      <w:pPr>
        <w:pStyle w:val="Code"/>
      </w:pPr>
      <w:r>
        <w:t>-- TS 29.572 [24], clause 6.1.6.2.6</w:t>
      </w:r>
    </w:p>
    <w:p w14:paraId="65391179" w14:textId="77777777" w:rsidR="00A61A83" w:rsidRDefault="00A61A83" w:rsidP="00A61A83">
      <w:pPr>
        <w:pStyle w:val="Code"/>
      </w:pPr>
      <w:r>
        <w:t>Point ::= SEQUENCE</w:t>
      </w:r>
    </w:p>
    <w:p w14:paraId="596035FB" w14:textId="77777777" w:rsidR="00A61A83" w:rsidRDefault="00A61A83" w:rsidP="00A61A83">
      <w:pPr>
        <w:pStyle w:val="Code"/>
      </w:pPr>
      <w:r>
        <w:t>{</w:t>
      </w:r>
    </w:p>
    <w:p w14:paraId="5B03D50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</w:p>
    <w:p w14:paraId="3D0FFDCE" w14:textId="77777777" w:rsidR="00A61A83" w:rsidRDefault="00A61A83" w:rsidP="00A61A83">
      <w:pPr>
        <w:pStyle w:val="Code"/>
      </w:pPr>
      <w:r>
        <w:t>}</w:t>
      </w:r>
    </w:p>
    <w:p w14:paraId="29888B46" w14:textId="77777777" w:rsidR="00A61A83" w:rsidRDefault="00A61A83" w:rsidP="00A61A83">
      <w:pPr>
        <w:pStyle w:val="Code"/>
      </w:pPr>
    </w:p>
    <w:p w14:paraId="7653C22F" w14:textId="77777777" w:rsidR="00A61A83" w:rsidRDefault="00A61A83" w:rsidP="00A61A83">
      <w:pPr>
        <w:pStyle w:val="Code"/>
      </w:pPr>
      <w:r>
        <w:t>-- TS 29.572 [24], clause 6.1.6.2.7</w:t>
      </w:r>
    </w:p>
    <w:p w14:paraId="064D8967" w14:textId="77777777" w:rsidR="00A61A83" w:rsidRDefault="00A61A83" w:rsidP="00A61A83">
      <w:pPr>
        <w:pStyle w:val="Code"/>
      </w:pPr>
      <w:proofErr w:type="spellStart"/>
      <w:r>
        <w:t>PointUncertaintyCircle</w:t>
      </w:r>
      <w:proofErr w:type="spellEnd"/>
      <w:r>
        <w:t xml:space="preserve"> ::= SEQUENCE</w:t>
      </w:r>
    </w:p>
    <w:p w14:paraId="679CDF80" w14:textId="77777777" w:rsidR="00A61A83" w:rsidRDefault="00A61A83" w:rsidP="00A61A83">
      <w:pPr>
        <w:pStyle w:val="Code"/>
      </w:pPr>
      <w:r>
        <w:t>{</w:t>
      </w:r>
    </w:p>
    <w:p w14:paraId="08371C5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45475CEC" w14:textId="77777777" w:rsidR="00A61A83" w:rsidRDefault="00A61A83" w:rsidP="00A61A83">
      <w:pPr>
        <w:pStyle w:val="Code"/>
      </w:pPr>
      <w:r>
        <w:t xml:space="preserve">    uncertainty                         [2] Uncertainty</w:t>
      </w:r>
    </w:p>
    <w:p w14:paraId="5DC4945D" w14:textId="77777777" w:rsidR="00A61A83" w:rsidRDefault="00A61A83" w:rsidP="00A61A83">
      <w:pPr>
        <w:pStyle w:val="Code"/>
      </w:pPr>
      <w:r>
        <w:t>}</w:t>
      </w:r>
    </w:p>
    <w:p w14:paraId="597C8A53" w14:textId="77777777" w:rsidR="00A61A83" w:rsidRDefault="00A61A83" w:rsidP="00A61A83">
      <w:pPr>
        <w:pStyle w:val="Code"/>
      </w:pPr>
    </w:p>
    <w:p w14:paraId="19D38A7D" w14:textId="77777777" w:rsidR="00A61A83" w:rsidRDefault="00A61A83" w:rsidP="00A61A83">
      <w:pPr>
        <w:pStyle w:val="Code"/>
      </w:pPr>
      <w:r>
        <w:t>-- TS 29.572 [24], clause 6.1.6.2.8</w:t>
      </w:r>
    </w:p>
    <w:p w14:paraId="6374AC4F" w14:textId="77777777" w:rsidR="00A61A83" w:rsidRDefault="00A61A83" w:rsidP="00A61A83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0E0336CF" w14:textId="77777777" w:rsidR="00A61A83" w:rsidRDefault="00A61A83" w:rsidP="00A61A83">
      <w:pPr>
        <w:pStyle w:val="Code"/>
      </w:pPr>
      <w:r>
        <w:t>{</w:t>
      </w:r>
    </w:p>
    <w:p w14:paraId="2C5A4A1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1ED91240" w14:textId="77777777" w:rsidR="00A61A83" w:rsidRDefault="00A61A83" w:rsidP="00A61A83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089DD614" w14:textId="77777777" w:rsidR="00A61A83" w:rsidRDefault="00A61A83" w:rsidP="00A61A83">
      <w:pPr>
        <w:pStyle w:val="Code"/>
      </w:pPr>
      <w:r>
        <w:t xml:space="preserve">    confidence                          [3] Confidence</w:t>
      </w:r>
    </w:p>
    <w:p w14:paraId="2A2A72EA" w14:textId="77777777" w:rsidR="00A61A83" w:rsidRDefault="00A61A83" w:rsidP="00A61A83">
      <w:pPr>
        <w:pStyle w:val="Code"/>
      </w:pPr>
      <w:r>
        <w:t>}</w:t>
      </w:r>
    </w:p>
    <w:p w14:paraId="398756F2" w14:textId="77777777" w:rsidR="00A61A83" w:rsidRDefault="00A61A83" w:rsidP="00A61A83">
      <w:pPr>
        <w:pStyle w:val="Code"/>
      </w:pPr>
    </w:p>
    <w:p w14:paraId="181F56E3" w14:textId="77777777" w:rsidR="00A61A83" w:rsidRDefault="00A61A83" w:rsidP="00A61A83">
      <w:pPr>
        <w:pStyle w:val="Code"/>
      </w:pPr>
      <w:r>
        <w:t>-- TS 29.572 [24], clause 6.1.6.2.9</w:t>
      </w:r>
    </w:p>
    <w:p w14:paraId="0554F532" w14:textId="77777777" w:rsidR="00A61A83" w:rsidRDefault="00A61A83" w:rsidP="00A61A83">
      <w:pPr>
        <w:pStyle w:val="Code"/>
      </w:pPr>
      <w:r>
        <w:t>Polygon ::= SEQUENCE</w:t>
      </w:r>
    </w:p>
    <w:p w14:paraId="274F3185" w14:textId="77777777" w:rsidR="00A61A83" w:rsidRDefault="00A61A83" w:rsidP="00A61A83">
      <w:pPr>
        <w:pStyle w:val="Code"/>
      </w:pPr>
      <w:r>
        <w:t>{</w:t>
      </w:r>
    </w:p>
    <w:p w14:paraId="242B713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31A22F48" w14:textId="77777777" w:rsidR="00A61A83" w:rsidRDefault="00A61A83" w:rsidP="00A61A83">
      <w:pPr>
        <w:pStyle w:val="Code"/>
      </w:pPr>
      <w:r>
        <w:t>}</w:t>
      </w:r>
    </w:p>
    <w:p w14:paraId="35FCA5C3" w14:textId="77777777" w:rsidR="00A61A83" w:rsidRDefault="00A61A83" w:rsidP="00A61A83">
      <w:pPr>
        <w:pStyle w:val="Code"/>
      </w:pPr>
    </w:p>
    <w:p w14:paraId="3870040E" w14:textId="77777777" w:rsidR="00A61A83" w:rsidRDefault="00A61A83" w:rsidP="00A61A83">
      <w:pPr>
        <w:pStyle w:val="Code"/>
      </w:pPr>
      <w:r>
        <w:t>-- TS 29.572 [24], clause 6.1.6.2.10</w:t>
      </w:r>
    </w:p>
    <w:p w14:paraId="3C585B3D" w14:textId="77777777" w:rsidR="00A61A83" w:rsidRDefault="00A61A83" w:rsidP="00A61A83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24B0F7F2" w14:textId="77777777" w:rsidR="00A61A83" w:rsidRDefault="00A61A83" w:rsidP="00A61A83">
      <w:pPr>
        <w:pStyle w:val="Code"/>
      </w:pPr>
      <w:r>
        <w:t>{</w:t>
      </w:r>
    </w:p>
    <w:p w14:paraId="3424CF03" w14:textId="77777777" w:rsidR="00A61A83" w:rsidRDefault="00A61A83" w:rsidP="00A61A83">
      <w:pPr>
        <w:pStyle w:val="Code"/>
      </w:pPr>
      <w:r>
        <w:lastRenderedPageBreak/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0326869A" w14:textId="77777777" w:rsidR="00A61A83" w:rsidRDefault="00A61A83" w:rsidP="00A61A83">
      <w:pPr>
        <w:pStyle w:val="Code"/>
      </w:pPr>
      <w:r>
        <w:t xml:space="preserve">    altitude                            [2] Altitude</w:t>
      </w:r>
    </w:p>
    <w:p w14:paraId="7806739F" w14:textId="77777777" w:rsidR="00A61A83" w:rsidRDefault="00A61A83" w:rsidP="00A61A83">
      <w:pPr>
        <w:pStyle w:val="Code"/>
      </w:pPr>
      <w:r>
        <w:t>}</w:t>
      </w:r>
    </w:p>
    <w:p w14:paraId="2A8E8504" w14:textId="77777777" w:rsidR="00A61A83" w:rsidRDefault="00A61A83" w:rsidP="00A61A83">
      <w:pPr>
        <w:pStyle w:val="Code"/>
      </w:pPr>
    </w:p>
    <w:p w14:paraId="3891A460" w14:textId="77777777" w:rsidR="00A61A83" w:rsidRDefault="00A61A83" w:rsidP="00A61A83">
      <w:pPr>
        <w:pStyle w:val="Code"/>
      </w:pPr>
      <w:r>
        <w:t>-- TS 29.572 [24], clause 6.1.6.2.11</w:t>
      </w:r>
    </w:p>
    <w:p w14:paraId="465BBA03" w14:textId="77777777" w:rsidR="00A61A83" w:rsidRDefault="00A61A83" w:rsidP="00A61A83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47FBD556" w14:textId="77777777" w:rsidR="00A61A83" w:rsidRDefault="00A61A83" w:rsidP="00A61A83">
      <w:pPr>
        <w:pStyle w:val="Code"/>
      </w:pPr>
      <w:r>
        <w:t>{</w:t>
      </w:r>
    </w:p>
    <w:p w14:paraId="233432B0" w14:textId="77777777" w:rsidR="00A61A83" w:rsidRDefault="00A61A83" w:rsidP="00A61A83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248959BD" w14:textId="77777777" w:rsidR="00A61A83" w:rsidRDefault="00A61A83" w:rsidP="00A61A83">
      <w:pPr>
        <w:pStyle w:val="Code"/>
      </w:pPr>
      <w:r>
        <w:t xml:space="preserve">    altitude                            [2] Altitude,</w:t>
      </w:r>
    </w:p>
    <w:p w14:paraId="44446C4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0FFB61C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39E2AB51" w14:textId="77777777" w:rsidR="00A61A83" w:rsidRDefault="00A61A83" w:rsidP="00A61A83">
      <w:pPr>
        <w:pStyle w:val="Code"/>
      </w:pPr>
      <w:r>
        <w:t xml:space="preserve">    confidence                          [5] Confidence</w:t>
      </w:r>
    </w:p>
    <w:p w14:paraId="47D319B8" w14:textId="77777777" w:rsidR="00A61A83" w:rsidRDefault="00A61A83" w:rsidP="00A61A83">
      <w:pPr>
        <w:pStyle w:val="Code"/>
      </w:pPr>
      <w:r>
        <w:t>}</w:t>
      </w:r>
    </w:p>
    <w:p w14:paraId="088E72C7" w14:textId="77777777" w:rsidR="00A61A83" w:rsidRDefault="00A61A83" w:rsidP="00A61A83">
      <w:pPr>
        <w:pStyle w:val="Code"/>
      </w:pPr>
    </w:p>
    <w:p w14:paraId="5BD5E1FB" w14:textId="77777777" w:rsidR="00A61A83" w:rsidRDefault="00A61A83" w:rsidP="00A61A83">
      <w:pPr>
        <w:pStyle w:val="Code"/>
      </w:pPr>
      <w:r>
        <w:t>-- TS 29.572 [24], clause 6.1.6.2.12</w:t>
      </w:r>
    </w:p>
    <w:p w14:paraId="374B4209" w14:textId="77777777" w:rsidR="00A61A83" w:rsidRDefault="00A61A83" w:rsidP="00A61A83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5D3123AB" w14:textId="77777777" w:rsidR="00A61A83" w:rsidRDefault="00A61A83" w:rsidP="00A61A83">
      <w:pPr>
        <w:pStyle w:val="Code"/>
      </w:pPr>
      <w:r>
        <w:t>{</w:t>
      </w:r>
    </w:p>
    <w:p w14:paraId="41322D24" w14:textId="77777777" w:rsidR="00A61A83" w:rsidRDefault="00A61A83" w:rsidP="00A61A83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3CFA85A3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71E58399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0CF6661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63B659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659F7C63" w14:textId="77777777" w:rsidR="00A61A83" w:rsidRDefault="00A61A83" w:rsidP="00A61A83">
      <w:pPr>
        <w:pStyle w:val="Code"/>
      </w:pPr>
      <w:r>
        <w:t xml:space="preserve">    confidence                          [6] Confidence</w:t>
      </w:r>
    </w:p>
    <w:p w14:paraId="3273D249" w14:textId="77777777" w:rsidR="00A61A83" w:rsidRDefault="00A61A83" w:rsidP="00A61A83">
      <w:pPr>
        <w:pStyle w:val="Code"/>
      </w:pPr>
      <w:r>
        <w:t>}</w:t>
      </w:r>
    </w:p>
    <w:p w14:paraId="2056F8B6" w14:textId="77777777" w:rsidR="00A61A83" w:rsidRDefault="00A61A83" w:rsidP="00A61A83">
      <w:pPr>
        <w:pStyle w:val="Code"/>
      </w:pPr>
    </w:p>
    <w:p w14:paraId="43902ED1" w14:textId="77777777" w:rsidR="00A61A83" w:rsidRDefault="00A61A83" w:rsidP="00A61A83">
      <w:pPr>
        <w:pStyle w:val="Code"/>
      </w:pPr>
      <w:r>
        <w:t>-- TS 29.572 [24], clause 6.1.6.2.4</w:t>
      </w:r>
    </w:p>
    <w:p w14:paraId="0D60D375" w14:textId="77777777" w:rsidR="00A61A83" w:rsidRDefault="00A61A83" w:rsidP="00A61A83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569CE693" w14:textId="77777777" w:rsidR="00A61A83" w:rsidRDefault="00A61A83" w:rsidP="00A61A83">
      <w:pPr>
        <w:pStyle w:val="Code"/>
      </w:pPr>
      <w:r>
        <w:t>{</w:t>
      </w:r>
    </w:p>
    <w:p w14:paraId="5C4682A5" w14:textId="77777777" w:rsidR="00A61A83" w:rsidRDefault="00A61A83" w:rsidP="00A61A83">
      <w:pPr>
        <w:pStyle w:val="Code"/>
      </w:pPr>
      <w:r>
        <w:t xml:space="preserve">    latitude                            [1] UTF8String,</w:t>
      </w:r>
    </w:p>
    <w:p w14:paraId="180EEDB4" w14:textId="77777777" w:rsidR="00A61A83" w:rsidRDefault="00A61A83" w:rsidP="00A61A83">
      <w:pPr>
        <w:pStyle w:val="Code"/>
      </w:pPr>
      <w:r>
        <w:t xml:space="preserve">    longitude                           [2] UTF8String,</w:t>
      </w:r>
    </w:p>
    <w:p w14:paraId="0FC1CC3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18C4FC55" w14:textId="77777777" w:rsidR="00A61A83" w:rsidRDefault="00A61A83" w:rsidP="00A61A83">
      <w:pPr>
        <w:pStyle w:val="Code"/>
      </w:pPr>
      <w:r>
        <w:t>}</w:t>
      </w:r>
    </w:p>
    <w:p w14:paraId="5810F6E2" w14:textId="77777777" w:rsidR="00A61A83" w:rsidRDefault="00A61A83" w:rsidP="00A61A83">
      <w:pPr>
        <w:pStyle w:val="Code"/>
      </w:pPr>
    </w:p>
    <w:p w14:paraId="1DDC2A2C" w14:textId="77777777" w:rsidR="00A61A83" w:rsidRDefault="00A61A83" w:rsidP="00A61A83">
      <w:pPr>
        <w:pStyle w:val="Code"/>
      </w:pPr>
      <w:r>
        <w:t>-- TS 29.572 [24], clause 6.1.6.2.22</w:t>
      </w:r>
    </w:p>
    <w:p w14:paraId="224AAD4F" w14:textId="77777777" w:rsidR="00A61A83" w:rsidRDefault="00A61A83" w:rsidP="00A61A83">
      <w:pPr>
        <w:pStyle w:val="Code"/>
      </w:pPr>
      <w:proofErr w:type="spellStart"/>
      <w:r>
        <w:t>UncertaintyEllipse</w:t>
      </w:r>
      <w:proofErr w:type="spellEnd"/>
      <w:r>
        <w:t xml:space="preserve"> ::= SEQUENCE</w:t>
      </w:r>
    </w:p>
    <w:p w14:paraId="25E76294" w14:textId="77777777" w:rsidR="00A61A83" w:rsidRDefault="00A61A83" w:rsidP="00A61A83">
      <w:pPr>
        <w:pStyle w:val="Code"/>
      </w:pPr>
      <w:r>
        <w:t>{</w:t>
      </w:r>
    </w:p>
    <w:p w14:paraId="38BD88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5A195514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18E1D1D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</w:t>
      </w:r>
    </w:p>
    <w:p w14:paraId="2A3CA67C" w14:textId="77777777" w:rsidR="00A61A83" w:rsidRDefault="00A61A83" w:rsidP="00A61A83">
      <w:pPr>
        <w:pStyle w:val="Code"/>
      </w:pPr>
      <w:r>
        <w:t>}</w:t>
      </w:r>
    </w:p>
    <w:p w14:paraId="73CBBA69" w14:textId="77777777" w:rsidR="00A61A83" w:rsidRDefault="00A61A83" w:rsidP="00A61A83">
      <w:pPr>
        <w:pStyle w:val="Code"/>
      </w:pPr>
    </w:p>
    <w:p w14:paraId="69BB4667" w14:textId="77777777" w:rsidR="00A61A83" w:rsidRDefault="00A61A83" w:rsidP="00A61A83">
      <w:pPr>
        <w:pStyle w:val="Code"/>
      </w:pPr>
      <w:r>
        <w:t>-- TS 29.572 [24], clause 6.1.6.2.18</w:t>
      </w:r>
    </w:p>
    <w:p w14:paraId="5088CBC9" w14:textId="77777777" w:rsidR="00A61A83" w:rsidRDefault="00A61A83" w:rsidP="00A61A83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2AFECD37" w14:textId="77777777" w:rsidR="00A61A83" w:rsidRDefault="00A61A83" w:rsidP="00A61A83">
      <w:pPr>
        <w:pStyle w:val="Code"/>
      </w:pPr>
      <w:r>
        <w:t>{</w:t>
      </w:r>
    </w:p>
    <w:p w14:paraId="0C137FB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63183772" w14:textId="77777777" w:rsidR="00A61A83" w:rsidRDefault="00A61A83" w:rsidP="00A61A83">
      <w:pPr>
        <w:pStyle w:val="Code"/>
      </w:pPr>
      <w:r>
        <w:t xml:space="preserve">    bearing                             [2] Angle</w:t>
      </w:r>
    </w:p>
    <w:p w14:paraId="3313FCB0" w14:textId="77777777" w:rsidR="00A61A83" w:rsidRDefault="00A61A83" w:rsidP="00A61A83">
      <w:pPr>
        <w:pStyle w:val="Code"/>
      </w:pPr>
      <w:r>
        <w:t>}</w:t>
      </w:r>
    </w:p>
    <w:p w14:paraId="20D1B179" w14:textId="77777777" w:rsidR="00A61A83" w:rsidRDefault="00A61A83" w:rsidP="00A61A83">
      <w:pPr>
        <w:pStyle w:val="Code"/>
      </w:pPr>
    </w:p>
    <w:p w14:paraId="27923804" w14:textId="77777777" w:rsidR="00A61A83" w:rsidRDefault="00A61A83" w:rsidP="00A61A83">
      <w:pPr>
        <w:pStyle w:val="Code"/>
      </w:pPr>
      <w:r>
        <w:t>-- TS 29.572 [24], clause 6.1.6.2.19</w:t>
      </w:r>
    </w:p>
    <w:p w14:paraId="2F7BA8C0" w14:textId="77777777" w:rsidR="00A61A83" w:rsidRDefault="00A61A83" w:rsidP="00A61A83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3605A98A" w14:textId="77777777" w:rsidR="00A61A83" w:rsidRDefault="00A61A83" w:rsidP="00A61A83">
      <w:pPr>
        <w:pStyle w:val="Code"/>
      </w:pPr>
      <w:r>
        <w:t>{</w:t>
      </w:r>
    </w:p>
    <w:p w14:paraId="1245DA2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1CCF5E98" w14:textId="77777777" w:rsidR="00A61A83" w:rsidRDefault="00A61A83" w:rsidP="00A61A83">
      <w:pPr>
        <w:pStyle w:val="Code"/>
      </w:pPr>
      <w:r>
        <w:t xml:space="preserve">    bearing                             [2] Angle,</w:t>
      </w:r>
    </w:p>
    <w:p w14:paraId="5A6C9ED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1415C192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21AFCB5E" w14:textId="77777777" w:rsidR="00A61A83" w:rsidRDefault="00A61A83" w:rsidP="00A61A83">
      <w:pPr>
        <w:pStyle w:val="Code"/>
      </w:pPr>
      <w:r>
        <w:t>}</w:t>
      </w:r>
    </w:p>
    <w:p w14:paraId="70199A01" w14:textId="77777777" w:rsidR="00A61A83" w:rsidRDefault="00A61A83" w:rsidP="00A61A83">
      <w:pPr>
        <w:pStyle w:val="Code"/>
      </w:pPr>
    </w:p>
    <w:p w14:paraId="213615CC" w14:textId="77777777" w:rsidR="00A61A83" w:rsidRDefault="00A61A83" w:rsidP="00A61A83">
      <w:pPr>
        <w:pStyle w:val="Code"/>
      </w:pPr>
      <w:r>
        <w:t>-- TS 29.572 [24], clause 6.1.6.2.20</w:t>
      </w:r>
    </w:p>
    <w:p w14:paraId="32EEE949" w14:textId="77777777" w:rsidR="00A61A83" w:rsidRDefault="00A61A83" w:rsidP="00A61A83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12785583" w14:textId="77777777" w:rsidR="00A61A83" w:rsidRDefault="00A61A83" w:rsidP="00A61A83">
      <w:pPr>
        <w:pStyle w:val="Code"/>
      </w:pPr>
      <w:r>
        <w:t>{</w:t>
      </w:r>
    </w:p>
    <w:p w14:paraId="2D753AB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055A33D5" w14:textId="77777777" w:rsidR="00A61A83" w:rsidRDefault="00A61A83" w:rsidP="00A61A83">
      <w:pPr>
        <w:pStyle w:val="Code"/>
      </w:pPr>
      <w:r>
        <w:t xml:space="preserve">    bearing                             [2] Angle,</w:t>
      </w:r>
    </w:p>
    <w:p w14:paraId="70833271" w14:textId="77777777" w:rsidR="00A61A83" w:rsidRDefault="00A61A83" w:rsidP="00A61A83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7432FE80" w14:textId="77777777" w:rsidR="00A61A83" w:rsidRDefault="00A61A83" w:rsidP="00A61A83">
      <w:pPr>
        <w:pStyle w:val="Code"/>
      </w:pPr>
      <w:r>
        <w:t>}</w:t>
      </w:r>
    </w:p>
    <w:p w14:paraId="635A729A" w14:textId="77777777" w:rsidR="00A61A83" w:rsidRDefault="00A61A83" w:rsidP="00A61A83">
      <w:pPr>
        <w:pStyle w:val="Code"/>
      </w:pPr>
    </w:p>
    <w:p w14:paraId="1FEB72C3" w14:textId="77777777" w:rsidR="00A61A83" w:rsidRDefault="00A61A83" w:rsidP="00A61A83">
      <w:pPr>
        <w:pStyle w:val="Code"/>
      </w:pPr>
      <w:r>
        <w:t>-- TS 29.572 [24], clause 6.1.6.2.21</w:t>
      </w:r>
    </w:p>
    <w:p w14:paraId="269E5D23" w14:textId="77777777" w:rsidR="00A61A83" w:rsidRDefault="00A61A83" w:rsidP="00A61A83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2467C755" w14:textId="77777777" w:rsidR="00A61A83" w:rsidRDefault="00A61A83" w:rsidP="00A61A83">
      <w:pPr>
        <w:pStyle w:val="Code"/>
      </w:pPr>
      <w:r>
        <w:t>{</w:t>
      </w:r>
    </w:p>
    <w:p w14:paraId="3C56C38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6797B5A2" w14:textId="77777777" w:rsidR="00A61A83" w:rsidRDefault="00A61A83" w:rsidP="00A61A83">
      <w:pPr>
        <w:pStyle w:val="Code"/>
      </w:pPr>
      <w:r>
        <w:t xml:space="preserve">    bearing                             [2] Angle,</w:t>
      </w:r>
    </w:p>
    <w:p w14:paraId="421FEC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5DBD227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3BE0943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31A2B90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4AA214F8" w14:textId="77777777" w:rsidR="00A61A83" w:rsidRDefault="00A61A83" w:rsidP="00A61A83">
      <w:pPr>
        <w:pStyle w:val="Code"/>
      </w:pPr>
      <w:r>
        <w:t>}</w:t>
      </w:r>
    </w:p>
    <w:p w14:paraId="470B417D" w14:textId="77777777" w:rsidR="00A61A83" w:rsidRDefault="00A61A83" w:rsidP="00A61A83">
      <w:pPr>
        <w:pStyle w:val="Code"/>
      </w:pPr>
    </w:p>
    <w:p w14:paraId="15DC389F" w14:textId="77777777" w:rsidR="00A61A83" w:rsidRDefault="00A61A83" w:rsidP="00A61A83">
      <w:pPr>
        <w:pStyle w:val="Code"/>
      </w:pPr>
      <w:r>
        <w:t>-- The following types are described in TS 29.572 [24], table 6.1.6.3.2-1</w:t>
      </w:r>
    </w:p>
    <w:p w14:paraId="3C74E7EE" w14:textId="77777777" w:rsidR="00A61A83" w:rsidRDefault="00A61A83" w:rsidP="00A61A83">
      <w:pPr>
        <w:pStyle w:val="Code"/>
      </w:pPr>
      <w:r>
        <w:t>Altitude ::= UTF8String</w:t>
      </w:r>
    </w:p>
    <w:p w14:paraId="6BF269D4" w14:textId="77777777" w:rsidR="00A61A83" w:rsidRDefault="00A61A83" w:rsidP="00A61A83">
      <w:pPr>
        <w:pStyle w:val="Code"/>
      </w:pPr>
      <w:r>
        <w:lastRenderedPageBreak/>
        <w:t>Angle ::= INTEGER (0..360)</w:t>
      </w:r>
    </w:p>
    <w:p w14:paraId="4DD2D816" w14:textId="77777777" w:rsidR="00A61A83" w:rsidRDefault="00A61A83" w:rsidP="00A61A83">
      <w:pPr>
        <w:pStyle w:val="Code"/>
      </w:pPr>
      <w:r>
        <w:t>Uncertainty ::= INTEGER (0..127)</w:t>
      </w:r>
    </w:p>
    <w:p w14:paraId="2CB89764" w14:textId="77777777" w:rsidR="00A61A83" w:rsidRDefault="00A61A83" w:rsidP="00A61A83">
      <w:pPr>
        <w:pStyle w:val="Code"/>
      </w:pPr>
      <w:r>
        <w:t>Orientation ::= INTEGER (0..180)</w:t>
      </w:r>
    </w:p>
    <w:p w14:paraId="4094912C" w14:textId="77777777" w:rsidR="00A61A83" w:rsidRDefault="00A61A83" w:rsidP="00A61A83">
      <w:pPr>
        <w:pStyle w:val="Code"/>
      </w:pPr>
      <w:r>
        <w:t>Confidence ::= INTEGER (0..100)</w:t>
      </w:r>
    </w:p>
    <w:p w14:paraId="1E922784" w14:textId="77777777" w:rsidR="00A61A83" w:rsidRDefault="00A61A83" w:rsidP="00A61A83">
      <w:pPr>
        <w:pStyle w:val="Code"/>
      </w:pPr>
      <w:proofErr w:type="spellStart"/>
      <w:r>
        <w:t>InnerRadius</w:t>
      </w:r>
      <w:proofErr w:type="spellEnd"/>
      <w:r>
        <w:t xml:space="preserve"> ::= INTEGER (0..327675)</w:t>
      </w:r>
    </w:p>
    <w:p w14:paraId="6802C752" w14:textId="77777777" w:rsidR="00A61A83" w:rsidRDefault="00A61A83" w:rsidP="00A61A83">
      <w:pPr>
        <w:pStyle w:val="Code"/>
      </w:pPr>
      <w:proofErr w:type="spellStart"/>
      <w:r>
        <w:t>AgeOfLocationEstimate</w:t>
      </w:r>
      <w:proofErr w:type="spellEnd"/>
      <w:r>
        <w:t xml:space="preserve"> ::= INTEGER (0..32767)</w:t>
      </w:r>
    </w:p>
    <w:p w14:paraId="4DA582DC" w14:textId="77777777" w:rsidR="00A61A83" w:rsidRDefault="00A61A83" w:rsidP="00A61A83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619A053E" w14:textId="77777777" w:rsidR="00A61A83" w:rsidRDefault="00A61A83" w:rsidP="00A61A83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6CC7F4C3" w14:textId="77777777" w:rsidR="00A61A83" w:rsidRDefault="00A61A83" w:rsidP="00A61A83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4E05C37E" w14:textId="77777777" w:rsidR="00A61A83" w:rsidRDefault="00A61A83" w:rsidP="00A61A83">
      <w:pPr>
        <w:pStyle w:val="Code"/>
      </w:pPr>
      <w:proofErr w:type="spellStart"/>
      <w:r>
        <w:t>BarometricPressure</w:t>
      </w:r>
      <w:proofErr w:type="spellEnd"/>
      <w:r>
        <w:t xml:space="preserve"> ::= INTEGER (30000..115000)</w:t>
      </w:r>
    </w:p>
    <w:p w14:paraId="4E298CEB" w14:textId="77777777" w:rsidR="00A61A83" w:rsidRDefault="00A61A83" w:rsidP="00A61A83">
      <w:pPr>
        <w:pStyle w:val="Code"/>
      </w:pPr>
    </w:p>
    <w:p w14:paraId="2B0FEC8A" w14:textId="77777777" w:rsidR="00A61A83" w:rsidRDefault="00A61A83" w:rsidP="00A61A83">
      <w:pPr>
        <w:pStyle w:val="Code"/>
      </w:pPr>
      <w:r>
        <w:t>-- TS 29.572 [24], clause 6.1.6.3.13</w:t>
      </w:r>
    </w:p>
    <w:p w14:paraId="1CF22375" w14:textId="77777777" w:rsidR="00A61A83" w:rsidRDefault="00A61A83" w:rsidP="00A61A83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1046F142" w14:textId="77777777" w:rsidR="00A61A83" w:rsidRDefault="00A61A83" w:rsidP="00A61A83">
      <w:pPr>
        <w:pStyle w:val="Code"/>
      </w:pPr>
      <w:r>
        <w:t>{</w:t>
      </w:r>
    </w:p>
    <w:p w14:paraId="0CA23BD5" w14:textId="77777777" w:rsidR="00A61A83" w:rsidRDefault="00A61A83" w:rsidP="00A61A83">
      <w:pPr>
        <w:pStyle w:val="Code"/>
      </w:pPr>
      <w:r>
        <w:t xml:space="preserve">    upward(1),</w:t>
      </w:r>
    </w:p>
    <w:p w14:paraId="46DE1F76" w14:textId="77777777" w:rsidR="00A61A83" w:rsidRDefault="00A61A83" w:rsidP="00A61A83">
      <w:pPr>
        <w:pStyle w:val="Code"/>
      </w:pPr>
      <w:r>
        <w:t xml:space="preserve">    downward(2)</w:t>
      </w:r>
    </w:p>
    <w:p w14:paraId="5269DDD7" w14:textId="77777777" w:rsidR="00A61A83" w:rsidRDefault="00A61A83" w:rsidP="00A61A83">
      <w:pPr>
        <w:pStyle w:val="Code"/>
      </w:pPr>
      <w:r>
        <w:t>}</w:t>
      </w:r>
    </w:p>
    <w:p w14:paraId="42705121" w14:textId="77777777" w:rsidR="00A61A83" w:rsidRDefault="00A61A83" w:rsidP="00A61A83">
      <w:pPr>
        <w:pStyle w:val="Code"/>
      </w:pPr>
    </w:p>
    <w:p w14:paraId="69E53886" w14:textId="77777777" w:rsidR="00A61A83" w:rsidRDefault="00A61A83" w:rsidP="00A61A83">
      <w:pPr>
        <w:pStyle w:val="Code"/>
      </w:pPr>
      <w:r>
        <w:t>-- TS 29.572 [24], clause 6.1.6.3.6</w:t>
      </w:r>
    </w:p>
    <w:p w14:paraId="19B66F35" w14:textId="77777777" w:rsidR="00A61A83" w:rsidRDefault="00A61A83" w:rsidP="00A61A83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06D507C5" w14:textId="77777777" w:rsidR="00A61A83" w:rsidRDefault="00A61A83" w:rsidP="00A61A83">
      <w:pPr>
        <w:pStyle w:val="Code"/>
      </w:pPr>
      <w:r>
        <w:t>{</w:t>
      </w:r>
    </w:p>
    <w:p w14:paraId="3597B6E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1851A2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0ECC35A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4B32D45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78088F1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7B66CA8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bluetooth</w:t>
      </w:r>
      <w:proofErr w:type="spellEnd"/>
      <w:r>
        <w:t>(6),</w:t>
      </w:r>
    </w:p>
    <w:p w14:paraId="3175C25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0DAE51B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73818A7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dLTDOA</w:t>
      </w:r>
      <w:proofErr w:type="spellEnd"/>
      <w:r>
        <w:t>(9),</w:t>
      </w:r>
    </w:p>
    <w:p w14:paraId="4BAA88F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685473E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0AEFED9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31799C6F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2173101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563DEE7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20F150F3" w14:textId="77777777" w:rsidR="00A61A83" w:rsidRDefault="00A61A83" w:rsidP="00A61A83">
      <w:pPr>
        <w:pStyle w:val="Code"/>
      </w:pPr>
      <w:r>
        <w:t>}</w:t>
      </w:r>
    </w:p>
    <w:p w14:paraId="64BB4355" w14:textId="77777777" w:rsidR="00A61A83" w:rsidRDefault="00A61A83" w:rsidP="00A61A83">
      <w:pPr>
        <w:pStyle w:val="Code"/>
      </w:pPr>
    </w:p>
    <w:p w14:paraId="7F12F189" w14:textId="77777777" w:rsidR="00A61A83" w:rsidRDefault="00A61A83" w:rsidP="00A61A83">
      <w:pPr>
        <w:pStyle w:val="Code"/>
      </w:pPr>
      <w:r>
        <w:t>-- TS 29.572 [24], clause 6.1.6.3.7</w:t>
      </w:r>
    </w:p>
    <w:p w14:paraId="14C916EC" w14:textId="77777777" w:rsidR="00A61A83" w:rsidRDefault="00A61A83" w:rsidP="00A61A83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018122D8" w14:textId="77777777" w:rsidR="00A61A83" w:rsidRDefault="00A61A83" w:rsidP="00A61A83">
      <w:pPr>
        <w:pStyle w:val="Code"/>
      </w:pPr>
      <w:r>
        <w:t>{</w:t>
      </w:r>
    </w:p>
    <w:p w14:paraId="52227A6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0FBEBBA1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2330D83F" w14:textId="77777777" w:rsidR="00A61A83" w:rsidRDefault="00A61A83" w:rsidP="00A61A83">
      <w:pPr>
        <w:pStyle w:val="Code"/>
      </w:pPr>
      <w:r>
        <w:t xml:space="preserve">    conventional(3)</w:t>
      </w:r>
    </w:p>
    <w:p w14:paraId="23E4AAAD" w14:textId="77777777" w:rsidR="00A61A83" w:rsidRDefault="00A61A83" w:rsidP="00A61A83">
      <w:pPr>
        <w:pStyle w:val="Code"/>
      </w:pPr>
      <w:r>
        <w:t>}</w:t>
      </w:r>
    </w:p>
    <w:p w14:paraId="167474C2" w14:textId="77777777" w:rsidR="00A61A83" w:rsidRDefault="00A61A83" w:rsidP="00A61A83">
      <w:pPr>
        <w:pStyle w:val="Code"/>
      </w:pPr>
    </w:p>
    <w:p w14:paraId="0CAFFC03" w14:textId="77777777" w:rsidR="00A61A83" w:rsidRDefault="00A61A83" w:rsidP="00A61A83">
      <w:pPr>
        <w:pStyle w:val="Code"/>
      </w:pPr>
      <w:r>
        <w:t>-- TS 29.572 [24], clause 6.1.6.3.8</w:t>
      </w:r>
    </w:p>
    <w:p w14:paraId="5663C825" w14:textId="77777777" w:rsidR="00A61A83" w:rsidRDefault="00A61A83" w:rsidP="00A61A83">
      <w:pPr>
        <w:pStyle w:val="Code"/>
      </w:pPr>
      <w:r>
        <w:t>GNSSID ::= ENUMERATED</w:t>
      </w:r>
    </w:p>
    <w:p w14:paraId="4D02111A" w14:textId="77777777" w:rsidR="00A61A83" w:rsidRDefault="00A61A83" w:rsidP="00A61A83">
      <w:pPr>
        <w:pStyle w:val="Code"/>
      </w:pPr>
      <w:r>
        <w:t>{</w:t>
      </w:r>
    </w:p>
    <w:p w14:paraId="6356EE3B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18FE3AD5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6C23B858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3164064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6552750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2760DBE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49E0C32C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4EAC46CD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4224FBD1" w14:textId="77777777" w:rsidR="00A61A83" w:rsidRDefault="00A61A83" w:rsidP="00A61A83">
      <w:pPr>
        <w:pStyle w:val="Code"/>
      </w:pPr>
      <w:r>
        <w:t>}</w:t>
      </w:r>
    </w:p>
    <w:p w14:paraId="1FDD567F" w14:textId="77777777" w:rsidR="00A61A83" w:rsidRDefault="00A61A83" w:rsidP="00A61A83">
      <w:pPr>
        <w:pStyle w:val="Code"/>
      </w:pPr>
    </w:p>
    <w:p w14:paraId="094C0A40" w14:textId="77777777" w:rsidR="00A61A83" w:rsidRDefault="00A61A83" w:rsidP="00A61A83">
      <w:pPr>
        <w:pStyle w:val="Code"/>
      </w:pPr>
      <w:r>
        <w:t>-- TS 29.572 [24], clause 6.1.6.3.9</w:t>
      </w:r>
    </w:p>
    <w:p w14:paraId="4531F0FF" w14:textId="77777777" w:rsidR="00A61A83" w:rsidRDefault="00A61A83" w:rsidP="00A61A83">
      <w:pPr>
        <w:pStyle w:val="Code"/>
      </w:pPr>
      <w:r>
        <w:t>Usage ::= ENUMERATED</w:t>
      </w:r>
    </w:p>
    <w:p w14:paraId="27F745DF" w14:textId="77777777" w:rsidR="00A61A83" w:rsidRDefault="00A61A83" w:rsidP="00A61A83">
      <w:pPr>
        <w:pStyle w:val="Code"/>
      </w:pPr>
      <w:r>
        <w:t>{</w:t>
      </w:r>
    </w:p>
    <w:p w14:paraId="544050AE" w14:textId="77777777" w:rsidR="00A61A83" w:rsidRDefault="00A61A83" w:rsidP="00A61A83">
      <w:pPr>
        <w:pStyle w:val="Code"/>
      </w:pPr>
      <w:r>
        <w:t xml:space="preserve">    unsuccess(1),</w:t>
      </w:r>
    </w:p>
    <w:p w14:paraId="426406CA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12655C96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559D9ADE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1A4B0F37" w14:textId="77777777" w:rsidR="00A61A83" w:rsidRDefault="00A61A83" w:rsidP="00A61A83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4C937F48" w14:textId="77777777" w:rsidR="00A61A83" w:rsidRDefault="00A61A83" w:rsidP="00A61A83">
      <w:pPr>
        <w:pStyle w:val="Code"/>
      </w:pPr>
      <w:r>
        <w:t>}</w:t>
      </w:r>
    </w:p>
    <w:p w14:paraId="5186BFE0" w14:textId="77777777" w:rsidR="00A61A83" w:rsidRDefault="00A61A83" w:rsidP="00A61A83">
      <w:pPr>
        <w:pStyle w:val="Code"/>
      </w:pPr>
    </w:p>
    <w:p w14:paraId="397BE298" w14:textId="77777777" w:rsidR="00A61A83" w:rsidRDefault="00A61A83" w:rsidP="00A61A83">
      <w:pPr>
        <w:pStyle w:val="Code"/>
      </w:pPr>
      <w:r>
        <w:t>-- TS 29.571 [17], table 5.2.2-1</w:t>
      </w:r>
    </w:p>
    <w:p w14:paraId="60B0C279" w14:textId="77777777" w:rsidR="00A61A83" w:rsidRDefault="00A61A83" w:rsidP="00A61A83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78219351" w14:textId="77777777" w:rsidR="00A61A83" w:rsidRDefault="00A61A83" w:rsidP="00A61A83">
      <w:pPr>
        <w:pStyle w:val="Code"/>
      </w:pPr>
    </w:p>
    <w:p w14:paraId="3B1D71D4" w14:textId="77777777" w:rsidR="00A61A83" w:rsidRDefault="00A61A83" w:rsidP="00A61A83">
      <w:pPr>
        <w:pStyle w:val="Code"/>
      </w:pPr>
      <w:r>
        <w:t>-- Open Geospatial Consortium URN [35]</w:t>
      </w:r>
    </w:p>
    <w:p w14:paraId="73A49EF7" w14:textId="77777777" w:rsidR="00A61A83" w:rsidRDefault="00A61A83" w:rsidP="00A61A83">
      <w:pPr>
        <w:pStyle w:val="Code"/>
      </w:pPr>
      <w:r>
        <w:t>OGCURN ::= UTF8String</w:t>
      </w:r>
    </w:p>
    <w:p w14:paraId="0D73587A" w14:textId="77777777" w:rsidR="00A61A83" w:rsidRDefault="00A61A83" w:rsidP="00A61A83">
      <w:pPr>
        <w:pStyle w:val="Code"/>
      </w:pPr>
    </w:p>
    <w:p w14:paraId="1D1605C8" w14:textId="77777777" w:rsidR="00A61A83" w:rsidRDefault="00A61A83" w:rsidP="00A61A83">
      <w:pPr>
        <w:pStyle w:val="Code"/>
      </w:pPr>
      <w:r>
        <w:t>-- TS 29.572 [24], clause 6.1.6.2.15</w:t>
      </w:r>
    </w:p>
    <w:p w14:paraId="70E88BBE" w14:textId="77777777" w:rsidR="00A61A83" w:rsidRDefault="00A61A83" w:rsidP="00A61A83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2445D9CF" w14:textId="77777777" w:rsidR="00A61A83" w:rsidRDefault="00A61A83" w:rsidP="00A61A83">
      <w:pPr>
        <w:pStyle w:val="Code"/>
      </w:pPr>
    </w:p>
    <w:p w14:paraId="26C18F53" w14:textId="77777777" w:rsidR="00A61A83" w:rsidRDefault="00A61A83" w:rsidP="00A61A83">
      <w:pPr>
        <w:pStyle w:val="Code"/>
      </w:pPr>
      <w:r>
        <w:lastRenderedPageBreak/>
        <w:t>END</w:t>
      </w:r>
    </w:p>
    <w:p w14:paraId="11255659" w14:textId="77777777" w:rsidR="00A61A83" w:rsidRDefault="00A61A83">
      <w:pPr>
        <w:rPr>
          <w:noProof/>
        </w:rPr>
      </w:pPr>
    </w:p>
    <w:p w14:paraId="02DEA805" w14:textId="403B6496" w:rsid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t>END OF FIRST CHANGE</w:t>
      </w:r>
    </w:p>
    <w:p w14:paraId="32E06F14" w14:textId="181BFF38" w:rsidR="00A61A83" w:rsidRPr="00A61A83" w:rsidRDefault="00A61A83" w:rsidP="00A61A83">
      <w:pPr>
        <w:jc w:val="center"/>
        <w:rPr>
          <w:noProof/>
          <w:color w:val="FF0000"/>
        </w:rPr>
      </w:pPr>
      <w:r>
        <w:rPr>
          <w:noProof/>
          <w:color w:val="FF0000"/>
        </w:rPr>
        <w:t>END OF ALL CHANGES</w:t>
      </w:r>
    </w:p>
    <w:p w14:paraId="68C9CD36" w14:textId="77777777" w:rsidR="001E41F3" w:rsidRDefault="001E41F3" w:rsidP="00E4503F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AF1D7" w14:textId="77777777" w:rsidR="00C77234" w:rsidRDefault="00C77234">
      <w:r>
        <w:separator/>
      </w:r>
    </w:p>
  </w:endnote>
  <w:endnote w:type="continuationSeparator" w:id="0">
    <w:p w14:paraId="5E4F4EDF" w14:textId="77777777" w:rsidR="00C77234" w:rsidRDefault="00C7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0703D" w14:textId="77777777" w:rsidR="00C77234" w:rsidRDefault="00C77234">
      <w:r>
        <w:separator/>
      </w:r>
    </w:p>
  </w:footnote>
  <w:footnote w:type="continuationSeparator" w:id="0">
    <w:p w14:paraId="71EEC690" w14:textId="77777777" w:rsidR="00C77234" w:rsidRDefault="00C7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9476542">
    <w:abstractNumId w:val="11"/>
  </w:num>
  <w:num w:numId="2" w16cid:durableId="1837837094">
    <w:abstractNumId w:val="18"/>
  </w:num>
  <w:num w:numId="3" w16cid:durableId="719864354">
    <w:abstractNumId w:val="27"/>
  </w:num>
  <w:num w:numId="4" w16cid:durableId="1595623207">
    <w:abstractNumId w:val="31"/>
  </w:num>
  <w:num w:numId="5" w16cid:durableId="1514879966">
    <w:abstractNumId w:val="15"/>
  </w:num>
  <w:num w:numId="6" w16cid:durableId="88737106">
    <w:abstractNumId w:val="26"/>
  </w:num>
  <w:num w:numId="7" w16cid:durableId="534540210">
    <w:abstractNumId w:val="40"/>
  </w:num>
  <w:num w:numId="8" w16cid:durableId="866988242">
    <w:abstractNumId w:val="34"/>
  </w:num>
  <w:num w:numId="9" w16cid:durableId="1603879857">
    <w:abstractNumId w:val="13"/>
  </w:num>
  <w:num w:numId="10" w16cid:durableId="422262914">
    <w:abstractNumId w:val="32"/>
  </w:num>
  <w:num w:numId="11" w16cid:durableId="1144195867">
    <w:abstractNumId w:val="12"/>
  </w:num>
  <w:num w:numId="12" w16cid:durableId="1870793563">
    <w:abstractNumId w:val="43"/>
  </w:num>
  <w:num w:numId="13" w16cid:durableId="889270583">
    <w:abstractNumId w:val="14"/>
  </w:num>
  <w:num w:numId="14" w16cid:durableId="763846782">
    <w:abstractNumId w:val="33"/>
  </w:num>
  <w:num w:numId="15" w16cid:durableId="447511777">
    <w:abstractNumId w:val="16"/>
  </w:num>
  <w:num w:numId="16" w16cid:durableId="2126847960">
    <w:abstractNumId w:val="36"/>
  </w:num>
  <w:num w:numId="17" w16cid:durableId="1547835550">
    <w:abstractNumId w:val="9"/>
  </w:num>
  <w:num w:numId="18" w16cid:durableId="1925138834">
    <w:abstractNumId w:val="19"/>
  </w:num>
  <w:num w:numId="19" w16cid:durableId="289894816">
    <w:abstractNumId w:val="10"/>
  </w:num>
  <w:num w:numId="20" w16cid:durableId="934092749">
    <w:abstractNumId w:val="24"/>
  </w:num>
  <w:num w:numId="21" w16cid:durableId="660499166">
    <w:abstractNumId w:val="23"/>
  </w:num>
  <w:num w:numId="22" w16cid:durableId="1279874269">
    <w:abstractNumId w:val="29"/>
  </w:num>
  <w:num w:numId="23" w16cid:durableId="2048331255">
    <w:abstractNumId w:val="20"/>
  </w:num>
  <w:num w:numId="24" w16cid:durableId="1265721678">
    <w:abstractNumId w:val="17"/>
  </w:num>
  <w:num w:numId="25" w16cid:durableId="1220675916">
    <w:abstractNumId w:val="41"/>
  </w:num>
  <w:num w:numId="26" w16cid:durableId="775055881">
    <w:abstractNumId w:val="30"/>
  </w:num>
  <w:num w:numId="27" w16cid:durableId="370423774">
    <w:abstractNumId w:val="28"/>
  </w:num>
  <w:num w:numId="28" w16cid:durableId="704867732">
    <w:abstractNumId w:val="25"/>
  </w:num>
  <w:num w:numId="29" w16cid:durableId="392972428">
    <w:abstractNumId w:val="8"/>
  </w:num>
  <w:num w:numId="30" w16cid:durableId="1806435048">
    <w:abstractNumId w:val="6"/>
  </w:num>
  <w:num w:numId="31" w16cid:durableId="776558546">
    <w:abstractNumId w:val="5"/>
  </w:num>
  <w:num w:numId="32" w16cid:durableId="2101294510">
    <w:abstractNumId w:val="4"/>
  </w:num>
  <w:num w:numId="33" w16cid:durableId="273757956">
    <w:abstractNumId w:val="7"/>
  </w:num>
  <w:num w:numId="34" w16cid:durableId="595209299">
    <w:abstractNumId w:val="3"/>
  </w:num>
  <w:num w:numId="35" w16cid:durableId="718632145">
    <w:abstractNumId w:val="2"/>
  </w:num>
  <w:num w:numId="36" w16cid:durableId="140924814">
    <w:abstractNumId w:val="1"/>
  </w:num>
  <w:num w:numId="37" w16cid:durableId="4478873">
    <w:abstractNumId w:val="0"/>
  </w:num>
  <w:num w:numId="38" w16cid:durableId="1014922165">
    <w:abstractNumId w:val="37"/>
  </w:num>
  <w:num w:numId="39" w16cid:durableId="2039967026">
    <w:abstractNumId w:val="42"/>
  </w:num>
  <w:num w:numId="40" w16cid:durableId="1440875308">
    <w:abstractNumId w:val="35"/>
  </w:num>
  <w:num w:numId="41" w16cid:durableId="655299044">
    <w:abstractNumId w:val="22"/>
  </w:num>
  <w:num w:numId="42" w16cid:durableId="893809157">
    <w:abstractNumId w:val="21"/>
  </w:num>
  <w:num w:numId="43" w16cid:durableId="2068919469">
    <w:abstractNumId w:val="38"/>
  </w:num>
  <w:num w:numId="44" w16cid:durableId="1761948480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3171"/>
    <w:rsid w:val="00145D43"/>
    <w:rsid w:val="00192C46"/>
    <w:rsid w:val="001A08B3"/>
    <w:rsid w:val="001A2CA0"/>
    <w:rsid w:val="001A7B60"/>
    <w:rsid w:val="001B52F0"/>
    <w:rsid w:val="001B7A65"/>
    <w:rsid w:val="001E41F3"/>
    <w:rsid w:val="00205F2F"/>
    <w:rsid w:val="0026004D"/>
    <w:rsid w:val="002640DD"/>
    <w:rsid w:val="002662FA"/>
    <w:rsid w:val="00275D12"/>
    <w:rsid w:val="00284FEB"/>
    <w:rsid w:val="002860C4"/>
    <w:rsid w:val="002B5741"/>
    <w:rsid w:val="002E472E"/>
    <w:rsid w:val="00305409"/>
    <w:rsid w:val="003609EF"/>
    <w:rsid w:val="0036231A"/>
    <w:rsid w:val="0037071E"/>
    <w:rsid w:val="00374DD4"/>
    <w:rsid w:val="003A08D1"/>
    <w:rsid w:val="003E1A36"/>
    <w:rsid w:val="00410371"/>
    <w:rsid w:val="00420785"/>
    <w:rsid w:val="004242F1"/>
    <w:rsid w:val="00457155"/>
    <w:rsid w:val="004B75B7"/>
    <w:rsid w:val="00506605"/>
    <w:rsid w:val="0051580D"/>
    <w:rsid w:val="00547111"/>
    <w:rsid w:val="00592D74"/>
    <w:rsid w:val="005E2C44"/>
    <w:rsid w:val="0061519C"/>
    <w:rsid w:val="00621188"/>
    <w:rsid w:val="006257ED"/>
    <w:rsid w:val="00636CC3"/>
    <w:rsid w:val="00665C47"/>
    <w:rsid w:val="00681E3B"/>
    <w:rsid w:val="00695808"/>
    <w:rsid w:val="006B46FB"/>
    <w:rsid w:val="006E21FB"/>
    <w:rsid w:val="007176FF"/>
    <w:rsid w:val="00734B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00B"/>
    <w:rsid w:val="009A5753"/>
    <w:rsid w:val="009A579D"/>
    <w:rsid w:val="009E3297"/>
    <w:rsid w:val="009F734F"/>
    <w:rsid w:val="00A246B6"/>
    <w:rsid w:val="00A358CE"/>
    <w:rsid w:val="00A47E70"/>
    <w:rsid w:val="00A50CF0"/>
    <w:rsid w:val="00A61A83"/>
    <w:rsid w:val="00A7671C"/>
    <w:rsid w:val="00AA2CBC"/>
    <w:rsid w:val="00AC5820"/>
    <w:rsid w:val="00AD1CD8"/>
    <w:rsid w:val="00B219C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234"/>
    <w:rsid w:val="00C95985"/>
    <w:rsid w:val="00CC5026"/>
    <w:rsid w:val="00CC68D0"/>
    <w:rsid w:val="00D03F9A"/>
    <w:rsid w:val="00D06D51"/>
    <w:rsid w:val="00D24991"/>
    <w:rsid w:val="00D50255"/>
    <w:rsid w:val="00D66520"/>
    <w:rsid w:val="00D867F9"/>
    <w:rsid w:val="00DE34CF"/>
    <w:rsid w:val="00E13F3D"/>
    <w:rsid w:val="00E34898"/>
    <w:rsid w:val="00E4503F"/>
    <w:rsid w:val="00E7629B"/>
    <w:rsid w:val="00EB09B7"/>
    <w:rsid w:val="00EE7D7C"/>
    <w:rsid w:val="00F25D98"/>
    <w:rsid w:val="00F300FB"/>
    <w:rsid w:val="00FB1AC6"/>
    <w:rsid w:val="00FB6386"/>
    <w:rsid w:val="00FD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">
    <w:name w:val="Code"/>
    <w:uiPriority w:val="1"/>
    <w:qFormat/>
    <w:rsid w:val="00FD041B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A61A8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61A8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61A83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A61A83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A61A8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61A83"/>
    <w:rPr>
      <w:rFonts w:ascii="Arial" w:hAnsi="Arial"/>
      <w:sz w:val="28"/>
      <w:lang w:val="en-GB" w:eastAsia="en-US"/>
    </w:rPr>
  </w:style>
  <w:style w:type="character" w:customStyle="1" w:styleId="st">
    <w:name w:val="st"/>
    <w:rsid w:val="00A61A83"/>
  </w:style>
  <w:style w:type="character" w:customStyle="1" w:styleId="B1Char">
    <w:name w:val="B1 Char"/>
    <w:link w:val="B1"/>
    <w:qFormat/>
    <w:locked/>
    <w:rsid w:val="00A61A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61A8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1A8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61A8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A61A83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61A8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1A8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A61A8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61A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1A83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A61A8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61A8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61A8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A61A83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A61A8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A61A83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A61A83"/>
    <w:rPr>
      <w:sz w:val="20"/>
    </w:rPr>
  </w:style>
  <w:style w:type="paragraph" w:styleId="NormalIndent">
    <w:name w:val="Normal Indent"/>
    <w:basedOn w:val="Normal"/>
    <w:rsid w:val="00A61A83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A61A8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A61A83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A61A83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A61A83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A61A83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61A83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A61A8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A61A83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A61A83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A61A83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A61A83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A61A83"/>
  </w:style>
  <w:style w:type="character" w:customStyle="1" w:styleId="Heading8Char">
    <w:name w:val="Heading 8 Char"/>
    <w:link w:val="Heading8"/>
    <w:rsid w:val="00A61A8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A61A8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A61A83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A61A8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61A8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61A8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61A8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61A83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A61A83"/>
  </w:style>
  <w:style w:type="character" w:styleId="Strong">
    <w:name w:val="Strong"/>
    <w:uiPriority w:val="22"/>
    <w:qFormat/>
    <w:rsid w:val="00A61A83"/>
    <w:rPr>
      <w:b/>
    </w:rPr>
  </w:style>
  <w:style w:type="paragraph" w:styleId="Title">
    <w:name w:val="Title"/>
    <w:basedOn w:val="Normal"/>
    <w:link w:val="TitleChar"/>
    <w:qFormat/>
    <w:rsid w:val="00A61A83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61A83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A61A83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61A83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A61A83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61A8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A61A83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61A8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61A83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1A83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1A83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A61A83"/>
    <w:rPr>
      <w:i/>
      <w:iCs/>
      <w:color w:val="808080"/>
    </w:rPr>
  </w:style>
  <w:style w:type="character" w:styleId="IntenseEmphasis">
    <w:name w:val="Intense Emphasis"/>
    <w:uiPriority w:val="21"/>
    <w:qFormat/>
    <w:rsid w:val="00A61A83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A61A83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A61A83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A61A8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61A8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A61A8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61A83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A61A83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61A83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A61A83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A61A83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A61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61A83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A61A83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A61A83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A61A83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A61A83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A61A83"/>
    <w:rPr>
      <w:i/>
    </w:rPr>
  </w:style>
  <w:style w:type="character" w:customStyle="1" w:styleId="ZDONTMODIFY">
    <w:name w:val="ZDONTMODIFY"/>
    <w:rsid w:val="00A61A83"/>
  </w:style>
  <w:style w:type="paragraph" w:customStyle="1" w:styleId="tl">
    <w:name w:val="tl"/>
    <w:rsid w:val="00A61A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A61A83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A61A83"/>
  </w:style>
  <w:style w:type="character" w:customStyle="1" w:styleId="TAHChar">
    <w:name w:val="TAH Char"/>
    <w:locked/>
    <w:rsid w:val="00A61A83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A61A83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A61A83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61A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A61A83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A61A83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A61A83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A61A83"/>
  </w:style>
  <w:style w:type="paragraph" w:customStyle="1" w:styleId="Guidance">
    <w:name w:val="Guidance"/>
    <w:basedOn w:val="Normal"/>
    <w:rsid w:val="00A61A83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A61A8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A61A8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A61A83"/>
  </w:style>
  <w:style w:type="character" w:customStyle="1" w:styleId="xgmail-msoins">
    <w:name w:val="x_gmail-msoins"/>
    <w:rsid w:val="00A61A83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61A83"/>
    <w:rPr>
      <w:color w:val="605E5C"/>
      <w:shd w:val="clear" w:color="auto" w:fill="E1DFDD"/>
    </w:rPr>
  </w:style>
  <w:style w:type="character" w:customStyle="1" w:styleId="NOZchn">
    <w:name w:val="NO Zchn"/>
    <w:rsid w:val="00A61A83"/>
    <w:rPr>
      <w:lang w:val="en-GB"/>
    </w:rPr>
  </w:style>
  <w:style w:type="paragraph" w:customStyle="1" w:styleId="CodeHeader">
    <w:name w:val="CodeHeader"/>
    <w:uiPriority w:val="1"/>
    <w:qFormat/>
    <w:rsid w:val="00A61A8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EXChar">
    <w:name w:val="EX Char"/>
    <w:locked/>
    <w:rsid w:val="00A61A83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A61A83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61A83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A61A83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A61A83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A61A83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A61A83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A61A83"/>
    <w:rPr>
      <w:rFonts w:ascii="Courier" w:eastAsiaTheme="minorEastAsia" w:hAnsi="Courier" w:cstheme="minorBidi"/>
      <w:lang w:val="en-US" w:eastAsia="en-US"/>
    </w:rPr>
  </w:style>
  <w:style w:type="table" w:styleId="LightShading">
    <w:name w:val="Light Shading"/>
    <w:basedOn w:val="TableNormal"/>
    <w:uiPriority w:val="60"/>
    <w:rsid w:val="00A61A8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61A8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61A8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A61A8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A61A8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A61A8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A61A8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61A8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A61A8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A61A8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A61A8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B1">
    <w:name w:val="TB1"/>
    <w:basedOn w:val="Normal"/>
    <w:qFormat/>
    <w:rsid w:val="00A61A83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A61A83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A61A8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A61A83"/>
  </w:style>
  <w:style w:type="paragraph" w:customStyle="1" w:styleId="xmsonormal">
    <w:name w:val="x_msonormal"/>
    <w:basedOn w:val="Normal"/>
    <w:rsid w:val="00A61A8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A61A83"/>
  </w:style>
  <w:style w:type="paragraph" w:customStyle="1" w:styleId="msonormal0">
    <w:name w:val="msonormal"/>
    <w:basedOn w:val="Normal"/>
    <w:rsid w:val="00A61A8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A61A83"/>
  </w:style>
  <w:style w:type="character" w:customStyle="1" w:styleId="cp">
    <w:name w:val="cp"/>
    <w:basedOn w:val="DefaultParagraphFont"/>
    <w:rsid w:val="00A61A83"/>
  </w:style>
  <w:style w:type="character" w:customStyle="1" w:styleId="nt">
    <w:name w:val="nt"/>
    <w:basedOn w:val="DefaultParagraphFont"/>
    <w:rsid w:val="00A61A83"/>
  </w:style>
  <w:style w:type="character" w:customStyle="1" w:styleId="na">
    <w:name w:val="na"/>
    <w:basedOn w:val="DefaultParagraphFont"/>
    <w:rsid w:val="00A61A83"/>
  </w:style>
  <w:style w:type="character" w:customStyle="1" w:styleId="s">
    <w:name w:val="s"/>
    <w:basedOn w:val="DefaultParagraphFont"/>
    <w:rsid w:val="00A61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139bc21703d254b647b7cc28cf76ce375ecefce7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57/diffs?commit_id=139bc21703d254b647b7cc28cf76ce375ecefce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B0B4F-CBFE-4C2E-AE86-2C5DE4D6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67</Pages>
  <Words>23948</Words>
  <Characters>136510</Characters>
  <Application>Microsoft Office Word</Application>
  <DocSecurity>0</DocSecurity>
  <Lines>1137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1900-01-01T05:00:00Z</cp:lastPrinted>
  <dcterms:created xsi:type="dcterms:W3CDTF">2022-07-13T13:47:00Z</dcterms:created>
  <dcterms:modified xsi:type="dcterms:W3CDTF">2022-07-15T17:53:00Z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Jul 2022</vt:lpwstr>
  </property>
  <property fmtid="{D5CDD505-2E9C-101B-9397-08002B2CF9AE}" pid="8" name="EndDate">
    <vt:lpwstr>15th Jul 2022</vt:lpwstr>
  </property>
  <property fmtid="{D5CDD505-2E9C-101B-9397-08002B2CF9AE}" pid="9" name="Tdoc#">
    <vt:lpwstr>s3i220318</vt:lpwstr>
  </property>
  <property fmtid="{D5CDD505-2E9C-101B-9397-08002B2CF9AE}" pid="10" name="Spec#">
    <vt:lpwstr>33.128</vt:lpwstr>
  </property>
  <property fmtid="{D5CDD505-2E9C-101B-9397-08002B2CF9AE}" pid="11" name="Cr#">
    <vt:lpwstr>0357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AMF Registration ASN.1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2022-06-28</vt:lpwstr>
  </property>
  <property fmtid="{D5CDD505-2E9C-101B-9397-08002B2CF9AE}" pid="20" name="Release">
    <vt:lpwstr>Rel-17</vt:lpwstr>
  </property>
</Properties>
</file>