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0440EF43"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EE6877">
              <w:t>5</w:t>
            </w:r>
            <w:r w:rsidR="00EE6877" w:rsidRPr="004D3578">
              <w:t xml:space="preserve"> </w:t>
            </w:r>
            <w:r w:rsidRPr="00133525">
              <w:rPr>
                <w:sz w:val="32"/>
              </w:rPr>
              <w:t>(</w:t>
            </w:r>
            <w:r w:rsidR="0041558E">
              <w:rPr>
                <w:sz w:val="32"/>
              </w:rPr>
              <w:t>2020</w:t>
            </w:r>
            <w:r w:rsidRPr="00133525">
              <w:rPr>
                <w:sz w:val="32"/>
              </w:rPr>
              <w:t>-</w:t>
            </w:r>
            <w:r w:rsidR="00EE6877">
              <w:rPr>
                <w:sz w:val="32"/>
              </w:rPr>
              <w:t>07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7CDAF385"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49C4D9FB" w:rsidR="00D57972" w:rsidRDefault="006B023F">
            <w:r>
              <w:rPr>
                <w:i/>
                <w:noProof/>
              </w:rPr>
              <w:drawing>
                <wp:inline distT="0" distB="0" distL="0" distR="0" wp14:anchorId="1ABE37B7" wp14:editId="62434542">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1"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F8440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7104F5C3" w:rsidR="00E16509" w:rsidRPr="00133525" w:rsidRDefault="00E16509" w:rsidP="00133525">
            <w:pPr>
              <w:pStyle w:val="FP"/>
              <w:jc w:val="center"/>
              <w:rPr>
                <w:noProof/>
                <w:sz w:val="18"/>
              </w:rPr>
            </w:pPr>
            <w:r w:rsidRPr="00133525">
              <w:rPr>
                <w:noProof/>
                <w:sz w:val="18"/>
              </w:rPr>
              <w:t>© 20</w:t>
            </w:r>
            <w:r w:rsidR="00D564B2">
              <w:rPr>
                <w:noProof/>
                <w:sz w:val="18"/>
              </w:rPr>
              <w:t>20</w:t>
            </w:r>
            <w:r w:rsidRPr="00133525">
              <w:rPr>
                <w:noProof/>
                <w:sz w:val="18"/>
              </w:rPr>
              <w:t>, 3GPP Organizational Partners (ARIB, ATIS, CCSA, ETSI, TSDSI, TTA, TTC).</w:t>
            </w:r>
            <w:bookmarkStart w:id="2" w:name="copyrightaddon"/>
            <w:bookmarkEnd w:id="2"/>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1"/>
    </w:tbl>
    <w:p w14:paraId="04FBD363" w14:textId="77777777" w:rsidR="00080512" w:rsidRPr="004D3578" w:rsidRDefault="00080512">
      <w:pPr>
        <w:pStyle w:val="TT"/>
      </w:pPr>
      <w:r w:rsidRPr="004D3578">
        <w:br w:type="page"/>
      </w:r>
      <w:r w:rsidRPr="004D3578">
        <w:lastRenderedPageBreak/>
        <w:t>Contents</w:t>
      </w:r>
    </w:p>
    <w:bookmarkStart w:id="3" w:name="_GoBack"/>
    <w:p w14:paraId="11E42366" w14:textId="0D3D694A" w:rsidR="00365B04" w:rsidRDefault="00365B0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_Toc46764434 \h </w:instrText>
      </w:r>
      <w:r>
        <w:fldChar w:fldCharType="separate"/>
      </w:r>
      <w:r>
        <w:t>6</w:t>
      </w:r>
      <w:r>
        <w:fldChar w:fldCharType="end"/>
      </w:r>
    </w:p>
    <w:p w14:paraId="782EB793" w14:textId="497AFD0C" w:rsidR="00365B04" w:rsidRDefault="00365B04">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_Toc46764435 \h </w:instrText>
      </w:r>
      <w:r>
        <w:fldChar w:fldCharType="separate"/>
      </w:r>
      <w:r>
        <w:t>6</w:t>
      </w:r>
      <w:r>
        <w:fldChar w:fldCharType="end"/>
      </w:r>
    </w:p>
    <w:p w14:paraId="33457318" w14:textId="07301222" w:rsidR="00365B04" w:rsidRDefault="00365B0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_Toc46764436 \h </w:instrText>
      </w:r>
      <w:r>
        <w:fldChar w:fldCharType="separate"/>
      </w:r>
      <w:r>
        <w:t>7</w:t>
      </w:r>
      <w:r>
        <w:fldChar w:fldCharType="end"/>
      </w:r>
    </w:p>
    <w:p w14:paraId="0A5D40C1" w14:textId="78119AE4" w:rsidR="00365B04" w:rsidRDefault="00365B0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_Toc46764437 \h </w:instrText>
      </w:r>
      <w:r>
        <w:fldChar w:fldCharType="separate"/>
      </w:r>
      <w:r>
        <w:t>7</w:t>
      </w:r>
      <w:r>
        <w:fldChar w:fldCharType="end"/>
      </w:r>
    </w:p>
    <w:p w14:paraId="3689E835" w14:textId="0AD1E7BA" w:rsidR="00365B04" w:rsidRDefault="00365B0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_Toc46764438 \h </w:instrText>
      </w:r>
      <w:r>
        <w:fldChar w:fldCharType="separate"/>
      </w:r>
      <w:r>
        <w:t>7</w:t>
      </w:r>
      <w:r>
        <w:fldChar w:fldCharType="end"/>
      </w:r>
    </w:p>
    <w:p w14:paraId="639E06A7" w14:textId="2D7947E3" w:rsidR="00365B04" w:rsidRDefault="00365B0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_Toc46764439 \h </w:instrText>
      </w:r>
      <w:r>
        <w:fldChar w:fldCharType="separate"/>
      </w:r>
      <w:r>
        <w:t>7</w:t>
      </w:r>
      <w:r>
        <w:fldChar w:fldCharType="end"/>
      </w:r>
    </w:p>
    <w:p w14:paraId="407226DC" w14:textId="366DE995" w:rsidR="00365B04" w:rsidRDefault="00365B0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_Toc46764440 \h </w:instrText>
      </w:r>
      <w:r>
        <w:fldChar w:fldCharType="separate"/>
      </w:r>
      <w:r>
        <w:t>7</w:t>
      </w:r>
      <w:r>
        <w:fldChar w:fldCharType="end"/>
      </w:r>
    </w:p>
    <w:p w14:paraId="764998DD" w14:textId="7A032EE1" w:rsidR="00365B04" w:rsidRDefault="00365B0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_Toc46764441 \h </w:instrText>
      </w:r>
      <w:r>
        <w:fldChar w:fldCharType="separate"/>
      </w:r>
      <w:r>
        <w:t>7</w:t>
      </w:r>
      <w:r>
        <w:fldChar w:fldCharType="end"/>
      </w:r>
    </w:p>
    <w:p w14:paraId="007A596A" w14:textId="42F57E0B" w:rsidR="00365B04" w:rsidRDefault="00365B0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_Toc46764442 \h </w:instrText>
      </w:r>
      <w:r>
        <w:fldChar w:fldCharType="separate"/>
      </w:r>
      <w:r>
        <w:t>8</w:t>
      </w:r>
      <w:r>
        <w:fldChar w:fldCharType="end"/>
      </w:r>
    </w:p>
    <w:p w14:paraId="70C4E62F" w14:textId="0B8736B3" w:rsidR="00365B04" w:rsidRDefault="00365B0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_Toc46764443 \h </w:instrText>
      </w:r>
      <w:r>
        <w:fldChar w:fldCharType="separate"/>
      </w:r>
      <w:r>
        <w:t>8</w:t>
      </w:r>
      <w:r>
        <w:fldChar w:fldCharType="end"/>
      </w:r>
    </w:p>
    <w:p w14:paraId="4CBF9F7F" w14:textId="2ED6D4E9" w:rsidR="00365B04" w:rsidRDefault="00365B0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_Toc46764444 \h </w:instrText>
      </w:r>
      <w:r>
        <w:fldChar w:fldCharType="separate"/>
      </w:r>
      <w:r>
        <w:t>13</w:t>
      </w:r>
      <w:r>
        <w:fldChar w:fldCharType="end"/>
      </w:r>
    </w:p>
    <w:p w14:paraId="6E56AB44" w14:textId="3A40351A" w:rsidR="00365B04" w:rsidRDefault="00365B0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_Toc46764445 \h </w:instrText>
      </w:r>
      <w:r>
        <w:fldChar w:fldCharType="separate"/>
      </w:r>
      <w:r>
        <w:t>13</w:t>
      </w:r>
      <w:r>
        <w:fldChar w:fldCharType="end"/>
      </w:r>
    </w:p>
    <w:p w14:paraId="0DF551A2" w14:textId="2995B812" w:rsidR="00365B04" w:rsidRDefault="00365B0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_Toc46764446 \h </w:instrText>
      </w:r>
      <w:r>
        <w:fldChar w:fldCharType="separate"/>
      </w:r>
      <w:r>
        <w:t>14</w:t>
      </w:r>
      <w:r>
        <w:fldChar w:fldCharType="end"/>
      </w:r>
    </w:p>
    <w:p w14:paraId="17496622" w14:textId="71DC756E" w:rsidR="00365B04" w:rsidRDefault="00365B04">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_Toc46764447 \h </w:instrText>
      </w:r>
      <w:r>
        <w:fldChar w:fldCharType="separate"/>
      </w:r>
      <w:r>
        <w:t>14</w:t>
      </w:r>
      <w:r>
        <w:fldChar w:fldCharType="end"/>
      </w:r>
    </w:p>
    <w:p w14:paraId="75DFD541" w14:textId="286EF092" w:rsidR="00365B04" w:rsidRDefault="00365B04">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_Toc46764448 \h </w:instrText>
      </w:r>
      <w:r>
        <w:fldChar w:fldCharType="separate"/>
      </w:r>
      <w:r>
        <w:t>14</w:t>
      </w:r>
      <w:r>
        <w:fldChar w:fldCharType="end"/>
      </w:r>
    </w:p>
    <w:p w14:paraId="27051394" w14:textId="68F1536E" w:rsidR="00365B04" w:rsidRDefault="00365B0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_Toc46764449 \h </w:instrText>
      </w:r>
      <w:r>
        <w:fldChar w:fldCharType="separate"/>
      </w:r>
      <w:r>
        <w:t>15</w:t>
      </w:r>
      <w:r>
        <w:fldChar w:fldCharType="end"/>
      </w:r>
    </w:p>
    <w:p w14:paraId="08CCDD13" w14:textId="573F5852" w:rsidR="00365B04" w:rsidRDefault="00365B04">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_Toc46764450 \h </w:instrText>
      </w:r>
      <w:r>
        <w:fldChar w:fldCharType="separate"/>
      </w:r>
      <w:r>
        <w:t>15</w:t>
      </w:r>
      <w:r>
        <w:fldChar w:fldCharType="end"/>
      </w:r>
    </w:p>
    <w:p w14:paraId="3649E03E" w14:textId="072F81AB" w:rsidR="00365B04" w:rsidRDefault="00365B04">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_Toc46764451 \h </w:instrText>
      </w:r>
      <w:r>
        <w:fldChar w:fldCharType="separate"/>
      </w:r>
      <w:r>
        <w:t>16</w:t>
      </w:r>
      <w:r>
        <w:fldChar w:fldCharType="end"/>
      </w:r>
    </w:p>
    <w:p w14:paraId="4B2C8928" w14:textId="1A10C4D3" w:rsidR="00365B04" w:rsidRDefault="00365B04">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_Toc46764452 \h </w:instrText>
      </w:r>
      <w:r>
        <w:fldChar w:fldCharType="separate"/>
      </w:r>
      <w:r>
        <w:t>17</w:t>
      </w:r>
      <w:r>
        <w:fldChar w:fldCharType="end"/>
      </w:r>
    </w:p>
    <w:p w14:paraId="0696AD2F" w14:textId="6EFFFAE2" w:rsidR="00365B04" w:rsidRDefault="00365B04">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_Toc46764453 \h </w:instrText>
      </w:r>
      <w:r>
        <w:fldChar w:fldCharType="separate"/>
      </w:r>
      <w:r>
        <w:t>17</w:t>
      </w:r>
      <w:r>
        <w:fldChar w:fldCharType="end"/>
      </w:r>
    </w:p>
    <w:p w14:paraId="5D7E9BE5" w14:textId="564F685B" w:rsidR="00365B04" w:rsidRDefault="00365B0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_Toc46764454 \h </w:instrText>
      </w:r>
      <w:r>
        <w:fldChar w:fldCharType="separate"/>
      </w:r>
      <w:r>
        <w:t>17</w:t>
      </w:r>
      <w:r>
        <w:fldChar w:fldCharType="end"/>
      </w:r>
    </w:p>
    <w:p w14:paraId="5D2F8664" w14:textId="0B11C863" w:rsidR="00365B04" w:rsidRDefault="00365B0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_Toc46764455 \h </w:instrText>
      </w:r>
      <w:r>
        <w:fldChar w:fldCharType="separate"/>
      </w:r>
      <w:r>
        <w:t>17</w:t>
      </w:r>
      <w:r>
        <w:fldChar w:fldCharType="end"/>
      </w:r>
    </w:p>
    <w:p w14:paraId="0343A13E" w14:textId="2657572C" w:rsidR="00365B04" w:rsidRDefault="00365B0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_Toc46764456 \h </w:instrText>
      </w:r>
      <w:r>
        <w:fldChar w:fldCharType="separate"/>
      </w:r>
      <w:r>
        <w:t>18</w:t>
      </w:r>
      <w:r>
        <w:fldChar w:fldCharType="end"/>
      </w:r>
    </w:p>
    <w:p w14:paraId="548D851D" w14:textId="41AFAA5E" w:rsidR="00365B04" w:rsidRDefault="00365B04">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_Toc46764457 \h </w:instrText>
      </w:r>
      <w:r>
        <w:fldChar w:fldCharType="separate"/>
      </w:r>
      <w:r>
        <w:t>18</w:t>
      </w:r>
      <w:r>
        <w:fldChar w:fldCharType="end"/>
      </w:r>
    </w:p>
    <w:p w14:paraId="54388F37" w14:textId="7DB0E820" w:rsidR="00365B04" w:rsidRDefault="00365B04">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_Toc46764458 \h </w:instrText>
      </w:r>
      <w:r>
        <w:fldChar w:fldCharType="separate"/>
      </w:r>
      <w:r>
        <w:t>18</w:t>
      </w:r>
      <w:r>
        <w:fldChar w:fldCharType="end"/>
      </w:r>
    </w:p>
    <w:p w14:paraId="18DB0E1E" w14:textId="532C8232" w:rsidR="00365B04" w:rsidRDefault="00365B04">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_Toc46764459 \h </w:instrText>
      </w:r>
      <w:r>
        <w:fldChar w:fldCharType="separate"/>
      </w:r>
      <w:r>
        <w:t>19</w:t>
      </w:r>
      <w:r>
        <w:fldChar w:fldCharType="end"/>
      </w:r>
    </w:p>
    <w:p w14:paraId="26B96646" w14:textId="4A91AB92" w:rsidR="00365B04" w:rsidRDefault="00365B04">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_Toc46764460 \h </w:instrText>
      </w:r>
      <w:r>
        <w:fldChar w:fldCharType="separate"/>
      </w:r>
      <w:r>
        <w:t>19</w:t>
      </w:r>
      <w:r>
        <w:fldChar w:fldCharType="end"/>
      </w:r>
    </w:p>
    <w:p w14:paraId="319548F2" w14:textId="4480EFE5" w:rsidR="00365B04" w:rsidRDefault="00365B0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_Toc46764461 \h </w:instrText>
      </w:r>
      <w:r>
        <w:fldChar w:fldCharType="separate"/>
      </w:r>
      <w:r>
        <w:t>20</w:t>
      </w:r>
      <w:r>
        <w:fldChar w:fldCharType="end"/>
      </w:r>
    </w:p>
    <w:p w14:paraId="471C4AA0" w14:textId="5BD5D1E7" w:rsidR="00365B04" w:rsidRDefault="00365B04">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_Toc46764462 \h </w:instrText>
      </w:r>
      <w:r>
        <w:fldChar w:fldCharType="separate"/>
      </w:r>
      <w:r>
        <w:t>20</w:t>
      </w:r>
      <w:r>
        <w:fldChar w:fldCharType="end"/>
      </w:r>
    </w:p>
    <w:p w14:paraId="2367A662" w14:textId="70E319E5" w:rsidR="00365B04" w:rsidRDefault="00365B04">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_Toc46764463 \h </w:instrText>
      </w:r>
      <w:r>
        <w:fldChar w:fldCharType="separate"/>
      </w:r>
      <w:r>
        <w:t>20</w:t>
      </w:r>
      <w:r>
        <w:fldChar w:fldCharType="end"/>
      </w:r>
    </w:p>
    <w:p w14:paraId="5A66B14D" w14:textId="06302B49" w:rsidR="00365B04" w:rsidRDefault="00365B04">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_Toc46764464 \h </w:instrText>
      </w:r>
      <w:r>
        <w:fldChar w:fldCharType="separate"/>
      </w:r>
      <w:r>
        <w:t>21</w:t>
      </w:r>
      <w:r>
        <w:fldChar w:fldCharType="end"/>
      </w:r>
    </w:p>
    <w:p w14:paraId="30ACBD8D" w14:textId="17416A18" w:rsidR="00365B04" w:rsidRDefault="00365B04">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_Toc46764465 \h </w:instrText>
      </w:r>
      <w:r>
        <w:fldChar w:fldCharType="separate"/>
      </w:r>
      <w:r>
        <w:t>22</w:t>
      </w:r>
      <w:r>
        <w:fldChar w:fldCharType="end"/>
      </w:r>
    </w:p>
    <w:p w14:paraId="6DF0973F" w14:textId="5E465C21" w:rsidR="00365B04" w:rsidRDefault="00365B04">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_Toc46764466 \h </w:instrText>
      </w:r>
      <w:r>
        <w:fldChar w:fldCharType="separate"/>
      </w:r>
      <w:r>
        <w:t>23</w:t>
      </w:r>
      <w:r>
        <w:fldChar w:fldCharType="end"/>
      </w:r>
    </w:p>
    <w:p w14:paraId="41E74199" w14:textId="4B2CFB2F" w:rsidR="00365B04" w:rsidRDefault="00365B04">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_Toc46764467 \h </w:instrText>
      </w:r>
      <w:r>
        <w:fldChar w:fldCharType="separate"/>
      </w:r>
      <w:r>
        <w:t>23</w:t>
      </w:r>
      <w:r>
        <w:fldChar w:fldCharType="end"/>
      </w:r>
    </w:p>
    <w:p w14:paraId="5FCC7235" w14:textId="473DE4C7" w:rsidR="00365B04" w:rsidRDefault="00365B04">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_Toc46764468 \h </w:instrText>
      </w:r>
      <w:r>
        <w:fldChar w:fldCharType="separate"/>
      </w:r>
      <w:r>
        <w:t>23</w:t>
      </w:r>
      <w:r>
        <w:fldChar w:fldCharType="end"/>
      </w:r>
    </w:p>
    <w:p w14:paraId="41463D1C" w14:textId="55CF1C60" w:rsidR="00365B04" w:rsidRDefault="00365B04">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_Toc46764469 \h </w:instrText>
      </w:r>
      <w:r>
        <w:fldChar w:fldCharType="separate"/>
      </w:r>
      <w:r>
        <w:t>24</w:t>
      </w:r>
      <w:r>
        <w:fldChar w:fldCharType="end"/>
      </w:r>
    </w:p>
    <w:p w14:paraId="3EA33D8E" w14:textId="08F89894" w:rsidR="00365B04" w:rsidRDefault="00365B04">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_Toc46764470 \h </w:instrText>
      </w:r>
      <w:r>
        <w:fldChar w:fldCharType="separate"/>
      </w:r>
      <w:r>
        <w:t>25</w:t>
      </w:r>
      <w:r>
        <w:fldChar w:fldCharType="end"/>
      </w:r>
    </w:p>
    <w:p w14:paraId="177D3705" w14:textId="711DA494" w:rsidR="00365B04" w:rsidRDefault="00365B04">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_Toc46764471 \h </w:instrText>
      </w:r>
      <w:r>
        <w:fldChar w:fldCharType="separate"/>
      </w:r>
      <w:r>
        <w:t>25</w:t>
      </w:r>
      <w:r>
        <w:fldChar w:fldCharType="end"/>
      </w:r>
    </w:p>
    <w:p w14:paraId="39B48AC4" w14:textId="280FDB70" w:rsidR="00365B04" w:rsidRDefault="00365B04">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_Toc46764472 \h </w:instrText>
      </w:r>
      <w:r>
        <w:fldChar w:fldCharType="separate"/>
      </w:r>
      <w:r>
        <w:t>26</w:t>
      </w:r>
      <w:r>
        <w:fldChar w:fldCharType="end"/>
      </w:r>
    </w:p>
    <w:p w14:paraId="5E3C53C6" w14:textId="568DE564" w:rsidR="00365B04" w:rsidRDefault="00365B0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_Toc46764473 \h </w:instrText>
      </w:r>
      <w:r>
        <w:fldChar w:fldCharType="separate"/>
      </w:r>
      <w:r>
        <w:t>27</w:t>
      </w:r>
      <w:r>
        <w:fldChar w:fldCharType="end"/>
      </w:r>
    </w:p>
    <w:p w14:paraId="4B66B336" w14:textId="4A1B1C42" w:rsidR="00365B04" w:rsidRDefault="00365B0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_Toc46764474 \h </w:instrText>
      </w:r>
      <w:r>
        <w:fldChar w:fldCharType="separate"/>
      </w:r>
      <w:r>
        <w:t>27</w:t>
      </w:r>
      <w:r>
        <w:fldChar w:fldCharType="end"/>
      </w:r>
    </w:p>
    <w:p w14:paraId="3DF6081E" w14:textId="5EC3E7F9" w:rsidR="00365B04" w:rsidRDefault="00365B0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_Toc46764475 \h </w:instrText>
      </w:r>
      <w:r>
        <w:fldChar w:fldCharType="separate"/>
      </w:r>
      <w:r>
        <w:t>27</w:t>
      </w:r>
      <w:r>
        <w:fldChar w:fldCharType="end"/>
      </w:r>
    </w:p>
    <w:p w14:paraId="22A23726" w14:textId="22D3A182" w:rsidR="00365B04" w:rsidRDefault="00365B04">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_Toc46764476 \h </w:instrText>
      </w:r>
      <w:r>
        <w:fldChar w:fldCharType="separate"/>
      </w:r>
      <w:r>
        <w:t>27</w:t>
      </w:r>
      <w:r>
        <w:fldChar w:fldCharType="end"/>
      </w:r>
    </w:p>
    <w:p w14:paraId="442A74E3" w14:textId="073F9BEE" w:rsidR="00365B04" w:rsidRDefault="00365B04">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_Toc46764477 \h </w:instrText>
      </w:r>
      <w:r>
        <w:fldChar w:fldCharType="separate"/>
      </w:r>
      <w:r>
        <w:t>27</w:t>
      </w:r>
      <w:r>
        <w:fldChar w:fldCharType="end"/>
      </w:r>
    </w:p>
    <w:p w14:paraId="2BD2F844" w14:textId="2AA9CFC1" w:rsidR="00365B04" w:rsidRDefault="00365B04">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_Toc46764478 \h </w:instrText>
      </w:r>
      <w:r>
        <w:fldChar w:fldCharType="separate"/>
      </w:r>
      <w:r>
        <w:t>28</w:t>
      </w:r>
      <w:r>
        <w:fldChar w:fldCharType="end"/>
      </w:r>
    </w:p>
    <w:p w14:paraId="578B0D56" w14:textId="4134217B" w:rsidR="00365B04" w:rsidRDefault="00365B04">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_Toc46764479 \h </w:instrText>
      </w:r>
      <w:r>
        <w:fldChar w:fldCharType="separate"/>
      </w:r>
      <w:r>
        <w:t>29</w:t>
      </w:r>
      <w:r>
        <w:fldChar w:fldCharType="end"/>
      </w:r>
    </w:p>
    <w:p w14:paraId="0C8B84C5" w14:textId="49EB0317" w:rsidR="00365B04" w:rsidRDefault="00365B04">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_Toc46764480 \h </w:instrText>
      </w:r>
      <w:r>
        <w:fldChar w:fldCharType="separate"/>
      </w:r>
      <w:r>
        <w:t>30</w:t>
      </w:r>
      <w:r>
        <w:fldChar w:fldCharType="end"/>
      </w:r>
    </w:p>
    <w:p w14:paraId="5F713BF4" w14:textId="54B12E15" w:rsidR="00365B04" w:rsidRDefault="00365B04">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_Toc46764481 \h </w:instrText>
      </w:r>
      <w:r>
        <w:fldChar w:fldCharType="separate"/>
      </w:r>
      <w:r>
        <w:t>30</w:t>
      </w:r>
      <w:r>
        <w:fldChar w:fldCharType="end"/>
      </w:r>
    </w:p>
    <w:p w14:paraId="1615D6EF" w14:textId="75FD73D1" w:rsidR="00365B04" w:rsidRDefault="00365B0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_Toc46764482 \h </w:instrText>
      </w:r>
      <w:r>
        <w:fldChar w:fldCharType="separate"/>
      </w:r>
      <w:r>
        <w:t>31</w:t>
      </w:r>
      <w:r>
        <w:fldChar w:fldCharType="end"/>
      </w:r>
    </w:p>
    <w:p w14:paraId="5EE359C0" w14:textId="1DFC6418" w:rsidR="00365B04" w:rsidRDefault="00365B04">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_Toc46764483 \h </w:instrText>
      </w:r>
      <w:r>
        <w:fldChar w:fldCharType="separate"/>
      </w:r>
      <w:r>
        <w:t>31</w:t>
      </w:r>
      <w:r>
        <w:fldChar w:fldCharType="end"/>
      </w:r>
    </w:p>
    <w:p w14:paraId="52F70D2A" w14:textId="42C98649" w:rsidR="00365B04" w:rsidRDefault="00365B04">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_Toc46764484 \h </w:instrText>
      </w:r>
      <w:r>
        <w:fldChar w:fldCharType="separate"/>
      </w:r>
      <w:r>
        <w:t>31</w:t>
      </w:r>
      <w:r>
        <w:fldChar w:fldCharType="end"/>
      </w:r>
    </w:p>
    <w:p w14:paraId="6AC0EC1B" w14:textId="131B0CDA" w:rsidR="00365B04" w:rsidRDefault="00365B04">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_Toc46764485 \h </w:instrText>
      </w:r>
      <w:r>
        <w:fldChar w:fldCharType="separate"/>
      </w:r>
      <w:r>
        <w:t>32</w:t>
      </w:r>
      <w:r>
        <w:fldChar w:fldCharType="end"/>
      </w:r>
    </w:p>
    <w:p w14:paraId="062EBE93" w14:textId="6CC9978D" w:rsidR="00365B04" w:rsidRDefault="00365B04">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_Toc46764486 \h </w:instrText>
      </w:r>
      <w:r>
        <w:fldChar w:fldCharType="separate"/>
      </w:r>
      <w:r>
        <w:t>33</w:t>
      </w:r>
      <w:r>
        <w:fldChar w:fldCharType="end"/>
      </w:r>
    </w:p>
    <w:p w14:paraId="4A51BD0E" w14:textId="734AFE85" w:rsidR="00365B04" w:rsidRDefault="00365B04">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_Toc46764487 \h </w:instrText>
      </w:r>
      <w:r>
        <w:fldChar w:fldCharType="separate"/>
      </w:r>
      <w:r>
        <w:t>33</w:t>
      </w:r>
      <w:r>
        <w:fldChar w:fldCharType="end"/>
      </w:r>
    </w:p>
    <w:p w14:paraId="3CCEB002" w14:textId="4C1BCC48" w:rsidR="00365B04" w:rsidRDefault="00365B04">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_Toc46764488 \h </w:instrText>
      </w:r>
      <w:r>
        <w:fldChar w:fldCharType="separate"/>
      </w:r>
      <w:r>
        <w:t>34</w:t>
      </w:r>
      <w:r>
        <w:fldChar w:fldCharType="end"/>
      </w:r>
    </w:p>
    <w:p w14:paraId="6043021C" w14:textId="7E1A8CB1" w:rsidR="00365B04" w:rsidRDefault="00365B04">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_Toc46764489 \h </w:instrText>
      </w:r>
      <w:r>
        <w:fldChar w:fldCharType="separate"/>
      </w:r>
      <w:r>
        <w:t>35</w:t>
      </w:r>
      <w:r>
        <w:fldChar w:fldCharType="end"/>
      </w:r>
    </w:p>
    <w:p w14:paraId="05B4CDA8" w14:textId="12CCE9D5" w:rsidR="00365B04" w:rsidRDefault="00365B04">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_Toc46764490 \h </w:instrText>
      </w:r>
      <w:r>
        <w:fldChar w:fldCharType="separate"/>
      </w:r>
      <w:r>
        <w:t>35</w:t>
      </w:r>
      <w:r>
        <w:fldChar w:fldCharType="end"/>
      </w:r>
    </w:p>
    <w:p w14:paraId="04426593" w14:textId="018A51DF" w:rsidR="00365B04" w:rsidRDefault="00365B04">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_Toc46764491 \h </w:instrText>
      </w:r>
      <w:r>
        <w:fldChar w:fldCharType="separate"/>
      </w:r>
      <w:r>
        <w:t>35</w:t>
      </w:r>
      <w:r>
        <w:fldChar w:fldCharType="end"/>
      </w:r>
    </w:p>
    <w:p w14:paraId="023F6D15" w14:textId="43CB6685" w:rsidR="00365B04" w:rsidRDefault="00365B04">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_Toc46764492 \h </w:instrText>
      </w:r>
      <w:r>
        <w:fldChar w:fldCharType="separate"/>
      </w:r>
      <w:r>
        <w:t>36</w:t>
      </w:r>
      <w:r>
        <w:fldChar w:fldCharType="end"/>
      </w:r>
    </w:p>
    <w:p w14:paraId="56486657" w14:textId="32FA8AEB" w:rsidR="00365B04" w:rsidRDefault="00365B04">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_Toc46764493 \h </w:instrText>
      </w:r>
      <w:r>
        <w:fldChar w:fldCharType="separate"/>
      </w:r>
      <w:r>
        <w:t>36</w:t>
      </w:r>
      <w:r>
        <w:fldChar w:fldCharType="end"/>
      </w:r>
    </w:p>
    <w:p w14:paraId="328AFBCA" w14:textId="117CC211" w:rsidR="00365B04" w:rsidRDefault="00365B04">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_Toc46764494 \h </w:instrText>
      </w:r>
      <w:r>
        <w:fldChar w:fldCharType="separate"/>
      </w:r>
      <w:r>
        <w:t>37</w:t>
      </w:r>
      <w:r>
        <w:fldChar w:fldCharType="end"/>
      </w:r>
    </w:p>
    <w:p w14:paraId="18EA393F" w14:textId="4A7DB815" w:rsidR="00365B04" w:rsidRDefault="00365B04">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_Toc46764495 \h </w:instrText>
      </w:r>
      <w:r>
        <w:fldChar w:fldCharType="separate"/>
      </w:r>
      <w:r>
        <w:t>38</w:t>
      </w:r>
      <w:r>
        <w:fldChar w:fldCharType="end"/>
      </w:r>
    </w:p>
    <w:p w14:paraId="6CA2D696" w14:textId="7CC0B061" w:rsidR="00365B04" w:rsidRDefault="00365B04">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_Toc46764496 \h </w:instrText>
      </w:r>
      <w:r>
        <w:fldChar w:fldCharType="separate"/>
      </w:r>
      <w:r>
        <w:t>39</w:t>
      </w:r>
      <w:r>
        <w:fldChar w:fldCharType="end"/>
      </w:r>
    </w:p>
    <w:p w14:paraId="3E0F3B3E" w14:textId="269C7DE9" w:rsidR="00365B04" w:rsidRDefault="00365B04">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_Toc46764497 \h </w:instrText>
      </w:r>
      <w:r>
        <w:fldChar w:fldCharType="separate"/>
      </w:r>
      <w:r>
        <w:t>40</w:t>
      </w:r>
      <w:r>
        <w:fldChar w:fldCharType="end"/>
      </w:r>
    </w:p>
    <w:p w14:paraId="69609203" w14:textId="10919E64" w:rsidR="00365B04" w:rsidRDefault="00365B0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_Toc46764498 \h </w:instrText>
      </w:r>
      <w:r>
        <w:fldChar w:fldCharType="separate"/>
      </w:r>
      <w:r>
        <w:t>41</w:t>
      </w:r>
      <w:r>
        <w:fldChar w:fldCharType="end"/>
      </w:r>
    </w:p>
    <w:p w14:paraId="38CE6AC9" w14:textId="28417859" w:rsidR="00365B04" w:rsidRDefault="00365B04">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_Toc46764499 \h </w:instrText>
      </w:r>
      <w:r>
        <w:fldChar w:fldCharType="separate"/>
      </w:r>
      <w:r>
        <w:t>41</w:t>
      </w:r>
      <w:r>
        <w:fldChar w:fldCharType="end"/>
      </w:r>
    </w:p>
    <w:p w14:paraId="61E377DC" w14:textId="5697702E" w:rsidR="00365B04" w:rsidRDefault="00365B04">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_Toc46764500 \h </w:instrText>
      </w:r>
      <w:r>
        <w:fldChar w:fldCharType="separate"/>
      </w:r>
      <w:r>
        <w:t>41</w:t>
      </w:r>
      <w:r>
        <w:fldChar w:fldCharType="end"/>
      </w:r>
    </w:p>
    <w:p w14:paraId="6E7A20C4" w14:textId="35659451" w:rsidR="00365B04" w:rsidRDefault="00365B04">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_Toc46764501 \h </w:instrText>
      </w:r>
      <w:r>
        <w:fldChar w:fldCharType="separate"/>
      </w:r>
      <w:r>
        <w:t>41</w:t>
      </w:r>
      <w:r>
        <w:fldChar w:fldCharType="end"/>
      </w:r>
    </w:p>
    <w:p w14:paraId="5E47E3FB" w14:textId="76C70AE3" w:rsidR="00365B04" w:rsidRDefault="00365B04">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_Toc46764502 \h </w:instrText>
      </w:r>
      <w:r>
        <w:fldChar w:fldCharType="separate"/>
      </w:r>
      <w:r>
        <w:t>42</w:t>
      </w:r>
      <w:r>
        <w:fldChar w:fldCharType="end"/>
      </w:r>
    </w:p>
    <w:p w14:paraId="0701F9DD" w14:textId="2B022C63" w:rsidR="00365B04" w:rsidRDefault="00365B04">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_Toc46764503 \h </w:instrText>
      </w:r>
      <w:r>
        <w:fldChar w:fldCharType="separate"/>
      </w:r>
      <w:r>
        <w:t>44</w:t>
      </w:r>
      <w:r>
        <w:fldChar w:fldCharType="end"/>
      </w:r>
    </w:p>
    <w:p w14:paraId="71DB596A" w14:textId="5CB61EF3" w:rsidR="00365B04" w:rsidRDefault="00365B04">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_Toc46764504 \h </w:instrText>
      </w:r>
      <w:r>
        <w:fldChar w:fldCharType="separate"/>
      </w:r>
      <w:r>
        <w:t>45</w:t>
      </w:r>
      <w:r>
        <w:fldChar w:fldCharType="end"/>
      </w:r>
    </w:p>
    <w:p w14:paraId="07023850" w14:textId="3635F41B" w:rsidR="00365B04" w:rsidRDefault="00365B04">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_Toc46764505 \h </w:instrText>
      </w:r>
      <w:r>
        <w:fldChar w:fldCharType="separate"/>
      </w:r>
      <w:r>
        <w:t>45</w:t>
      </w:r>
      <w:r>
        <w:fldChar w:fldCharType="end"/>
      </w:r>
    </w:p>
    <w:p w14:paraId="7B3711D3" w14:textId="4ADF3785" w:rsidR="00365B04" w:rsidRDefault="00365B04">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_Toc46764506 \h </w:instrText>
      </w:r>
      <w:r>
        <w:fldChar w:fldCharType="separate"/>
      </w:r>
      <w:r>
        <w:t>46</w:t>
      </w:r>
      <w:r>
        <w:fldChar w:fldCharType="end"/>
      </w:r>
    </w:p>
    <w:p w14:paraId="0AB3D7C6" w14:textId="123428E3" w:rsidR="00365B04" w:rsidRDefault="00365B04">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_Toc46764507 \h </w:instrText>
      </w:r>
      <w:r>
        <w:fldChar w:fldCharType="separate"/>
      </w:r>
      <w:r>
        <w:t>48</w:t>
      </w:r>
      <w:r>
        <w:fldChar w:fldCharType="end"/>
      </w:r>
    </w:p>
    <w:p w14:paraId="30696DD2" w14:textId="70955A7D" w:rsidR="00365B04" w:rsidRDefault="00365B04">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_Toc46764508 \h </w:instrText>
      </w:r>
      <w:r>
        <w:fldChar w:fldCharType="separate"/>
      </w:r>
      <w:r>
        <w:t>48</w:t>
      </w:r>
      <w:r>
        <w:fldChar w:fldCharType="end"/>
      </w:r>
    </w:p>
    <w:p w14:paraId="57A6CF2E" w14:textId="56F83DBE" w:rsidR="00365B04" w:rsidRDefault="00365B04">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_Toc46764509 \h </w:instrText>
      </w:r>
      <w:r>
        <w:fldChar w:fldCharType="separate"/>
      </w:r>
      <w:r>
        <w:t>48</w:t>
      </w:r>
      <w:r>
        <w:fldChar w:fldCharType="end"/>
      </w:r>
    </w:p>
    <w:p w14:paraId="3566F2E6" w14:textId="5DF3CC76" w:rsidR="00365B04" w:rsidRDefault="00365B04">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_Toc46764510 \h </w:instrText>
      </w:r>
      <w:r>
        <w:fldChar w:fldCharType="separate"/>
      </w:r>
      <w:r>
        <w:t>49</w:t>
      </w:r>
      <w:r>
        <w:fldChar w:fldCharType="end"/>
      </w:r>
    </w:p>
    <w:p w14:paraId="49813D91" w14:textId="0CFEC956" w:rsidR="00365B04" w:rsidRDefault="00365B04">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_Toc46764511 \h </w:instrText>
      </w:r>
      <w:r>
        <w:fldChar w:fldCharType="separate"/>
      </w:r>
      <w:r>
        <w:t>50</w:t>
      </w:r>
      <w:r>
        <w:fldChar w:fldCharType="end"/>
      </w:r>
    </w:p>
    <w:p w14:paraId="7E23BF9C" w14:textId="3A4B135A" w:rsidR="00365B04" w:rsidRDefault="00365B04">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_Toc46764512 \h </w:instrText>
      </w:r>
      <w:r>
        <w:fldChar w:fldCharType="separate"/>
      </w:r>
      <w:r>
        <w:t>51</w:t>
      </w:r>
      <w:r>
        <w:fldChar w:fldCharType="end"/>
      </w:r>
    </w:p>
    <w:p w14:paraId="3C7ABF01" w14:textId="69AF6C75" w:rsidR="00365B04" w:rsidRDefault="00365B04">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_Toc46764513 \h </w:instrText>
      </w:r>
      <w:r>
        <w:fldChar w:fldCharType="separate"/>
      </w:r>
      <w:r>
        <w:t>53</w:t>
      </w:r>
      <w:r>
        <w:fldChar w:fldCharType="end"/>
      </w:r>
    </w:p>
    <w:p w14:paraId="4BFE629A" w14:textId="09FE9C88" w:rsidR="00365B04" w:rsidRDefault="00365B04">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_Toc46764514 \h </w:instrText>
      </w:r>
      <w:r>
        <w:fldChar w:fldCharType="separate"/>
      </w:r>
      <w:r>
        <w:t>53</w:t>
      </w:r>
      <w:r>
        <w:fldChar w:fldCharType="end"/>
      </w:r>
    </w:p>
    <w:p w14:paraId="79199498" w14:textId="1DCC3A04" w:rsidR="00365B04" w:rsidRDefault="00365B04">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_Toc46764515 \h </w:instrText>
      </w:r>
      <w:r>
        <w:fldChar w:fldCharType="separate"/>
      </w:r>
      <w:r>
        <w:t>53</w:t>
      </w:r>
      <w:r>
        <w:fldChar w:fldCharType="end"/>
      </w:r>
    </w:p>
    <w:p w14:paraId="65668593" w14:textId="7008CF24" w:rsidR="00365B04" w:rsidRDefault="00365B04">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_Toc46764516 \h </w:instrText>
      </w:r>
      <w:r>
        <w:fldChar w:fldCharType="separate"/>
      </w:r>
      <w:r>
        <w:t>53</w:t>
      </w:r>
      <w:r>
        <w:fldChar w:fldCharType="end"/>
      </w:r>
    </w:p>
    <w:p w14:paraId="291F4A12" w14:textId="3405C130" w:rsidR="00365B04" w:rsidRDefault="00365B04">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_Toc46764517 \h </w:instrText>
      </w:r>
      <w:r>
        <w:fldChar w:fldCharType="separate"/>
      </w:r>
      <w:r>
        <w:t>54</w:t>
      </w:r>
      <w:r>
        <w:fldChar w:fldCharType="end"/>
      </w:r>
    </w:p>
    <w:p w14:paraId="30695D12" w14:textId="26F0FE1C" w:rsidR="00365B04" w:rsidRDefault="00365B04">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_Toc46764518 \h </w:instrText>
      </w:r>
      <w:r>
        <w:fldChar w:fldCharType="separate"/>
      </w:r>
      <w:r>
        <w:t>55</w:t>
      </w:r>
      <w:r>
        <w:fldChar w:fldCharType="end"/>
      </w:r>
    </w:p>
    <w:p w14:paraId="55244EC9" w14:textId="407ECD8F" w:rsidR="00365B04" w:rsidRDefault="00365B04">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_Toc46764519 \h </w:instrText>
      </w:r>
      <w:r>
        <w:fldChar w:fldCharType="separate"/>
      </w:r>
      <w:r>
        <w:t>55</w:t>
      </w:r>
      <w:r>
        <w:fldChar w:fldCharType="end"/>
      </w:r>
    </w:p>
    <w:p w14:paraId="6CEF474A" w14:textId="7730B509" w:rsidR="00365B04" w:rsidRDefault="00365B04">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_Toc46764520 \h </w:instrText>
      </w:r>
      <w:r>
        <w:fldChar w:fldCharType="separate"/>
      </w:r>
      <w:r>
        <w:t>56</w:t>
      </w:r>
      <w:r>
        <w:fldChar w:fldCharType="end"/>
      </w:r>
    </w:p>
    <w:p w14:paraId="328ECCA8" w14:textId="33A7D3A4" w:rsidR="00365B04" w:rsidRDefault="00365B04">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_Toc46764521 \h </w:instrText>
      </w:r>
      <w:r>
        <w:fldChar w:fldCharType="separate"/>
      </w:r>
      <w:r>
        <w:t>57</w:t>
      </w:r>
      <w:r>
        <w:fldChar w:fldCharType="end"/>
      </w:r>
    </w:p>
    <w:p w14:paraId="2B4E1CBA" w14:textId="0E7C0AA8" w:rsidR="00365B04" w:rsidRDefault="00365B04">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_Toc46764522 \h </w:instrText>
      </w:r>
      <w:r>
        <w:fldChar w:fldCharType="separate"/>
      </w:r>
      <w:r>
        <w:t>58</w:t>
      </w:r>
      <w:r>
        <w:fldChar w:fldCharType="end"/>
      </w:r>
    </w:p>
    <w:p w14:paraId="6EB0E149" w14:textId="1BE353D1" w:rsidR="00365B04" w:rsidRDefault="00365B04">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_Toc46764523 \h </w:instrText>
      </w:r>
      <w:r>
        <w:fldChar w:fldCharType="separate"/>
      </w:r>
      <w:r>
        <w:t>58</w:t>
      </w:r>
      <w:r>
        <w:fldChar w:fldCharType="end"/>
      </w:r>
    </w:p>
    <w:p w14:paraId="12BFA5EF" w14:textId="0360E862" w:rsidR="00365B04" w:rsidRDefault="00365B04">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_Toc46764524 \h </w:instrText>
      </w:r>
      <w:r>
        <w:fldChar w:fldCharType="separate"/>
      </w:r>
      <w:r>
        <w:t>59</w:t>
      </w:r>
      <w:r>
        <w:fldChar w:fldCharType="end"/>
      </w:r>
    </w:p>
    <w:p w14:paraId="5D4D7167" w14:textId="34201B69" w:rsidR="00365B04" w:rsidRDefault="00365B04">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_Toc46764525 \h </w:instrText>
      </w:r>
      <w:r>
        <w:fldChar w:fldCharType="separate"/>
      </w:r>
      <w:r>
        <w:t>61</w:t>
      </w:r>
      <w:r>
        <w:fldChar w:fldCharType="end"/>
      </w:r>
    </w:p>
    <w:p w14:paraId="7F04635E" w14:textId="642E54D1" w:rsidR="00365B04" w:rsidRDefault="00365B04">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_Toc46764526 \h </w:instrText>
      </w:r>
      <w:r>
        <w:fldChar w:fldCharType="separate"/>
      </w:r>
      <w:r>
        <w:t>61</w:t>
      </w:r>
      <w:r>
        <w:fldChar w:fldCharType="end"/>
      </w:r>
    </w:p>
    <w:p w14:paraId="6664FD04" w14:textId="63E82117" w:rsidR="00365B04" w:rsidRDefault="00365B04">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_Toc46764527 \h </w:instrText>
      </w:r>
      <w:r>
        <w:fldChar w:fldCharType="separate"/>
      </w:r>
      <w:r>
        <w:t>62</w:t>
      </w:r>
      <w:r>
        <w:fldChar w:fldCharType="end"/>
      </w:r>
    </w:p>
    <w:p w14:paraId="4B4B63A2" w14:textId="3DFBD6A7" w:rsidR="00365B04" w:rsidRDefault="00365B04">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_Toc46764528 \h </w:instrText>
      </w:r>
      <w:r>
        <w:fldChar w:fldCharType="separate"/>
      </w:r>
      <w:r>
        <w:t>63</w:t>
      </w:r>
      <w:r>
        <w:fldChar w:fldCharType="end"/>
      </w:r>
    </w:p>
    <w:p w14:paraId="263A2E3F" w14:textId="2C609B7C" w:rsidR="00365B04" w:rsidRDefault="00365B04">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_Toc46764529 \h </w:instrText>
      </w:r>
      <w:r>
        <w:fldChar w:fldCharType="separate"/>
      </w:r>
      <w:r>
        <w:t>65</w:t>
      </w:r>
      <w:r>
        <w:fldChar w:fldCharType="end"/>
      </w:r>
    </w:p>
    <w:p w14:paraId="210CEC0C" w14:textId="034FF9FA" w:rsidR="00365B04" w:rsidRDefault="00365B04">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_Toc46764530 \h </w:instrText>
      </w:r>
      <w:r>
        <w:fldChar w:fldCharType="separate"/>
      </w:r>
      <w:r>
        <w:t>66</w:t>
      </w:r>
      <w:r>
        <w:fldChar w:fldCharType="end"/>
      </w:r>
    </w:p>
    <w:p w14:paraId="07C854F1" w14:textId="628069C6" w:rsidR="00365B04" w:rsidRDefault="00365B04">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_Toc46764531 \h </w:instrText>
      </w:r>
      <w:r>
        <w:fldChar w:fldCharType="separate"/>
      </w:r>
      <w:r>
        <w:t>67</w:t>
      </w:r>
      <w:r>
        <w:fldChar w:fldCharType="end"/>
      </w:r>
    </w:p>
    <w:p w14:paraId="2B6F4717" w14:textId="480E14D6" w:rsidR="00365B04" w:rsidRDefault="00365B04">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_Toc46764532 \h </w:instrText>
      </w:r>
      <w:r>
        <w:fldChar w:fldCharType="separate"/>
      </w:r>
      <w:r>
        <w:t>67</w:t>
      </w:r>
      <w:r>
        <w:fldChar w:fldCharType="end"/>
      </w:r>
    </w:p>
    <w:p w14:paraId="67071744" w14:textId="006D103B" w:rsidR="00365B04" w:rsidRDefault="00365B04">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_Toc46764533 \h </w:instrText>
      </w:r>
      <w:r>
        <w:fldChar w:fldCharType="separate"/>
      </w:r>
      <w:r>
        <w:t>68</w:t>
      </w:r>
      <w:r>
        <w:fldChar w:fldCharType="end"/>
      </w:r>
    </w:p>
    <w:p w14:paraId="16148AB6" w14:textId="45F8D91B" w:rsidR="00365B04" w:rsidRDefault="00365B04">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_Toc46764534 \h </w:instrText>
      </w:r>
      <w:r>
        <w:fldChar w:fldCharType="separate"/>
      </w:r>
      <w:r>
        <w:t>69</w:t>
      </w:r>
      <w:r>
        <w:fldChar w:fldCharType="end"/>
      </w:r>
    </w:p>
    <w:p w14:paraId="2D1A1706" w14:textId="4AB06F7D" w:rsidR="00365B04" w:rsidRDefault="00365B04">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_Toc46764535 \h </w:instrText>
      </w:r>
      <w:r>
        <w:fldChar w:fldCharType="separate"/>
      </w:r>
      <w:r>
        <w:t>69</w:t>
      </w:r>
      <w:r>
        <w:fldChar w:fldCharType="end"/>
      </w:r>
    </w:p>
    <w:p w14:paraId="5CF20FC7" w14:textId="3AE592A7" w:rsidR="00365B04" w:rsidRDefault="00365B04">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_Toc46764536 \h </w:instrText>
      </w:r>
      <w:r>
        <w:fldChar w:fldCharType="separate"/>
      </w:r>
      <w:r>
        <w:t>70</w:t>
      </w:r>
      <w:r>
        <w:fldChar w:fldCharType="end"/>
      </w:r>
    </w:p>
    <w:p w14:paraId="4D5433E3" w14:textId="67AB9EDB" w:rsidR="00365B04" w:rsidRDefault="00365B04">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_Toc46764537 \h </w:instrText>
      </w:r>
      <w:r>
        <w:fldChar w:fldCharType="separate"/>
      </w:r>
      <w:r>
        <w:t>71</w:t>
      </w:r>
      <w:r>
        <w:fldChar w:fldCharType="end"/>
      </w:r>
    </w:p>
    <w:p w14:paraId="32576934" w14:textId="05079689" w:rsidR="00365B04" w:rsidRDefault="00365B04">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_Toc46764538 \h </w:instrText>
      </w:r>
      <w:r>
        <w:fldChar w:fldCharType="separate"/>
      </w:r>
      <w:r>
        <w:t>72</w:t>
      </w:r>
      <w:r>
        <w:fldChar w:fldCharType="end"/>
      </w:r>
    </w:p>
    <w:p w14:paraId="5E6BAC48" w14:textId="0E928E13" w:rsidR="00365B04" w:rsidRDefault="00365B0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_Toc46764539 \h </w:instrText>
      </w:r>
      <w:r>
        <w:fldChar w:fldCharType="separate"/>
      </w:r>
      <w:r>
        <w:t>73</w:t>
      </w:r>
      <w:r>
        <w:fldChar w:fldCharType="end"/>
      </w:r>
    </w:p>
    <w:p w14:paraId="63BD2F6E" w14:textId="7493B5F2" w:rsidR="00365B04" w:rsidRDefault="00365B0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_Toc46764540 \h </w:instrText>
      </w:r>
      <w:r>
        <w:fldChar w:fldCharType="separate"/>
      </w:r>
      <w:r>
        <w:t>73</w:t>
      </w:r>
      <w:r>
        <w:fldChar w:fldCharType="end"/>
      </w:r>
    </w:p>
    <w:p w14:paraId="6BD170AA" w14:textId="39688B05" w:rsidR="00365B04" w:rsidRDefault="00365B0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_Toc46764541 \h </w:instrText>
      </w:r>
      <w:r>
        <w:fldChar w:fldCharType="separate"/>
      </w:r>
      <w:r>
        <w:t>74</w:t>
      </w:r>
      <w:r>
        <w:fldChar w:fldCharType="end"/>
      </w:r>
    </w:p>
    <w:p w14:paraId="5CDC2490" w14:textId="69130F0E" w:rsidR="00365B04" w:rsidRDefault="00365B0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_Toc46764542 \h </w:instrText>
      </w:r>
      <w:r>
        <w:fldChar w:fldCharType="separate"/>
      </w:r>
      <w:r>
        <w:t>74</w:t>
      </w:r>
      <w:r>
        <w:fldChar w:fldCharType="end"/>
      </w:r>
    </w:p>
    <w:p w14:paraId="04739D6E" w14:textId="2B939755" w:rsidR="00365B04" w:rsidRDefault="00365B0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_Toc46764543 \h </w:instrText>
      </w:r>
      <w:r>
        <w:fldChar w:fldCharType="separate"/>
      </w:r>
      <w:r>
        <w:t>74</w:t>
      </w:r>
      <w:r>
        <w:fldChar w:fldCharType="end"/>
      </w:r>
    </w:p>
    <w:p w14:paraId="626B34C3" w14:textId="101DA517" w:rsidR="00365B04" w:rsidRDefault="00365B04">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_Toc46764544 \h </w:instrText>
      </w:r>
      <w:r>
        <w:fldChar w:fldCharType="separate"/>
      </w:r>
      <w:r>
        <w:t>75</w:t>
      </w:r>
      <w:r>
        <w:fldChar w:fldCharType="end"/>
      </w:r>
    </w:p>
    <w:p w14:paraId="45D418B2" w14:textId="33CEFFCF" w:rsidR="00365B04" w:rsidRDefault="00365B0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_Toc46764545 \h </w:instrText>
      </w:r>
      <w:r>
        <w:fldChar w:fldCharType="separate"/>
      </w:r>
      <w:r>
        <w:t>75</w:t>
      </w:r>
      <w:r>
        <w:fldChar w:fldCharType="end"/>
      </w:r>
    </w:p>
    <w:p w14:paraId="74C4482A" w14:textId="7510A6F9" w:rsidR="00365B04" w:rsidRDefault="00365B0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_Toc46764546 \h </w:instrText>
      </w:r>
      <w:r>
        <w:fldChar w:fldCharType="separate"/>
      </w:r>
      <w:r>
        <w:t>75</w:t>
      </w:r>
      <w:r>
        <w:fldChar w:fldCharType="end"/>
      </w:r>
    </w:p>
    <w:p w14:paraId="29117BDB" w14:textId="1F5BDEC5" w:rsidR="00365B04" w:rsidRDefault="00365B0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_Toc46764547 \h </w:instrText>
      </w:r>
      <w:r>
        <w:fldChar w:fldCharType="separate"/>
      </w:r>
      <w:r>
        <w:t>76</w:t>
      </w:r>
      <w:r>
        <w:fldChar w:fldCharType="end"/>
      </w:r>
    </w:p>
    <w:p w14:paraId="1EC93922" w14:textId="3B07D1C7" w:rsidR="00365B04" w:rsidRDefault="00365B04">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_Toc46764548 \h </w:instrText>
      </w:r>
      <w:r>
        <w:fldChar w:fldCharType="separate"/>
      </w:r>
      <w:r>
        <w:t>76</w:t>
      </w:r>
      <w:r>
        <w:fldChar w:fldCharType="end"/>
      </w:r>
    </w:p>
    <w:p w14:paraId="28A18626" w14:textId="7BDB1827" w:rsidR="00365B04" w:rsidRDefault="00365B0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_Toc46764549 \h </w:instrText>
      </w:r>
      <w:r>
        <w:fldChar w:fldCharType="separate"/>
      </w:r>
      <w:r>
        <w:t>76</w:t>
      </w:r>
      <w:r>
        <w:fldChar w:fldCharType="end"/>
      </w:r>
    </w:p>
    <w:p w14:paraId="57A42D81" w14:textId="0082491F" w:rsidR="00365B04" w:rsidRDefault="00365B0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_Toc46764550 \h </w:instrText>
      </w:r>
      <w:r>
        <w:fldChar w:fldCharType="separate"/>
      </w:r>
      <w:r>
        <w:t>77</w:t>
      </w:r>
      <w:r>
        <w:fldChar w:fldCharType="end"/>
      </w:r>
    </w:p>
    <w:p w14:paraId="50729590" w14:textId="7530705A" w:rsidR="00365B04" w:rsidRDefault="00365B0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_Toc46764551 \h </w:instrText>
      </w:r>
      <w:r>
        <w:fldChar w:fldCharType="separate"/>
      </w:r>
      <w:r>
        <w:t>78</w:t>
      </w:r>
      <w:r>
        <w:fldChar w:fldCharType="end"/>
      </w:r>
    </w:p>
    <w:p w14:paraId="56E09E23" w14:textId="58DF67EE" w:rsidR="00365B04" w:rsidRDefault="00365B04">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_Toc46764552 \h </w:instrText>
      </w:r>
      <w:r>
        <w:fldChar w:fldCharType="separate"/>
      </w:r>
      <w:r>
        <w:t>79</w:t>
      </w:r>
      <w:r>
        <w:fldChar w:fldCharType="end"/>
      </w:r>
    </w:p>
    <w:p w14:paraId="021F82FB" w14:textId="5CD546FD" w:rsidR="00365B04" w:rsidRDefault="00365B04">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_Toc46764553 \h </w:instrText>
      </w:r>
      <w:r>
        <w:fldChar w:fldCharType="separate"/>
      </w:r>
      <w:r>
        <w:t>80</w:t>
      </w:r>
      <w:r>
        <w:fldChar w:fldCharType="end"/>
      </w:r>
    </w:p>
    <w:p w14:paraId="0DF077A2" w14:textId="3F7133F0" w:rsidR="00365B04" w:rsidRDefault="00365B0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_Toc46764554 \h </w:instrText>
      </w:r>
      <w:r>
        <w:fldChar w:fldCharType="separate"/>
      </w:r>
      <w:r>
        <w:t>80</w:t>
      </w:r>
      <w:r>
        <w:fldChar w:fldCharType="end"/>
      </w:r>
    </w:p>
    <w:p w14:paraId="5D2A27EB" w14:textId="08899C68" w:rsidR="00365B04" w:rsidRDefault="00365B0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_Toc46764555 \h </w:instrText>
      </w:r>
      <w:r>
        <w:fldChar w:fldCharType="separate"/>
      </w:r>
      <w:r>
        <w:t>80</w:t>
      </w:r>
      <w:r>
        <w:fldChar w:fldCharType="end"/>
      </w:r>
    </w:p>
    <w:p w14:paraId="354A3757" w14:textId="7AF34D3C" w:rsidR="00365B04" w:rsidRDefault="00365B0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_Toc46764556 \h </w:instrText>
      </w:r>
      <w:r>
        <w:fldChar w:fldCharType="separate"/>
      </w:r>
      <w:r>
        <w:t>81</w:t>
      </w:r>
      <w:r>
        <w:fldChar w:fldCharType="end"/>
      </w:r>
    </w:p>
    <w:p w14:paraId="7B39DDB1" w14:textId="75D7526E" w:rsidR="00365B04" w:rsidRDefault="00365B04">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_Toc46764557 \h </w:instrText>
      </w:r>
      <w:r>
        <w:fldChar w:fldCharType="separate"/>
      </w:r>
      <w:r>
        <w:t>82</w:t>
      </w:r>
      <w:r>
        <w:fldChar w:fldCharType="end"/>
      </w:r>
    </w:p>
    <w:p w14:paraId="75FACE60" w14:textId="58017A1F" w:rsidR="00365B04" w:rsidRDefault="00365B04">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_Toc46764558 \h </w:instrText>
      </w:r>
      <w:r>
        <w:fldChar w:fldCharType="separate"/>
      </w:r>
      <w:r>
        <w:t>83</w:t>
      </w:r>
      <w:r>
        <w:fldChar w:fldCharType="end"/>
      </w:r>
    </w:p>
    <w:p w14:paraId="31CC3B7A" w14:textId="56BF654A" w:rsidR="00365B04" w:rsidRDefault="00365B04">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_Toc46764559 \h </w:instrText>
      </w:r>
      <w:r>
        <w:fldChar w:fldCharType="separate"/>
      </w:r>
      <w:r>
        <w:t>84</w:t>
      </w:r>
      <w:r>
        <w:fldChar w:fldCharType="end"/>
      </w:r>
    </w:p>
    <w:p w14:paraId="031281E1" w14:textId="0A675C17" w:rsidR="00365B04" w:rsidRDefault="00365B04">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_Toc46764560 \h </w:instrText>
      </w:r>
      <w:r>
        <w:fldChar w:fldCharType="separate"/>
      </w:r>
      <w:r>
        <w:t>85</w:t>
      </w:r>
      <w:r>
        <w:fldChar w:fldCharType="end"/>
      </w:r>
    </w:p>
    <w:p w14:paraId="780D3DF2" w14:textId="3BB5A8D6" w:rsidR="00365B04" w:rsidRDefault="00365B0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_Toc46764561 \h </w:instrText>
      </w:r>
      <w:r>
        <w:fldChar w:fldCharType="separate"/>
      </w:r>
      <w:r>
        <w:t>85</w:t>
      </w:r>
      <w:r>
        <w:fldChar w:fldCharType="end"/>
      </w:r>
    </w:p>
    <w:p w14:paraId="2F0E6960" w14:textId="7B19184D" w:rsidR="00365B04" w:rsidRDefault="00365B0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_Toc46764562 \h </w:instrText>
      </w:r>
      <w:r>
        <w:fldChar w:fldCharType="separate"/>
      </w:r>
      <w:r>
        <w:t>85</w:t>
      </w:r>
      <w:r>
        <w:fldChar w:fldCharType="end"/>
      </w:r>
    </w:p>
    <w:p w14:paraId="56ED470A" w14:textId="2C48941C" w:rsidR="00365B04" w:rsidRDefault="00365B0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_Toc46764563 \h </w:instrText>
      </w:r>
      <w:r>
        <w:fldChar w:fldCharType="separate"/>
      </w:r>
      <w:r>
        <w:t>86</w:t>
      </w:r>
      <w:r>
        <w:fldChar w:fldCharType="end"/>
      </w:r>
    </w:p>
    <w:p w14:paraId="67CB2931" w14:textId="3557167D" w:rsidR="00365B04" w:rsidRDefault="00365B0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_Toc46764564 \h </w:instrText>
      </w:r>
      <w:r>
        <w:fldChar w:fldCharType="separate"/>
      </w:r>
      <w:r>
        <w:t>87</w:t>
      </w:r>
      <w:r>
        <w:fldChar w:fldCharType="end"/>
      </w:r>
    </w:p>
    <w:p w14:paraId="77F81F7A" w14:textId="242C5D5B" w:rsidR="00365B04" w:rsidRDefault="00365B04">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_Toc46764565 \h </w:instrText>
      </w:r>
      <w:r>
        <w:fldChar w:fldCharType="separate"/>
      </w:r>
      <w:r>
        <w:t>88</w:t>
      </w:r>
      <w:r>
        <w:fldChar w:fldCharType="end"/>
      </w:r>
    </w:p>
    <w:p w14:paraId="04DC93FE" w14:textId="09BFA794" w:rsidR="00365B04" w:rsidRDefault="00365B04">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_Toc46764566 \h </w:instrText>
      </w:r>
      <w:r>
        <w:fldChar w:fldCharType="separate"/>
      </w:r>
      <w:r>
        <w:t>89</w:t>
      </w:r>
      <w:r>
        <w:fldChar w:fldCharType="end"/>
      </w:r>
    </w:p>
    <w:p w14:paraId="1D2636BD" w14:textId="1DAB82B3" w:rsidR="00365B04" w:rsidRDefault="00365B04" w:rsidP="00365B04">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_Toc46764567 \h </w:instrText>
      </w:r>
      <w:r>
        <w:fldChar w:fldCharType="separate"/>
      </w:r>
      <w:r>
        <w:t>90</w:t>
      </w:r>
      <w:r>
        <w:fldChar w:fldCharType="end"/>
      </w:r>
    </w:p>
    <w:p w14:paraId="5E0EC4BA" w14:textId="1095D3AB" w:rsidR="00365B04" w:rsidRDefault="00365B04" w:rsidP="00365B04">
      <w:pPr>
        <w:pStyle w:val="TOC8"/>
        <w:tabs>
          <w:tab w:val="right" w:leader="dot" w:pos="9639"/>
        </w:tabs>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_Toc46764568 \h </w:instrText>
      </w:r>
      <w:r>
        <w:fldChar w:fldCharType="separate"/>
      </w:r>
      <w:r>
        <w:t>91</w:t>
      </w:r>
      <w:r>
        <w:fldChar w:fldCharType="end"/>
      </w:r>
    </w:p>
    <w:p w14:paraId="039B8F61" w14:textId="56327334" w:rsidR="00080512" w:rsidRPr="004D3578" w:rsidRDefault="00365B04">
      <w:r>
        <w:rPr>
          <w:noProof/>
          <w:sz w:val="22"/>
        </w:rPr>
        <w:fldChar w:fldCharType="end"/>
      </w:r>
      <w:bookmarkEnd w:id="3"/>
    </w:p>
    <w:p w14:paraId="5F351F6F" w14:textId="0EBF9AA7" w:rsidR="0074026F" w:rsidRPr="007B600E" w:rsidRDefault="00080512" w:rsidP="009E5913">
      <w:pPr>
        <w:pStyle w:val="Guidance"/>
      </w:pPr>
      <w:r w:rsidRPr="004D3578">
        <w:br w:type="page"/>
      </w:r>
    </w:p>
    <w:p w14:paraId="1403C995" w14:textId="77777777" w:rsidR="00080512" w:rsidRDefault="00080512">
      <w:pPr>
        <w:pStyle w:val="Heading1"/>
      </w:pPr>
      <w:bookmarkStart w:id="4" w:name="_Toc46764434"/>
      <w:r w:rsidRPr="004D3578">
        <w:lastRenderedPageBreak/>
        <w:t>Foreword</w:t>
      </w:r>
      <w:bookmarkEnd w:id="4"/>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5" w:name="_Toc46764435"/>
      <w:r w:rsidRPr="004D3578">
        <w:t>Introduction</w:t>
      </w:r>
      <w:bookmarkEnd w:id="5"/>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xml:space="preserve">]) contain only the normative part of the requirements. However, the implementers may need additional information such as architectural diagrams, conceptual scenarios, flow-diagrams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6" w:name="_Toc46764436"/>
      <w:r w:rsidRPr="004D3578">
        <w:lastRenderedPageBreak/>
        <w:t>1</w:t>
      </w:r>
      <w:r w:rsidRPr="004D3578">
        <w:tab/>
        <w:t>Scope</w:t>
      </w:r>
      <w:bookmarkEnd w:id="6"/>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7" w:name="_Toc46764437"/>
      <w:r w:rsidRPr="004D3578">
        <w:t>2</w:t>
      </w:r>
      <w:r w:rsidRPr="004D3578">
        <w:tab/>
        <w:t>References</w:t>
      </w:r>
      <w:bookmarkEnd w:id="7"/>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CF43651"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62708B02" w14:textId="1E0355DE" w:rsidR="00962A00" w:rsidRPr="00583848"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3FD4B0B2" w14:textId="77777777" w:rsidR="00962A00" w:rsidRDefault="00962A00" w:rsidP="00F56CC1">
      <w:pPr>
        <w:keepLines/>
        <w:ind w:left="1702" w:hanging="1418"/>
        <w:rPr>
          <w:lang w:val="en-US"/>
        </w:rPr>
      </w:pP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8" w:name="_Toc46764438"/>
      <w:r w:rsidRPr="004D3578">
        <w:t>3</w:t>
      </w:r>
      <w:r w:rsidRPr="004D3578">
        <w:tab/>
        <w:t>Definitions</w:t>
      </w:r>
      <w:r w:rsidR="00602AEA">
        <w:t xml:space="preserve"> of terms, symbols and abbreviations</w:t>
      </w:r>
      <w:bookmarkEnd w:id="8"/>
    </w:p>
    <w:p w14:paraId="568E88A0" w14:textId="77777777" w:rsidR="00080512" w:rsidRPr="004D3578" w:rsidRDefault="00080512">
      <w:pPr>
        <w:pStyle w:val="Heading2"/>
      </w:pPr>
      <w:bookmarkStart w:id="9" w:name="_Toc46764439"/>
      <w:r w:rsidRPr="004D3578">
        <w:t>3.1</w:t>
      </w:r>
      <w:r w:rsidRPr="004D3578">
        <w:tab/>
      </w:r>
      <w:r w:rsidR="002B6339">
        <w:t>Terms</w:t>
      </w:r>
      <w:bookmarkEnd w:id="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0" w:name="_Toc46764440"/>
      <w:r w:rsidRPr="004D3578">
        <w:t>3.2</w:t>
      </w:r>
      <w:r w:rsidRPr="004D3578">
        <w:tab/>
        <w:t>Symbols</w:t>
      </w:r>
      <w:bookmarkEnd w:id="10"/>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1" w:name="_Toc46764441"/>
      <w:r w:rsidRPr="004D3578">
        <w:t>3.3</w:t>
      </w:r>
      <w:r w:rsidRPr="004D3578">
        <w:tab/>
        <w:t>Abbreviations</w:t>
      </w:r>
      <w:bookmarkEnd w:id="1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178AA0C0" w14:textId="54C0A37F" w:rsidR="00AE1ADF" w:rsidRDefault="00AE1ADF" w:rsidP="00AE1ADF"/>
    <w:p w14:paraId="7EE44632" w14:textId="55A7D3A8" w:rsidR="00AE1ADF" w:rsidRDefault="0041558E" w:rsidP="00AE1ADF">
      <w:pPr>
        <w:pStyle w:val="Heading1"/>
      </w:pPr>
      <w:bookmarkStart w:id="12" w:name="_Toc46764442"/>
      <w:r>
        <w:t>4</w:t>
      </w:r>
      <w:r w:rsidR="006B43CD">
        <w:tab/>
      </w:r>
      <w:r w:rsidR="00AE1ADF">
        <w:t>Illustration of LI for IMS-based services</w:t>
      </w:r>
      <w:bookmarkEnd w:id="12"/>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3" w:name="_Toc46764443"/>
      <w:r>
        <w:t>4</w:t>
      </w:r>
      <w:r w:rsidR="00AE1ADF">
        <w:t>.1</w:t>
      </w:r>
      <w:r w:rsidR="00AE1ADF">
        <w:tab/>
        <w:t>General</w:t>
      </w:r>
      <w:bookmarkEnd w:id="13"/>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AE1ADF">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AE1ADF">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612pt" o:ole="">
            <v:imagedata r:id="rId20" o:title=""/>
          </v:shape>
          <o:OLEObject Type="Embed" ProgID="Visio.Drawing.15" ShapeID="_x0000_i1025" DrawAspect="Content" ObjectID="_1657378458" r:id="rId21"/>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AE1ADF">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AE1ADF">
      <w:r>
        <w:lastRenderedPageBreak/>
        <w:t xml:space="preserve">The CC-TF sends the CC intercept trigger to the CC-POI over LI_T3 interface. The IRI-POI generates the xIRI and delivers </w:t>
      </w:r>
      <w:r w:rsidR="00B51488">
        <w:t>it</w:t>
      </w:r>
      <w:r>
        <w:t xml:space="preserve"> to the MDF2 over LI_X2 interface. The CC-POI generates the xCC and delivers </w:t>
      </w:r>
      <w:r w:rsidR="00B51488">
        <w:t>it</w:t>
      </w:r>
      <w:r>
        <w:t xml:space="preserve"> to the MDF3 over LI_X3 interface.</w:t>
      </w:r>
    </w:p>
    <w:p w14:paraId="380F22F3" w14:textId="70670EB5" w:rsidR="00AE1ADF" w:rsidRDefault="00AE1ADF" w:rsidP="00AE1ADF">
      <w:r>
        <w:t xml:space="preserve">The MDF2 generates IRI messages from the received xIRI and delivers </w:t>
      </w:r>
      <w:r w:rsidR="00B51488">
        <w:t>them</w:t>
      </w:r>
      <w:r>
        <w:t xml:space="preserve"> to the LEMF over LI_HI2 interface. The MDF3 generates the CC from the received xCC and delivers </w:t>
      </w:r>
      <w:r w:rsidR="00B51488">
        <w:t>it</w:t>
      </w:r>
      <w:r>
        <w:t xml:space="preserve"> to the LEMF over LI_HI3 interface.</w:t>
      </w:r>
    </w:p>
    <w:p w14:paraId="37BCA277" w14:textId="7AF26F40" w:rsidR="00AE1ADF" w:rsidRDefault="00AE1ADF" w:rsidP="00AE1ADF">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746689">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AE1ADF">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Default="006B43CD" w:rsidP="006B43CD">
      <w:pPr>
        <w:pStyle w:val="B1"/>
      </w:pPr>
      <w:r>
        <w:t>-</w:t>
      </w:r>
      <w:r>
        <w:tab/>
      </w:r>
      <w:r w:rsidR="00AE1ADF">
        <w:t>LI_X1.</w:t>
      </w:r>
    </w:p>
    <w:p w14:paraId="1B5D4103" w14:textId="4FD17E4D" w:rsidR="00AE1ADF" w:rsidRDefault="006B43CD" w:rsidP="006B43CD">
      <w:pPr>
        <w:pStyle w:val="B1"/>
      </w:pPr>
      <w:r>
        <w:t>-</w:t>
      </w:r>
      <w:r>
        <w:tab/>
      </w:r>
      <w:r w:rsidR="00AE1ADF">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6" type="#_x0000_t75" style="width:195.5pt;height:92pt" o:ole="">
            <v:imagedata r:id="rId22" o:title=""/>
          </v:shape>
          <o:OLEObject Type="Embed" ProgID="Visio.Drawing.15" ShapeID="_x0000_i1026" DrawAspect="Content" ObjectID="_1657378459" r:id="rId23"/>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677ABD">
      <w:pPr>
        <w:pStyle w:val="TH"/>
      </w:pPr>
      <w:r>
        <w:object w:dxaOrig="5448" w:dyaOrig="1152" w14:anchorId="676535FE">
          <v:shape id="_x0000_i1027" type="#_x0000_t75" style="width:3in;height:46pt" o:ole="">
            <v:imagedata r:id="rId24" o:title=""/>
          </v:shape>
          <o:OLEObject Type="Embed" ProgID="Visio.Drawing.15" ShapeID="_x0000_i1027" DrawAspect="Content" ObjectID="_1657378460" r:id="rId25"/>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8" type="#_x0000_t75" style="width:221.5pt;height:1in" o:ole="">
            <v:imagedata r:id="rId26" o:title=""/>
          </v:shape>
          <o:OLEObject Type="Embed" ProgID="Visio.Drawing.15" ShapeID="_x0000_i1028" DrawAspect="Content" ObjectID="_1657378461" r:id="rId27"/>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29" type="#_x0000_t75" style="width:268pt;height:41.5pt" o:ole="">
            <v:imagedata r:id="rId28" o:title=""/>
          </v:shape>
          <o:OLEObject Type="Embed" ProgID="Visio.Drawing.15" ShapeID="_x0000_i1029" DrawAspect="Content" ObjectID="_1657378462" r:id="rId29"/>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677ABD">
      <w:pPr>
        <w:pStyle w:val="TH"/>
      </w:pPr>
      <w:r>
        <w:object w:dxaOrig="3120" w:dyaOrig="1176" w14:anchorId="391D6EF5">
          <v:shape id="_x0000_i1030" type="#_x0000_t75" style="width:154pt;height:56.5pt" o:ole="">
            <v:imagedata r:id="rId30" o:title=""/>
          </v:shape>
          <o:OLEObject Type="Embed" ProgID="Visio.Drawing.15" ShapeID="_x0000_i1030" DrawAspect="Content" ObjectID="_1657378463" r:id="rId31"/>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677ABD">
      <w:pPr>
        <w:pStyle w:val="TH"/>
      </w:pPr>
      <w:r>
        <w:object w:dxaOrig="1812" w:dyaOrig="756" w14:anchorId="393681C0">
          <v:shape id="_x0000_i1031" type="#_x0000_t75" style="width:92.5pt;height:36pt" o:ole="">
            <v:imagedata r:id="rId32" o:title=""/>
          </v:shape>
          <o:OLEObject Type="Embed" ProgID="Visio.Drawing.15" ShapeID="_x0000_i1031" DrawAspect="Content" ObjectID="_1657378464" r:id="rId33"/>
        </w:object>
      </w: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677ABD">
      <w:pPr>
        <w:pStyle w:val="TH"/>
      </w:pPr>
      <w:r>
        <w:object w:dxaOrig="3108" w:dyaOrig="1009" w14:anchorId="7B1C7DEF">
          <v:shape id="_x0000_i1032" type="#_x0000_t75" style="width:154pt;height:51.5pt" o:ole="">
            <v:imagedata r:id="rId34" o:title=""/>
          </v:shape>
          <o:OLEObject Type="Embed" ProgID="Visio.Drawing.15" ShapeID="_x0000_i1032" DrawAspect="Content" ObjectID="_1657378465" r:id="rId35"/>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677ABD">
      <w:pPr>
        <w:pStyle w:val="TH"/>
      </w:pPr>
      <w:r>
        <w:object w:dxaOrig="7116" w:dyaOrig="5088" w14:anchorId="0F183C34">
          <v:shape id="_x0000_i1033" type="#_x0000_t75" style="width:160pt;height:119pt" o:ole="">
            <v:imagedata r:id="rId36" o:title=""/>
          </v:shape>
          <o:OLEObject Type="Embed" ProgID="Visio.Drawing.15" ShapeID="_x0000_i1033" DrawAspect="Content" ObjectID="_1657378466" r:id="rId37"/>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4" type="#_x0000_t75" style="width:1in;height:2in" o:ole="">
            <v:imagedata r:id="rId38" o:title=""/>
          </v:shape>
          <o:OLEObject Type="Embed" ProgID="Visio.Drawing.15" ShapeID="_x0000_i1034" DrawAspect="Content" ObjectID="_1657378467" r:id="rId39"/>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5" type="#_x0000_t75" style="width:483.5pt;height:138.5pt" o:ole="">
            <v:imagedata r:id="rId40" o:title=""/>
          </v:shape>
          <o:OLEObject Type="Embed" ProgID="Visio.Drawing.15" ShapeID="_x0000_i1035" DrawAspect="Content" ObjectID="_1657378468" r:id="rId41"/>
        </w:object>
      </w:r>
    </w:p>
    <w:p w14:paraId="3CCE643B" w14:textId="78B0E304" w:rsidR="00746689" w:rsidRDefault="00746689" w:rsidP="00746689">
      <w:pPr>
        <w:pStyle w:val="NO"/>
      </w:pPr>
      <w:r w:rsidRPr="000A4D5F">
        <w:t xml:space="preserve">NOTE </w:t>
      </w:r>
      <w:r>
        <w:t>11</w:t>
      </w:r>
      <w:r w:rsidRPr="000A4D5F">
        <w:t>:</w:t>
      </w:r>
      <w:r w:rsidR="00310675">
        <w:tab/>
      </w:r>
      <w:r>
        <w:t>An outbound roaming UE is shown with a dotted/slanted boundary. In the following Party A (originating), Party B (terminating) and Party C (terminating) are outbound roaming UEs. Party B happens to be an outbound roaming target.</w:t>
      </w:r>
    </w:p>
    <w:p w14:paraId="54E7EFFE" w14:textId="77777777" w:rsidR="00746689" w:rsidRDefault="00746689" w:rsidP="00677ABD">
      <w:pPr>
        <w:pStyle w:val="TH"/>
      </w:pPr>
      <w:r>
        <w:object w:dxaOrig="2784" w:dyaOrig="1921" w14:anchorId="7872CC49">
          <v:shape id="_x0000_i1036" type="#_x0000_t75" style="width:138.5pt;height:98pt" o:ole="">
            <v:imagedata r:id="rId42" o:title=""/>
          </v:shape>
          <o:OLEObject Type="Embed" ProgID="Visio.Drawing.15" ShapeID="_x0000_i1036" DrawAspect="Content" ObjectID="_1657378469" r:id="rId43"/>
        </w:object>
      </w:r>
    </w:p>
    <w:p w14:paraId="60EEC4D4" w14:textId="4340CE99" w:rsidR="00746689" w:rsidRDefault="00746689" w:rsidP="00746689">
      <w:pPr>
        <w:pStyle w:val="NO"/>
      </w:pPr>
      <w:r w:rsidRPr="000A4D5F">
        <w:t xml:space="preserve">NOTE </w:t>
      </w:r>
      <w:r>
        <w:t>12</w:t>
      </w:r>
      <w:r w:rsidRPr="000A4D5F">
        <w:t>:</w:t>
      </w:r>
      <w:r w:rsidR="002A410B">
        <w:tab/>
      </w:r>
      <w:r>
        <w:t xml:space="preserve">The functions and the UE who would have normally </w:t>
      </w:r>
      <w:r w:rsidR="00E44D9B">
        <w:t xml:space="preserve">be </w:t>
      </w:r>
      <w:r>
        <w:t>involved in the session but are not within the PLMN due to the redirecting feature (or roaming) are shown with dotted boundary. In the following the Party B, P-CSCF, IMS-AGW are such UEs and the functions.</w:t>
      </w:r>
    </w:p>
    <w:p w14:paraId="4301E5E3" w14:textId="77777777" w:rsidR="00746689" w:rsidRDefault="00746689" w:rsidP="00677ABD">
      <w:pPr>
        <w:pStyle w:val="TH"/>
      </w:pPr>
      <w:r>
        <w:object w:dxaOrig="3276" w:dyaOrig="1561" w14:anchorId="671402D4">
          <v:shape id="_x0000_i1037" type="#_x0000_t75" style="width:165pt;height:77.5pt" o:ole="">
            <v:imagedata r:id="rId44" o:title=""/>
          </v:shape>
          <o:OLEObject Type="Embed" ProgID="Visio.Drawing.15" ShapeID="_x0000_i1037" DrawAspect="Content" ObjectID="_1657378470" r:id="rId45"/>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8" type="#_x0000_t75" style="width:150pt;height:77.5pt" o:ole="">
            <v:imagedata r:id="rId46" o:title=""/>
          </v:shape>
          <o:OLEObject Type="Embed" ProgID="Visio.Drawing.15" ShapeID="_x0000_i1038" DrawAspect="Content" ObjectID="_1657378471" r:id="rId47"/>
        </w:object>
      </w:r>
      <w:r w:rsidR="00746689">
        <w:t xml:space="preserve"> </w:t>
      </w:r>
    </w:p>
    <w:p w14:paraId="3EC40F0C" w14:textId="3B4657DC" w:rsidR="008059EE" w:rsidRDefault="008059EE" w:rsidP="008059EE">
      <w:pPr>
        <w:pStyle w:val="NO"/>
      </w:pPr>
      <w:r w:rsidRPr="00790A34">
        <w:t>NOTE 14:</w:t>
      </w:r>
      <w:r w:rsidR="00CF0558">
        <w:tab/>
      </w:r>
      <w:r w:rsidRPr="00790A34">
        <w:t>A session on hold is shown with a special symbol at 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39" type="#_x0000_t75" style="width:263.5pt;height:101pt" o:ole="">
            <v:imagedata r:id="rId48" o:title=""/>
          </v:shape>
          <o:OLEObject Type="Embed" ProgID="Visio.Drawing.15" ShapeID="_x0000_i1039" DrawAspect="Content" ObjectID="_1657378472" r:id="rId49"/>
        </w:object>
      </w:r>
    </w:p>
    <w:p w14:paraId="6A8A459C" w14:textId="27789B77" w:rsidR="008059EE" w:rsidRDefault="008059EE" w:rsidP="008059EE">
      <w:pPr>
        <w:pStyle w:val="NO"/>
      </w:pPr>
      <w:r>
        <w:t>NOTE 15:</w:t>
      </w:r>
      <w:r w:rsidR="00CF0558">
        <w:tab/>
      </w:r>
      <w:r>
        <w:t>Different colours (e.g. pink, blue, gold) are used to show the associated grouping of LI specific information flow when one or more of those information flows has multiple recipients (see below).</w:t>
      </w:r>
    </w:p>
    <w:p w14:paraId="7D062E32" w14:textId="7A2C5FD0" w:rsidR="008059EE" w:rsidRDefault="008059EE" w:rsidP="00EA74D9">
      <w:pPr>
        <w:pStyle w:val="NO"/>
        <w:jc w:val="center"/>
      </w:pPr>
      <w:r>
        <w:object w:dxaOrig="6529" w:dyaOrig="2569" w14:anchorId="7AC1DC46">
          <v:shape id="_x0000_i1040" type="#_x0000_t75" style="width:232pt;height:90.5pt" o:ole="">
            <v:imagedata r:id="rId50" o:title=""/>
          </v:shape>
          <o:OLEObject Type="Embed" ProgID="Visio.Drawing.15" ShapeID="_x0000_i1040" DrawAspect="Content" ObjectID="_1657378473" r:id="rId51"/>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1" type="#_x0000_t75" style="width:481.5pt;height:84.5pt" o:ole="">
            <v:imagedata r:id="rId52" o:title=""/>
          </v:shape>
          <o:OLEObject Type="Embed" ProgID="Visio.Drawing.15" ShapeID="_x0000_i1041" DrawAspect="Content" ObjectID="_1657378474" r:id="rId53"/>
        </w:object>
      </w:r>
    </w:p>
    <w:p w14:paraId="28B42CA6" w14:textId="0A1BCB70" w:rsidR="00AE1ADF" w:rsidRDefault="00AE1ADF" w:rsidP="00AE1ADF">
      <w:r>
        <w:t>A function present in two groups may be provided by a single network function. For example, when an incoming session to Party B is redirected (intra-</w:t>
      </w:r>
      <w:r w:rsidR="00372AB2">
        <w:t>CSP domain</w:t>
      </w:r>
      <w:r>
        <w:t>)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4" w:name="_Toc46764444"/>
      <w:r>
        <w:t>4</w:t>
      </w:r>
      <w:r w:rsidR="0061421E">
        <w:t>.2</w:t>
      </w:r>
      <w:r w:rsidR="0061421E">
        <w:tab/>
        <w:t>Intra-</w:t>
      </w:r>
      <w:r w:rsidR="00A27A3A">
        <w:t>CSP dom</w:t>
      </w:r>
      <w:r w:rsidR="009A2159">
        <w:t>ai</w:t>
      </w:r>
      <w:r w:rsidR="00A27A3A">
        <w:t xml:space="preserve">n </w:t>
      </w:r>
      <w:r w:rsidR="0061421E">
        <w:t>IMS sessions</w:t>
      </w:r>
      <w:bookmarkEnd w:id="14"/>
    </w:p>
    <w:p w14:paraId="27714168" w14:textId="51121A9D" w:rsidR="0061421E" w:rsidRDefault="0041558E" w:rsidP="0061421E">
      <w:pPr>
        <w:pStyle w:val="Heading3"/>
      </w:pPr>
      <w:bookmarkStart w:id="15" w:name="_Toc46764445"/>
      <w:r>
        <w:t>4</w:t>
      </w:r>
      <w:r w:rsidR="0061421E">
        <w:t>.2.1</w:t>
      </w:r>
      <w:r w:rsidR="0061421E">
        <w:tab/>
        <w:t>General</w:t>
      </w:r>
      <w:bookmarkEnd w:id="15"/>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6" w:name="_Toc46764446"/>
      <w:r>
        <w:lastRenderedPageBreak/>
        <w:t>4.2.2</w:t>
      </w:r>
      <w:r>
        <w:tab/>
        <w:t>Originating sessions</w:t>
      </w:r>
      <w:bookmarkEnd w:id="16"/>
    </w:p>
    <w:p w14:paraId="3DBA0584" w14:textId="77DC1136" w:rsidR="0061421E" w:rsidRPr="00E967C3" w:rsidRDefault="0041558E" w:rsidP="00677ABD">
      <w:pPr>
        <w:pStyle w:val="Heading4"/>
      </w:pPr>
      <w:bookmarkStart w:id="17" w:name="_Toc46764447"/>
      <w:r>
        <w:t>4</w:t>
      </w:r>
      <w:r w:rsidR="0061421E">
        <w:t>.2.2</w:t>
      </w:r>
      <w:r w:rsidR="00A27A3A">
        <w:t>.1</w:t>
      </w:r>
      <w:r w:rsidR="0061421E">
        <w:tab/>
        <w:t>Party A (target) calls Party B</w:t>
      </w:r>
      <w:bookmarkEnd w:id="17"/>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2" type="#_x0000_t75" style="width:483pt;height:246.5pt" o:ole="">
            <v:imagedata r:id="rId54" o:title=""/>
          </v:shape>
          <o:OLEObject Type="Embed" ProgID="Visio.Drawing.15" ShapeID="_x0000_i1042" DrawAspect="Content" ObjectID="_1657378475" r:id="rId55"/>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61421E">
      <w:pPr>
        <w:spacing w:before="120"/>
      </w:pPr>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61421E">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61421E">
      <w:r>
        <w:t>The details of the above LI functions and the interfaces are described in TS 33.127 [3] and TS 33.128 [4].</w:t>
      </w:r>
    </w:p>
    <w:p w14:paraId="0A7AE320" w14:textId="325C48BF" w:rsidR="0061421E" w:rsidRPr="00E967C3" w:rsidRDefault="0041558E" w:rsidP="00677ABD">
      <w:pPr>
        <w:pStyle w:val="Heading4"/>
      </w:pPr>
      <w:bookmarkStart w:id="18" w:name="_Toc46764448"/>
      <w:r>
        <w:t>4</w:t>
      </w:r>
      <w:r w:rsidR="0061421E">
        <w:t>.2.</w:t>
      </w:r>
      <w:r w:rsidR="00A27A3A">
        <w:t>2.2</w:t>
      </w:r>
      <w:r w:rsidR="0061421E">
        <w:tab/>
        <w:t>Party A (target) calls Party B, redirected to Party C</w:t>
      </w:r>
      <w:bookmarkEnd w:id="18"/>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3" type="#_x0000_t75" style="width:484pt;height:170pt" o:ole="">
            <v:imagedata r:id="rId56" o:title=""/>
          </v:shape>
          <o:OLEObject Type="Embed" ProgID="Visio.Drawing.15" ShapeID="_x0000_i1043" DrawAspect="Content" ObjectID="_1657378476" r:id="rId57"/>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61421E">
      <w:pPr>
        <w:spacing w:before="120"/>
      </w:pPr>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61421E">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61421E">
      <w:r>
        <w:t>The details of the above LI functions and the interfaces are described in TS 33.127 [3] and TS 33.128 [4].</w:t>
      </w:r>
    </w:p>
    <w:p w14:paraId="53304B8C" w14:textId="6EBCC20A" w:rsidR="00A27A3A" w:rsidRPr="00B12C5D" w:rsidRDefault="00A27A3A" w:rsidP="00677ABD">
      <w:pPr>
        <w:pStyle w:val="Heading3"/>
      </w:pPr>
      <w:bookmarkStart w:id="19" w:name="_Toc46764449"/>
      <w:r>
        <w:t>4.2.3</w:t>
      </w:r>
      <w:r>
        <w:tab/>
        <w:t>Terminating sessions</w:t>
      </w:r>
      <w:bookmarkEnd w:id="19"/>
    </w:p>
    <w:p w14:paraId="2A3FCEE6" w14:textId="5A5FF028" w:rsidR="0061421E" w:rsidRPr="00E967C3" w:rsidRDefault="0041558E" w:rsidP="00677ABD">
      <w:pPr>
        <w:pStyle w:val="Heading4"/>
      </w:pPr>
      <w:bookmarkStart w:id="20" w:name="_Toc46764450"/>
      <w:r>
        <w:t>4</w:t>
      </w:r>
      <w:r w:rsidR="0061421E">
        <w:t>.2.</w:t>
      </w:r>
      <w:r w:rsidR="00A27A3A">
        <w:t>3.1</w:t>
      </w:r>
      <w:r w:rsidR="0061421E">
        <w:tab/>
        <w:t>Party A calls Party B (target)</w:t>
      </w:r>
      <w:bookmarkEnd w:id="20"/>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4" type="#_x0000_t75" style="width:483pt;height:242pt" o:ole="">
            <v:imagedata r:id="rId58" o:title=""/>
          </v:shape>
          <o:OLEObject Type="Embed" ProgID="Visio.Drawing.15" ShapeID="_x0000_i1044" DrawAspect="Content" ObjectID="_1657378477" r:id="rId59"/>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61421E">
      <w:pPr>
        <w:spacing w:before="120"/>
      </w:pPr>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61421E">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61421E">
      <w:r>
        <w:t>The details of the above LI functions and the interfaces are described in TS 33.127 [3] and TS 33.128 [4].</w:t>
      </w:r>
    </w:p>
    <w:p w14:paraId="10D9871C" w14:textId="52C7C824" w:rsidR="0061421E" w:rsidRPr="00E967C3" w:rsidRDefault="0041558E" w:rsidP="00677ABD">
      <w:pPr>
        <w:pStyle w:val="Heading4"/>
      </w:pPr>
      <w:bookmarkStart w:id="21" w:name="_Toc46764451"/>
      <w:r>
        <w:t>4</w:t>
      </w:r>
      <w:r w:rsidR="004879FC">
        <w:t>.2.</w:t>
      </w:r>
      <w:r w:rsidR="00A27A3A">
        <w:t>3.2</w:t>
      </w:r>
      <w:r w:rsidR="0061421E">
        <w:tab/>
        <w:t>Party A calls Party B, redirected to Party C (target)</w:t>
      </w:r>
      <w:bookmarkEnd w:id="21"/>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5" type="#_x0000_t75" style="width:483.5pt;height:164.5pt" o:ole="">
            <v:imagedata r:id="rId60" o:title=""/>
          </v:shape>
          <o:OLEObject Type="Embed" ProgID="Visio.Drawing.15" ShapeID="_x0000_i1045" DrawAspect="Content" ObjectID="_1657378478" r:id="rId61"/>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61421E">
      <w:pPr>
        <w:spacing w:before="120"/>
      </w:pPr>
      <w:r>
        <w:lastRenderedPageBreak/>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61421E">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61421E">
      <w:r>
        <w:t>The details of the above LI functions and the interfaces are described in TS 33.127 [3] and TS 33.128 [4].</w:t>
      </w:r>
    </w:p>
    <w:p w14:paraId="5D89C900" w14:textId="118D8E74" w:rsidR="00A27A3A" w:rsidRDefault="00A27A3A" w:rsidP="00677ABD">
      <w:pPr>
        <w:pStyle w:val="Heading3"/>
      </w:pPr>
      <w:bookmarkStart w:id="22" w:name="_Toc46764452"/>
      <w:r>
        <w:t>4.2.4</w:t>
      </w:r>
      <w:r>
        <w:tab/>
        <w:t>Redirecting scenarios</w:t>
      </w:r>
      <w:bookmarkEnd w:id="22"/>
    </w:p>
    <w:p w14:paraId="478DA83E" w14:textId="7DEA766E" w:rsidR="004879FC" w:rsidRDefault="0041558E" w:rsidP="00677ABD">
      <w:pPr>
        <w:pStyle w:val="Heading4"/>
      </w:pPr>
      <w:bookmarkStart w:id="23" w:name="_Toc46764453"/>
      <w:r>
        <w:t>4</w:t>
      </w:r>
      <w:r w:rsidR="004879FC">
        <w:t>.2.</w:t>
      </w:r>
      <w:r w:rsidR="00A27A3A">
        <w:t>4.1</w:t>
      </w:r>
      <w:r w:rsidR="004879FC">
        <w:tab/>
        <w:t>Party A</w:t>
      </w:r>
      <w:r w:rsidR="00E34448">
        <w:t xml:space="preserve"> </w:t>
      </w:r>
      <w:r w:rsidR="004879FC">
        <w:t>calls Party B (target), redirected to Party C</w:t>
      </w:r>
      <w:bookmarkEnd w:id="23"/>
      <w:r w:rsidR="004879FC">
        <w:t xml:space="preserve"> </w:t>
      </w:r>
    </w:p>
    <w:p w14:paraId="207C21BA" w14:textId="3C36CD1C"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 </w:t>
      </w:r>
    </w:p>
    <w:p w14:paraId="55268FD2" w14:textId="1D676F95" w:rsidR="004879FC" w:rsidRDefault="004879FC" w:rsidP="00B370D4">
      <w:pPr>
        <w:pStyle w:val="TH"/>
      </w:pPr>
      <w:r>
        <w:t xml:space="preserve"> </w:t>
      </w:r>
      <w:r w:rsidR="00746689">
        <w:object w:dxaOrig="17910" w:dyaOrig="6174" w14:anchorId="085FBE7A">
          <v:shape id="_x0000_i1046" type="#_x0000_t75" style="width:483.5pt;height:164.5pt" o:ole="">
            <v:imagedata r:id="rId62" o:title=""/>
          </v:shape>
          <o:OLEObject Type="Embed" ProgID="Visio.Drawing.15" ShapeID="_x0000_i1046" DrawAspect="Content" ObjectID="_1657378479" r:id="rId63"/>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4879FC">
      <w:pPr>
        <w:spacing w:before="120"/>
      </w:pPr>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370D4">
      <w:pPr>
        <w:spacing w:before="120"/>
      </w:pPr>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4879FC">
      <w:r>
        <w:t>The details of the above LI functions and the interfaces are described in TS 33.127 [3] and TS 33.128 [4].</w:t>
      </w:r>
    </w:p>
    <w:p w14:paraId="63676577" w14:textId="27C85DBB" w:rsidR="009A2159" w:rsidRDefault="009A2159" w:rsidP="009A2159">
      <w:pPr>
        <w:pStyle w:val="Heading2"/>
      </w:pPr>
      <w:bookmarkStart w:id="24" w:name="_Toc46764454"/>
      <w:r>
        <w:t>4.3</w:t>
      </w:r>
      <w:r>
        <w:tab/>
        <w:t>Inter-CSP domain IMS sessions</w:t>
      </w:r>
      <w:bookmarkEnd w:id="24"/>
      <w:r>
        <w:tab/>
        <w:t xml:space="preserve"> </w:t>
      </w:r>
    </w:p>
    <w:p w14:paraId="10AC7B46" w14:textId="1CAE2B33" w:rsidR="009A2159" w:rsidRDefault="009A2159" w:rsidP="009A2159">
      <w:pPr>
        <w:pStyle w:val="Heading3"/>
      </w:pPr>
      <w:bookmarkStart w:id="25" w:name="_Toc46764455"/>
      <w:r>
        <w:t>4.3.1</w:t>
      </w:r>
      <w:r>
        <w:tab/>
        <w:t>General</w:t>
      </w:r>
      <w:bookmarkEnd w:id="25"/>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lastRenderedPageBreak/>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6" w:name="_Toc46764456"/>
      <w:r>
        <w:t>4.3.2</w:t>
      </w:r>
      <w:r>
        <w:tab/>
        <w:t>Inter-CSP domain originations</w:t>
      </w:r>
      <w:bookmarkEnd w:id="26"/>
    </w:p>
    <w:p w14:paraId="6ABAFCB4" w14:textId="272537B3" w:rsidR="009A2159" w:rsidRDefault="009A2159" w:rsidP="009A2159">
      <w:pPr>
        <w:pStyle w:val="Heading4"/>
      </w:pPr>
      <w:bookmarkStart w:id="27" w:name="_Hlk29820650"/>
      <w:bookmarkStart w:id="28" w:name="_Toc46764457"/>
      <w:r>
        <w:t>4.3.2.1</w:t>
      </w:r>
      <w:r>
        <w:tab/>
        <w:t>Introduction</w:t>
      </w:r>
      <w:bookmarkEnd w:id="28"/>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0A3CD5A6"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or one of the redirecting parties in the other CSP domain happens to be a non-local ID target in the CSP domain of interest.</w:t>
      </w:r>
    </w:p>
    <w:p w14:paraId="58E49659" w14:textId="77777777" w:rsidR="009A2159" w:rsidRDefault="009A2159" w:rsidP="009A2159">
      <w:pPr>
        <w:pStyle w:val="Heading4"/>
      </w:pPr>
      <w:bookmarkStart w:id="29" w:name="_Toc46764458"/>
      <w:bookmarkEnd w:id="27"/>
      <w:r>
        <w:t>4.3.2.2</w:t>
      </w:r>
      <w:r>
        <w:tab/>
      </w:r>
      <w:r>
        <w:tab/>
        <w:t>Party A (CS domain) calls Party B (target)</w:t>
      </w:r>
      <w:bookmarkEnd w:id="29"/>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7" type="#_x0000_t75" style="width:478pt;height:226.5pt" o:ole="">
            <v:imagedata r:id="rId64" o:title=""/>
          </v:shape>
          <o:OLEObject Type="Embed" ProgID="Visio.Drawing.15" ShapeID="_x0000_i1047" DrawAspect="Content" ObjectID="_1657378480" r:id="rId65"/>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9A2159">
      <w:pPr>
        <w:spacing w:before="120"/>
      </w:pPr>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9A2159">
      <w:pPr>
        <w:spacing w:before="120"/>
      </w:pPr>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9A2159">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9A2159">
      <w:r>
        <w:t>The details of the above LI functions and the interfaces are described in TS 33.127 [3] and TS 33.128 [4].</w:t>
      </w:r>
    </w:p>
    <w:p w14:paraId="2641E955" w14:textId="7DBB6D51" w:rsidR="009A2159" w:rsidRDefault="009A2159" w:rsidP="009A2159">
      <w:pPr>
        <w:pStyle w:val="NO"/>
      </w:pPr>
      <w:r>
        <w:lastRenderedPageBreak/>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0" w:name="_Toc46764459"/>
      <w:r>
        <w:t>4.3.2.3</w:t>
      </w:r>
      <w:r>
        <w:tab/>
        <w:t>Party A (non-local ID target, CS domain) calls Party B</w:t>
      </w:r>
      <w:bookmarkEnd w:id="30"/>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41208DA8" w14:textId="77777777" w:rsidR="00CD6F4E" w:rsidRPr="00F24317" w:rsidRDefault="00CD6F4E" w:rsidP="00CD6F4E"/>
    <w:p w14:paraId="18E73682" w14:textId="6E9532F2" w:rsidR="00CD6F4E" w:rsidRDefault="00CD6F4E" w:rsidP="00677ABD">
      <w:pPr>
        <w:pStyle w:val="TH"/>
      </w:pPr>
      <w:r>
        <w:object w:dxaOrig="26591" w:dyaOrig="12551" w14:anchorId="301DCE94">
          <v:shape id="_x0000_i1048" type="#_x0000_t75" style="width:484pt;height:226.5pt" o:ole="">
            <v:imagedata r:id="rId66" o:title=""/>
          </v:shape>
          <o:OLEObject Type="Embed" ProgID="Visio.Drawing.15" ShapeID="_x0000_i1048" DrawAspect="Content" ObjectID="_1657378481" r:id="rId67"/>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CD6F4E">
      <w:pPr>
        <w:spacing w:before="120"/>
      </w:pPr>
      <w:r>
        <w:t>As shown in figure 4.3.2-2, only the network functions that handle the A-side (non-local ID target side) of the session are involved in handling the LI functions.</w:t>
      </w:r>
    </w:p>
    <w:p w14:paraId="7921899B"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16A903A3" w14:textId="316D29D3" w:rsidR="00CD6F4E" w:rsidRDefault="00CD6F4E" w:rsidP="00CD6F4E">
      <w:pPr>
        <w:pStyle w:val="NO"/>
      </w:pPr>
      <w:r>
        <w:t>NOTE 1:</w:t>
      </w:r>
      <w:r>
        <w:tab/>
        <w:t>Since only the egress signalling at the MGCF happens to be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6E9AA82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.2-2 applies even if one of the redirecting parties within the CS domain happen to be a non-local ID target.</w:t>
      </w:r>
    </w:p>
    <w:p w14:paraId="0C274318" w14:textId="3E323F14" w:rsidR="00CD6F4E" w:rsidRDefault="00CD6F4E" w:rsidP="00CD6F4E">
      <w:pPr>
        <w:pStyle w:val="Heading4"/>
      </w:pPr>
      <w:bookmarkStart w:id="31" w:name="_Toc46764460"/>
      <w:r>
        <w:t>4.3.2</w:t>
      </w:r>
      <w:r w:rsidR="00DC5DEA">
        <w:t>.</w:t>
      </w:r>
      <w:r>
        <w:t>4</w:t>
      </w:r>
      <w:r>
        <w:tab/>
        <w:t>Party A (non-local ID target, IP domain) calls Party B</w:t>
      </w:r>
      <w:bookmarkEnd w:id="31"/>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49" type="#_x0000_t75" style="width:484pt;height:226.5pt" o:ole="">
            <v:imagedata r:id="rId68" o:title=""/>
          </v:shape>
          <o:OLEObject Type="Embed" ProgID="Visio.Drawing.15" ShapeID="_x0000_i1049" DrawAspect="Content" ObjectID="_1657378482" r:id="rId69"/>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CD6F4E">
      <w:pPr>
        <w:spacing w:before="120"/>
      </w:pPr>
      <w:r>
        <w:t xml:space="preserve">As shown in figure 4.3.2-3, only the network functions that handle the A-side (non-local ID target side) of the session are involved in handling the LI functions. </w:t>
      </w:r>
    </w:p>
    <w:p w14:paraId="372482B4"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CD6F4E">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CD6F4E">
      <w:r>
        <w:t>The details of the above LI functions and the interfaces are described in TS 33.127 [3] and TS 33.128 [4].</w:t>
      </w:r>
    </w:p>
    <w:p w14:paraId="49A130EE" w14:textId="1B90381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happen to be a non-local ID target.</w:t>
      </w:r>
    </w:p>
    <w:p w14:paraId="1FC6FBD5" w14:textId="296E83C4" w:rsidR="00CD6F4E" w:rsidRDefault="00CD6F4E" w:rsidP="00CD6F4E">
      <w:pPr>
        <w:pStyle w:val="Heading3"/>
      </w:pPr>
      <w:bookmarkStart w:id="32" w:name="_Toc46764461"/>
      <w:r>
        <w:t>4.3.3</w:t>
      </w:r>
      <w:r>
        <w:tab/>
        <w:t>Inter-CSP domain terminations</w:t>
      </w:r>
      <w:bookmarkEnd w:id="32"/>
    </w:p>
    <w:p w14:paraId="2FB7E1F0" w14:textId="6EE6A440" w:rsidR="00CD6F4E" w:rsidRDefault="00CD6F4E" w:rsidP="00CD6F4E">
      <w:pPr>
        <w:pStyle w:val="Heading4"/>
      </w:pPr>
      <w:bookmarkStart w:id="33" w:name="_Toc46764462"/>
      <w:r>
        <w:t>4.3.3.1</w:t>
      </w:r>
      <w:r>
        <w:tab/>
        <w:t>Introduction</w:t>
      </w:r>
      <w:bookmarkEnd w:id="33"/>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3384F45" w:rsidR="00CD6F4E" w:rsidRDefault="00CD6F4E" w:rsidP="00CD6F4E">
      <w:r>
        <w:t xml:space="preserve">The illustrations show that as far as lawful interception is concerned, it </w:t>
      </w:r>
      <w:r w:rsidR="00E03C33">
        <w:t>makes no difference</w:t>
      </w:r>
      <w:r>
        <w:t xml:space="preserve"> whether call is terminated to another IMS domain, another non-IMS-based IP domain or a CS domain unless terminating party happens to be a non-local ID target in the CSP domain of interest. </w:t>
      </w:r>
    </w:p>
    <w:p w14:paraId="5816B4EA" w14:textId="77777777" w:rsidR="00054F46" w:rsidRDefault="00CD6F4E" w:rsidP="00054F46">
      <w:pPr>
        <w:pStyle w:val="Heading4"/>
      </w:pPr>
      <w:bookmarkStart w:id="34" w:name="_Toc46764463"/>
      <w:r>
        <w:t>4.3.3.2</w:t>
      </w:r>
      <w:r w:rsidR="00E03C33">
        <w:tab/>
      </w:r>
      <w:r>
        <w:t>Party A (target) calls Party B (CS domain)</w:t>
      </w:r>
      <w:bookmarkEnd w:id="34"/>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0" type="#_x0000_t75" style="width:483.5pt;height:221pt" o:ole="">
            <v:imagedata r:id="rId70" o:title=""/>
          </v:shape>
          <o:OLEObject Type="Embed" ProgID="Visio.Drawing.15" ShapeID="_x0000_i1050" DrawAspect="Content" ObjectID="_1657378483" r:id="rId71"/>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CD6F4E">
      <w:pPr>
        <w:spacing w:before="120"/>
      </w:pPr>
      <w:r>
        <w:t>As shown in figure 4.3.3-1, only the network functions that handle the A-side (target side) of the session are involved in handling the LI functions.</w:t>
      </w:r>
    </w:p>
    <w:p w14:paraId="26DAF005" w14:textId="77777777" w:rsidR="00CD6F4E" w:rsidRDefault="00CD6F4E" w:rsidP="00CD6F4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CD6F4E">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5" w:name="_Toc46764464"/>
      <w:r>
        <w:t>4.3.3.3</w:t>
      </w:r>
      <w:r>
        <w:tab/>
        <w:t>Party A calls Party B (non-local ID target, CS domain)</w:t>
      </w:r>
      <w:bookmarkEnd w:id="35"/>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1" type="#_x0000_t75" style="width:483.5pt;height:221pt" o:ole="">
            <v:imagedata r:id="rId72" o:title=""/>
          </v:shape>
          <o:OLEObject Type="Embed" ProgID="Visio.Drawing.15" ShapeID="_x0000_i1051" DrawAspect="Content" ObjectID="_1657378484" r:id="rId73"/>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CD6F4E">
      <w:pPr>
        <w:spacing w:before="120"/>
      </w:pPr>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7A372521" w14:textId="39F498AA" w:rsidR="00CD6F4E" w:rsidRDefault="00CD6F4E" w:rsidP="00CD6F4E">
      <w:pPr>
        <w:pStyle w:val="NO"/>
      </w:pPr>
      <w:r>
        <w:t>NOTE:</w:t>
      </w:r>
      <w:r>
        <w:tab/>
        <w:t>Since only the ingress signalling at the MGCF happens to be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6" w:name="_Toc46764465"/>
      <w:r>
        <w:t>4</w:t>
      </w:r>
      <w:r w:rsidR="00CD6F4E">
        <w:t>.</w:t>
      </w:r>
      <w:r>
        <w:t>3</w:t>
      </w:r>
      <w:r w:rsidR="00CD6F4E">
        <w:t>.</w:t>
      </w:r>
      <w:r>
        <w:t>3.4</w:t>
      </w:r>
      <w:r w:rsidR="00CD6F4E">
        <w:tab/>
        <w:t>Party A calls Party B (non-local ID target, IP domain)</w:t>
      </w:r>
      <w:bookmarkEnd w:id="36"/>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2" type="#_x0000_t75" style="width:483pt;height:252pt" o:ole="">
            <v:imagedata r:id="rId74" o:title=""/>
          </v:shape>
          <o:OLEObject Type="Embed" ProgID="Visio.Drawing.15" ShapeID="_x0000_i1052" DrawAspect="Content" ObjectID="_1657378485" r:id="rId75"/>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CD6F4E">
      <w:pPr>
        <w:spacing w:before="120"/>
      </w:pPr>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CD6F4E">
      <w:r>
        <w:t>The details of the above LI functions and the interfaces are described in TS 33.127 [3] and TS 33.128 [4].</w:t>
      </w:r>
    </w:p>
    <w:p w14:paraId="6B603D26" w14:textId="3C3A026F" w:rsidR="0049792E" w:rsidRDefault="0049792E" w:rsidP="0049792E">
      <w:pPr>
        <w:pStyle w:val="Heading3"/>
      </w:pPr>
      <w:bookmarkStart w:id="37" w:name="_Toc46764466"/>
      <w:r>
        <w:t>4.3.4</w:t>
      </w:r>
      <w:r>
        <w:tab/>
        <w:t>Inter-CSP domain redirections</w:t>
      </w:r>
      <w:bookmarkEnd w:id="37"/>
    </w:p>
    <w:p w14:paraId="6616DD2E" w14:textId="2CB91C86" w:rsidR="0049792E" w:rsidRDefault="0049792E" w:rsidP="0049792E">
      <w:pPr>
        <w:pStyle w:val="Heading4"/>
      </w:pPr>
      <w:bookmarkStart w:id="38" w:name="_Toc46764467"/>
      <w:r>
        <w:t>4.3.4.1</w:t>
      </w:r>
      <w:r>
        <w:tab/>
        <w:t>Introduction</w:t>
      </w:r>
      <w:bookmarkEnd w:id="38"/>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9" w:name="_Toc46764468"/>
      <w:r>
        <w:t>4.3.4.2</w:t>
      </w:r>
      <w:r w:rsidR="00024F07">
        <w:tab/>
      </w:r>
      <w:r>
        <w:t>Party A calls Party B (target) redirected to Party C (CS domain)</w:t>
      </w:r>
      <w:bookmarkEnd w:id="39"/>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3" type="#_x0000_t75" style="width:483.5pt;height:159.5pt" o:ole="">
            <v:imagedata r:id="rId76" o:title=""/>
          </v:shape>
          <o:OLEObject Type="Embed" ProgID="Visio.Drawing.15" ShapeID="_x0000_i1053" DrawAspect="Content" ObjectID="_1657378486" r:id="rId77"/>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49792E">
      <w:pPr>
        <w:spacing w:before="120"/>
      </w:pPr>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49792E">
      <w:pPr>
        <w:spacing w:before="120"/>
      </w:pPr>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06D72322" w:rsidR="0049792E" w:rsidRDefault="0049792E" w:rsidP="0049792E">
      <w:pPr>
        <w:pStyle w:val="NO"/>
      </w:pPr>
      <w:r>
        <w:t>NOTE:</w:t>
      </w:r>
      <w:r>
        <w:tab/>
        <w:t>Since only the ingress signalling at the MGCF happens to be SIP-based, this architecture assumes that the for the CC intercept trigger the MGCF would use the SIP messages seen at the step 10.</w:t>
      </w:r>
    </w:p>
    <w:p w14:paraId="663D39BF" w14:textId="63678921" w:rsidR="0049792E" w:rsidRDefault="0049792E" w:rsidP="0049792E">
      <w:pPr>
        <w:spacing w:before="120"/>
      </w:pPr>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49792E">
      <w:r>
        <w:t>The details of the above LI functions and the interfaces are described in TS 33.127 [3] and TS 33.128 [4].</w:t>
      </w:r>
    </w:p>
    <w:p w14:paraId="228AEA00" w14:textId="592943F6" w:rsidR="0049792E" w:rsidRDefault="0049792E" w:rsidP="0049792E">
      <w:pPr>
        <w:pStyle w:val="Heading4"/>
      </w:pPr>
      <w:bookmarkStart w:id="40" w:name="_Toc46764469"/>
      <w:r>
        <w:t>4.3.4.</w:t>
      </w:r>
      <w:r w:rsidR="00E91F15">
        <w:t>3</w:t>
      </w:r>
      <w:r>
        <w:tab/>
        <w:t>Party A calls Party B (target) redirected to Party C (IP domain)</w:t>
      </w:r>
      <w:bookmarkEnd w:id="4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4" type="#_x0000_t75" style="width:483.5pt;height:169.5pt" o:ole="">
            <v:imagedata r:id="rId78" o:title=""/>
          </v:shape>
          <o:OLEObject Type="Embed" ProgID="Visio.Drawing.15" ShapeID="_x0000_i1054" DrawAspect="Content" ObjectID="_1657378487" r:id="rId79"/>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49792E">
      <w:pPr>
        <w:spacing w:before="120"/>
      </w:pPr>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49792E">
      <w:pPr>
        <w:spacing w:before="120"/>
      </w:pPr>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49792E">
      <w:pPr>
        <w:spacing w:before="120"/>
      </w:pPr>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49792E">
      <w:r>
        <w:t>The details of the above LI functions and the interfaces are described in TS 33.127 [3] and TS 33.128 [4].</w:t>
      </w:r>
    </w:p>
    <w:p w14:paraId="7DDA7B32" w14:textId="0102BDAD" w:rsidR="00E91F15" w:rsidRDefault="00E91F15" w:rsidP="00E91F15">
      <w:pPr>
        <w:pStyle w:val="Heading4"/>
      </w:pPr>
      <w:bookmarkStart w:id="41" w:name="_Toc46764470"/>
      <w:r>
        <w:t>4.3.4.4</w:t>
      </w:r>
      <w:r>
        <w:tab/>
        <w:t>Party A calls Party B redirected to Party C (non-local ID target, CS domain)</w:t>
      </w:r>
      <w:bookmarkEnd w:id="41"/>
    </w:p>
    <w:p w14:paraId="41B526EC" w14:textId="5D9AAB50" w:rsidR="00E91F15" w:rsidRPr="00E967C3" w:rsidRDefault="00C96505" w:rsidP="00E91F15">
      <w:r>
        <w:t>F</w:t>
      </w:r>
      <w:r w:rsidR="00E91F15">
        <w:t>igure 4.3.4-3 shows a scenario where Party A calls Party B and Party B has setup to redirect all incoming sessions to Party C. In this scenario, Party C is the non-local ID target and happens to in a CS domain.</w:t>
      </w:r>
    </w:p>
    <w:p w14:paraId="5DA30C04" w14:textId="11AB02CB" w:rsidR="00E91F15" w:rsidRDefault="00024F07" w:rsidP="00677ABD">
      <w:pPr>
        <w:pStyle w:val="TH"/>
      </w:pPr>
      <w:r>
        <w:object w:dxaOrig="17784" w:dyaOrig="6348" w14:anchorId="40E9B150">
          <v:shape id="_x0000_i1055" type="#_x0000_t75" style="width:483.5pt;height:174pt" o:ole="">
            <v:imagedata r:id="rId80" o:title=""/>
          </v:shape>
          <o:OLEObject Type="Embed" ProgID="Visio.Drawing.15" ShapeID="_x0000_i1055" DrawAspect="Content" ObjectID="_1657378488" r:id="rId81"/>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E91F15">
      <w:pPr>
        <w:spacing w:before="120"/>
      </w:pPr>
      <w:r>
        <w:t>As shown in figure 4.3.4-3, only the network functions that handle the C-side (non-local ID target side) of the session are involved in handling the LI functions.</w:t>
      </w:r>
    </w:p>
    <w:p w14:paraId="1E8320E9" w14:textId="77777777" w:rsidR="00E91F15" w:rsidRDefault="00E91F15" w:rsidP="00E91F15">
      <w:pPr>
        <w:spacing w:before="120"/>
      </w:pPr>
      <w:r>
        <w:t>The IRI-POI present in the MGCF accesses the SIP messages and generates the required xIRI. The CC-TF present in the MGCF triggers the CC-POI present in the IM-MGW for the xCC. The CC-POI present in the IM-MGW generates the xCC.</w:t>
      </w:r>
    </w:p>
    <w:p w14:paraId="27925A72" w14:textId="774B63FC" w:rsidR="00E91F15" w:rsidRDefault="00E91F15" w:rsidP="00E91F15">
      <w:pPr>
        <w:pStyle w:val="NO"/>
      </w:pPr>
      <w:r>
        <w:t>NOTE:</w:t>
      </w:r>
      <w:r>
        <w:tab/>
        <w:t xml:space="preserve">Since only the ingress signalling at the MGCF happens to be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2" w:name="_Toc46764471"/>
      <w:r>
        <w:t>4.3.4.5</w:t>
      </w:r>
      <w:r>
        <w:tab/>
        <w:t>Party A calls Party B redirected to Party C (non-local ID target, IP domain)</w:t>
      </w:r>
      <w:bookmarkEnd w:id="42"/>
    </w:p>
    <w:p w14:paraId="4A95807D" w14:textId="5D811445" w:rsidR="00E91F15" w:rsidRPr="00E967C3" w:rsidRDefault="00C96505" w:rsidP="00E91F15">
      <w:r>
        <w:t>F</w:t>
      </w:r>
      <w:r w:rsidR="00E91F15">
        <w:t>igure 4.3.4-4 shows a scenario where Party A calls Party B and Party B has setup to redirect all incoming sessions to Party C. In this scenario, Party C is the non-local ID target and happens to in an IP domain.</w:t>
      </w:r>
    </w:p>
    <w:p w14:paraId="646F0656" w14:textId="1B9D169E" w:rsidR="00E91F15" w:rsidRDefault="00E91F15" w:rsidP="00677ABD">
      <w:pPr>
        <w:pStyle w:val="TH"/>
      </w:pPr>
      <w:r>
        <w:object w:dxaOrig="16705" w:dyaOrig="6350" w14:anchorId="68A62A39">
          <v:shape id="_x0000_i1056" type="#_x0000_t75" style="width:483.5pt;height:186pt" o:ole="">
            <v:imagedata r:id="rId82" o:title=""/>
          </v:shape>
          <o:OLEObject Type="Embed" ProgID="Visio.Drawing.15" ShapeID="_x0000_i1056" DrawAspect="Content" ObjectID="_1657378489" r:id="rId83"/>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E91F15">
      <w:pPr>
        <w:spacing w:before="120"/>
      </w:pPr>
      <w:r>
        <w:t>As shown in figure 4.3.4-4, only the network functions that handle the C-side (non-local ID target side) of the session are involved in handling the LI functions.</w:t>
      </w:r>
    </w:p>
    <w:p w14:paraId="08604D81" w14:textId="77777777" w:rsidR="00E91F15" w:rsidRDefault="00E91F15" w:rsidP="00E91F15">
      <w:pPr>
        <w:spacing w:before="120"/>
      </w:pPr>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E91F15">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E91F15">
      <w:r>
        <w:t>The details of the above LI functions and the interfaces are described in TS 33.127 [3] and TS 33.128 [4].</w:t>
      </w:r>
    </w:p>
    <w:p w14:paraId="63A97B48" w14:textId="337A2917" w:rsidR="00E91F15" w:rsidRDefault="00E91F15" w:rsidP="00E91F15">
      <w:pPr>
        <w:pStyle w:val="Heading4"/>
      </w:pPr>
      <w:bookmarkStart w:id="43" w:name="_Toc46764472"/>
      <w:r>
        <w:t>4.3.4.</w:t>
      </w:r>
      <w:r w:rsidR="003E6D73">
        <w:t>6</w:t>
      </w:r>
      <w:r>
        <w:tab/>
        <w:t>Special case – multiple targets, inter-CSP domains at both ends of the session</w:t>
      </w:r>
      <w:bookmarkEnd w:id="43"/>
    </w:p>
    <w:p w14:paraId="77EB601B" w14:textId="0A216340" w:rsidR="00E91F15" w:rsidRPr="00E967C3" w:rsidRDefault="00C96505" w:rsidP="00E91F15">
      <w:r>
        <w:t>F</w:t>
      </w:r>
      <w:r w:rsidR="00E91F15">
        <w:t>igure 4.3.4-5 shows a scenario where Party A calls Party B and Party B has setup to redirect all incoming sessions to Party C. In this scenario, Party B is a local target in the CSP domain of interest whereas Party A and Party C are the non-local ID targets. Party A happens to be in an IP domain and Party C happens to be in a CS domain.</w:t>
      </w:r>
    </w:p>
    <w:p w14:paraId="1BD2DBAE" w14:textId="1A3C451F" w:rsidR="00E91F15" w:rsidRDefault="008059EE" w:rsidP="00677ABD">
      <w:pPr>
        <w:pStyle w:val="TH"/>
      </w:pPr>
      <w:r>
        <w:object w:dxaOrig="22098" w:dyaOrig="6900" w14:anchorId="47587705">
          <v:shape id="_x0000_i1057" type="#_x0000_t75" style="width:481.5pt;height:151pt" o:ole="">
            <v:imagedata r:id="rId84" o:title=""/>
          </v:shape>
          <o:OLEObject Type="Embed" ProgID="Visio.Drawing.15" ShapeID="_x0000_i1057" DrawAspect="Content" ObjectID="_1657378490" r:id="rId85"/>
        </w:object>
      </w:r>
    </w:p>
    <w:p w14:paraId="03425D09" w14:textId="3DE93DAE" w:rsidR="00E91F15" w:rsidRDefault="00E91F15" w:rsidP="00E91F15">
      <w:pPr>
        <w:pStyle w:val="TF"/>
      </w:pPr>
      <w:r>
        <w:t>Figure 4.3.4-5: Party A (non-local ID target) calls Party B (target) redirected to Party C (non-local ID target)</w:t>
      </w:r>
    </w:p>
    <w:p w14:paraId="23F7C5F0" w14:textId="52125A9D" w:rsidR="00E91F15" w:rsidRDefault="00E91F15" w:rsidP="00E91F15">
      <w:pPr>
        <w:spacing w:before="120"/>
      </w:pPr>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77777777" w:rsidR="00E91F15" w:rsidRPr="00DC0E72" w:rsidRDefault="00E91F15" w:rsidP="00E91F15">
      <w:pPr>
        <w:spacing w:before="120"/>
        <w:rPr>
          <w:u w:val="single"/>
        </w:rPr>
      </w:pPr>
      <w:r w:rsidRPr="00DC0E72">
        <w:rPr>
          <w:u w:val="single"/>
        </w:rPr>
        <w:t>Party A’s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7777777" w:rsidR="00E91F15" w:rsidRPr="00DC0E72" w:rsidRDefault="00E91F15" w:rsidP="00E91F15">
      <w:pPr>
        <w:spacing w:before="120"/>
        <w:rPr>
          <w:u w:val="single"/>
        </w:rPr>
      </w:pPr>
      <w:r w:rsidRPr="00DC0E72">
        <w:rPr>
          <w:u w:val="single"/>
        </w:rPr>
        <w:t xml:space="preserve">Party </w:t>
      </w:r>
      <w:r>
        <w:rPr>
          <w:u w:val="single"/>
        </w:rPr>
        <w:t>B</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23875FA0" w:rsidR="00E91F15" w:rsidRDefault="00E91F15" w:rsidP="00E91F15">
      <w:pPr>
        <w:pStyle w:val="NO"/>
      </w:pPr>
      <w:r>
        <w:t>NOTE 1:</w:t>
      </w:r>
      <w:r>
        <w:tab/>
        <w:t>Since only the ingress signalling at the MGCF happens to be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E91F15">
      <w:pPr>
        <w:spacing w:before="120"/>
      </w:pPr>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2952E7B5" w:rsidR="00E91F15" w:rsidRDefault="00E91F15" w:rsidP="00E91F15">
      <w:pPr>
        <w:pStyle w:val="NO"/>
      </w:pPr>
      <w:r>
        <w:t>NOTE 2:</w:t>
      </w:r>
      <w:r>
        <w:tab/>
        <w:t>Since only the ingress signalling at the MGCF happens to be SIP-based, this architecture assumes that for the CC intercept trigger, the MGCF would use the SIP messages seen at the step 8</w:t>
      </w:r>
      <w:r w:rsidR="00EF5828">
        <w:t>.</w:t>
      </w:r>
    </w:p>
    <w:p w14:paraId="29568DAB" w14:textId="66CB9231" w:rsidR="00E91F15" w:rsidRDefault="00E91F15" w:rsidP="00E91F15">
      <w:pPr>
        <w:spacing w:before="120"/>
      </w:pPr>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E91F15">
      <w:r>
        <w:t>The details of the above LI functions and the interfaces are described in TS 33.127 [3] and TS 33.128 [4].</w:t>
      </w:r>
    </w:p>
    <w:p w14:paraId="755033CE" w14:textId="102C6703" w:rsidR="00705E66" w:rsidRDefault="00705E66" w:rsidP="00705E66">
      <w:pPr>
        <w:pStyle w:val="Heading2"/>
      </w:pPr>
      <w:bookmarkStart w:id="44" w:name="_Toc46764473"/>
      <w:r>
        <w:t>4.4</w:t>
      </w:r>
      <w:r>
        <w:tab/>
        <w:t>LBO roaming scenarios</w:t>
      </w:r>
      <w:bookmarkEnd w:id="44"/>
    </w:p>
    <w:p w14:paraId="20E057E1" w14:textId="1C20885F" w:rsidR="00705E66" w:rsidRDefault="00705E66" w:rsidP="00705E66">
      <w:pPr>
        <w:pStyle w:val="Heading3"/>
      </w:pPr>
      <w:bookmarkStart w:id="45" w:name="_Toc46764474"/>
      <w:r>
        <w:t>4.4.1</w:t>
      </w:r>
      <w:r>
        <w:tab/>
        <w:t>General</w:t>
      </w:r>
      <w:bookmarkEnd w:id="45"/>
    </w:p>
    <w:p w14:paraId="599817E5" w14:textId="27B5E910" w:rsidR="00705E66" w:rsidRDefault="00925E8D" w:rsidP="00705E66">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705E66">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6" w:name="_Toc46764475"/>
      <w:r>
        <w:t>4.4.2</w:t>
      </w:r>
      <w:r>
        <w:tab/>
        <w:t>Roaming at the origination end</w:t>
      </w:r>
      <w:bookmarkEnd w:id="46"/>
      <w:r>
        <w:t xml:space="preserve"> </w:t>
      </w:r>
    </w:p>
    <w:p w14:paraId="18AF4288" w14:textId="05B1BAB0" w:rsidR="00705E66" w:rsidRDefault="00705E66" w:rsidP="00705E66">
      <w:pPr>
        <w:pStyle w:val="Heading4"/>
      </w:pPr>
      <w:bookmarkStart w:id="47" w:name="_Toc46764476"/>
      <w:r>
        <w:t>4.4.2.1</w:t>
      </w:r>
      <w:r>
        <w:tab/>
        <w:t>Introduction</w:t>
      </w:r>
      <w:bookmarkEnd w:id="4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8" w:name="_Toc46764477"/>
      <w:r>
        <w:t>4.4.2.2</w:t>
      </w:r>
      <w:r>
        <w:tab/>
        <w:t>Roaming Party A (target in HPLMN) calls Party B</w:t>
      </w:r>
      <w:bookmarkEnd w:id="4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8" type="#_x0000_t75" style="width:483.5pt;height:180pt" o:ole="">
            <v:imagedata r:id="rId86" o:title=""/>
          </v:shape>
          <o:OLEObject Type="Embed" ProgID="Visio.Drawing.15" ShapeID="_x0000_i1058" DrawAspect="Content" ObjectID="_1657378491" r:id="rId87"/>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705E66">
      <w:pPr>
        <w:spacing w:before="120"/>
      </w:pPr>
      <w:r>
        <w:t>As shown in figure 4.4.2-1, only the network functions that handle the A-side (target side) of the session are involved in handling the LI functions.</w:t>
      </w:r>
    </w:p>
    <w:p w14:paraId="0EE219D9"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705E66">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705E66">
      <w:r>
        <w:t>The details of the above LI functions and the interfaces are described in TS 33.127 [3] and TS 33.128 [4].</w:t>
      </w:r>
    </w:p>
    <w:p w14:paraId="4EF36B50" w14:textId="3A73089A" w:rsidR="00705E66" w:rsidRDefault="00705E66" w:rsidP="00705E66">
      <w:pPr>
        <w:pStyle w:val="Heading4"/>
      </w:pPr>
      <w:bookmarkStart w:id="49" w:name="_Toc46764478"/>
      <w:r>
        <w:t>4.4.2.3</w:t>
      </w:r>
      <w:r>
        <w:tab/>
        <w:t>Roaming Party A (target in VPLMN) calls Party B</w:t>
      </w:r>
      <w:bookmarkEnd w:id="4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59" type="#_x0000_t75" style="width:483.5pt;height:206pt" o:ole="">
            <v:imagedata r:id="rId88" o:title=""/>
          </v:shape>
          <o:OLEObject Type="Embed" ProgID="Visio.Drawing.15" ShapeID="_x0000_i1059" DrawAspect="Content" ObjectID="_1657378492" r:id="rId89"/>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705E66">
      <w:pPr>
        <w:spacing w:before="120"/>
      </w:pPr>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705E66">
      <w:pPr>
        <w:spacing w:before="120"/>
      </w:pPr>
      <w:r>
        <w:lastRenderedPageBreak/>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705E66">
      <w:r>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705E66">
      <w:r>
        <w:t xml:space="preserve">The details of the above LI functions and the interfaces are described in TS 33.127 [3] and TS 33.128 [4]. </w:t>
      </w:r>
    </w:p>
    <w:p w14:paraId="1CA20AA1" w14:textId="34087E7A" w:rsidR="00705E66" w:rsidRDefault="00705E66" w:rsidP="00705E66">
      <w:pPr>
        <w:pStyle w:val="Heading4"/>
      </w:pPr>
      <w:bookmarkStart w:id="50" w:name="_Toc46764479"/>
      <w:r>
        <w:t>4.4.2.4</w:t>
      </w:r>
      <w:r>
        <w:tab/>
        <w:t>Roaming Party A (target in VPLMN and HPLMN) calls Party B</w:t>
      </w:r>
      <w:bookmarkEnd w:id="5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0" type="#_x0000_t75" style="width:483.5pt;height:185.5pt" o:ole="">
            <v:imagedata r:id="rId90" o:title=""/>
          </v:shape>
          <o:OLEObject Type="Embed" ProgID="Visio.Drawing.15" ShapeID="_x0000_i1060" DrawAspect="Content" ObjectID="_1657378493" r:id="rId91"/>
        </w:object>
      </w:r>
    </w:p>
    <w:p w14:paraId="2B678220" w14:textId="6616BEE7" w:rsidR="00705E66" w:rsidRDefault="00705E66" w:rsidP="00705E66">
      <w:pPr>
        <w:pStyle w:val="TF"/>
      </w:pPr>
      <w:r>
        <w:t>Figure 4.4.2-3: Party A (roaming, target in VPLMN, target in HPLMN) calls Party B</w:t>
      </w:r>
    </w:p>
    <w:p w14:paraId="3CF7D8F3" w14:textId="70C48C82" w:rsidR="00705E66" w:rsidRDefault="00705E66" w:rsidP="00705E66">
      <w:pPr>
        <w:spacing w:before="120"/>
      </w:pPr>
      <w:r>
        <w:t xml:space="preserve">As shown in figure 4.4.2-3, there are two intercepts active on Party A. Only the network functions that handle the A-side (target side) of the session are involved in handling the LI functions. Note that the network functions in the VPLMN are considered to be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705E66">
      <w:r>
        <w:t>The details of the above LI functions and the interfaces are described in TS 33.127 [3] and TS 33.128 [4].</w:t>
      </w:r>
    </w:p>
    <w:p w14:paraId="26EB19EF" w14:textId="2109C86B" w:rsidR="00B5610D" w:rsidRDefault="00B5610D" w:rsidP="00B5610D">
      <w:pPr>
        <w:pStyle w:val="Heading4"/>
      </w:pPr>
      <w:bookmarkStart w:id="51" w:name="_Toc46764480"/>
      <w:r>
        <w:lastRenderedPageBreak/>
        <w:t>4.4.2.5</w:t>
      </w:r>
      <w:r>
        <w:tab/>
        <w:t>Roaming Party A calls Party B (non-local ID target in VPLMN)</w:t>
      </w:r>
      <w:bookmarkEnd w:id="51"/>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1" type="#_x0000_t75" style="width:481pt;height:202.5pt" o:ole="">
            <v:imagedata r:id="rId92" o:title=""/>
          </v:shape>
          <o:OLEObject Type="Embed" ProgID="Visio.Drawing.15" ShapeID="_x0000_i1061" DrawAspect="Content" ObjectID="_1657378494" r:id="rId93"/>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B5610D">
      <w:pPr>
        <w:spacing w:before="120"/>
      </w:pPr>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B5610D">
      <w:pPr>
        <w:spacing w:before="120"/>
      </w:pPr>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B5610D">
      <w:r>
        <w:t>The MDF2 generates the IRI messages from the xIRI and delivers them to the LEMF. The MDF3 generates the CC from the received xCC and delivers it to the LEMF.</w:t>
      </w:r>
    </w:p>
    <w:p w14:paraId="063164F4" w14:textId="0503ACD3" w:rsidR="00B5610D" w:rsidRDefault="00B5610D" w:rsidP="00B5610D">
      <w:r>
        <w:t>The details of the above LI functions and the interfaces are described in TS 33.127 [3] and TS 33.128 [4].</w:t>
      </w:r>
    </w:p>
    <w:p w14:paraId="2FFAA47B" w14:textId="0B5F4F73" w:rsidR="00B5610D" w:rsidRDefault="00B5610D" w:rsidP="00B5610D">
      <w:pPr>
        <w:pStyle w:val="Heading4"/>
      </w:pPr>
      <w:bookmarkStart w:id="52" w:name="_Toc46764481"/>
      <w:r>
        <w:t>4.4.2.6</w:t>
      </w:r>
      <w:r>
        <w:tab/>
        <w:t>Roaming Party A (target) calls Party B (non-local ID target in VPLMN)</w:t>
      </w:r>
      <w:bookmarkEnd w:id="52"/>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2" type="#_x0000_t75" style="width:481pt;height:212.5pt" o:ole="">
            <v:imagedata r:id="rId94" o:title=""/>
          </v:shape>
          <o:OLEObject Type="Embed" ProgID="Visio.Drawing.15" ShapeID="_x0000_i1062" DrawAspect="Content" ObjectID="_1657378495" r:id="rId95"/>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B5610D">
      <w:pPr>
        <w:spacing w:before="120"/>
      </w:pPr>
      <w:r>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B5610D">
      <w:pPr>
        <w:spacing w:before="120"/>
      </w:pPr>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B5610D">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CCE098D" w14:textId="24806965" w:rsidR="00B5610D" w:rsidRDefault="00B5610D" w:rsidP="00B5610D">
      <w:r>
        <w:t>The details of the above LI functions and the interfaces are described in TS 33.127 [3] and TS 33.128 [4].</w:t>
      </w:r>
    </w:p>
    <w:p w14:paraId="2A5CE9EF" w14:textId="77777777" w:rsidR="00B5610D" w:rsidRDefault="00B5610D" w:rsidP="00705E66"/>
    <w:p w14:paraId="1A97B62B" w14:textId="6DEA3F24" w:rsidR="00705E66" w:rsidRDefault="00705E66" w:rsidP="00705E66">
      <w:pPr>
        <w:pStyle w:val="Heading3"/>
      </w:pPr>
      <w:bookmarkStart w:id="53" w:name="_Toc46764482"/>
      <w:r>
        <w:t>4.4.</w:t>
      </w:r>
      <w:r w:rsidR="00A652D7">
        <w:t>3</w:t>
      </w:r>
      <w:r>
        <w:tab/>
        <w:t>Roaming at the terminating end</w:t>
      </w:r>
      <w:bookmarkEnd w:id="53"/>
    </w:p>
    <w:p w14:paraId="49344379" w14:textId="33EA1933" w:rsidR="00705E66" w:rsidRDefault="00A652D7" w:rsidP="00705E66">
      <w:pPr>
        <w:pStyle w:val="Heading4"/>
      </w:pPr>
      <w:bookmarkStart w:id="54" w:name="_Toc46764483"/>
      <w:r>
        <w:t>4</w:t>
      </w:r>
      <w:r w:rsidR="00705E66">
        <w:t>.</w:t>
      </w:r>
      <w:r>
        <w:t>4</w:t>
      </w:r>
      <w:r w:rsidR="00705E66">
        <w:t>.</w:t>
      </w:r>
      <w:r>
        <w:t>3</w:t>
      </w:r>
      <w:r w:rsidR="00705E66">
        <w:t>.1</w:t>
      </w:r>
      <w:r w:rsidR="00705E66">
        <w:tab/>
        <w:t>Introduction</w:t>
      </w:r>
      <w:bookmarkEnd w:id="54"/>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5" w:name="_Toc46764484"/>
      <w:r>
        <w:t>4</w:t>
      </w:r>
      <w:r w:rsidR="00705E66">
        <w:t>.</w:t>
      </w:r>
      <w:r>
        <w:t>4</w:t>
      </w:r>
      <w:r w:rsidR="00705E66">
        <w:t>.</w:t>
      </w:r>
      <w:r>
        <w:t>3</w:t>
      </w:r>
      <w:r w:rsidR="00705E66">
        <w:t>.2</w:t>
      </w:r>
      <w:r w:rsidR="00705E66">
        <w:tab/>
      </w:r>
      <w:r w:rsidR="00786A0B">
        <w:tab/>
      </w:r>
      <w:r w:rsidR="00705E66">
        <w:t>Party A calls roaming Party B (target in HPLMN)</w:t>
      </w:r>
      <w:bookmarkEnd w:id="55"/>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3" type="#_x0000_t75" style="width:483.5pt;height:174.5pt" o:ole="">
            <v:imagedata r:id="rId96" o:title=""/>
          </v:shape>
          <o:OLEObject Type="Embed" ProgID="Visio.Drawing.15" ShapeID="_x0000_i1063" DrawAspect="Content" ObjectID="_1657378496" r:id="rId97"/>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705E66">
      <w:pPr>
        <w:spacing w:before="120"/>
      </w:pPr>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705E66">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705E66">
      <w:r>
        <w:t>The details of the above LI functions and the interfaces are described in TS 33.127 [3] and TS 33.128 [4].</w:t>
      </w:r>
    </w:p>
    <w:p w14:paraId="7D020C01" w14:textId="7190479D" w:rsidR="00705E66" w:rsidRDefault="00A652D7" w:rsidP="00705E66">
      <w:pPr>
        <w:pStyle w:val="Heading4"/>
      </w:pPr>
      <w:bookmarkStart w:id="56" w:name="_Toc46764485"/>
      <w:r>
        <w:t>4</w:t>
      </w:r>
      <w:r w:rsidR="00705E66">
        <w:t>.</w:t>
      </w:r>
      <w:r>
        <w:t>4</w:t>
      </w:r>
      <w:r w:rsidR="00705E66">
        <w:t>.</w:t>
      </w:r>
      <w:r>
        <w:t>3</w:t>
      </w:r>
      <w:r w:rsidR="00705E66">
        <w:t>.3</w:t>
      </w:r>
      <w:r w:rsidR="00705E66">
        <w:tab/>
        <w:t>Party A calls roaming Party B (target in VPLMN)</w:t>
      </w:r>
      <w:bookmarkEnd w:id="56"/>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4" type="#_x0000_t75" style="width:483.5pt;height:190.5pt" o:ole="">
            <v:imagedata r:id="rId98" o:title=""/>
          </v:shape>
          <o:OLEObject Type="Embed" ProgID="Visio.Drawing.15" ShapeID="_x0000_i1064" DrawAspect="Content" ObjectID="_1657378497" r:id="rId99"/>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705E66">
      <w:pPr>
        <w:spacing w:before="120"/>
      </w:pPr>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705E66">
      <w:r>
        <w:lastRenderedPageBreak/>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705E66">
      <w:r>
        <w:t>The details of the above LI functions and the interfaces are described in TS 33.127 [3] and TS 33.128 [4].</w:t>
      </w:r>
    </w:p>
    <w:p w14:paraId="02ACE1FB" w14:textId="6DD21A44" w:rsidR="00705E66" w:rsidRDefault="00A652D7" w:rsidP="00705E66">
      <w:pPr>
        <w:pStyle w:val="Heading4"/>
      </w:pPr>
      <w:bookmarkStart w:id="57" w:name="_Toc46764486"/>
      <w:r>
        <w:t>4</w:t>
      </w:r>
      <w:r w:rsidR="00705E66">
        <w:t>.</w:t>
      </w:r>
      <w:r>
        <w:t>4</w:t>
      </w:r>
      <w:r w:rsidR="00705E66">
        <w:t>.</w:t>
      </w:r>
      <w:r>
        <w:t>3</w:t>
      </w:r>
      <w:r w:rsidR="00705E66">
        <w:t>.4</w:t>
      </w:r>
      <w:r w:rsidR="00705E66">
        <w:tab/>
        <w:t>Party A calls roaming Party B (target in VPLMN and HPLMN)</w:t>
      </w:r>
      <w:bookmarkEnd w:id="57"/>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5" type="#_x0000_t75" style="width:483pt;height:174.5pt" o:ole="">
            <v:imagedata r:id="rId100" o:title=""/>
          </v:shape>
          <o:OLEObject Type="Embed" ProgID="Visio.Drawing.15" ShapeID="_x0000_i1065" DrawAspect="Content" ObjectID="_1657378498" r:id="rId101"/>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0C74E9BD" w14:textId="10668FD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41A8153" w14:textId="0D9C495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LEMF-2.</w:t>
      </w:r>
    </w:p>
    <w:p w14:paraId="37CDAB48" w14:textId="2790AC2D" w:rsidR="00705E66" w:rsidRDefault="00705E66" w:rsidP="00705E66">
      <w:r>
        <w:t>The details of the above LI functions and the interfaces are described in TS 33.127 [3] and TS 33.128 [4].</w:t>
      </w:r>
    </w:p>
    <w:p w14:paraId="46E8F459" w14:textId="6D580907" w:rsidR="00B5610D" w:rsidRDefault="00B5610D" w:rsidP="00B5610D">
      <w:pPr>
        <w:pStyle w:val="Heading4"/>
      </w:pPr>
      <w:bookmarkStart w:id="58" w:name="_Toc46764487"/>
      <w:r>
        <w:t>4.4.3.5</w:t>
      </w:r>
      <w:r>
        <w:tab/>
        <w:t>Party A (non-local ID target in VPLMN) calls roaming Party B</w:t>
      </w:r>
      <w:bookmarkEnd w:id="58"/>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6" type="#_x0000_t75" style="width:481.5pt;height:192.5pt" o:ole="">
            <v:imagedata r:id="rId102" o:title=""/>
          </v:shape>
          <o:OLEObject Type="Embed" ProgID="Visio.Drawing.15" ShapeID="_x0000_i1066" DrawAspect="Content" ObjectID="_1657378499" r:id="rId103"/>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B5610D">
      <w:pPr>
        <w:spacing w:before="120"/>
      </w:pPr>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B5610D">
      <w:pPr>
        <w:spacing w:before="120"/>
      </w:pPr>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B5610D">
      <w:r>
        <w:t>The MDF2 generates the IRI messages from the xIRI and delivers them to the LEMF. The MDF3 generates the CC from the received xCC and delivers it to the LEMF.</w:t>
      </w:r>
    </w:p>
    <w:p w14:paraId="7B58265C" w14:textId="0F743364" w:rsidR="00B5610D" w:rsidRDefault="00B5610D" w:rsidP="00B5610D">
      <w:r>
        <w:t>The details of the above LI functions and the interfaces are described in TS 33.127 [3] and TS 33.128 [4].</w:t>
      </w:r>
    </w:p>
    <w:p w14:paraId="7FC48B1C" w14:textId="77E4469C" w:rsidR="00B5610D" w:rsidRDefault="00B5610D" w:rsidP="00B5610D">
      <w:pPr>
        <w:pStyle w:val="Heading4"/>
      </w:pPr>
      <w:bookmarkStart w:id="59" w:name="_Toc46764488"/>
      <w:r>
        <w:t>4.4.3.6</w:t>
      </w:r>
      <w:r>
        <w:tab/>
        <w:t>Party A (non-local ID target in VPLMN) calls roaming Party B (target)</w:t>
      </w:r>
      <w:bookmarkEnd w:id="59"/>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7" type="#_x0000_t75" style="width:481.5pt;height:203.5pt" o:ole="">
            <v:imagedata r:id="rId104" o:title=""/>
          </v:shape>
          <o:OLEObject Type="Embed" ProgID="Visio.Drawing.15" ShapeID="_x0000_i1067" DrawAspect="Content" ObjectID="_1657378500" r:id="rId105"/>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B5610D">
      <w:pPr>
        <w:spacing w:before="120"/>
      </w:pPr>
      <w:r>
        <w:lastRenderedPageBreak/>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B5610D">
      <w:pPr>
        <w:spacing w:before="120"/>
      </w:pPr>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B5610D">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0" w:name="_Toc46764489"/>
      <w:r>
        <w:t>4.4.4</w:t>
      </w:r>
      <w:r>
        <w:tab/>
        <w:t>Roaming with redirections</w:t>
      </w:r>
      <w:bookmarkEnd w:id="60"/>
    </w:p>
    <w:p w14:paraId="4DE43FB8" w14:textId="2383EEAF" w:rsidR="00FA0DC4" w:rsidRDefault="00FA0DC4" w:rsidP="00FA0DC4">
      <w:pPr>
        <w:pStyle w:val="Heading4"/>
      </w:pPr>
      <w:bookmarkStart w:id="61" w:name="_Toc46764490"/>
      <w:r>
        <w:t>4.4.4.1</w:t>
      </w:r>
      <w:r>
        <w:tab/>
        <w:t>Introduction</w:t>
      </w:r>
      <w:bookmarkEnd w:id="61"/>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2" w:name="_Toc46764491"/>
      <w:r>
        <w:t>4.4.4.2</w:t>
      </w:r>
      <w:r w:rsidR="000709F3">
        <w:tab/>
      </w:r>
      <w:r>
        <w:t>Party A calls Party B (target) redirected to roaming Party C</w:t>
      </w:r>
      <w:bookmarkEnd w:id="62"/>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8" type="#_x0000_t75" style="width:484pt;height:138.5pt" o:ole="">
            <v:imagedata r:id="rId106" o:title=""/>
          </v:shape>
          <o:OLEObject Type="Embed" ProgID="Visio.Drawing.15" ShapeID="_x0000_i1068" DrawAspect="Content" ObjectID="_1657378501" r:id="rId107"/>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FA0DC4">
      <w:pPr>
        <w:spacing w:before="120"/>
      </w:pPr>
      <w:r>
        <w:lastRenderedPageBreak/>
        <w:t>As shown in figure 4.4.4-1, only the network functions that handle the B-side (target side) and C-side (redirected-to party side) of the session are involved in handling the LI functions.</w:t>
      </w:r>
    </w:p>
    <w:p w14:paraId="7D86685F" w14:textId="77777777" w:rsidR="00FA0DC4" w:rsidRDefault="00FA0DC4" w:rsidP="00FA0DC4">
      <w:pPr>
        <w:spacing w:before="120"/>
      </w:pPr>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FA0DC4">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FA0DC4">
      <w:r>
        <w:t>The details of the above LI functions and the interfaces are described in TS 33.127 [3] and TS 33.128 [4].</w:t>
      </w:r>
    </w:p>
    <w:p w14:paraId="0F6574E9" w14:textId="1B05D42C" w:rsidR="00FA0DC4" w:rsidRDefault="00FA0DC4" w:rsidP="00FA0DC4">
      <w:pPr>
        <w:pStyle w:val="Heading4"/>
      </w:pPr>
      <w:bookmarkStart w:id="63" w:name="_Toc46764492"/>
      <w:r>
        <w:t>4.4.4.3</w:t>
      </w:r>
      <w:r>
        <w:tab/>
        <w:t>Party A</w:t>
      </w:r>
      <w:r w:rsidR="00B419D9">
        <w:t xml:space="preserve"> </w:t>
      </w:r>
      <w:r>
        <w:t>calls roaming Party B (target) redirected to Party C</w:t>
      </w:r>
      <w:bookmarkEnd w:id="63"/>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69" type="#_x0000_t75" style="width:483.5pt;height:268pt" o:ole="">
            <v:imagedata r:id="rId108" o:title=""/>
          </v:shape>
          <o:OLEObject Type="Embed" ProgID="Visio.Drawing.15" ShapeID="_x0000_i1069" DrawAspect="Content" ObjectID="_1657378502" r:id="rId109"/>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FA0DC4">
      <w:pPr>
        <w:spacing w:before="120"/>
      </w:pPr>
      <w:r>
        <w:t>As shown in figure 4.4.4-2, only the network functions that handle the B-side (target side) and C-side (redirected-to party side) of the session are involved in handling the LI functions.</w:t>
      </w:r>
    </w:p>
    <w:p w14:paraId="6FD43F43" w14:textId="77777777" w:rsidR="00FA0DC4" w:rsidRDefault="00FA0DC4" w:rsidP="00FA0DC4">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FA0DC4">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FA0DC4">
      <w:r>
        <w:t>The details of the above LI functions and the interfaces are described in TS 33.127 [3] and TS 33.128 [4].</w:t>
      </w:r>
    </w:p>
    <w:p w14:paraId="74D70EA4" w14:textId="40428420" w:rsidR="00FA0DC4" w:rsidRDefault="00FA0DC4" w:rsidP="00FA0DC4">
      <w:pPr>
        <w:pStyle w:val="Heading4"/>
      </w:pPr>
      <w:bookmarkStart w:id="64" w:name="_Toc46764493"/>
      <w:r>
        <w:t>4.4.4.4</w:t>
      </w:r>
      <w:r>
        <w:tab/>
        <w:t>Party A calls roaming Party B (target) redirected to Party C (roaming)</w:t>
      </w:r>
      <w:bookmarkEnd w:id="64"/>
    </w:p>
    <w:p w14:paraId="79599D57" w14:textId="196B8AA6" w:rsidR="00FA0DC4" w:rsidRPr="00F24317" w:rsidRDefault="007235E0" w:rsidP="00FA0DC4">
      <w:pPr>
        <w:spacing w:before="120"/>
      </w:pPr>
      <w:r>
        <w:t>F</w:t>
      </w:r>
      <w:r w:rsidR="00FA0DC4">
        <w:t>igure 4.4.4-3 shows a scenario 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0" type="#_x0000_t75" style="width:483.5pt;height:206pt" o:ole="">
            <v:imagedata r:id="rId110" o:title=""/>
          </v:shape>
          <o:OLEObject Type="Embed" ProgID="Visio.Drawing.15" ShapeID="_x0000_i1070" DrawAspect="Content" ObjectID="_1657378503" r:id="rId111"/>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FA0DC4">
      <w:pPr>
        <w:spacing w:before="120"/>
      </w:pPr>
      <w:r>
        <w:t>As shown in figure 4.4.4-3, only the network functions that handle the B-side (target side) and C-side (redirected-to party side) of the session are involved in handling the LI functions.</w:t>
      </w:r>
    </w:p>
    <w:p w14:paraId="482155B1" w14:textId="77777777" w:rsidR="00FA0DC4" w:rsidRDefault="00FA0DC4" w:rsidP="00FA0DC4">
      <w:pPr>
        <w:spacing w:before="120"/>
      </w:pPr>
      <w:r>
        <w:t>The IRI-POI present in the S-CSCF accesses the SIP messages and generates the required xIRI. The CC-TF present in the IBCF triggers the CC-POI present in the TrGW for the xCC. The CC-POI present in the TrGW generates the xCC.</w:t>
      </w:r>
    </w:p>
    <w:p w14:paraId="41E13228" w14:textId="73CDBAA2" w:rsidR="00FA0DC4" w:rsidRDefault="00FA0DC4" w:rsidP="00FA0DC4">
      <w:pPr>
        <w:spacing w:before="120"/>
      </w:pPr>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LEMF-1.</w:t>
      </w:r>
    </w:p>
    <w:p w14:paraId="774DED9D" w14:textId="6EC32342" w:rsidR="00FA0DC4" w:rsidRDefault="00FA0DC4" w:rsidP="00FA0DC4">
      <w:r>
        <w:t>The details of the above LI functions and the interfaces are described in TS 33.127 [3] and TS 33.128 [4].</w:t>
      </w:r>
    </w:p>
    <w:p w14:paraId="267B0A8C" w14:textId="77777777" w:rsidR="0031300F" w:rsidRDefault="004E3202" w:rsidP="0031300F">
      <w:pPr>
        <w:pStyle w:val="Heading4"/>
      </w:pPr>
      <w:bookmarkStart w:id="65" w:name="_Toc46764494"/>
      <w:r>
        <w:t>4.4.4.5</w:t>
      </w:r>
      <w:r w:rsidR="005F59EF">
        <w:tab/>
      </w:r>
      <w:r>
        <w:t>Party A</w:t>
      </w:r>
      <w:r w:rsidR="00B419D9">
        <w:t xml:space="preserve"> </w:t>
      </w:r>
      <w:r>
        <w:t>calls roaming Party B (target) redirected to Party C (CS domain)</w:t>
      </w:r>
      <w:bookmarkEnd w:id="65"/>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1" type="#_x0000_t75" style="width:483pt;height:252pt" o:ole="">
            <v:imagedata r:id="rId112" o:title=""/>
          </v:shape>
          <o:OLEObject Type="Embed" ProgID="Visio.Drawing.15" ShapeID="_x0000_i1071" DrawAspect="Content" ObjectID="_1657378504" r:id="rId113"/>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4E3202">
      <w:pPr>
        <w:spacing w:before="120"/>
      </w:pPr>
      <w:r>
        <w:t>As shown in figure 4.4.4-4, only the network functions that handle the B-side (target side) and C-side (redirected-to party side) of the session are involved in handling the LI functions.</w:t>
      </w:r>
    </w:p>
    <w:p w14:paraId="6FCBCD00" w14:textId="77777777" w:rsidR="004E3202" w:rsidRDefault="004E3202" w:rsidP="004E3202">
      <w:pPr>
        <w:spacing w:before="120"/>
      </w:pPr>
      <w:r>
        <w:t>The IRI-POI present in the S-CSCF accesses the SIP messages and generates the required xIRI. The CC-TF present in the MGCF triggers the CC-POI present in the IM-MGW for the xCC. The CC-POI present in the IM-MGW generates the xCC.</w:t>
      </w:r>
    </w:p>
    <w:p w14:paraId="7884754E" w14:textId="53F871E2" w:rsidR="004E3202" w:rsidRDefault="004E3202" w:rsidP="004E3202">
      <w:pPr>
        <w:pStyle w:val="NO"/>
      </w:pPr>
      <w:r>
        <w:t>NOTE:</w:t>
      </w:r>
      <w:r>
        <w:tab/>
        <w:t>Since only the ingress signalling at the MGCF happens to be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6" w:name="_Toc46764495"/>
      <w:r>
        <w:t>4.4.4.6</w:t>
      </w:r>
      <w:r>
        <w:tab/>
        <w:t>Party A</w:t>
      </w:r>
      <w:r w:rsidR="00B419D9">
        <w:t xml:space="preserve"> </w:t>
      </w:r>
      <w:r>
        <w:t>calls roaming Party B (target) redirected to Party C (IP domain)</w:t>
      </w:r>
      <w:bookmarkEnd w:id="66"/>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2" type="#_x0000_t75" style="width:484pt;height:262pt" o:ole="">
            <v:imagedata r:id="rId114" o:title=""/>
          </v:shape>
          <o:OLEObject Type="Embed" ProgID="Visio.Drawing.15" ShapeID="_x0000_i1072" DrawAspect="Content" ObjectID="_1657378505" r:id="rId115"/>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4E3202">
      <w:pPr>
        <w:spacing w:before="120"/>
      </w:pPr>
      <w:r>
        <w:t>As shown in figure 4.4.4-5, only the network functions that handle the B-side (target side) and C-side (redirected-to party side) of the session are involved in handling the LI functions.</w:t>
      </w:r>
    </w:p>
    <w:p w14:paraId="41F89DB8" w14:textId="77777777" w:rsidR="004E3202" w:rsidRDefault="004E3202" w:rsidP="004E3202">
      <w:pPr>
        <w:spacing w:before="120"/>
      </w:pPr>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7" w:name="_Toc46764496"/>
      <w:r>
        <w:t>4.4.4.7</w:t>
      </w:r>
      <w:r>
        <w:tab/>
        <w:t>Party A (non-local ID target in VPLMN) calls Party B redirected to roaming Party C</w:t>
      </w:r>
      <w:bookmarkEnd w:id="67"/>
      <w:r>
        <w:t xml:space="preserve"> </w:t>
      </w:r>
    </w:p>
    <w:p w14:paraId="3F74AF6E" w14:textId="71C26C1F" w:rsidR="00A30B31" w:rsidRPr="00F24317" w:rsidRDefault="00A30B31" w:rsidP="00A30B31">
      <w:r>
        <w:t xml:space="preserve">Figure 4.4.4-6 shows a scenario where Party C (redirected-to party) is roaming and Party A (calling party) and Party B (redirecting party) are not roaming. In the scenario illustrated, the VPLMN has an active intercept on Party A as a non-local ID target.  </w:t>
      </w:r>
    </w:p>
    <w:p w14:paraId="7A7AD47E" w14:textId="77777777" w:rsidR="00A30B31" w:rsidRPr="00F24317" w:rsidRDefault="00A30B31" w:rsidP="00EA74D9">
      <w:pPr>
        <w:pStyle w:val="TH"/>
      </w:pPr>
      <w:r>
        <w:object w:dxaOrig="22980" w:dyaOrig="6594" w14:anchorId="4785675D">
          <v:shape id="_x0000_i1073" type="#_x0000_t75" style="width:481.5pt;height:138pt" o:ole="">
            <v:imagedata r:id="rId116" o:title=""/>
          </v:shape>
          <o:OLEObject Type="Embed" ProgID="Visio.Drawing.15" ShapeID="_x0000_i1073" DrawAspect="Content" ObjectID="_1657378506" r:id="rId117"/>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lastRenderedPageBreak/>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04E514BF" w:rsidR="00A30B31" w:rsidRDefault="00A30B31" w:rsidP="00A30B31">
      <w:pPr>
        <w:pStyle w:val="NO"/>
      </w:pPr>
      <w:r>
        <w:t xml:space="preserve">NOTE: </w:t>
      </w:r>
      <w:r>
        <w:tab/>
        <w:t>In the VPLMN, the Party B (the redirecting party) can also be non-local ID target and in that case, the network topology will be same as shown 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8" w:name="_Toc46764497"/>
      <w:r>
        <w:t>4.4.4.8</w:t>
      </w:r>
      <w:r>
        <w:tab/>
        <w:t>Party A (non-local ID target in VPLMN) calls Party B (non-local ID target in VPLMN) redirected to roaming Party C (target)</w:t>
      </w:r>
      <w:bookmarkEnd w:id="68"/>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4" type="#_x0000_t75" style="width:481pt;height:143pt" o:ole="">
            <v:imagedata r:id="rId118" o:title=""/>
          </v:shape>
          <o:OLEObject Type="Embed" ProgID="Visio.Drawing.15" ShapeID="_x0000_i1074" DrawAspect="Content" ObjectID="_1657378507" r:id="rId119"/>
        </w:object>
      </w:r>
    </w:p>
    <w:p w14:paraId="05D1D77B" w14:textId="2435C7A1" w:rsidR="00A30B31" w:rsidRDefault="00A30B31" w:rsidP="00A30B31">
      <w:pPr>
        <w:pStyle w:val="TF"/>
      </w:pPr>
      <w:r>
        <w:t>Figure 4.4.3-7: Party A (roaming, target) calls Party B (non-local ID target in VPLMN)</w:t>
      </w:r>
    </w:p>
    <w:p w14:paraId="5E44306C" w14:textId="7F67AE9D" w:rsidR="00A30B31" w:rsidRDefault="00A30B31" w:rsidP="00A30B31">
      <w:pPr>
        <w:spacing w:before="120"/>
      </w:pPr>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47A2ACAE" w:rsidR="00A30B31" w:rsidRDefault="00A30B31" w:rsidP="00A30B31">
      <w:pPr>
        <w:spacing w:before="120"/>
      </w:pPr>
      <w:r>
        <w:t>From a network topology perspective, this is same as the topology described in clause 4.4.3.3. Here, calling party ID, redirecting party ID and the called party ID happen to be the target identities.</w:t>
      </w:r>
    </w:p>
    <w:p w14:paraId="6E6485A6"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21683302" w14:textId="46C75B90" w:rsidR="00A30B31" w:rsidRDefault="00A30B31" w:rsidP="00A30B31">
      <w:r>
        <w:t>The MDF2 generates the IRI messages from the xIRI and delivers them to the LEMF-1 (active intercept on Party C) and LEMF-2 (active intercept on Party A as non-local ID target) and LEMF-3 (active intercept on Party V 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691080AC" w:rsidR="00A30B31" w:rsidRDefault="00A30B31" w:rsidP="00A30B31">
      <w:pPr>
        <w:pStyle w:val="NO"/>
      </w:pPr>
      <w:r>
        <w:lastRenderedPageBreak/>
        <w:t xml:space="preserve">NOTE: </w:t>
      </w:r>
      <w:r>
        <w:tab/>
        <w:t>To illustrate the point that three separate identities are used in filtering the target identity, three separate lines</w:t>
      </w:r>
      <w:r w:rsidR="006E7283">
        <w:t xml:space="preserve"> are</w:t>
      </w:r>
      <w:r>
        <w:t xml:space="preserve"> shown for LI_X2 and LI_X3 from POIs to the MDF2 and three separate LI_HI2 and LI_H3 lines are shown from MDFs to 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9" w:name="_Hlk37348805"/>
      <w:bookmarkStart w:id="70" w:name="_Toc46764498"/>
      <w:r>
        <w:t>4.5</w:t>
      </w:r>
      <w:r>
        <w:tab/>
        <w:t>IMS based conferencing</w:t>
      </w:r>
      <w:bookmarkEnd w:id="70"/>
    </w:p>
    <w:p w14:paraId="096E8DFD" w14:textId="479CBFBB" w:rsidR="00962A00" w:rsidRDefault="00962A00" w:rsidP="00962A00">
      <w:pPr>
        <w:pStyle w:val="Heading3"/>
      </w:pPr>
      <w:bookmarkStart w:id="71" w:name="_Toc46764499"/>
      <w:r>
        <w:t>4.5.1</w:t>
      </w:r>
      <w:r>
        <w:tab/>
        <w:t>General</w:t>
      </w:r>
      <w:bookmarkEnd w:id="71"/>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2" w:name="_Toc46764500"/>
      <w:r>
        <w:t>4.5.2</w:t>
      </w:r>
      <w:r>
        <w:tab/>
        <w:t>Ad-hoc conferencing</w:t>
      </w:r>
      <w:bookmarkEnd w:id="72"/>
    </w:p>
    <w:p w14:paraId="4CF64251" w14:textId="1432439D" w:rsidR="00962A00" w:rsidRDefault="00962A00" w:rsidP="00962A00">
      <w:pPr>
        <w:pStyle w:val="Heading4"/>
      </w:pPr>
      <w:bookmarkStart w:id="73" w:name="_Toc46764501"/>
      <w:bookmarkEnd w:id="69"/>
      <w:r>
        <w:t>4.5.2.1</w:t>
      </w:r>
      <w:r>
        <w:tab/>
        <w:t>Introduction</w:t>
      </w:r>
      <w:bookmarkEnd w:id="73"/>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5" type="#_x0000_t75" style="width:481.5pt;height:353pt" o:ole="">
            <v:imagedata r:id="rId120" o:title=""/>
          </v:shape>
          <o:OLEObject Type="Embed" ProgID="Visio.Drawing.15" ShapeID="_x0000_i1075" DrawAspect="Content" ObjectID="_1657378508" r:id="rId121"/>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1504E8A9"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w:t>
      </w:r>
      <w:r w:rsidR="00322CC6">
        <w:t>,</w:t>
      </w:r>
      <w:r>
        <w:t xml:space="preserve"> focus is different from the AS that is used in the regular voice sessions.</w:t>
      </w:r>
    </w:p>
    <w:p w14:paraId="1F0EDA9E" w14:textId="2315AECF" w:rsidR="00962A00" w:rsidRDefault="00962A00" w:rsidP="00962A00">
      <w:pPr>
        <w:pStyle w:val="Heading4"/>
      </w:pPr>
      <w:bookmarkStart w:id="74" w:name="_Toc46764502"/>
      <w:r>
        <w:t>4.5.2.2</w:t>
      </w:r>
      <w:r>
        <w:tab/>
      </w:r>
      <w:bookmarkStart w:id="75" w:name="_Hlk37348877"/>
      <w:r>
        <w:t>Party A (target) initiates a conference with Party B and Party C</w:t>
      </w:r>
      <w:bookmarkEnd w:id="75"/>
      <w:r>
        <w:t xml:space="preserve"> – case 1</w:t>
      </w:r>
      <w:bookmarkEnd w:id="74"/>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6" type="#_x0000_t75" style="width:482pt;height:245pt" o:ole="">
            <v:imagedata r:id="rId122" o:title=""/>
          </v:shape>
          <o:OLEObject Type="Embed" ProgID="Visio.Drawing.15" ShapeID="_x0000_i1076" DrawAspect="Content" ObjectID="_1657378509" r:id="rId123"/>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962A00">
      <w:pPr>
        <w:spacing w:before="120"/>
      </w:pPr>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962A00">
      <w:pPr>
        <w:spacing w:before="120"/>
      </w:pPr>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6" w:name="_Toc46764503"/>
      <w:r>
        <w:t>4.5.2.3</w:t>
      </w:r>
      <w:r>
        <w:tab/>
        <w:t>Party A (target) initiates a conference with Party B and Party C – Case 2</w:t>
      </w:r>
      <w:bookmarkEnd w:id="76"/>
    </w:p>
    <w:p w14:paraId="0B922F2D" w14:textId="5B97A3BD" w:rsidR="00962A00" w:rsidRDefault="00962A00" w:rsidP="00962A00">
      <w:r>
        <w:t>The figure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7" type="#_x0000_t75" style="width:481.5pt;height:225.5pt" o:ole="">
            <v:imagedata r:id="rId124" o:title=""/>
          </v:shape>
          <o:OLEObject Type="Embed" ProgID="Visio.Drawing.15" ShapeID="_x0000_i1077" DrawAspect="Content" ObjectID="_1657378510" r:id="rId125"/>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962A00">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962A00">
      <w:r>
        <w:t>The IMS session establishment procedures are same as described in clause 4.5.2.2.</w:t>
      </w:r>
    </w:p>
    <w:p w14:paraId="7946F12E" w14:textId="369D5058" w:rsidR="00962A00" w:rsidRDefault="00962A00" w:rsidP="00962A00">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962A00">
      <w:r>
        <w:t>The generation of xIRI is same as shown in figure 4.5.2-2 and as described in clause 4.5.2.2.</w:t>
      </w:r>
    </w:p>
    <w:p w14:paraId="49B75439" w14:textId="1D5DC0C6" w:rsidR="00962A00" w:rsidRDefault="00962A00" w:rsidP="00962A0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962A0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962A00">
      <w:r>
        <w:t>The details of the above LI functions and the interfaces are described in TS 33.127 [3] and TS 33.128 [4].</w:t>
      </w:r>
    </w:p>
    <w:p w14:paraId="22B486E3" w14:textId="6E872E52" w:rsidR="00962A00" w:rsidRDefault="00962A00" w:rsidP="00962A00">
      <w:pPr>
        <w:pStyle w:val="Heading4"/>
      </w:pPr>
      <w:bookmarkStart w:id="77" w:name="_Toc46764504"/>
      <w:r>
        <w:lastRenderedPageBreak/>
        <w:t>4.5.2.4</w:t>
      </w:r>
      <w:r>
        <w:tab/>
        <w:t>Party A (target) initiates a conference with Party B and Party C - Alternative</w:t>
      </w:r>
      <w:bookmarkEnd w:id="77"/>
    </w:p>
    <w:p w14:paraId="02A76665" w14:textId="71AB412D" w:rsidR="00962A00" w:rsidRPr="00EE61C6" w:rsidRDefault="00962A00" w:rsidP="00962A00">
      <w:r>
        <w:t>The figure 4.5.</w:t>
      </w:r>
      <w:r w:rsidR="0044464B">
        <w:t>2</w:t>
      </w:r>
      <w:r>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8" type="#_x0000_t75" style="width:482pt;height:257pt" o:ole="">
            <v:imagedata r:id="rId126" o:title=""/>
          </v:shape>
          <o:OLEObject Type="Embed" ProgID="Visio.Drawing.15" ShapeID="_x0000_i1078" DrawAspect="Content" ObjectID="_1657378511" r:id="rId127"/>
        </w:object>
      </w:r>
    </w:p>
    <w:p w14:paraId="5AFBFF71" w14:textId="2270CE51" w:rsidR="00962A00" w:rsidRDefault="00962A00" w:rsidP="00F14607">
      <w:pPr>
        <w:pStyle w:val="TF"/>
      </w:pPr>
      <w:r>
        <w:t>Figure 4.5.2-4: Party A (target) in a conference session with Party B and Party C – alternative</w:t>
      </w:r>
    </w:p>
    <w:p w14:paraId="10837988" w14:textId="3101FE99" w:rsidR="00962A00" w:rsidRDefault="00962A00" w:rsidP="00962A00">
      <w:r>
        <w:t>The figure 4.5.2-4 shows an alternative to the figure 4.5.2-2 as far as the CC interception is concerned. In th</w:t>
      </w:r>
      <w:r w:rsidR="0044464B">
        <w:t>is</w:t>
      </w:r>
      <w:r>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8" w:name="_Toc46764505"/>
      <w:r>
        <w:t>4.5.2.5</w:t>
      </w:r>
      <w:r>
        <w:tab/>
        <w:t>Party A initiates a conference with Party B and Party C (target)</w:t>
      </w:r>
      <w:bookmarkEnd w:id="78"/>
    </w:p>
    <w:p w14:paraId="6AA724FC" w14:textId="6E3373DF" w:rsidR="00962A00" w:rsidRPr="00EE61C6" w:rsidRDefault="00962A00" w:rsidP="00962A00">
      <w:r>
        <w:t>The figure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79" type="#_x0000_t75" style="width:482pt;height:286pt" o:ole="">
            <v:imagedata r:id="rId128" o:title=""/>
          </v:shape>
          <o:OLEObject Type="Embed" ProgID="Visio.Drawing.15" ShapeID="_x0000_i1079" DrawAspect="Content" ObjectID="_1657378512" r:id="rId129"/>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962A00">
      <w:pPr>
        <w:spacing w:before="120"/>
      </w:pPr>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962A00">
      <w:pPr>
        <w:spacing w:before="120"/>
      </w:pPr>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9" w:name="_Toc46764506"/>
      <w:r>
        <w:t>4.5.2.6</w:t>
      </w:r>
      <w:r>
        <w:tab/>
        <w:t>Party A initiates a conference with Party B (non-local ID target) and Party C</w:t>
      </w:r>
      <w:bookmarkEnd w:id="79"/>
    </w:p>
    <w:p w14:paraId="62958362" w14:textId="6A0E2158" w:rsidR="00962A00" w:rsidRPr="00EE61C6" w:rsidRDefault="00962A00" w:rsidP="00962A00">
      <w:r>
        <w:t>The figure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0" type="#_x0000_t75" style="width:481.5pt;height:272pt" o:ole="">
            <v:imagedata r:id="rId130" o:title=""/>
          </v:shape>
          <o:OLEObject Type="Embed" ProgID="Visio.Drawing.15" ShapeID="_x0000_i1080" DrawAspect="Content" ObjectID="_1657378513" r:id="rId131"/>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962A00">
      <w:pPr>
        <w:spacing w:before="120"/>
      </w:pPr>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962A00">
      <w:pPr>
        <w:spacing w:before="120"/>
      </w:pPr>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6BE90907"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77777777" w:rsidR="00962A00" w:rsidRDefault="00962A00" w:rsidP="00962A00">
      <w:pPr>
        <w:pStyle w:val="NO"/>
      </w:pPr>
      <w:r>
        <w:t>NOTE:</w:t>
      </w:r>
      <w:r>
        <w:tab/>
        <w:t>Since only the ingress signalling at the MGCF happens to be SIP-based, this architecture assumes that the interception is done using the SIP messages seen at the step 6.</w:t>
      </w:r>
    </w:p>
    <w:p w14:paraId="0E4E2365" w14:textId="3C782ADC" w:rsidR="00962A00" w:rsidRDefault="00962A00" w:rsidP="00962A00">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962A00">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962A00">
      <w:r>
        <w:t>The details of the above LI functions and the interfaces are described in TS 33.127 [3] and TS 33.128 [4].</w:t>
      </w:r>
    </w:p>
    <w:p w14:paraId="39A35EFC" w14:textId="2AAC13B7" w:rsidR="00962A00" w:rsidRDefault="00962A00" w:rsidP="00962A00">
      <w:pPr>
        <w:pStyle w:val="Heading3"/>
      </w:pPr>
      <w:bookmarkStart w:id="80" w:name="_Toc46764507"/>
      <w:r>
        <w:lastRenderedPageBreak/>
        <w:t>4.5.3</w:t>
      </w:r>
      <w:r>
        <w:tab/>
        <w:t>Group conferencing</w:t>
      </w:r>
      <w:bookmarkEnd w:id="80"/>
    </w:p>
    <w:p w14:paraId="4B7FC7A8" w14:textId="4E0DF765" w:rsidR="00962A00" w:rsidRDefault="00962A00" w:rsidP="00962A00">
      <w:pPr>
        <w:pStyle w:val="Heading4"/>
      </w:pPr>
      <w:bookmarkStart w:id="81" w:name="_Toc46764508"/>
      <w:r>
        <w:t>4.5.3.1</w:t>
      </w:r>
      <w:r>
        <w:tab/>
        <w:t>Introduction</w:t>
      </w:r>
      <w:bookmarkEnd w:id="81"/>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1" type="#_x0000_t75" style="width:481.5pt;height:161pt" o:ole="">
            <v:imagedata r:id="rId132" o:title=""/>
          </v:shape>
          <o:OLEObject Type="Embed" ProgID="Visio.Drawing.15" ShapeID="_x0000_i1081" DrawAspect="Content" ObjectID="_1657378514" r:id="rId133"/>
        </w:object>
      </w:r>
    </w:p>
    <w:p w14:paraId="0AE84019" w14:textId="2777C00C" w:rsidR="00962A00" w:rsidRDefault="00962A00" w:rsidP="00EA74D9">
      <w:pPr>
        <w:pStyle w:val="TF"/>
      </w:pPr>
      <w:r>
        <w:t>Figure 4.5.3-1: Group Conferencing LI scenarios</w:t>
      </w:r>
    </w:p>
    <w:p w14:paraId="2757587F" w14:textId="3346C94B" w:rsidR="00962A00" w:rsidRDefault="00962A00" w:rsidP="00962A00">
      <w:r>
        <w:t>The illustrations show that either the conference URI, or one or more of the conference participants as the target.</w:t>
      </w:r>
    </w:p>
    <w:p w14:paraId="5CEAC0B9" w14:textId="3DA50E73" w:rsidR="00962A00" w:rsidRDefault="00962A00" w:rsidP="00962A00">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2" w:name="_Toc46764509"/>
      <w:r>
        <w:t>4.</w:t>
      </w:r>
      <w:r w:rsidR="00CF0992">
        <w:t>5</w:t>
      </w:r>
      <w:r>
        <w:t>.3.2</w:t>
      </w:r>
      <w:r>
        <w:tab/>
        <w:t>Party A, Party B and Party C in a group conference (conference URI target) – case 1</w:t>
      </w:r>
      <w:bookmarkEnd w:id="82"/>
    </w:p>
    <w:p w14:paraId="05FBDF03" w14:textId="1E8E900D" w:rsidR="00962A00" w:rsidRDefault="00962A00" w:rsidP="00962A00">
      <w:r>
        <w:t>In this illustration, Party A dials into the conference URI, Party B dials into the conference and Party C dial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2" type="#_x0000_t75" style="width:455.5pt;height:329pt" o:ole="">
            <v:imagedata r:id="rId134" o:title=""/>
          </v:shape>
          <o:OLEObject Type="Embed" ProgID="Visio.Drawing.15" ShapeID="_x0000_i1082" DrawAspect="Content" ObjectID="_1657378515" r:id="rId135"/>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9D407E3" w:rsidR="00962A00" w:rsidRDefault="00962A00" w:rsidP="00962A00">
      <w:pPr>
        <w:spacing w:before="120"/>
      </w:pPr>
      <w:r>
        <w:t>As shown in figure 4.</w:t>
      </w:r>
      <w:r w:rsidR="00814D12">
        <w:t>5</w:t>
      </w:r>
      <w:r>
        <w:t>.3-2, the interception happens in the CSP domain that serves the conference URI, the target. Party A, Party B and Party C are in different IP domains.</w:t>
      </w:r>
    </w:p>
    <w:p w14:paraId="0257902E" w14:textId="77777777" w:rsidR="00DD4F60" w:rsidRDefault="00962A00" w:rsidP="00962A00">
      <w:pPr>
        <w:spacing w:before="120"/>
      </w:pPr>
      <w:r>
        <w:t>For session progressive steps, the illustration assumes that the Party A, Party B and Party C 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5A052EEF"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3" w:name="_Toc46764510"/>
      <w:r>
        <w:t>4.</w:t>
      </w:r>
      <w:r w:rsidR="00814D12">
        <w:t>5</w:t>
      </w:r>
      <w:r>
        <w:t>.3.3</w:t>
      </w:r>
      <w:r>
        <w:tab/>
        <w:t>Party A, Party B and Party C in a group conference (conference URI target) – case 2</w:t>
      </w:r>
      <w:bookmarkEnd w:id="83"/>
    </w:p>
    <w:p w14:paraId="57B6E775" w14:textId="0833EA24" w:rsidR="00962A00" w:rsidRDefault="00962A00" w:rsidP="00962A00">
      <w:r>
        <w:t xml:space="preserve">In this illustration, Party A dials into the conference URI, then through the conference server, invites Party B and Party C into the conference. Since Party A invites the other two parties (via the conference server), in this illustration, Party A </w:t>
      </w:r>
      <w:r>
        <w:lastRenderedPageBreak/>
        <w:t>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3" type="#_x0000_t75" style="width:481pt;height:230pt" o:ole="">
            <v:imagedata r:id="rId136" o:title=""/>
          </v:shape>
          <o:OLEObject Type="Embed" ProgID="Visio.Drawing.15" ShapeID="_x0000_i1083" DrawAspect="Content" ObjectID="_1657378516" r:id="rId137"/>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2CD6092E" w:rsidR="00962A00" w:rsidRDefault="00962A00" w:rsidP="00962A00">
      <w:pPr>
        <w:spacing w:before="120"/>
      </w:pPr>
      <w:r>
        <w:t>As shown in figure 4.</w:t>
      </w:r>
      <w:r w:rsidR="00814D12">
        <w:t>5</w:t>
      </w:r>
      <w:r>
        <w:t>.3-3, the interception happens in the CSP domain that serves the conference URI, the target.Party A, Party B and Party C are in different IMS domains.</w:t>
      </w:r>
    </w:p>
    <w:p w14:paraId="391C9D77" w14:textId="2A2AE787" w:rsidR="008E49AC" w:rsidRDefault="00962A00" w:rsidP="00962A00">
      <w:pPr>
        <w:spacing w:before="120"/>
      </w:pPr>
      <w:r>
        <w:t>For session progressive steps, the illustration assumes that the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962A00">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962A00">
      <w:r>
        <w:t>The details of the above LI functions and the interfaces are described in TS 33.127 [3] and TS 33.128 [4].</w:t>
      </w:r>
    </w:p>
    <w:p w14:paraId="19106C20" w14:textId="6334FD64" w:rsidR="00814D12" w:rsidRDefault="00814D12" w:rsidP="00EA74D9">
      <w:pPr>
        <w:pStyle w:val="Heading4"/>
      </w:pPr>
      <w:bookmarkStart w:id="84" w:name="_Toc46764511"/>
      <w:r>
        <w:t>4.5.3.4</w:t>
      </w:r>
      <w:r>
        <w:tab/>
        <w:t>Party A (target), Party B, Party C in a group conference</w:t>
      </w:r>
      <w:bookmarkEnd w:id="84"/>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4" type="#_x0000_t75" style="width:481.5pt;height:227pt" o:ole="">
            <v:imagedata r:id="rId138" o:title=""/>
          </v:shape>
          <o:OLEObject Type="Embed" ProgID="Visio.Drawing.15" ShapeID="_x0000_i1084" DrawAspect="Content" ObjectID="_1657378517" r:id="rId139"/>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814D12">
      <w:pPr>
        <w:spacing w:before="120"/>
      </w:pPr>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4287C177" w:rsidR="00814D12" w:rsidRDefault="00814D12" w:rsidP="00EA74D9">
      <w:pPr>
        <w:pStyle w:val="NO"/>
      </w:pPr>
      <w:r>
        <w:t>NOTE:</w:t>
      </w:r>
      <w:r>
        <w:tab/>
        <w:t>If Party B or Party C were to be the targets, in the interception would happen in the respective CSP domains in the same as shown in this clause.</w:t>
      </w:r>
    </w:p>
    <w:p w14:paraId="1832ADF8" w14:textId="2676CEB7" w:rsidR="00814D12" w:rsidRDefault="00814D12" w:rsidP="00814D12">
      <w:pPr>
        <w:spacing w:before="120"/>
      </w:pPr>
      <w:r>
        <w:t>For session progressive steps, the illustration assumes that the Party A dials into the conference, then through the conference invites the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5" w:name="_Toc46764512"/>
      <w:r>
        <w:t>4.5.3.5</w:t>
      </w:r>
      <w:r>
        <w:tab/>
        <w:t>Party A (target), Party B, Party C (target) in a group conference (conference URI (target)</w:t>
      </w:r>
      <w:bookmarkEnd w:id="85"/>
    </w:p>
    <w:p w14:paraId="492DBEEB" w14:textId="5D0B957C" w:rsidR="00814D12" w:rsidRDefault="00814D12" w:rsidP="00814D12">
      <w:r>
        <w:t>In this illustration, Party A dials into the conference URI, then through the conference invites Party B and Party C into the conference. Since Party A invites the other two parties, in this illustration, Party A may b also referred to as conference initiator. In this scenario, the conference server is in a different CSP domain. The Party A and the conference URI are the target</w:t>
      </w:r>
      <w:r w:rsidR="00020381">
        <w:t>'</w:t>
      </w:r>
      <w:r>
        <w:t xml:space="preserve">s in the respective CSP domains.  </w:t>
      </w:r>
    </w:p>
    <w:p w14:paraId="7B020C44" w14:textId="77777777" w:rsidR="00814D12" w:rsidRDefault="00814D12" w:rsidP="00EA74D9">
      <w:pPr>
        <w:pStyle w:val="TH"/>
      </w:pPr>
      <w:r>
        <w:object w:dxaOrig="27054" w:dyaOrig="11748" w14:anchorId="3CE8C45B">
          <v:shape id="_x0000_i1085" type="#_x0000_t75" style="width:481.5pt;height:209pt" o:ole="">
            <v:imagedata r:id="rId140" o:title=""/>
          </v:shape>
          <o:OLEObject Type="Embed" ProgID="Visio.Drawing.15" ShapeID="_x0000_i1085" DrawAspect="Content" ObjectID="_1657378518" r:id="rId141"/>
        </w:object>
      </w:r>
    </w:p>
    <w:p w14:paraId="189D972C" w14:textId="20729E0D" w:rsidR="00814D12" w:rsidRDefault="00814D12" w:rsidP="00814D12">
      <w:pPr>
        <w:pStyle w:val="TF"/>
      </w:pPr>
      <w:r>
        <w:t>Figure 4.5.3-5: Party A (target), Party B, Party C (target) in a group conference (conference URI target)</w:t>
      </w:r>
    </w:p>
    <w:p w14:paraId="70BD403C" w14:textId="682610B1" w:rsidR="00814D12" w:rsidRDefault="00814D12" w:rsidP="00814D12">
      <w:pPr>
        <w:spacing w:before="120"/>
      </w:pPr>
      <w:r>
        <w:t>As shown in figure 4.5.3-5, in the CSP domain that serves the Party A (target), the interception happens on the A-side of the session. In the CSP domain that serves the conference server, the interception happens within that CSP domain.  In the CSP domain that serves the Party C (target), the interception happens on the C-side of the session. Party B is in another IP domain.</w:t>
      </w:r>
    </w:p>
    <w:p w14:paraId="420C66D8" w14:textId="77777777" w:rsidR="00020381" w:rsidRDefault="00814D12" w:rsidP="00814D12">
      <w:pPr>
        <w:spacing w:before="120"/>
      </w:pPr>
      <w:r>
        <w:t>For session progressive steps, the illustration assumes that the Party A dials into the conference, then through the conference invites the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221E9BE"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CD731C7"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lastRenderedPageBreak/>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6" w:name="_Toc46764513"/>
      <w:r>
        <w:t>4.6</w:t>
      </w:r>
      <w:r>
        <w:tab/>
        <w:t>IMS session hold</w:t>
      </w:r>
      <w:bookmarkEnd w:id="86"/>
    </w:p>
    <w:p w14:paraId="15527719" w14:textId="0389421D" w:rsidR="00814D12" w:rsidRDefault="00814D12" w:rsidP="00814D12">
      <w:pPr>
        <w:pStyle w:val="Heading3"/>
      </w:pPr>
      <w:bookmarkStart w:id="87" w:name="_Toc46764514"/>
      <w:r>
        <w:t>4.6.1</w:t>
      </w:r>
      <w:r>
        <w:tab/>
        <w:t>General</w:t>
      </w:r>
      <w:bookmarkEnd w:id="87"/>
    </w:p>
    <w:p w14:paraId="17AFAA0A" w14:textId="2597744A" w:rsidR="00814D12" w:rsidRDefault="00B767B0" w:rsidP="00814D12">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EA74D9">
      <w:pPr>
        <w:spacing w:before="120"/>
      </w:pPr>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814D12">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8" w:name="_Toc46764515"/>
      <w:r>
        <w:t>4.6.2</w:t>
      </w:r>
      <w:r>
        <w:tab/>
        <w:t>Single Party on hold</w:t>
      </w:r>
      <w:bookmarkEnd w:id="88"/>
    </w:p>
    <w:p w14:paraId="4F6DFF1A" w14:textId="25DDB2FA" w:rsidR="00814D12" w:rsidRDefault="00814D12" w:rsidP="00814D12">
      <w:pPr>
        <w:pStyle w:val="Heading4"/>
      </w:pPr>
      <w:bookmarkStart w:id="89" w:name="_Toc46764516"/>
      <w:r>
        <w:t>4.6.2.1</w:t>
      </w:r>
      <w:r>
        <w:tab/>
        <w:t>Introduction</w:t>
      </w:r>
      <w:bookmarkEnd w:id="89"/>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6" type="#_x0000_t75" style="width:482pt;height:341pt" o:ole="">
            <v:imagedata r:id="rId142" o:title=""/>
          </v:shape>
          <o:OLEObject Type="Embed" ProgID="Visio.Drawing.15" ShapeID="_x0000_i1086" DrawAspect="Content" ObjectID="_1657378519" r:id="rId143"/>
        </w:object>
      </w:r>
    </w:p>
    <w:p w14:paraId="6887CBC0" w14:textId="68F60D57" w:rsidR="00814D12" w:rsidRDefault="00814D12" w:rsidP="00EA74D9">
      <w:pPr>
        <w:pStyle w:val="TF"/>
      </w:pPr>
      <w:r>
        <w:t>Figure 4.6.2-1: Single Party on hold scenarios</w:t>
      </w:r>
    </w:p>
    <w:p w14:paraId="3CA062DC" w14:textId="24B79165" w:rsidR="00814D12" w:rsidRDefault="00814D12" w:rsidP="00EA74D9">
      <w:pPr>
        <w:spacing w:before="120"/>
      </w:pPr>
      <w:r>
        <w:lastRenderedPageBreak/>
        <w:t>In one set of 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0" w:name="_Toc46764517"/>
      <w:r>
        <w:t>4.6.2.2</w:t>
      </w:r>
      <w:r>
        <w:tab/>
        <w:t>Party A (target) in session with Party C with Party B on hold</w:t>
      </w:r>
      <w:bookmarkEnd w:id="90"/>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7" type="#_x0000_t75" style="width:482pt;height:225.5pt" o:ole="">
            <v:imagedata r:id="rId144" o:title=""/>
          </v:shape>
          <o:OLEObject Type="Embed" ProgID="Visio.Drawing.15" ShapeID="_x0000_i1087" DrawAspect="Content" ObjectID="_1657378520" r:id="rId145"/>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814D12">
      <w:pPr>
        <w:spacing w:before="120"/>
      </w:pPr>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814D12">
      <w:pPr>
        <w:spacing w:before="120"/>
      </w:pPr>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136D33D1" w14:textId="71DDC215" w:rsidR="00814D12" w:rsidRDefault="00814D12" w:rsidP="00814D12">
      <w:pPr>
        <w:spacing w:before="120"/>
        <w:rPr>
          <w:i/>
          <w:iCs/>
          <w:u w:val="single"/>
        </w:rPr>
      </w:pPr>
      <w:r>
        <w:t xml:space="preserve">The initial IMS session setup to Party B followed the steps 1 to 8 as shown in the scenario </w:t>
      </w: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91" w:name="_Toc46764518"/>
      <w:r>
        <w:lastRenderedPageBreak/>
        <w:t>4.6.2.3</w:t>
      </w:r>
      <w:r>
        <w:tab/>
        <w:t>Party A (target) in session with Party C with Party B on hold - alternative</w:t>
      </w:r>
      <w:bookmarkEnd w:id="91"/>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8" type="#_x0000_t75" style="width:482pt;height:225.5pt" o:ole="">
            <v:imagedata r:id="rId146" o:title=""/>
          </v:shape>
          <o:OLEObject Type="Embed" ProgID="Visio.Drawing.15" ShapeID="_x0000_i1088" DrawAspect="Content" ObjectID="_1657378521" r:id="rId147"/>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814D12">
      <w:pPr>
        <w:spacing w:before="120"/>
      </w:pPr>
      <w:bookmarkStart w:id="92"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3" w:name="_Toc46764519"/>
      <w:bookmarkEnd w:id="92"/>
      <w:r>
        <w:t>4.6.2.4</w:t>
      </w:r>
      <w:r>
        <w:tab/>
        <w:t>Party A in session with Party C with Party B (non-local ID target) on hold – case 1</w:t>
      </w:r>
      <w:bookmarkEnd w:id="93"/>
    </w:p>
    <w:p w14:paraId="7153B641" w14:textId="1A0972C1" w:rsidR="00B326A2" w:rsidRPr="00344E07" w:rsidRDefault="00531F32" w:rsidP="00B326A2">
      <w:r>
        <w:t>F</w:t>
      </w:r>
      <w:r w:rsidR="00B326A2">
        <w:t>igure 4.6.2-4 shows a scenario where Party A is in an IMS session with Party C with Party B on hold. Party B 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89" type="#_x0000_t75" style="width:482pt;height:280pt" o:ole="">
            <v:imagedata r:id="rId148" o:title=""/>
          </v:shape>
          <o:OLEObject Type="Embed" ProgID="Visio.Drawing.15" ShapeID="_x0000_i1089" DrawAspect="Content" ObjectID="_1657378522" r:id="rId149"/>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B326A2">
      <w:pPr>
        <w:spacing w:before="120"/>
      </w:pPr>
      <w:r>
        <w:t>As shown in figure 4.6.2-4, only the network functions that handle the B-side (non-local ID target side) of the session are involved in handling the LI functions.</w:t>
      </w:r>
    </w:p>
    <w:p w14:paraId="34E940FD" w14:textId="77777777" w:rsidR="00316B61" w:rsidRDefault="00B326A2" w:rsidP="00B326A2">
      <w:pPr>
        <w:spacing w:before="120"/>
      </w:pPr>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B326A2">
      <w:pPr>
        <w:spacing w:before="120"/>
      </w:pPr>
      <w:r>
        <w:t>The IRI-POI present in the MGCF accesses the SIP messages and generates the required xIRI. The CC-TF present in the MGCF triggers the CC-POI present in the IM-MGW for the xCC.</w:t>
      </w:r>
    </w:p>
    <w:p w14:paraId="79ABBBF5" w14:textId="77777777" w:rsidR="00B326A2" w:rsidRDefault="00B326A2" w:rsidP="00B326A2">
      <w:pPr>
        <w:pStyle w:val="NO"/>
      </w:pPr>
      <w:r>
        <w:t>NOTE 1:</w:t>
      </w:r>
      <w:r>
        <w:tab/>
        <w:t>Since only the ingress signalling at the MGCF happens to be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4" w:name="_Toc46764520"/>
      <w:r>
        <w:t>4.6.2.5</w:t>
      </w:r>
      <w:r>
        <w:tab/>
        <w:t>Party A in session with Party C with Party B (target) on hold – case 2</w:t>
      </w:r>
      <w:bookmarkEnd w:id="94"/>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0" type="#_x0000_t75" style="width:481pt;height:241.5pt" o:ole="">
            <v:imagedata r:id="rId150" o:title=""/>
          </v:shape>
          <o:OLEObject Type="Embed" ProgID="Visio.Drawing.15" ShapeID="_x0000_i1090" DrawAspect="Content" ObjectID="_1657378523" r:id="rId151"/>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326A2">
      <w:pPr>
        <w:spacing w:before="120"/>
      </w:pPr>
      <w:r>
        <w:t>As shown in figure 4.6.2-5, only the network functions that handle the B-side (target side) of the session are involved in handling the LI functions.</w:t>
      </w:r>
    </w:p>
    <w:p w14:paraId="7A9D5DA1" w14:textId="77777777" w:rsidR="00423232" w:rsidRDefault="00B326A2" w:rsidP="00B326A2">
      <w:pPr>
        <w:spacing w:before="120"/>
      </w:pPr>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326A2">
      <w:pPr>
        <w:spacing w:before="120"/>
      </w:pPr>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32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5" w:name="_Toc46764521"/>
      <w:r>
        <w:t>4.6.2.6</w:t>
      </w:r>
      <w:r>
        <w:tab/>
        <w:t>Party A in session with Party C with Party B (target in other CSP domain) on hold – case 3</w:t>
      </w:r>
      <w:bookmarkEnd w:id="95"/>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1" type="#_x0000_t75" style="width:481pt;height:226pt" o:ole="">
            <v:imagedata r:id="rId152" o:title=""/>
          </v:shape>
          <o:OLEObject Type="Embed" ProgID="Visio.Drawing.15" ShapeID="_x0000_i1091" DrawAspect="Content" ObjectID="_1657378524" r:id="rId153"/>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326A2">
      <w:pPr>
        <w:spacing w:before="120"/>
      </w:pPr>
      <w:r>
        <w:t>As shown in figure 4.6.2-6, only the network functions that handle the B-side of the session are involved in handling the LI functions.</w:t>
      </w:r>
    </w:p>
    <w:p w14:paraId="59F21886" w14:textId="3A930BAB" w:rsidR="00B326A2" w:rsidRDefault="00B326A2" w:rsidP="00B326A2">
      <w:pPr>
        <w:spacing w:before="120"/>
      </w:pPr>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326A2">
      <w:pPr>
        <w:spacing w:before="120"/>
      </w:pPr>
      <w:r>
        <w:t>The IRI-POI present in the S-CSCF accesses the SIP messages and generates the required xIRI. The CC-TF present in the P-CSCF triggers the CC-POI present in the IMS-AGW for the xCC.</w:t>
      </w:r>
    </w:p>
    <w:p w14:paraId="72236EC2" w14:textId="679BD739" w:rsidR="00B326A2" w:rsidRDefault="00B326A2" w:rsidP="00B32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6" w:name="_Toc46764522"/>
      <w:r>
        <w:t>4.6.3</w:t>
      </w:r>
      <w:r>
        <w:tab/>
        <w:t>Conference on hold</w:t>
      </w:r>
      <w:bookmarkEnd w:id="96"/>
    </w:p>
    <w:p w14:paraId="3C57CECA" w14:textId="59D1783B" w:rsidR="00B326A2" w:rsidRDefault="00B326A2" w:rsidP="00B326A2">
      <w:pPr>
        <w:pStyle w:val="Heading4"/>
      </w:pPr>
      <w:bookmarkStart w:id="97" w:name="_Toc46764523"/>
      <w:r>
        <w:t>4.6.3.1</w:t>
      </w:r>
      <w:r>
        <w:tab/>
        <w:t>Introduction</w:t>
      </w:r>
      <w:bookmarkEnd w:id="97"/>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2" type="#_x0000_t75" style="width:482pt;height:353.5pt" o:ole="">
            <v:imagedata r:id="rId154" o:title=""/>
          </v:shape>
          <o:OLEObject Type="Embed" ProgID="Visio.Drawing.15" ShapeID="_x0000_i1092" DrawAspect="Content" ObjectID="_1657378525" r:id="rId155"/>
        </w:object>
      </w:r>
    </w:p>
    <w:p w14:paraId="07D6F99D" w14:textId="6EA39030" w:rsidR="00B326A2" w:rsidRDefault="00B326A2" w:rsidP="00EA74D9">
      <w:pPr>
        <w:pStyle w:val="TF"/>
      </w:pPr>
      <w:r>
        <w:t>Figure 4.6.3-1: Conference on hold scenarios</w:t>
      </w:r>
    </w:p>
    <w:p w14:paraId="5D32AEE9" w14:textId="5FD1B722" w:rsidR="00B326A2" w:rsidRDefault="00B326A2" w:rsidP="00B326A2">
      <w:pPr>
        <w:spacing w:before="120"/>
      </w:pPr>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326A2">
      <w:bookmarkStart w:id="9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9" w:name="_Toc46764524"/>
      <w:bookmarkEnd w:id="98"/>
      <w:r>
        <w:t>4.6.3.2</w:t>
      </w:r>
      <w:r>
        <w:tab/>
        <w:t>Party A (target) in session with Party D, with conference on hold – case 1</w:t>
      </w:r>
      <w:bookmarkEnd w:id="9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3" type="#_x0000_t75" style="width:481.5pt;height:319.5pt" o:ole="">
            <v:imagedata r:id="rId156" o:title=""/>
          </v:shape>
          <o:OLEObject Type="Embed" ProgID="Visio.Drawing.15" ShapeID="_x0000_i1093" DrawAspect="Content" ObjectID="_1657378526" r:id="rId157"/>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326A2">
      <w:pPr>
        <w:spacing w:before="120"/>
      </w:pPr>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6A26389" w:rsidR="00B326A2" w:rsidRDefault="00B326A2" w:rsidP="00B326A2">
      <w:pPr>
        <w:spacing w:before="120"/>
      </w:pPr>
      <w:r>
        <w:t>The session progressive steps 1 to 4 are presumed to be applicable to the multiple sessions depicted in figure 4.6.3-2. For example, for the scenario where the Party A establishes a session to Party B, and then to Party C, and then invokes the conference to merge the two session,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32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6A2BECF1" w:rsidR="00B326A2" w:rsidRDefault="00B326A2" w:rsidP="00B326A2">
      <w:pPr>
        <w:spacing w:before="120"/>
      </w:pPr>
      <w:r>
        <w:t>Two separate copies of CC are delivered to the LEMF: one that includes the Party A communication content with Party D and the other 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326A2">
      <w:r>
        <w:t>The details of the above LI functions and the interfaces are described in TS 33.127 [3] and TS 33.128 [4].</w:t>
      </w:r>
    </w:p>
    <w:p w14:paraId="07DFA7CF" w14:textId="7B19F043" w:rsidR="00B326A2" w:rsidRDefault="00B326A2" w:rsidP="00B326A2">
      <w:pPr>
        <w:pStyle w:val="Heading4"/>
      </w:pPr>
      <w:bookmarkStart w:id="100" w:name="_Toc46764525"/>
      <w:r>
        <w:t>4.6.3.3</w:t>
      </w:r>
      <w:r>
        <w:tab/>
        <w:t>Party A (target) in session with Party D, with conference on hold – case 1 (alternative)</w:t>
      </w:r>
      <w:bookmarkEnd w:id="10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4" type="#_x0000_t75" style="width:481.5pt;height:319.5pt" o:ole="">
            <v:imagedata r:id="rId158" o:title=""/>
          </v:shape>
          <o:OLEObject Type="Embed" ProgID="Visio.Drawing.15" ShapeID="_x0000_i1094" DrawAspect="Content" ObjectID="_1657378527" r:id="rId159"/>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B326A2">
      <w:pPr>
        <w:spacing w:before="120"/>
      </w:pPr>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1" w:name="_Toc46764526"/>
      <w:r>
        <w:t>4.6.3.4</w:t>
      </w:r>
      <w:r>
        <w:tab/>
        <w:t>Party A (target) in session with Party D, with conference on hold – case 2</w:t>
      </w:r>
      <w:bookmarkEnd w:id="101"/>
    </w:p>
    <w:p w14:paraId="5A5F4E6B" w14:textId="0A635DCC" w:rsidR="00B326A2" w:rsidRPr="0054624A" w:rsidRDefault="007D3AF0" w:rsidP="00B326A2">
      <w:r>
        <w:t>F</w:t>
      </w:r>
      <w:r w:rsidR="00B326A2">
        <w:t>igure 4.6.3-4 shows an alternative illustration where Party A (target) is in an IMS session with Party D with conference (with Party B and Party C) on hold. This illustration is applicable to the case where the communication content of a held conference session is not be delivered.</w:t>
      </w:r>
    </w:p>
    <w:p w14:paraId="15503F28" w14:textId="77777777" w:rsidR="00B326A2" w:rsidRDefault="00B326A2" w:rsidP="00EA74D9">
      <w:pPr>
        <w:pStyle w:val="TH"/>
      </w:pPr>
      <w:r>
        <w:object w:dxaOrig="18102" w:dyaOrig="12012" w14:anchorId="19F16325">
          <v:shape id="_x0000_i1095" type="#_x0000_t75" style="width:481.5pt;height:319.5pt" o:ole="">
            <v:imagedata r:id="rId160" o:title=""/>
          </v:shape>
          <o:OLEObject Type="Embed" ProgID="Visio.Drawing.15" ShapeID="_x0000_i1095" DrawAspect="Content" ObjectID="_1657378528" r:id="rId161"/>
        </w:object>
      </w:r>
    </w:p>
    <w:p w14:paraId="4293A4AB" w14:textId="21120765" w:rsidR="00B326A2" w:rsidRDefault="00B326A2" w:rsidP="00B326A2">
      <w:pPr>
        <w:pStyle w:val="TF"/>
      </w:pPr>
      <w:r>
        <w:t>Figure 4.6.3-4: Party A (target) is in a session with Party D with conference on hold – case 2</w:t>
      </w:r>
    </w:p>
    <w:p w14:paraId="3521045F" w14:textId="4BB26E94" w:rsidR="00B326A2" w:rsidRDefault="00B326A2" w:rsidP="00B326A2">
      <w:pPr>
        <w:spacing w:before="120"/>
      </w:pPr>
      <w:r>
        <w:t>This illustration is applicable to the scenario where communication content of a held conference session is not to be delivered.</w:t>
      </w:r>
    </w:p>
    <w:p w14:paraId="4EB17898" w14:textId="17490925" w:rsidR="00B326A2" w:rsidRPr="00EE61C6" w:rsidRDefault="00B326A2" w:rsidP="00B326A2">
      <w:pPr>
        <w:spacing w:before="120"/>
      </w:pPr>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67F0A110" w:rsidR="00B326A2" w:rsidRDefault="00B93C87" w:rsidP="00EA74D9">
      <w:pPr>
        <w:pStyle w:val="B1"/>
      </w:pPr>
      <w:r>
        <w:t>-</w:t>
      </w:r>
      <w:r>
        <w:tab/>
      </w:r>
      <w:r w:rsidR="00B326A2">
        <w:t>The IRI-POI present in the S-CSCF accesses the SIP messages and generates the xIRI. The IRI-POI present in the AS/MRFC accesses the SIP messages and generates the required xIRI for the held conference. No xCC generation 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B326A2">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B326A2">
      <w:pPr>
        <w:spacing w:before="120"/>
      </w:pPr>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2" w:name="_Toc46764527"/>
      <w:r>
        <w:t>4.</w:t>
      </w:r>
      <w:r w:rsidR="00AE260A">
        <w:t>6</w:t>
      </w:r>
      <w:r>
        <w:t>.3.5</w:t>
      </w:r>
      <w:r>
        <w:tab/>
        <w:t>Party A (target) in session with Party D, with conference on hold – case 2 (alternative)</w:t>
      </w:r>
      <w:bookmarkEnd w:id="102"/>
    </w:p>
    <w:p w14:paraId="29B7F8F1" w14:textId="40B247C5"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 with conference (with Party B and Party C) on hold. This illustration is applicable to the case where the communication content of a held conference session is not be delivered.</w:t>
      </w:r>
    </w:p>
    <w:p w14:paraId="11D605F4" w14:textId="77777777" w:rsidR="00B326A2" w:rsidRDefault="00B326A2" w:rsidP="00EA74D9">
      <w:pPr>
        <w:pStyle w:val="TH"/>
      </w:pPr>
      <w:r>
        <w:object w:dxaOrig="18102" w:dyaOrig="12012" w14:anchorId="5C752F79">
          <v:shape id="_x0000_i1096" type="#_x0000_t75" style="width:481.5pt;height:319.5pt" o:ole="">
            <v:imagedata r:id="rId162" o:title=""/>
          </v:shape>
          <o:OLEObject Type="Embed" ProgID="Visio.Drawing.15" ShapeID="_x0000_i1096" DrawAspect="Content" ObjectID="_1657378529" r:id="rId163"/>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B326A2">
      <w:pPr>
        <w:spacing w:before="120"/>
      </w:pPr>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3" w:name="_Toc46764528"/>
      <w:r>
        <w:t>4.6.3.6</w:t>
      </w:r>
      <w:r>
        <w:tab/>
        <w:t>Party A in session with Party D, with a Party C (non-local ID target) on the held conference leg</w:t>
      </w:r>
      <w:bookmarkEnd w:id="103"/>
    </w:p>
    <w:p w14:paraId="0D0C8747" w14:textId="4EDD75BB" w:rsidR="00AE260A" w:rsidRPr="00344E07" w:rsidRDefault="00B67CC2" w:rsidP="00AE260A">
      <w:r>
        <w:t>F</w:t>
      </w:r>
      <w:r w:rsidR="00AE260A">
        <w:t>igure 4.6.3-6 shows a scenario where Party A is in an IMS session with Party D with 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7" type="#_x0000_t75" style="width:481.5pt;height:253.5pt" o:ole="">
            <v:imagedata r:id="rId164" o:title=""/>
          </v:shape>
          <o:OLEObject Type="Embed" ProgID="Visio.Drawing.15" ShapeID="_x0000_i1097" DrawAspect="Content" ObjectID="_1657378530" r:id="rId165"/>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77777777"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4" w:name="_Toc46764529"/>
      <w:r>
        <w:lastRenderedPageBreak/>
        <w:t>4.6.3.</w:t>
      </w:r>
      <w:r w:rsidR="0054707B">
        <w:t>7</w:t>
      </w:r>
      <w:r>
        <w:tab/>
        <w:t>Party A in session with Party D, with a Party C (target) on the held conference leg</w:t>
      </w:r>
      <w:bookmarkEnd w:id="104"/>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8" type="#_x0000_t75" style="width:481.5pt;height:239.5pt" o:ole="">
            <v:imagedata r:id="rId166" o:title=""/>
          </v:shape>
          <o:OLEObject Type="Embed" ProgID="Visio.Drawing.15" ShapeID="_x0000_i1098" DrawAspect="Content" ObjectID="_1657378531" r:id="rId167"/>
        </w:object>
      </w:r>
    </w:p>
    <w:p w14:paraId="2E846C20" w14:textId="5D68A17A" w:rsidR="00AE260A" w:rsidRDefault="00AE260A" w:rsidP="00EA74D9">
      <w:pPr>
        <w:pStyle w:val="TF"/>
      </w:pPr>
      <w:r>
        <w:t>Figure 4.6.3-7: Party A is in a session with Party D, with Party C (target) on the held conference leg</w:t>
      </w:r>
    </w:p>
    <w:p w14:paraId="2934E06B" w14:textId="1207AADA" w:rsidR="00AE260A" w:rsidRDefault="00AE260A" w:rsidP="00AE260A">
      <w:pPr>
        <w:spacing w:before="120"/>
      </w:pPr>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77777777" w:rsidR="004E5B93" w:rsidRDefault="00AE260A" w:rsidP="00AE260A">
      <w:pPr>
        <w:spacing w:before="120"/>
      </w:pPr>
      <w:r>
        <w:t>The session progressive steps 1 to 4 are presumed to be applicable to the multiple sessions depicted in figure 4.6.3-7.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AE260A">
      <w:pPr>
        <w:spacing w:before="120"/>
      </w:pPr>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5" w:name="_Toc46764530"/>
      <w:r>
        <w:lastRenderedPageBreak/>
        <w:t>4.6.3.8</w:t>
      </w:r>
      <w:r>
        <w:tab/>
        <w:t>Party A in session with Party D, with a Party C (in a different CSP domain, target) on the held conference leg</w:t>
      </w:r>
      <w:bookmarkEnd w:id="105"/>
    </w:p>
    <w:p w14:paraId="45C0C1E8" w14:textId="6476760C" w:rsidR="00AE260A" w:rsidRPr="00344E07" w:rsidRDefault="004E5B93" w:rsidP="00AE260A">
      <w:r>
        <w:t>F</w:t>
      </w:r>
      <w:r w:rsidR="00AE260A">
        <w:t>igure 4.6.3-8 shows a scenario where Party A is in an IMS session with Party D with 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099" type="#_x0000_t75" style="width:481pt;height:215.5pt" o:ole="">
            <v:imagedata r:id="rId168" o:title=""/>
          </v:shape>
          <o:OLEObject Type="Embed" ProgID="Visio.Drawing.15" ShapeID="_x0000_i1099" DrawAspect="Content" ObjectID="_1657378532" r:id="rId169"/>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AE260A">
      <w:pPr>
        <w:spacing w:before="120"/>
      </w:pPr>
      <w:r>
        <w:t>As shown in figure 4.6.3-8, only the network functions that handle the C-side (target side) of the session are involved in handling the LI functions. Party B is in a CS domain. Party C is in a different CSP from Party A.</w:t>
      </w:r>
    </w:p>
    <w:p w14:paraId="2E19519D" w14:textId="77777777" w:rsidR="00DE3376" w:rsidRDefault="00AE260A" w:rsidP="00AE260A">
      <w:pPr>
        <w:spacing w:before="120"/>
      </w:pPr>
      <w:r>
        <w:t>The session progressive steps 1 to 4 are presumed to be applicable to the multiple sessions depicted in figure 4.6.3-8.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E3CC74D" w:rsidR="00AE260A" w:rsidRDefault="00AE260A" w:rsidP="00AE260A">
      <w:pPr>
        <w:spacing w:before="120"/>
      </w:pPr>
      <w:r>
        <w:t>The IRI-POI present in the S-CSCF accesses the SIP messages and generates the required xIRI. The CC-TF present in the _P-CSCF triggers the CC-POI present in the TrGW for the xCC. The CC-POI present in the TrGW generates the xCC.</w:t>
      </w:r>
    </w:p>
    <w:p w14:paraId="14D04782" w14:textId="67DF9E40" w:rsidR="00AE260A" w:rsidRDefault="00AE260A" w:rsidP="00AE260A">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6" w:name="_Toc46764531"/>
      <w:r>
        <w:lastRenderedPageBreak/>
        <w:t>4.6.4</w:t>
      </w:r>
      <w:r>
        <w:tab/>
        <w:t>Group conference on hold</w:t>
      </w:r>
      <w:bookmarkEnd w:id="106"/>
    </w:p>
    <w:p w14:paraId="2A40DD7A" w14:textId="6278B015" w:rsidR="00AE260A" w:rsidRDefault="00AE260A" w:rsidP="00AE260A">
      <w:pPr>
        <w:pStyle w:val="Heading4"/>
      </w:pPr>
      <w:bookmarkStart w:id="107" w:name="_Toc46764532"/>
      <w:r>
        <w:t>4.6.4.1</w:t>
      </w:r>
      <w:r>
        <w:tab/>
        <w:t>Introduction</w:t>
      </w:r>
      <w:bookmarkEnd w:id="107"/>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0" type="#_x0000_t75" style="width:481.5pt;height:490pt" o:ole="">
            <v:imagedata r:id="rId170" o:title=""/>
          </v:shape>
          <o:OLEObject Type="Embed" ProgID="Visio.Drawing.15" ShapeID="_x0000_i1100" DrawAspect="Content" ObjectID="_1657378533" r:id="rId171"/>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8" w:name="_Toc46764533"/>
      <w:r>
        <w:lastRenderedPageBreak/>
        <w:t>4.6.4.2</w:t>
      </w:r>
      <w:r>
        <w:tab/>
        <w:t>Party A (target) in communication with Party D, with group conference on hold</w:t>
      </w:r>
      <w:bookmarkEnd w:id="108"/>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1" type="#_x0000_t75" style="width:481.5pt;height:192pt" o:ole="">
            <v:imagedata r:id="rId172" o:title=""/>
          </v:shape>
          <o:OLEObject Type="Embed" ProgID="Visio.Drawing.15" ShapeID="_x0000_i1101" DrawAspect="Content" ObjectID="_1657378534" r:id="rId173"/>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2FC037EF" w:rsidR="00AE260A" w:rsidRDefault="00AE260A" w:rsidP="00AE260A">
      <w:pPr>
        <w:spacing w:before="120"/>
      </w:pPr>
      <w:r>
        <w:t>As shown in figure 4.</w:t>
      </w:r>
      <w:r w:rsidR="007E2137">
        <w:t>6</w:t>
      </w:r>
      <w:r>
        <w:t>.4-2, only the network functions that handle the A-side (target side) of the session are involved in handling the LI functions. Conference server is in a different CSP domain. Party B and Party C are in different IP domains. Party D is in the same CSP domain as that of Party A.</w:t>
      </w:r>
    </w:p>
    <w:p w14:paraId="0D29C9E5" w14:textId="77777777" w:rsidR="00573AC2" w:rsidRDefault="00AE260A" w:rsidP="00AE260A">
      <w:pPr>
        <w:spacing w:before="120"/>
      </w:pPr>
      <w:bookmarkStart w:id="109"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9"/>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344E07" w:rsidRDefault="00AE260A" w:rsidP="00AE260A">
      <w:pPr>
        <w:spacing w:before="120"/>
        <w:rPr>
          <w:i/>
          <w:iCs/>
        </w:rPr>
      </w:pPr>
      <w:r w:rsidRPr="00344E07">
        <w:rPr>
          <w:i/>
          <w:iCs/>
        </w:rPr>
        <w:t xml:space="preserve">Active session with Party </w:t>
      </w:r>
      <w:r>
        <w:rPr>
          <w:i/>
          <w:iCs/>
        </w:rPr>
        <w:t>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EA74D9">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AE260A">
      <w:r>
        <w:t>The details of the above LI functions and the interfaces are described in TS 33.127 [3] and TS 33.128 [4].</w:t>
      </w:r>
    </w:p>
    <w:p w14:paraId="1F12E0EA" w14:textId="579D53EE" w:rsidR="00AE260A" w:rsidRDefault="00AE260A" w:rsidP="00AE260A">
      <w:pPr>
        <w:pStyle w:val="Heading4"/>
      </w:pPr>
      <w:bookmarkStart w:id="110" w:name="_Toc46764534"/>
      <w:r>
        <w:lastRenderedPageBreak/>
        <w:t>4.</w:t>
      </w:r>
      <w:r w:rsidR="007E2137">
        <w:t>6</w:t>
      </w:r>
      <w:r>
        <w:t>.4.3</w:t>
      </w:r>
      <w:r>
        <w:tab/>
        <w:t>Party A (target) in communication with Party D, with group conference on hold (alternative)</w:t>
      </w:r>
      <w:bookmarkEnd w:id="110"/>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2" type="#_x0000_t75" style="width:481.5pt;height:192pt" o:ole="">
            <v:imagedata r:id="rId174" o:title=""/>
          </v:shape>
          <o:OLEObject Type="Embed" ProgID="Visio.Drawing.15" ShapeID="_x0000_i1102" DrawAspect="Content" ObjectID="_1657378535" r:id="rId175"/>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1" w:name="_Toc46764535"/>
      <w:r>
        <w:t>4.6.4.4</w:t>
      </w:r>
      <w:r>
        <w:tab/>
        <w:t>Party A places a group conference on hold, conference URI target</w:t>
      </w:r>
      <w:bookmarkEnd w:id="111"/>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3" type="#_x0000_t75" style="width:481.5pt;height:190pt" o:ole="">
            <v:imagedata r:id="rId176" o:title=""/>
          </v:shape>
          <o:OLEObject Type="Embed" ProgID="Visio.Drawing.15" ShapeID="_x0000_i1103" DrawAspect="Content" ObjectID="_1657378536" r:id="rId177"/>
        </w:object>
      </w:r>
    </w:p>
    <w:p w14:paraId="27BA7C47" w14:textId="652B419A" w:rsidR="007E2137" w:rsidRDefault="007E2137" w:rsidP="007E2137">
      <w:pPr>
        <w:pStyle w:val="TF"/>
      </w:pPr>
      <w:r>
        <w:t>Figure 4.6.4-4: Party A is in a session with Party D, with group conference on hold (conference URI target)</w:t>
      </w:r>
    </w:p>
    <w:p w14:paraId="383E74A7" w14:textId="668E1A44" w:rsidR="007E2137" w:rsidRDefault="007E2137" w:rsidP="007E2137">
      <w:pPr>
        <w:spacing w:before="120"/>
      </w:pPr>
      <w:r>
        <w:t>As shown in figure 4.6.4-4</w:t>
      </w:r>
      <w:r w:rsidRPr="005E7A79">
        <w:t xml:space="preserve"> </w:t>
      </w:r>
      <w:r>
        <w:t>the interception happens in the CSP domain that serves the conference URI, the target.  Party A, Party B, Party C are different IMS domains. Party D is in the same CSP domain as that of Party A.</w:t>
      </w:r>
    </w:p>
    <w:p w14:paraId="05E30D02" w14:textId="77777777" w:rsidR="00F554A6" w:rsidRDefault="007E2137" w:rsidP="007E2137">
      <w:pPr>
        <w:spacing w:before="120"/>
      </w:pPr>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7E2137">
      <w:pPr>
        <w:spacing w:before="120"/>
      </w:pPr>
      <w:r>
        <w:t>The IRI-POI present in the AS/MRFC accesses the SIP messages and generates the required xIRI. The CC-TF present in the AS/MRFC triggers the CC-POI present in the MRFP for the xCC.</w:t>
      </w:r>
    </w:p>
    <w:p w14:paraId="6D655339" w14:textId="7956F872" w:rsidR="007E2137" w:rsidRDefault="007E2137" w:rsidP="007E2137">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2" w:name="_Toc46764536"/>
      <w:r>
        <w:t>4.6.4.5</w:t>
      </w:r>
      <w:r>
        <w:tab/>
        <w:t>Party A and Party C place a group conference on hold, conference URI target</w:t>
      </w:r>
      <w:bookmarkEnd w:id="112"/>
    </w:p>
    <w:p w14:paraId="76B516D1" w14:textId="7DB0FAE9" w:rsidR="007E2137" w:rsidRPr="00344E07" w:rsidRDefault="00AE28AD" w:rsidP="007E2137">
      <w:r>
        <w:t>F</w:t>
      </w:r>
      <w:r w:rsidR="007E2137">
        <w:t>igure 4.6.4-5 shows a scenario where Party A is in an IMS session with Party D with group conference on hold. Also, Party C is on an IMS session with Party E with group conference on hold. In this illustration, conference URI is the target.</w:t>
      </w:r>
    </w:p>
    <w:p w14:paraId="1C394FAE" w14:textId="77777777" w:rsidR="007E2137" w:rsidRDefault="007E2137" w:rsidP="00EA74D9">
      <w:pPr>
        <w:pStyle w:val="TH"/>
      </w:pPr>
      <w:r>
        <w:object w:dxaOrig="20649" w:dyaOrig="6612" w14:anchorId="18066FC4">
          <v:shape id="_x0000_i1104" type="#_x0000_t75" style="width:481pt;height:153.5pt" o:ole="">
            <v:imagedata r:id="rId178" o:title=""/>
          </v:shape>
          <o:OLEObject Type="Embed" ProgID="Visio.Drawing.15" ShapeID="_x0000_i1104" DrawAspect="Content" ObjectID="_1657378537" r:id="rId179"/>
        </w:object>
      </w:r>
    </w:p>
    <w:p w14:paraId="5DB29482" w14:textId="586753C5" w:rsidR="007E2137" w:rsidRDefault="007E2137" w:rsidP="007E2137">
      <w:pPr>
        <w:pStyle w:val="TF"/>
      </w:pPr>
      <w:r>
        <w:t>Figure 4.6.4-5: Party A and Party C have placed group conference on hold (conference URI target)</w:t>
      </w:r>
    </w:p>
    <w:p w14:paraId="26F83850" w14:textId="0996B3A2" w:rsidR="007E2137" w:rsidRDefault="007E2137" w:rsidP="007E2137">
      <w:pPr>
        <w:spacing w:before="120"/>
      </w:pPr>
      <w:r>
        <w:t>As shown in figure 4.6.4-5</w:t>
      </w:r>
      <w:r w:rsidRPr="005E7A79">
        <w:t xml:space="preserve"> </w:t>
      </w:r>
      <w:r>
        <w:t>the interception happens in the CSP domain that serves the conference URI, the target.  Party A, Party B, Party C are different IMS domains. Party D is in the same CSP domain as that of Party A. Party E is in another IP domain.</w:t>
      </w:r>
    </w:p>
    <w:p w14:paraId="0CA3621B" w14:textId="77777777" w:rsidR="00AE28AD" w:rsidRDefault="007E2137" w:rsidP="007E2137">
      <w:pPr>
        <w:spacing w:before="120"/>
      </w:pPr>
      <w:r>
        <w:t>For session progressive steps, the illustration assumes that the Party A dials into the conference, then through the conference invites the Party B and Party C, and then places that session leg on hold before establishing the session to Party D and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7E2137">
      <w:pPr>
        <w:spacing w:before="120"/>
      </w:pPr>
      <w:r>
        <w:t>The IRI-POI present in the AS/MRFC accesses the SIP messages and generates the required xIRI. The CC-TF present in the AS/MRFC triggers the CC-POI present in the MRFP for the xCC.</w:t>
      </w:r>
    </w:p>
    <w:p w14:paraId="3A79F18D" w14:textId="214A0F73" w:rsidR="007E2137" w:rsidRDefault="007E2137" w:rsidP="007E2137">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6B6EFDD4"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or Party C, since group conference is placed on hold by the Party A and by 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3" w:name="_Toc46764537"/>
      <w:r>
        <w:t>4.6.4.6</w:t>
      </w:r>
      <w:r>
        <w:tab/>
        <w:t>Party A places a group conference with Party B and Party C (target) on hold</w:t>
      </w:r>
      <w:bookmarkEnd w:id="113"/>
    </w:p>
    <w:p w14:paraId="75BB2F87" w14:textId="0959389F" w:rsidR="007E2137" w:rsidRPr="00344E07" w:rsidRDefault="007E2137" w:rsidP="007E2137">
      <w:r>
        <w:t>The figure 4.6.4-6 shows a scenario where Party A is in an IMS session with Party D with 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5" type="#_x0000_t75" style="width:481.5pt;height:174pt" o:ole="">
            <v:imagedata r:id="rId180" o:title=""/>
          </v:shape>
          <o:OLEObject Type="Embed" ProgID="Visio.Drawing.15" ShapeID="_x0000_i1105" DrawAspect="Content" ObjectID="_1657378538" r:id="rId181"/>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43F0172C" w:rsidR="007E2137" w:rsidRDefault="007E2137" w:rsidP="007E2137">
      <w:pPr>
        <w:spacing w:before="120"/>
      </w:pPr>
      <w:r>
        <w:t>As shown in figure 4.6.4-6</w:t>
      </w:r>
      <w:r w:rsidR="0054707B">
        <w:t>,</w:t>
      </w:r>
      <w:r w:rsidRPr="005E7A79">
        <w:t xml:space="preserve"> </w:t>
      </w:r>
      <w:r>
        <w:t>the interception happens 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08291946" w:rsidR="007E2137" w:rsidRDefault="007E2137" w:rsidP="00EA74D9">
      <w:pPr>
        <w:pStyle w:val="NO"/>
      </w:pPr>
      <w:r>
        <w:t>NOTE 1:</w:t>
      </w:r>
      <w:r w:rsidR="00BA257F">
        <w:tab/>
      </w:r>
      <w:r>
        <w:t>The topology will be similar if the Party B happens to be the target.</w:t>
      </w:r>
    </w:p>
    <w:p w14:paraId="2A5AC344" w14:textId="77777777" w:rsidR="005F563C" w:rsidRDefault="007E2137" w:rsidP="007E2137">
      <w:pPr>
        <w:spacing w:before="120"/>
      </w:pPr>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7E2137">
      <w:pPr>
        <w:spacing w:before="120"/>
      </w:pPr>
      <w:r>
        <w:lastRenderedPageBreak/>
        <w:t>The IRI-POI present in the S-CSCF accesses the SIP messages and generates the required xIRI. The CC-TF present in the P-CSCF triggers the CC-POI present in the IMS-AGW for the xCC.</w:t>
      </w:r>
    </w:p>
    <w:p w14:paraId="54CF3CF5" w14:textId="74D1B5A8" w:rsidR="007E2137" w:rsidRDefault="007E2137" w:rsidP="007E2137">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39885E82" w:rsidR="007E2137" w:rsidRDefault="007E2137" w:rsidP="007E2137">
      <w:pPr>
        <w:pStyle w:val="NO"/>
      </w:pPr>
      <w:r>
        <w:t>NOTE 2:</w:t>
      </w:r>
      <w:r>
        <w:tab/>
        <w:t>From the perspective of CC-POI present in the IMS-AGW, the CC delivered to the LEMF includes the communication content of Party C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14" w:name="_Toc46764538"/>
      <w:r>
        <w:t>4.6.4.7</w:t>
      </w:r>
      <w:r>
        <w:tab/>
        <w:t>Special case – multiple targets</w:t>
      </w:r>
      <w:bookmarkEnd w:id="114"/>
    </w:p>
    <w:p w14:paraId="6C04FDDB" w14:textId="2C69D762" w:rsidR="007E2137" w:rsidRPr="00344E07" w:rsidRDefault="005F563C" w:rsidP="007E2137">
      <w:r>
        <w:t>F</w:t>
      </w:r>
      <w:r w:rsidR="007E2137">
        <w:t>igure 4.6</w:t>
      </w:r>
      <w:r w:rsidR="0054707B">
        <w:t>.</w:t>
      </w:r>
      <w:r w:rsidR="007E2137">
        <w:t>4-7 shows a scenario where Party A is in an IMS session with Party D with group conference on hold. In this illustration, Party A, Party C and conference URI are the targets in the respective CSP domains.</w:t>
      </w:r>
    </w:p>
    <w:p w14:paraId="168BBDB0" w14:textId="77777777" w:rsidR="007E2137" w:rsidRDefault="007E2137" w:rsidP="00EA74D9">
      <w:pPr>
        <w:pStyle w:val="TH"/>
      </w:pPr>
      <w:r>
        <w:object w:dxaOrig="17745" w:dyaOrig="6612" w14:anchorId="7E16EAB5">
          <v:shape id="_x0000_i1106" type="#_x0000_t75" style="width:482pt;height:179.5pt" o:ole="">
            <v:imagedata r:id="rId182" o:title=""/>
          </v:shape>
          <o:OLEObject Type="Embed" ProgID="Visio.Drawing.15" ShapeID="_x0000_i1106" DrawAspect="Content" ObjectID="_1657378539" r:id="rId183"/>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7378A124" w:rsidR="007E2137" w:rsidRDefault="007E2137" w:rsidP="007E2137">
      <w:pPr>
        <w:spacing w:before="120"/>
      </w:pPr>
      <w:r>
        <w:t>As shown in figure 4.6.4-7,</w:t>
      </w:r>
      <w:r w:rsidRPr="005E7A79">
        <w:t xml:space="preserve"> </w:t>
      </w:r>
      <w:r>
        <w:t>the interception happens in the CSP domains that serve the targets Party A, conference URI and Party C.  Conference server is in a different CSP domain. Party B and Party C are in different IP domains. Party D is in the same CSP domain as that of Party A.</w:t>
      </w:r>
    </w:p>
    <w:p w14:paraId="60B64519" w14:textId="0229E390" w:rsidR="007E2137" w:rsidRDefault="007E2137" w:rsidP="007E2137">
      <w:pPr>
        <w:pStyle w:val="NO"/>
      </w:pPr>
      <w:r>
        <w:t>NOTE 1:</w:t>
      </w:r>
      <w:r w:rsidR="00F57897">
        <w:tab/>
      </w:r>
      <w:r>
        <w:t>The topology will be similar if the Party B, instead of Party C happens to be the target.</w:t>
      </w:r>
    </w:p>
    <w:p w14:paraId="2AB09521" w14:textId="77777777" w:rsidR="00FF0EAD" w:rsidRDefault="007E2137" w:rsidP="00FF0EAD">
      <w:pPr>
        <w:spacing w:before="120"/>
      </w:pPr>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lastRenderedPageBreak/>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18459695" w:rsidR="007E2137" w:rsidRDefault="00802DB9" w:rsidP="00EA74D9">
      <w:pPr>
        <w:pStyle w:val="B1"/>
      </w:pPr>
      <w:r>
        <w:t>-</w:t>
      </w:r>
      <w:r>
        <w:tab/>
      </w:r>
      <w:r w:rsidR="007E2137">
        <w:t xml:space="preserve">The IRI-POI present in the AS/MRFC accesses the SIP messages and generates the required xIRI. The CC-TF present in the AS/MRFC triggers the CC-POI present in the MRFP for the xCC.  </w:t>
      </w:r>
    </w:p>
    <w:p w14:paraId="63FC10B3" w14:textId="110F3F1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7E2137">
      <w:pPr>
        <w:spacing w:before="120"/>
      </w:pPr>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20D0F8CA" w:rsidR="007E2137" w:rsidRDefault="00802DB9" w:rsidP="00EA74D9">
      <w:pPr>
        <w:pStyle w:val="B1"/>
      </w:pPr>
      <w:r>
        <w:t>-</w:t>
      </w:r>
      <w:r>
        <w:tab/>
      </w:r>
      <w:r w:rsidR="007E2137">
        <w:t>The MDF2 generates the IRI messages from the xIRI and delivers the</w:t>
      </w:r>
      <w:r w:rsidR="00FE34B8">
        <w:t>m</w:t>
      </w:r>
      <w:r w:rsidR="007E2137">
        <w:t xml:space="preserve"> to the LEMF. The MDF3 generates the CC from the received xCC and delivers </w:t>
      </w:r>
      <w:r w:rsidR="00FE34B8">
        <w:t>it</w:t>
      </w:r>
      <w:r w:rsidR="007E2137">
        <w:t xml:space="preserve"> to the LEMF.</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71177350" w:rsidR="007E2137" w:rsidRDefault="007E2137" w:rsidP="007E2137">
      <w:r>
        <w:t>The details of the above LI functions and the interfaces are described in TS 33.127 [3] and TS 33.128 [4].</w:t>
      </w:r>
    </w:p>
    <w:p w14:paraId="522BC954" w14:textId="4713E39B" w:rsidR="004879FC" w:rsidRDefault="0041558E" w:rsidP="004879FC">
      <w:pPr>
        <w:pStyle w:val="Heading1"/>
      </w:pPr>
      <w:bookmarkStart w:id="115" w:name="_Toc46764539"/>
      <w:r>
        <w:t>5</w:t>
      </w:r>
      <w:r w:rsidR="004879FC">
        <w:tab/>
        <w:t>Example call flows of LI for I</w:t>
      </w:r>
      <w:r w:rsidR="004879FC" w:rsidRPr="009F28B4">
        <w:t xml:space="preserve">MS-based </w:t>
      </w:r>
      <w:r w:rsidR="004879FC">
        <w:t>services</w:t>
      </w:r>
      <w:bookmarkEnd w:id="115"/>
    </w:p>
    <w:p w14:paraId="74D76A43" w14:textId="7B40D286" w:rsidR="004879FC" w:rsidRDefault="0041558E" w:rsidP="004879FC">
      <w:pPr>
        <w:pStyle w:val="Heading2"/>
      </w:pPr>
      <w:bookmarkStart w:id="116" w:name="_Toc46764540"/>
      <w:r>
        <w:t>5</w:t>
      </w:r>
      <w:r w:rsidR="004879FC">
        <w:t>.1</w:t>
      </w:r>
      <w:r w:rsidR="004879FC">
        <w:tab/>
        <w:t>General remarks</w:t>
      </w:r>
      <w:bookmarkEnd w:id="116"/>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2BAFA53F"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the first reliable response is SIP 200 OK, 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018F4AC8" w:rsidR="004879FC" w:rsidRDefault="004879FC" w:rsidP="004879FC">
      <w:r>
        <w:t xml:space="preserve">IRI in the visited CSP with Local Break-out as the roaming architecture is intercepted by the </w:t>
      </w:r>
      <w:r w:rsidR="006B3EB1">
        <w:t xml:space="preserve">IRI-POI present in the </w:t>
      </w:r>
      <w:r>
        <w:t xml:space="preserve">P-CSCF and IRI in the home CSP is intercepted by the </w:t>
      </w:r>
      <w:r w:rsidR="006B3EB1">
        <w:t xml:space="preserve">IRI-POI present in the </w:t>
      </w:r>
      <w:r>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lastRenderedPageBreak/>
        <w:t>All the call flows show a summary of SIP messages that are delivered to the LEMF (not all SIP messages are shown).</w:t>
      </w:r>
    </w:p>
    <w:p w14:paraId="245B6FF1" w14:textId="0ED9E6E1" w:rsidR="00B21396" w:rsidRDefault="0041558E" w:rsidP="00B21396">
      <w:pPr>
        <w:pStyle w:val="Heading2"/>
      </w:pPr>
      <w:bookmarkStart w:id="117" w:name="_Toc46764541"/>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17"/>
    </w:p>
    <w:p w14:paraId="62E2496A" w14:textId="63B94D82" w:rsidR="00B21396" w:rsidRDefault="0041558E" w:rsidP="00B21396">
      <w:pPr>
        <w:pStyle w:val="Heading3"/>
      </w:pPr>
      <w:bookmarkStart w:id="118" w:name="_Toc46764542"/>
      <w:r>
        <w:t>5</w:t>
      </w:r>
      <w:r w:rsidR="00B21396">
        <w:t>.2.1</w:t>
      </w:r>
      <w:r w:rsidR="00B21396">
        <w:tab/>
        <w:t>Introduction</w:t>
      </w:r>
      <w:bookmarkEnd w:id="118"/>
    </w:p>
    <w:p w14:paraId="0D6D18C9" w14:textId="6958317C"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scenarios 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IRI-POI in S-CSCF generates the xIRI using the SIP messages.</w:t>
      </w:r>
    </w:p>
    <w:p w14:paraId="4643CA14" w14:textId="1E8139A3" w:rsidR="00B21396" w:rsidRDefault="0041558E" w:rsidP="00B21396">
      <w:pPr>
        <w:pStyle w:val="Heading3"/>
      </w:pPr>
      <w:bookmarkStart w:id="119" w:name="_Toc46764543"/>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19"/>
    </w:p>
    <w:p w14:paraId="22D57DC3" w14:textId="356D462A" w:rsidR="005050EC" w:rsidRDefault="005050EC" w:rsidP="005050EC">
      <w:pPr>
        <w:pStyle w:val="TH"/>
      </w:pPr>
    </w:p>
    <w:p w14:paraId="377391DA" w14:textId="316A2473" w:rsidR="00767A16" w:rsidRDefault="00BD27DB" w:rsidP="00365B04">
      <w:pPr>
        <w:pStyle w:val="TH"/>
      </w:pPr>
      <w:r>
        <w:object w:dxaOrig="17232" w:dyaOrig="14280" w14:anchorId="234FD1A1">
          <v:shape id="_x0000_i1108" type="#_x0000_t75" style="width:481.5pt;height:399pt" o:ole="">
            <v:imagedata r:id="rId184" o:title=""/>
          </v:shape>
          <o:OLEObject Type="Embed" ProgID="Visio.Drawing.15" ShapeID="_x0000_i1108" DrawAspect="Content" ObjectID="_1657378540" r:id="rId185"/>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20" w:name="_Toc46764544"/>
      <w:r>
        <w:lastRenderedPageBreak/>
        <w:t>5</w:t>
      </w:r>
      <w:r w:rsidR="00B21396">
        <w:t>.2.3</w:t>
      </w:r>
      <w:r w:rsidR="00B21396">
        <w:tab/>
      </w:r>
      <w:r w:rsidR="00372AB2">
        <w:t>Party_A (target)</w:t>
      </w:r>
      <w:r w:rsidR="00B21396">
        <w:t xml:space="preserve"> dials a </w:t>
      </w:r>
      <w:r w:rsidR="00372AB2">
        <w:t>special number</w:t>
      </w:r>
      <w:bookmarkEnd w:id="120"/>
    </w:p>
    <w:p w14:paraId="0BFDB442" w14:textId="3C2978A6" w:rsidR="0048277D" w:rsidRDefault="0048277D" w:rsidP="00EA74D9">
      <w:pPr>
        <w:pStyle w:val="TH"/>
      </w:pPr>
    </w:p>
    <w:p w14:paraId="169C2C7E" w14:textId="3EC9D989" w:rsidR="00767A16" w:rsidRDefault="00BD27DB" w:rsidP="00365B04">
      <w:pPr>
        <w:pStyle w:val="TH"/>
      </w:pPr>
      <w:r>
        <w:object w:dxaOrig="18384" w:dyaOrig="14280" w14:anchorId="12ECAA05">
          <v:shape id="_x0000_i1110" type="#_x0000_t75" style="width:481.5pt;height:374pt" o:ole="">
            <v:imagedata r:id="rId186" o:title=""/>
          </v:shape>
          <o:OLEObject Type="Embed" ProgID="Visio.Drawing.15" ShapeID="_x0000_i1110" DrawAspect="Content" ObjectID="_1657378541" r:id="rId187"/>
        </w:object>
      </w:r>
    </w:p>
    <w:p w14:paraId="5BE73A8C" w14:textId="63AA4815" w:rsidR="00B21396" w:rsidRDefault="00B21396" w:rsidP="00853A10">
      <w:pPr>
        <w:pStyle w:val="TF"/>
      </w:pPr>
      <w:r>
        <w:t xml:space="preserve">Figure </w:t>
      </w:r>
      <w:r w:rsidR="0041558E">
        <w:t>5.2</w:t>
      </w:r>
      <w:r>
        <w:t>-</w:t>
      </w:r>
      <w:r w:rsidR="00372AB2">
        <w:t>2</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21" w:name="_Toc46764545"/>
      <w:r>
        <w:t>5.3</w:t>
      </w:r>
      <w:r>
        <w:tab/>
        <w:t xml:space="preserve">Terminating </w:t>
      </w:r>
      <w:r w:rsidR="006B3EB1">
        <w:t xml:space="preserve">IMS sessions </w:t>
      </w:r>
      <w:r>
        <w:t>to the target</w:t>
      </w:r>
      <w:r w:rsidR="006B3EB1">
        <w:t xml:space="preserve"> – non-roaming</w:t>
      </w:r>
      <w:bookmarkEnd w:id="121"/>
    </w:p>
    <w:p w14:paraId="1B481707" w14:textId="0FD162BB" w:rsidR="004E3202" w:rsidRDefault="004E3202" w:rsidP="004E3202">
      <w:pPr>
        <w:pStyle w:val="Heading3"/>
      </w:pPr>
      <w:bookmarkStart w:id="122" w:name="_Toc46764546"/>
      <w:r>
        <w:t>5.3.1</w:t>
      </w:r>
      <w:r>
        <w:tab/>
        <w:t>Introduction</w:t>
      </w:r>
      <w:bookmarkEnd w:id="12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4EC73804" w:rsidR="004E3202" w:rsidRDefault="004E3202" w:rsidP="004E3202">
      <w:r>
        <w:t xml:space="preserve">In </w:t>
      </w:r>
      <w:r w:rsidR="006B3EB1">
        <w:t xml:space="preserve">all call </w:t>
      </w:r>
      <w:r>
        <w:t>flow</w:t>
      </w:r>
      <w:r w:rsidR="006B3EB1">
        <w:t>s</w:t>
      </w:r>
      <w:r>
        <w:t>, the CC interception trigger from CC-TF in P-CSCF is sent to the CC-POI in IMS-AGW as when the P-CSCF sends the H.248 requests to provide the SDP information related to the IMS media sessions to the IMS-AGW.</w:t>
      </w:r>
    </w:p>
    <w:p w14:paraId="66F81CED" w14:textId="4E386A74" w:rsidR="004E3202" w:rsidRDefault="004E3202" w:rsidP="004E3202">
      <w:r>
        <w:t>IRI-POI in S-CSCF generates the xIRI using the SIP messages.</w:t>
      </w:r>
    </w:p>
    <w:p w14:paraId="577AA1D6" w14:textId="7A9AB851" w:rsidR="004E3202" w:rsidRDefault="004E3202" w:rsidP="004E3202">
      <w:pPr>
        <w:pStyle w:val="Heading3"/>
      </w:pPr>
      <w:bookmarkStart w:id="123" w:name="_Toc46764547"/>
      <w:r>
        <w:lastRenderedPageBreak/>
        <w:t>5.3.2</w:t>
      </w:r>
      <w:r>
        <w:tab/>
        <w:t>Party_A calls Party_B (target)</w:t>
      </w:r>
      <w:bookmarkEnd w:id="123"/>
    </w:p>
    <w:p w14:paraId="169F849B" w14:textId="1E064569" w:rsidR="004E3202" w:rsidRDefault="004E3202" w:rsidP="004E3202">
      <w:pPr>
        <w:pStyle w:val="TH"/>
      </w:pPr>
    </w:p>
    <w:p w14:paraId="212AE91C" w14:textId="2B851B31" w:rsidR="00843056" w:rsidRDefault="00BD27DB" w:rsidP="00365B04">
      <w:pPr>
        <w:pStyle w:val="TH"/>
      </w:pPr>
      <w:r>
        <w:object w:dxaOrig="16849" w:dyaOrig="13476" w14:anchorId="264B5E7E">
          <v:shape id="_x0000_i1112" type="#_x0000_t75" style="width:482pt;height:385.5pt" o:ole="">
            <v:imagedata r:id="rId188" o:title=""/>
          </v:shape>
          <o:OLEObject Type="Embed" ProgID="Visio.Drawing.15" ShapeID="_x0000_i1112" DrawAspect="Content" ObjectID="_1657378542" r:id="rId189"/>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24" w:name="_Toc46764548"/>
      <w:r>
        <w:t>5.4</w:t>
      </w:r>
      <w:r>
        <w:tab/>
      </w:r>
      <w:r w:rsidR="006B3EB1">
        <w:t xml:space="preserve">Redirected IMS sessions </w:t>
      </w:r>
      <w:r>
        <w:t>– no roaming</w:t>
      </w:r>
      <w:bookmarkEnd w:id="124"/>
    </w:p>
    <w:p w14:paraId="18383248" w14:textId="5ACFA26B" w:rsidR="00F624F2" w:rsidRDefault="00F624F2" w:rsidP="00F624F2">
      <w:pPr>
        <w:pStyle w:val="Heading3"/>
      </w:pPr>
      <w:bookmarkStart w:id="125" w:name="_Toc46764549"/>
      <w:r>
        <w:t>5.4.1</w:t>
      </w:r>
      <w:r>
        <w:tab/>
        <w:t>Introduction</w:t>
      </w:r>
      <w:bookmarkEnd w:id="125"/>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563FC953" w:rsidR="00EC2EB7" w:rsidRDefault="00EC2EB7" w:rsidP="00EC2EB7">
      <w:r>
        <w:t>In the case of inter-CSP redirections, the CC interception is done in the CC-POI present in the network functions (TrGW/IM-MGW) that have access to the media associated with the redirected IMS session. The CC-TF functions are provided by IBCF (when the CC-POI is in TrGW) and by MGCF (when the CC-POI is in IM-MGW). The IRI interception is done in the network function (S-CSCF) that serves the target (Party B).</w:t>
      </w:r>
    </w:p>
    <w:p w14:paraId="3593F4A4" w14:textId="1D54E06B" w:rsidR="00F624F2" w:rsidRDefault="00F624F2" w:rsidP="00F624F2">
      <w:pPr>
        <w:pStyle w:val="Heading3"/>
      </w:pPr>
      <w:bookmarkStart w:id="126" w:name="_Toc46764550"/>
      <w:r>
        <w:lastRenderedPageBreak/>
        <w:t>5.4.2</w:t>
      </w:r>
      <w:r>
        <w:tab/>
        <w:t>Intra-CSP redirection unconditional – Party_A calls Party_B (target) redirected to Party_C</w:t>
      </w:r>
      <w:bookmarkEnd w:id="126"/>
    </w:p>
    <w:p w14:paraId="081D0B6D" w14:textId="71A17D19" w:rsidR="00F624F2" w:rsidRDefault="00F624F2" w:rsidP="00F624F2">
      <w:pPr>
        <w:pStyle w:val="TH"/>
      </w:pPr>
    </w:p>
    <w:p w14:paraId="035C7408" w14:textId="7D5D035A" w:rsidR="00843056" w:rsidRDefault="00BD27DB" w:rsidP="00365B04">
      <w:pPr>
        <w:pStyle w:val="TH"/>
      </w:pPr>
      <w:r>
        <w:object w:dxaOrig="21061" w:dyaOrig="16849" w14:anchorId="0C83261B">
          <v:shape id="_x0000_i1114" type="#_x0000_t75" style="width:481pt;height:385pt" o:ole="">
            <v:imagedata r:id="rId190" o:title=""/>
          </v:shape>
          <o:OLEObject Type="Embed" ProgID="Visio.Drawing.15" ShapeID="_x0000_i1114" DrawAspect="Content" ObjectID="_1657378543" r:id="rId191"/>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55F0089F" w:rsidR="00F7702A" w:rsidRDefault="00F7702A" w:rsidP="00F7702A">
      <w:pPr>
        <w:pStyle w:val="Heading3"/>
      </w:pPr>
      <w:bookmarkStart w:id="127" w:name="_Toc46764551"/>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27"/>
    </w:p>
    <w:p w14:paraId="11BE56D5" w14:textId="5B490B83" w:rsidR="00F7702A" w:rsidRDefault="00F7702A" w:rsidP="00F7702A">
      <w:pPr>
        <w:pStyle w:val="TH"/>
      </w:pPr>
    </w:p>
    <w:p w14:paraId="2C621DC6" w14:textId="29E782E4" w:rsidR="00843056" w:rsidRDefault="00BD27DB" w:rsidP="00365B04">
      <w:pPr>
        <w:pStyle w:val="TH"/>
      </w:pPr>
      <w:r>
        <w:object w:dxaOrig="16524" w:dyaOrig="14100" w14:anchorId="1817D067">
          <v:shape id="_x0000_i1116" type="#_x0000_t75" style="width:481.5pt;height:411pt" o:ole="">
            <v:imagedata r:id="rId192" o:title=""/>
          </v:shape>
          <o:OLEObject Type="Embed" ProgID="Visio.Drawing.15" ShapeID="_x0000_i1116" DrawAspect="Content" ObjectID="_1657378544" r:id="rId193"/>
        </w:object>
      </w:r>
    </w:p>
    <w:p w14:paraId="4E15DFA0" w14:textId="1E292AF8"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redirected to Party_C due to no answer (flow t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28" w:name="_Toc46764552"/>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28"/>
    </w:p>
    <w:p w14:paraId="37AE3B61" w14:textId="1C4B7BEE" w:rsidR="00F7702A" w:rsidRDefault="00F7702A" w:rsidP="00EA74D9">
      <w:pPr>
        <w:pStyle w:val="TH"/>
      </w:pPr>
    </w:p>
    <w:p w14:paraId="75B78E26" w14:textId="76808DB8" w:rsidR="00843056" w:rsidRDefault="00BD27DB" w:rsidP="00365B04">
      <w:pPr>
        <w:pStyle w:val="TH"/>
      </w:pPr>
      <w:r>
        <w:object w:dxaOrig="21061" w:dyaOrig="15096" w14:anchorId="3E9BC61B">
          <v:shape id="_x0000_i1118" type="#_x0000_t75" style="width:481pt;height:345pt" o:ole="">
            <v:imagedata r:id="rId194" o:title=""/>
          </v:shape>
          <o:OLEObject Type="Embed" ProgID="Visio.Drawing.15" ShapeID="_x0000_i1118" DrawAspect="Content" ObjectID="_1657378545" r:id="rId195"/>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29" w:name="_Toc46764553"/>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29"/>
    </w:p>
    <w:p w14:paraId="21C2DCE7" w14:textId="16DE1D0D" w:rsidR="00F7702A" w:rsidRDefault="00F7702A" w:rsidP="00F7702A">
      <w:pPr>
        <w:pStyle w:val="TH"/>
      </w:pPr>
    </w:p>
    <w:p w14:paraId="6145CB09" w14:textId="043F1BB2" w:rsidR="00843056" w:rsidRDefault="00BD27DB" w:rsidP="00365B04">
      <w:pPr>
        <w:pStyle w:val="TH"/>
      </w:pPr>
      <w:r>
        <w:object w:dxaOrig="18061" w:dyaOrig="14784" w14:anchorId="0B470B29">
          <v:shape id="_x0000_i1120" type="#_x0000_t75" style="width:481.5pt;height:394pt" o:ole="">
            <v:imagedata r:id="rId196" o:title=""/>
          </v:shape>
          <o:OLEObject Type="Embed" ProgID="Visio.Drawing.15" ShapeID="_x0000_i1120" DrawAspect="Content" ObjectID="_1657378546" r:id="rId197"/>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130" w:name="_Toc46764554"/>
      <w:r>
        <w:t>5.5</w:t>
      </w:r>
      <w:r>
        <w:tab/>
        <w:t>Originating IMS sessions from the target – roaming</w:t>
      </w:r>
      <w:bookmarkEnd w:id="130"/>
    </w:p>
    <w:p w14:paraId="6904A4E1" w14:textId="340795F9" w:rsidR="002556C0" w:rsidRDefault="002556C0" w:rsidP="002556C0">
      <w:pPr>
        <w:pStyle w:val="Heading3"/>
      </w:pPr>
      <w:bookmarkStart w:id="131" w:name="_Toc46764555"/>
      <w:r>
        <w:t>5.5.1</w:t>
      </w:r>
      <w:r>
        <w:tab/>
        <w:t>Introduction</w:t>
      </w:r>
      <w:bookmarkEnd w:id="131"/>
    </w:p>
    <w:p w14:paraId="72363E3A" w14:textId="718657E1" w:rsidR="002556C0" w:rsidRDefault="00027F5C" w:rsidP="002556C0">
      <w:r>
        <w:t>C</w:t>
      </w:r>
      <w:r w:rsidR="002556C0">
        <w:t>lause 5.5 describes the call flows to illustrate the scenarios of IMS sessions originated by a roaming target. The flows assume that roaming architecture in use is Local Breakout (LBO).</w:t>
      </w:r>
    </w:p>
    <w:p w14:paraId="25FE25E4" w14:textId="49E64EF8" w:rsidR="002556C0" w:rsidRDefault="002556C0" w:rsidP="002556C0">
      <w:r>
        <w:t>In all flows, when the CSP domain of interest is the Home CSP, the CC interception trigger from CC-TF in IBCF is sent to the CC-POI in TrGW when the IBCF sends the H.248 requests to provide the SDP information related to the IMS media sessions to the TrGW.</w:t>
      </w:r>
    </w:p>
    <w:p w14:paraId="2200682F" w14:textId="77777777" w:rsidR="002556C0" w:rsidRDefault="002556C0" w:rsidP="002556C0">
      <w:r>
        <w:lastRenderedPageBreak/>
        <w:t>When the CSP domain of interest is the Visited CSP, the CC interception trigger from CC-TF in P-CSCF is sent to the CC-POI in IMS-AGW when the P-CSCF sends the H.248 requests to provide the SDP information related to the IMS media sessions to the IMS-AGW.</w:t>
      </w:r>
    </w:p>
    <w:p w14:paraId="04A98A13" w14:textId="2370603B" w:rsidR="002556C0" w:rsidRDefault="002556C0" w:rsidP="002556C0">
      <w:r>
        <w:t>In the Home CSP domain, the IRI-POI in S-CSCF generates the xIRI using the SIP messages. In the Visited CSP domain, the P-CSCF generates the xIRI using the SIP messages.</w:t>
      </w:r>
    </w:p>
    <w:p w14:paraId="7722BAD0" w14:textId="6C1016D8" w:rsidR="002556C0" w:rsidRDefault="002556C0" w:rsidP="002556C0">
      <w:pPr>
        <w:pStyle w:val="Heading3"/>
      </w:pPr>
      <w:bookmarkStart w:id="132" w:name="_Toc46764556"/>
      <w:r>
        <w:t>5.5.2</w:t>
      </w:r>
      <w:r>
        <w:tab/>
        <w:t>Party_A (outbound roaming target) calls Party_B</w:t>
      </w:r>
      <w:bookmarkEnd w:id="132"/>
    </w:p>
    <w:p w14:paraId="0A65BB72" w14:textId="48D7CC8B" w:rsidR="002556C0" w:rsidRDefault="00BD27DB" w:rsidP="002556C0">
      <w:pPr>
        <w:pStyle w:val="TH"/>
      </w:pPr>
      <w:r>
        <w:object w:dxaOrig="18349" w:dyaOrig="13933" w14:anchorId="08462E62">
          <v:shape id="_x0000_i1121" type="#_x0000_t75" style="width:481.5pt;height:365.5pt" o:ole="">
            <v:imagedata r:id="rId198" o:title=""/>
          </v:shape>
          <o:OLEObject Type="Embed" ProgID="Visio.Drawing.15" ShapeID="_x0000_i1121" DrawAspect="Content" ObjectID="_1657378547" r:id="rId199"/>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133" w:name="_Toc46764557"/>
      <w:r>
        <w:lastRenderedPageBreak/>
        <w:t>5.5.3</w:t>
      </w:r>
      <w:r>
        <w:tab/>
        <w:t>Party_A (outbound roaming target) dials a special number</w:t>
      </w:r>
      <w:bookmarkEnd w:id="133"/>
    </w:p>
    <w:p w14:paraId="0C4B4D25" w14:textId="3973E03C" w:rsidR="002556C0" w:rsidRDefault="00BD27DB" w:rsidP="002556C0">
      <w:pPr>
        <w:pStyle w:val="TH"/>
      </w:pPr>
      <w:r>
        <w:object w:dxaOrig="17868" w:dyaOrig="14076" w14:anchorId="486704BB">
          <v:shape id="_x0000_i1122" type="#_x0000_t75" style="width:481.5pt;height:379.5pt" o:ole="">
            <v:imagedata r:id="rId200" o:title=""/>
          </v:shape>
          <o:OLEObject Type="Embed" ProgID="Visio.Drawing.15" ShapeID="_x0000_i1122" DrawAspect="Content" ObjectID="_1657378548" r:id="rId201"/>
        </w:object>
      </w:r>
    </w:p>
    <w:p w14:paraId="3FDB2C01" w14:textId="5861597B" w:rsidR="002556C0" w:rsidRDefault="002556C0" w:rsidP="002556C0">
      <w:pPr>
        <w:pStyle w:val="TF"/>
      </w:pPr>
      <w:r>
        <w:t>Figure 5.5-2: Party_A (outbound roaming target) dials a special number (translated to Party_B)</w:t>
      </w:r>
    </w:p>
    <w:p w14:paraId="5633F89B" w14:textId="0EDC5B5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 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134" w:name="_Toc46764558"/>
      <w:r>
        <w:lastRenderedPageBreak/>
        <w:t>5.5.4</w:t>
      </w:r>
      <w:r>
        <w:tab/>
        <w:t>CC Unavailable in home CSP due to optimal media routing</w:t>
      </w:r>
      <w:bookmarkEnd w:id="134"/>
      <w:r>
        <w:t xml:space="preserve"> </w:t>
      </w:r>
    </w:p>
    <w:p w14:paraId="52C6BEE2" w14:textId="0F06617D" w:rsidR="002556C0" w:rsidRDefault="00BD27DB" w:rsidP="00365B04">
      <w:pPr>
        <w:pStyle w:val="TH"/>
      </w:pPr>
      <w:r>
        <w:object w:dxaOrig="18925" w:dyaOrig="12552" w14:anchorId="412C0326">
          <v:shape id="_x0000_i1123" type="#_x0000_t75" style="width:481.5pt;height:319.5pt" o:ole="">
            <v:imagedata r:id="rId202" o:title=""/>
          </v:shape>
          <o:OLEObject Type="Embed" ProgID="Visio.Drawing.15" ShapeID="_x0000_i1123" DrawAspect="Content" ObjectID="_1657378549" r:id="rId203"/>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7AD80D8E" w:rsidR="002556C0" w:rsidRDefault="002556C0" w:rsidP="002556C0">
      <w:pPr>
        <w:pStyle w:val="NO"/>
      </w:pPr>
      <w:r>
        <w:t>NOTE:</w:t>
      </w:r>
      <w:r w:rsidR="00027F5C">
        <w:tab/>
      </w:r>
      <w:r>
        <w:t>Different implementations can be employed to trigger the generation of CCUnaavailable IRI message.</w:t>
      </w:r>
    </w:p>
    <w:p w14:paraId="2AC72201" w14:textId="52496012" w:rsidR="002556C0" w:rsidRDefault="002556C0" w:rsidP="002556C0">
      <w:pPr>
        <w:pStyle w:val="NO"/>
      </w:pPr>
    </w:p>
    <w:p w14:paraId="7FD8F073" w14:textId="7880BAA2" w:rsidR="00947064" w:rsidRDefault="00947064" w:rsidP="00947064">
      <w:pPr>
        <w:pStyle w:val="Heading3"/>
      </w:pPr>
      <w:bookmarkStart w:id="135" w:name="_Toc46764559"/>
      <w:r>
        <w:lastRenderedPageBreak/>
        <w:t>5.5.5</w:t>
      </w:r>
      <w:r>
        <w:tab/>
        <w:t>Party_A (inbound roaming target) calls Party_B</w:t>
      </w:r>
      <w:bookmarkEnd w:id="135"/>
    </w:p>
    <w:p w14:paraId="408D5FEB" w14:textId="5218DE40" w:rsidR="00947064" w:rsidRDefault="00BD27DB" w:rsidP="00947064">
      <w:pPr>
        <w:pStyle w:val="TH"/>
      </w:pPr>
      <w:r>
        <w:object w:dxaOrig="18925" w:dyaOrig="13356" w14:anchorId="019DFB53">
          <v:shape id="_x0000_i1124" type="#_x0000_t75" style="width:481.5pt;height:340pt" o:ole="">
            <v:imagedata r:id="rId204" o:title=""/>
          </v:shape>
          <o:OLEObject Type="Embed" ProgID="Visio.Drawing.15" ShapeID="_x0000_i1124" DrawAspect="Content" ObjectID="_1657378550" r:id="rId205"/>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136" w:name="_Toc46764560"/>
      <w:r>
        <w:lastRenderedPageBreak/>
        <w:t>5.5.6</w:t>
      </w:r>
      <w:r>
        <w:tab/>
        <w:t>Party_A (inbound roaming target) dials a special number</w:t>
      </w:r>
      <w:bookmarkEnd w:id="136"/>
    </w:p>
    <w:p w14:paraId="278530B4" w14:textId="24DEA193" w:rsidR="00947064" w:rsidRDefault="00BD27DB" w:rsidP="00947064">
      <w:pPr>
        <w:pStyle w:val="TH"/>
      </w:pPr>
      <w:r>
        <w:object w:dxaOrig="18925" w:dyaOrig="13332" w14:anchorId="2870A534">
          <v:shape id="_x0000_i1125" type="#_x0000_t75" style="width:481.5pt;height:339.5pt" o:ole="">
            <v:imagedata r:id="rId206" o:title=""/>
          </v:shape>
          <o:OLEObject Type="Embed" ProgID="Visio.Drawing.15" ShapeID="_x0000_i1125" DrawAspect="Content" ObjectID="_1657378551" r:id="rId207"/>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63F783E7" w14:textId="77777777" w:rsidR="002556C0" w:rsidRDefault="002556C0" w:rsidP="00365B04">
      <w:pPr>
        <w:pStyle w:val="NO"/>
      </w:pPr>
    </w:p>
    <w:p w14:paraId="284A378F" w14:textId="24CDF2D5" w:rsidR="00947064" w:rsidRDefault="00947064" w:rsidP="00947064">
      <w:pPr>
        <w:pStyle w:val="Heading2"/>
      </w:pPr>
      <w:bookmarkStart w:id="137" w:name="_Toc46764561"/>
      <w:r>
        <w:t>5.6</w:t>
      </w:r>
      <w:r>
        <w:tab/>
        <w:t>Terminating IMS sessions to the target – roaming</w:t>
      </w:r>
      <w:bookmarkEnd w:id="137"/>
    </w:p>
    <w:p w14:paraId="424228F0" w14:textId="3871047C" w:rsidR="00947064" w:rsidRDefault="00947064" w:rsidP="00947064">
      <w:pPr>
        <w:pStyle w:val="Heading3"/>
      </w:pPr>
      <w:bookmarkStart w:id="138" w:name="_Toc46764562"/>
      <w:r>
        <w:t>5.6.1</w:t>
      </w:r>
      <w:r>
        <w:tab/>
        <w:t>Introduction</w:t>
      </w:r>
      <w:bookmarkEnd w:id="138"/>
    </w:p>
    <w:p w14:paraId="7F295DAB" w14:textId="1A2E7E1D" w:rsidR="00947064" w:rsidRDefault="003B3295" w:rsidP="00947064">
      <w:r>
        <w:t>C</w:t>
      </w:r>
      <w:r w:rsidR="00947064">
        <w:t>lause 5.6 describes the call flows to illustrate the scenarios of IMS sessions terminated to a roaming target. The flows assume that 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77777777" w:rsidR="00947064" w:rsidRDefault="00947064" w:rsidP="00947064">
      <w:r>
        <w:t>When the CSP domain of interest is the Visited CSP, the CC interception trigger from CC-TF in P-CSCF is sent to the CC-POI in IMS-AGW when the P-CSCF sends the H.248 requests to provide the SDP information related to the IMS media sessions to the IMS-AGW.</w:t>
      </w:r>
    </w:p>
    <w:p w14:paraId="20C9DD63" w14:textId="04A8F12F" w:rsidR="00947064" w:rsidRDefault="00947064" w:rsidP="00947064">
      <w:r>
        <w:t>In the Home CSP domain, the IRI-POI in S-CSCF generates the xIRI using the SIP messages. In the Visited CSP domain, the P-CSCF generates the xIRI using the SIP messages.</w:t>
      </w:r>
    </w:p>
    <w:p w14:paraId="7B3ED73C" w14:textId="00770F33" w:rsidR="00947064" w:rsidRDefault="00947064" w:rsidP="00947064">
      <w:pPr>
        <w:pStyle w:val="Heading3"/>
      </w:pPr>
      <w:bookmarkStart w:id="139" w:name="_Toc46764563"/>
      <w:r>
        <w:lastRenderedPageBreak/>
        <w:t>5.6.2</w:t>
      </w:r>
      <w:r>
        <w:tab/>
        <w:t>Party_A calls Party_B (outbound roaming target)</w:t>
      </w:r>
      <w:bookmarkEnd w:id="139"/>
    </w:p>
    <w:p w14:paraId="34D40272" w14:textId="6F07ED9A" w:rsidR="00947064" w:rsidRDefault="00BD27DB" w:rsidP="00947064">
      <w:pPr>
        <w:pStyle w:val="TH"/>
      </w:pPr>
      <w:r>
        <w:object w:dxaOrig="16812" w:dyaOrig="12612" w14:anchorId="448FE24D">
          <v:shape id="_x0000_i1126" type="#_x0000_t75" style="width:481.5pt;height:361.5pt" o:ole="">
            <v:imagedata r:id="rId208" o:title=""/>
          </v:shape>
          <o:OLEObject Type="Embed" ProgID="Visio.Drawing.15" ShapeID="_x0000_i1126" DrawAspect="Content" ObjectID="_1657378552" r:id="rId209"/>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140" w:name="_Toc46764564"/>
      <w:r>
        <w:lastRenderedPageBreak/>
        <w:t>5.6.3</w:t>
      </w:r>
      <w:r>
        <w:tab/>
        <w:t>Party_A calls Party_B (outbound roaming target), redirected due to no answer</w:t>
      </w:r>
      <w:bookmarkEnd w:id="140"/>
    </w:p>
    <w:p w14:paraId="73181DE7" w14:textId="66A7FF2E" w:rsidR="00947064" w:rsidRDefault="00BD27DB" w:rsidP="00365B04">
      <w:pPr>
        <w:pStyle w:val="TH"/>
      </w:pPr>
      <w:r>
        <w:object w:dxaOrig="16812" w:dyaOrig="13416" w14:anchorId="478F7FFC">
          <v:shape id="_x0000_i1127" type="#_x0000_t75" style="width:481.5pt;height:384.5pt" o:ole="">
            <v:imagedata r:id="rId210" o:title=""/>
          </v:shape>
          <o:OLEObject Type="Embed" ProgID="Visio.Drawing.15" ShapeID="_x0000_i1127" DrawAspect="Content" ObjectID="_1657378553" r:id="rId211"/>
        </w:object>
      </w:r>
    </w:p>
    <w:p w14:paraId="7F4010A3" w14:textId="1BC80257" w:rsidR="00947064" w:rsidRDefault="00947064" w:rsidP="00947064">
      <w:pPr>
        <w:pStyle w:val="TF"/>
      </w:pPr>
      <w:r>
        <w:t xml:space="preserve">Figure 5.6-2: Party_A calls Party_B (outbound roaming target), redirected due to no answer  </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6A070202" w:rsidR="00947064" w:rsidRDefault="00947064" w:rsidP="00947064">
      <w:pPr>
        <w:pStyle w:val="NO"/>
      </w:pPr>
      <w:r>
        <w:t xml:space="preserve">NOTE: </w:t>
      </w:r>
      <w:r>
        <w:tab/>
        <w:t>The redirection steps along with the LI aspects for those steps are same as shown figure 5.4-3 when the redirected-to-party is in the same CSP domain as the Home CSP of Party B. The redirected-to-party may also be outbound roaming and in that case the session setup to that redirecting-to-party follows the steps shown in figure 5.6-1.</w:t>
      </w:r>
    </w:p>
    <w:p w14:paraId="321B2557" w14:textId="2E86FFA0" w:rsidR="008F7614" w:rsidRDefault="008F7614" w:rsidP="00947064">
      <w:pPr>
        <w:pStyle w:val="NO"/>
      </w:pPr>
    </w:p>
    <w:p w14:paraId="38F4B24E" w14:textId="37914963" w:rsidR="008F7614" w:rsidRDefault="008F7614" w:rsidP="008F7614">
      <w:pPr>
        <w:pStyle w:val="Heading3"/>
      </w:pPr>
      <w:bookmarkStart w:id="141" w:name="_Toc46764565"/>
      <w:r>
        <w:lastRenderedPageBreak/>
        <w:t>5.6.4</w:t>
      </w:r>
      <w:r>
        <w:tab/>
        <w:t>Party_A calls Party_B (inbound roaming target)</w:t>
      </w:r>
      <w:bookmarkEnd w:id="141"/>
    </w:p>
    <w:p w14:paraId="1E691D19" w14:textId="76D4ED05" w:rsidR="008F7614" w:rsidRDefault="00BD27DB" w:rsidP="008F7614">
      <w:pPr>
        <w:pStyle w:val="TH"/>
      </w:pPr>
      <w:r>
        <w:object w:dxaOrig="17544" w:dyaOrig="13056" w14:anchorId="5FA8E8D5">
          <v:shape id="_x0000_i1128" type="#_x0000_t75" style="width:481.5pt;height:358.5pt" o:ole="">
            <v:imagedata r:id="rId212" o:title=""/>
          </v:shape>
          <o:OLEObject Type="Embed" ProgID="Visio.Drawing.15" ShapeID="_x0000_i1128" DrawAspect="Content" ObjectID="_1657378554" r:id="rId213"/>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4444EA07" w14:textId="77777777" w:rsidR="008F7614" w:rsidRDefault="008F7614" w:rsidP="008F7614"/>
    <w:p w14:paraId="22D2E4CA" w14:textId="0F5AF252" w:rsidR="008F7614" w:rsidRDefault="008F7614" w:rsidP="008F7614">
      <w:pPr>
        <w:pStyle w:val="Heading3"/>
      </w:pPr>
      <w:bookmarkStart w:id="142" w:name="_Toc46764566"/>
      <w:r>
        <w:lastRenderedPageBreak/>
        <w:t>5.6.5</w:t>
      </w:r>
      <w:r>
        <w:tab/>
        <w:t>Party_A calls Party_B (inbound roaming target), redirected due to no answer</w:t>
      </w:r>
      <w:bookmarkEnd w:id="142"/>
    </w:p>
    <w:p w14:paraId="0F9FCF7C" w14:textId="1464E906" w:rsidR="008F7614" w:rsidRDefault="00BD27DB" w:rsidP="00365B04">
      <w:pPr>
        <w:pStyle w:val="TH"/>
      </w:pPr>
      <w:r>
        <w:object w:dxaOrig="17544" w:dyaOrig="15084" w14:anchorId="5B8AEC08">
          <v:shape id="_x0000_i1129" type="#_x0000_t75" style="width:481.5pt;height:414pt" o:ole="">
            <v:imagedata r:id="rId214" o:title=""/>
          </v:shape>
          <o:OLEObject Type="Embed" ProgID="Visio.Drawing.15" ShapeID="_x0000_i1129" DrawAspect="Content" ObjectID="_1657378555" r:id="rId215"/>
        </w:object>
      </w:r>
    </w:p>
    <w:p w14:paraId="00E78112" w14:textId="4ED87FA8" w:rsidR="008F7614" w:rsidRDefault="008F7614" w:rsidP="008F7614">
      <w:pPr>
        <w:pStyle w:val="TF"/>
      </w:pPr>
      <w:r>
        <w:t xml:space="preserve">Figure 5.6-4: Party_A calls Party_B (inbound roaming target), redirected due to no answer  </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77777777" w:rsidR="008F7614" w:rsidRDefault="008F7614" w:rsidP="008F7614">
      <w:pPr>
        <w:pStyle w:val="NO"/>
      </w:pPr>
      <w:r>
        <w:t xml:space="preserve">NOTE: </w:t>
      </w:r>
      <w:r>
        <w:tab/>
        <w:t>Visited CSP is not aware that the session is redirected. No interception happens in the visited CSP after the redirection. Therefore, session setup to the redirected-to-party is not shown.</w:t>
      </w:r>
    </w:p>
    <w:p w14:paraId="0C0973E5" w14:textId="77777777" w:rsidR="008F7614" w:rsidRDefault="008F7614" w:rsidP="00947064">
      <w:pPr>
        <w:pStyle w:val="NO"/>
      </w:pPr>
    </w:p>
    <w:p w14:paraId="0A0F9116" w14:textId="77777777" w:rsidR="00F7702A" w:rsidRDefault="00F7702A" w:rsidP="00F7702A"/>
    <w:p w14:paraId="2DE95951" w14:textId="106A3D1A" w:rsidR="002675F0" w:rsidRPr="004D3578" w:rsidRDefault="002675F0" w:rsidP="00B370D4">
      <w:pPr>
        <w:pStyle w:val="Heading8"/>
      </w:pPr>
      <w:r>
        <w:br w:type="page"/>
      </w:r>
      <w:bookmarkStart w:id="143" w:name="_Toc46764567"/>
      <w:r w:rsidRPr="004D3578">
        <w:lastRenderedPageBreak/>
        <w:t xml:space="preserve">Annex </w:t>
      </w:r>
      <w:r>
        <w:t>C (informative)</w:t>
      </w:r>
      <w:r w:rsidRPr="004D3578">
        <w:t>:</w:t>
      </w:r>
      <w:r w:rsidRPr="004D3578">
        <w:br/>
      </w:r>
      <w:r>
        <w:t>Bibliography</w:t>
      </w:r>
      <w:bookmarkEnd w:id="143"/>
    </w:p>
    <w:p w14:paraId="34C0E492" w14:textId="08173488" w:rsidR="002675F0" w:rsidRDefault="002675F0" w:rsidP="002675F0">
      <w:pPr>
        <w:pStyle w:val="Heading8"/>
      </w:pPr>
      <w:bookmarkStart w:id="144"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145" w:name="_Toc46764568"/>
      <w:r w:rsidRPr="004D3578">
        <w:t>Annex X (informative):</w:t>
      </w:r>
      <w:r w:rsidRPr="004D3578">
        <w:br/>
        <w:t>Change history</w:t>
      </w:r>
      <w:bookmarkEnd w:id="145"/>
    </w:p>
    <w:bookmarkEnd w:id="144"/>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993"/>
        <w:gridCol w:w="850"/>
        <w:gridCol w:w="425"/>
        <w:gridCol w:w="426"/>
        <w:gridCol w:w="708"/>
        <w:gridCol w:w="4443"/>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494E6C">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993" w:type="dxa"/>
            <w:shd w:val="pct10" w:color="auto" w:fill="FFFFFF"/>
          </w:tcPr>
          <w:p w14:paraId="7CAF9F0E" w14:textId="77777777" w:rsidR="003C3971" w:rsidRPr="00235394" w:rsidRDefault="00DF2B1F" w:rsidP="00C72833">
            <w:pPr>
              <w:pStyle w:val="TAL"/>
              <w:rPr>
                <w:b/>
                <w:sz w:val="16"/>
              </w:rPr>
            </w:pPr>
            <w:r>
              <w:rPr>
                <w:b/>
                <w:sz w:val="16"/>
              </w:rPr>
              <w:t>Meeting</w:t>
            </w:r>
          </w:p>
        </w:tc>
        <w:tc>
          <w:tcPr>
            <w:tcW w:w="850"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708" w:type="dxa"/>
            <w:shd w:val="pct10" w:color="auto" w:fill="FFFFFF"/>
          </w:tcPr>
          <w:p w14:paraId="1056ED8C" w14:textId="77777777" w:rsidR="003C3971" w:rsidRPr="00235394" w:rsidRDefault="003C3971" w:rsidP="00C72833">
            <w:pPr>
              <w:pStyle w:val="TAL"/>
              <w:rPr>
                <w:b/>
                <w:sz w:val="16"/>
              </w:rPr>
            </w:pPr>
            <w:r>
              <w:rPr>
                <w:b/>
                <w:sz w:val="16"/>
              </w:rPr>
              <w:t>Cat</w:t>
            </w:r>
          </w:p>
        </w:tc>
        <w:tc>
          <w:tcPr>
            <w:tcW w:w="4443"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494E6C">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993"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850"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425" w:type="dxa"/>
            <w:shd w:val="solid" w:color="FFFFFF" w:fill="auto"/>
          </w:tcPr>
          <w:p w14:paraId="434DD928" w14:textId="77777777" w:rsidR="003C3971" w:rsidRPr="006B0D02" w:rsidRDefault="003C3971" w:rsidP="00C72833">
            <w:pPr>
              <w:pStyle w:val="TAL"/>
              <w:rPr>
                <w:sz w:val="16"/>
                <w:szCs w:val="16"/>
              </w:rPr>
            </w:pPr>
          </w:p>
        </w:tc>
        <w:tc>
          <w:tcPr>
            <w:tcW w:w="426" w:type="dxa"/>
            <w:shd w:val="solid" w:color="FFFFFF" w:fill="auto"/>
          </w:tcPr>
          <w:p w14:paraId="1C90B2B1" w14:textId="77777777" w:rsidR="003C3971" w:rsidRPr="006B0D02" w:rsidRDefault="003C3971" w:rsidP="00C72833">
            <w:pPr>
              <w:pStyle w:val="TAR"/>
              <w:rPr>
                <w:sz w:val="16"/>
                <w:szCs w:val="16"/>
              </w:rPr>
            </w:pPr>
          </w:p>
        </w:tc>
        <w:tc>
          <w:tcPr>
            <w:tcW w:w="708" w:type="dxa"/>
            <w:shd w:val="solid" w:color="FFFFFF" w:fill="auto"/>
          </w:tcPr>
          <w:p w14:paraId="7623FE00" w14:textId="77777777" w:rsidR="003C3971" w:rsidRPr="006B0D02" w:rsidRDefault="003C3971" w:rsidP="00C72833">
            <w:pPr>
              <w:pStyle w:val="TAC"/>
              <w:rPr>
                <w:sz w:val="16"/>
                <w:szCs w:val="16"/>
              </w:rPr>
            </w:pPr>
          </w:p>
        </w:tc>
        <w:tc>
          <w:tcPr>
            <w:tcW w:w="4443"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494E6C">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993"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850"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425" w:type="dxa"/>
            <w:shd w:val="solid" w:color="FFFFFF" w:fill="auto"/>
          </w:tcPr>
          <w:p w14:paraId="5AEC9E19" w14:textId="77777777" w:rsidR="00A4019C" w:rsidRPr="006B0D02" w:rsidRDefault="00A4019C" w:rsidP="00A4019C">
            <w:pPr>
              <w:pStyle w:val="TAL"/>
              <w:rPr>
                <w:sz w:val="16"/>
                <w:szCs w:val="16"/>
              </w:rPr>
            </w:pPr>
          </w:p>
        </w:tc>
        <w:tc>
          <w:tcPr>
            <w:tcW w:w="426" w:type="dxa"/>
            <w:shd w:val="solid" w:color="FFFFFF" w:fill="auto"/>
          </w:tcPr>
          <w:p w14:paraId="427A10E7" w14:textId="77777777" w:rsidR="00A4019C" w:rsidRPr="006B0D02" w:rsidRDefault="00A4019C" w:rsidP="00A4019C">
            <w:pPr>
              <w:pStyle w:val="TAR"/>
              <w:rPr>
                <w:sz w:val="16"/>
                <w:szCs w:val="16"/>
              </w:rPr>
            </w:pPr>
          </w:p>
        </w:tc>
        <w:tc>
          <w:tcPr>
            <w:tcW w:w="708" w:type="dxa"/>
            <w:shd w:val="solid" w:color="FFFFFF" w:fill="auto"/>
          </w:tcPr>
          <w:p w14:paraId="5FE7565E" w14:textId="77777777" w:rsidR="00A4019C" w:rsidRPr="006B0D02" w:rsidRDefault="00A4019C" w:rsidP="00A4019C">
            <w:pPr>
              <w:pStyle w:val="TAC"/>
              <w:rPr>
                <w:sz w:val="16"/>
                <w:szCs w:val="16"/>
              </w:rPr>
            </w:pPr>
          </w:p>
        </w:tc>
        <w:tc>
          <w:tcPr>
            <w:tcW w:w="4443"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494E6C">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993"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850"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425" w:type="dxa"/>
            <w:shd w:val="solid" w:color="FFFFFF" w:fill="auto"/>
          </w:tcPr>
          <w:p w14:paraId="51753707" w14:textId="77777777" w:rsidR="00B419D9" w:rsidRPr="006B0D02" w:rsidRDefault="00B419D9" w:rsidP="00A4019C">
            <w:pPr>
              <w:pStyle w:val="TAL"/>
              <w:rPr>
                <w:sz w:val="16"/>
                <w:szCs w:val="16"/>
              </w:rPr>
            </w:pPr>
          </w:p>
        </w:tc>
        <w:tc>
          <w:tcPr>
            <w:tcW w:w="426" w:type="dxa"/>
            <w:shd w:val="solid" w:color="FFFFFF" w:fill="auto"/>
          </w:tcPr>
          <w:p w14:paraId="18CCF817" w14:textId="77777777" w:rsidR="00B419D9" w:rsidRPr="006B0D02" w:rsidRDefault="00B419D9" w:rsidP="00A4019C">
            <w:pPr>
              <w:pStyle w:val="TAR"/>
              <w:rPr>
                <w:sz w:val="16"/>
                <w:szCs w:val="16"/>
              </w:rPr>
            </w:pPr>
          </w:p>
        </w:tc>
        <w:tc>
          <w:tcPr>
            <w:tcW w:w="708" w:type="dxa"/>
            <w:shd w:val="solid" w:color="FFFFFF" w:fill="auto"/>
          </w:tcPr>
          <w:p w14:paraId="0A563717" w14:textId="77777777" w:rsidR="00B419D9" w:rsidRPr="006B0D02" w:rsidRDefault="00B419D9" w:rsidP="00A4019C">
            <w:pPr>
              <w:pStyle w:val="TAC"/>
              <w:rPr>
                <w:sz w:val="16"/>
                <w:szCs w:val="16"/>
              </w:rPr>
            </w:pPr>
          </w:p>
        </w:tc>
        <w:tc>
          <w:tcPr>
            <w:tcW w:w="4443"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494E6C">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993" w:type="dxa"/>
            <w:shd w:val="solid" w:color="FFFFFF" w:fill="auto"/>
          </w:tcPr>
          <w:p w14:paraId="24B45A57" w14:textId="39EB715B" w:rsidR="007E2137" w:rsidRDefault="007E2137" w:rsidP="00A4019C">
            <w:pPr>
              <w:pStyle w:val="TAC"/>
              <w:rPr>
                <w:sz w:val="16"/>
                <w:szCs w:val="16"/>
              </w:rPr>
            </w:pPr>
            <w:r>
              <w:rPr>
                <w:sz w:val="16"/>
                <w:szCs w:val="16"/>
              </w:rPr>
              <w:t>SA3LI#</w:t>
            </w:r>
            <w:r w:rsidR="002B0172">
              <w:rPr>
                <w:sz w:val="16"/>
                <w:szCs w:val="16"/>
              </w:rPr>
              <w:t>77</w:t>
            </w:r>
            <w:r>
              <w:rPr>
                <w:sz w:val="16"/>
                <w:szCs w:val="16"/>
              </w:rPr>
              <w:t>e</w:t>
            </w:r>
          </w:p>
        </w:tc>
        <w:tc>
          <w:tcPr>
            <w:tcW w:w="850"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425" w:type="dxa"/>
            <w:shd w:val="solid" w:color="FFFFFF" w:fill="auto"/>
          </w:tcPr>
          <w:p w14:paraId="67B19A30" w14:textId="77777777" w:rsidR="007E2137" w:rsidRPr="006B0D02" w:rsidRDefault="007E2137" w:rsidP="00A4019C">
            <w:pPr>
              <w:pStyle w:val="TAL"/>
              <w:rPr>
                <w:sz w:val="16"/>
                <w:szCs w:val="16"/>
              </w:rPr>
            </w:pPr>
          </w:p>
        </w:tc>
        <w:tc>
          <w:tcPr>
            <w:tcW w:w="426" w:type="dxa"/>
            <w:shd w:val="solid" w:color="FFFFFF" w:fill="auto"/>
          </w:tcPr>
          <w:p w14:paraId="237524B1" w14:textId="77777777" w:rsidR="007E2137" w:rsidRPr="006B0D02" w:rsidRDefault="007E2137" w:rsidP="00A4019C">
            <w:pPr>
              <w:pStyle w:val="TAR"/>
              <w:rPr>
                <w:sz w:val="16"/>
                <w:szCs w:val="16"/>
              </w:rPr>
            </w:pPr>
          </w:p>
        </w:tc>
        <w:tc>
          <w:tcPr>
            <w:tcW w:w="708" w:type="dxa"/>
            <w:shd w:val="solid" w:color="FFFFFF" w:fill="auto"/>
          </w:tcPr>
          <w:p w14:paraId="600D5A70" w14:textId="77777777" w:rsidR="007E2137" w:rsidRPr="006B0D02" w:rsidRDefault="007E2137" w:rsidP="00A4019C">
            <w:pPr>
              <w:pStyle w:val="TAC"/>
              <w:rPr>
                <w:sz w:val="16"/>
                <w:szCs w:val="16"/>
              </w:rPr>
            </w:pPr>
          </w:p>
        </w:tc>
        <w:tc>
          <w:tcPr>
            <w:tcW w:w="4443"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494E6C">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993" w:type="dxa"/>
            <w:shd w:val="solid" w:color="FFFFFF" w:fill="auto"/>
          </w:tcPr>
          <w:p w14:paraId="2191C445" w14:textId="0FB93A99" w:rsidR="00ED499F" w:rsidRDefault="00ED499F" w:rsidP="00A4019C">
            <w:pPr>
              <w:pStyle w:val="TAC"/>
              <w:rPr>
                <w:sz w:val="16"/>
                <w:szCs w:val="16"/>
              </w:rPr>
            </w:pPr>
            <w:r>
              <w:rPr>
                <w:sz w:val="16"/>
                <w:szCs w:val="16"/>
              </w:rPr>
              <w:t>SA3LI#78e</w:t>
            </w:r>
          </w:p>
        </w:tc>
        <w:tc>
          <w:tcPr>
            <w:tcW w:w="850"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425" w:type="dxa"/>
            <w:shd w:val="solid" w:color="FFFFFF" w:fill="auto"/>
          </w:tcPr>
          <w:p w14:paraId="14A73AB6" w14:textId="77777777" w:rsidR="00ED499F" w:rsidRPr="006B0D02" w:rsidRDefault="00ED499F" w:rsidP="00A4019C">
            <w:pPr>
              <w:pStyle w:val="TAL"/>
              <w:rPr>
                <w:sz w:val="16"/>
                <w:szCs w:val="16"/>
              </w:rPr>
            </w:pPr>
          </w:p>
        </w:tc>
        <w:tc>
          <w:tcPr>
            <w:tcW w:w="426" w:type="dxa"/>
            <w:shd w:val="solid" w:color="FFFFFF" w:fill="auto"/>
          </w:tcPr>
          <w:p w14:paraId="6E841E53" w14:textId="77777777" w:rsidR="00ED499F" w:rsidRPr="006B0D02" w:rsidRDefault="00ED499F" w:rsidP="00A4019C">
            <w:pPr>
              <w:pStyle w:val="TAR"/>
              <w:rPr>
                <w:sz w:val="16"/>
                <w:szCs w:val="16"/>
              </w:rPr>
            </w:pPr>
          </w:p>
        </w:tc>
        <w:tc>
          <w:tcPr>
            <w:tcW w:w="708" w:type="dxa"/>
            <w:shd w:val="solid" w:color="FFFFFF" w:fill="auto"/>
          </w:tcPr>
          <w:p w14:paraId="5D8C378F" w14:textId="77777777" w:rsidR="00ED499F" w:rsidRPr="006B0D02" w:rsidRDefault="00ED499F" w:rsidP="00A4019C">
            <w:pPr>
              <w:pStyle w:val="TAC"/>
              <w:rPr>
                <w:sz w:val="16"/>
                <w:szCs w:val="16"/>
              </w:rPr>
            </w:pPr>
          </w:p>
        </w:tc>
        <w:tc>
          <w:tcPr>
            <w:tcW w:w="4443"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bl>
    <w:p w14:paraId="188CC850" w14:textId="16A8D743" w:rsidR="003C3971" w:rsidRDefault="003C3971" w:rsidP="003C3971"/>
    <w:p w14:paraId="6656E5ED" w14:textId="77777777" w:rsidR="00743BE7" w:rsidRPr="00235394" w:rsidRDefault="00743BE7" w:rsidP="003C3971"/>
    <w:sectPr w:rsidR="00743BE7" w:rsidRPr="00235394">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ED9066" w14:textId="77777777" w:rsidR="00EE6877" w:rsidRDefault="00EE6877">
      <w:r>
        <w:separator/>
      </w:r>
    </w:p>
  </w:endnote>
  <w:endnote w:type="continuationSeparator" w:id="0">
    <w:p w14:paraId="3454E0D6" w14:textId="77777777" w:rsidR="00EE6877" w:rsidRDefault="00EE68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okia Pure Headline">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9CEBA" w14:textId="77777777" w:rsidR="00EE6877" w:rsidRDefault="00EE68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63619" w14:textId="77777777" w:rsidR="00EE6877" w:rsidRDefault="00EE68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A827D6" w14:textId="77777777" w:rsidR="00EE6877" w:rsidRDefault="00EE68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828B4" w14:textId="77777777" w:rsidR="00EE6877" w:rsidRDefault="00EE68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53F1C8" w14:textId="77777777" w:rsidR="00EE6877" w:rsidRDefault="00EE6877">
      <w:r>
        <w:separator/>
      </w:r>
    </w:p>
  </w:footnote>
  <w:footnote w:type="continuationSeparator" w:id="0">
    <w:p w14:paraId="2451039C" w14:textId="77777777" w:rsidR="00EE6877" w:rsidRDefault="00EE68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1BFD7" w14:textId="77777777" w:rsidR="00EE6877" w:rsidRDefault="00EE68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641457" w14:textId="77777777" w:rsidR="00EE6877" w:rsidRDefault="00EE68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3FFD1C" w14:textId="77777777" w:rsidR="00EE6877" w:rsidRDefault="00EE68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D57597" w14:textId="01E36C2B" w:rsidR="00EE6877" w:rsidRDefault="00EE68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2B08">
      <w:rPr>
        <w:rFonts w:ascii="Arial" w:hAnsi="Arial" w:cs="Arial"/>
        <w:b/>
        <w:noProof/>
        <w:sz w:val="18"/>
        <w:szCs w:val="18"/>
      </w:rPr>
      <w:t>3GPP TR 33.929 V0.0.5 (2020-07)</w:t>
    </w:r>
    <w:r>
      <w:rPr>
        <w:rFonts w:ascii="Arial" w:hAnsi="Arial" w:cs="Arial"/>
        <w:b/>
        <w:sz w:val="18"/>
        <w:szCs w:val="18"/>
      </w:rPr>
      <w:fldChar w:fldCharType="end"/>
    </w:r>
  </w:p>
  <w:p w14:paraId="640D0908" w14:textId="77777777" w:rsidR="00EE6877" w:rsidRDefault="00EE68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3C6D692D" w:rsidR="00EE6877" w:rsidRDefault="00EE68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2B08">
      <w:rPr>
        <w:rFonts w:ascii="Arial" w:hAnsi="Arial" w:cs="Arial"/>
        <w:b/>
        <w:noProof/>
        <w:sz w:val="18"/>
        <w:szCs w:val="18"/>
      </w:rPr>
      <w:t>Release 16</w:t>
    </w:r>
    <w:r>
      <w:rPr>
        <w:rFonts w:ascii="Arial" w:hAnsi="Arial" w:cs="Arial"/>
        <w:b/>
        <w:sz w:val="18"/>
        <w:szCs w:val="18"/>
      </w:rPr>
      <w:fldChar w:fldCharType="end"/>
    </w:r>
  </w:p>
  <w:p w14:paraId="6A9C362B" w14:textId="77777777" w:rsidR="00EE6877" w:rsidRDefault="00EE68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A8E9A7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6D8F4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CD0E9C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B7C6B61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F3C898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2CE1F7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861CC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BD6C50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6B2638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5B4AE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C4BD8"/>
    <w:multiLevelType w:val="hybridMultilevel"/>
    <w:tmpl w:val="37B6CB26"/>
    <w:lvl w:ilvl="0" w:tplc="447259FA">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472D1F"/>
    <w:multiLevelType w:val="hybridMultilevel"/>
    <w:tmpl w:val="1C044FE4"/>
    <w:lvl w:ilvl="0" w:tplc="6AE8A298">
      <w:start w:val="6"/>
      <w:numFmt w:val="bullet"/>
      <w:lvlText w:val="-"/>
      <w:lvlJc w:val="left"/>
      <w:pPr>
        <w:ind w:left="644" w:hanging="360"/>
      </w:pPr>
      <w:rPr>
        <w:rFonts w:ascii="Arial" w:eastAsia="SimSun" w:hAnsi="Arial" w:cs="Aria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0EDA628A"/>
    <w:multiLevelType w:val="hybridMultilevel"/>
    <w:tmpl w:val="826E4728"/>
    <w:lvl w:ilvl="0" w:tplc="0409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1397399"/>
    <w:multiLevelType w:val="hybridMultilevel"/>
    <w:tmpl w:val="F43C5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1CA2159"/>
    <w:multiLevelType w:val="hybridMultilevel"/>
    <w:tmpl w:val="2A10F114"/>
    <w:lvl w:ilvl="0" w:tplc="C8C22EC6">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601530A"/>
    <w:multiLevelType w:val="hybridMultilevel"/>
    <w:tmpl w:val="E3C0FC7C"/>
    <w:lvl w:ilvl="0" w:tplc="6B9EEE54">
      <w:start w:val="2"/>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C83EE8"/>
    <w:multiLevelType w:val="hybridMultilevel"/>
    <w:tmpl w:val="0E7644FA"/>
    <w:lvl w:ilvl="0" w:tplc="B2F25F4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39F4F63"/>
    <w:multiLevelType w:val="hybridMultilevel"/>
    <w:tmpl w:val="E5E04148"/>
    <w:lvl w:ilvl="0" w:tplc="E404F78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49C403C"/>
    <w:multiLevelType w:val="hybridMultilevel"/>
    <w:tmpl w:val="BF12C074"/>
    <w:lvl w:ilvl="0" w:tplc="A0461AA6">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6D6D61"/>
    <w:multiLevelType w:val="hybridMultilevel"/>
    <w:tmpl w:val="F43C5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8A62756"/>
    <w:multiLevelType w:val="hybridMultilevel"/>
    <w:tmpl w:val="70780BB8"/>
    <w:lvl w:ilvl="0" w:tplc="C8C22EC6">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B830D8E"/>
    <w:multiLevelType w:val="hybridMultilevel"/>
    <w:tmpl w:val="4704F9B6"/>
    <w:lvl w:ilvl="0" w:tplc="A4FA74FE">
      <w:start w:val="1"/>
      <w:numFmt w:val="bullet"/>
      <w:lvlText w:val="-"/>
      <w:lvlJc w:val="left"/>
      <w:pPr>
        <w:ind w:left="2208" w:hanging="360"/>
      </w:pPr>
      <w:rPr>
        <w:rFonts w:ascii="Nokia Pure Headline" w:eastAsia="MS Mincho" w:hAnsi="Nokia Pure Headline" w:cs="Arial" w:hint="default"/>
      </w:rPr>
    </w:lvl>
    <w:lvl w:ilvl="1" w:tplc="04090003" w:tentative="1">
      <w:start w:val="1"/>
      <w:numFmt w:val="bullet"/>
      <w:lvlText w:val="o"/>
      <w:lvlJc w:val="left"/>
      <w:pPr>
        <w:ind w:left="2928" w:hanging="360"/>
      </w:pPr>
      <w:rPr>
        <w:rFonts w:ascii="Courier New" w:hAnsi="Courier New" w:cs="Courier New" w:hint="default"/>
      </w:rPr>
    </w:lvl>
    <w:lvl w:ilvl="2" w:tplc="04090005" w:tentative="1">
      <w:start w:val="1"/>
      <w:numFmt w:val="bullet"/>
      <w:lvlText w:val=""/>
      <w:lvlJc w:val="left"/>
      <w:pPr>
        <w:ind w:left="3648" w:hanging="360"/>
      </w:pPr>
      <w:rPr>
        <w:rFonts w:ascii="Wingdings" w:hAnsi="Wingdings" w:hint="default"/>
      </w:rPr>
    </w:lvl>
    <w:lvl w:ilvl="3" w:tplc="04090001" w:tentative="1">
      <w:start w:val="1"/>
      <w:numFmt w:val="bullet"/>
      <w:lvlText w:val=""/>
      <w:lvlJc w:val="left"/>
      <w:pPr>
        <w:ind w:left="4368" w:hanging="360"/>
      </w:pPr>
      <w:rPr>
        <w:rFonts w:ascii="Symbol" w:hAnsi="Symbol" w:hint="default"/>
      </w:rPr>
    </w:lvl>
    <w:lvl w:ilvl="4" w:tplc="04090003" w:tentative="1">
      <w:start w:val="1"/>
      <w:numFmt w:val="bullet"/>
      <w:lvlText w:val="o"/>
      <w:lvlJc w:val="left"/>
      <w:pPr>
        <w:ind w:left="5088" w:hanging="360"/>
      </w:pPr>
      <w:rPr>
        <w:rFonts w:ascii="Courier New" w:hAnsi="Courier New" w:cs="Courier New" w:hint="default"/>
      </w:rPr>
    </w:lvl>
    <w:lvl w:ilvl="5" w:tplc="04090005" w:tentative="1">
      <w:start w:val="1"/>
      <w:numFmt w:val="bullet"/>
      <w:lvlText w:val=""/>
      <w:lvlJc w:val="left"/>
      <w:pPr>
        <w:ind w:left="5808" w:hanging="360"/>
      </w:pPr>
      <w:rPr>
        <w:rFonts w:ascii="Wingdings" w:hAnsi="Wingdings" w:hint="default"/>
      </w:rPr>
    </w:lvl>
    <w:lvl w:ilvl="6" w:tplc="04090001" w:tentative="1">
      <w:start w:val="1"/>
      <w:numFmt w:val="bullet"/>
      <w:lvlText w:val=""/>
      <w:lvlJc w:val="left"/>
      <w:pPr>
        <w:ind w:left="6528" w:hanging="360"/>
      </w:pPr>
      <w:rPr>
        <w:rFonts w:ascii="Symbol" w:hAnsi="Symbol" w:hint="default"/>
      </w:rPr>
    </w:lvl>
    <w:lvl w:ilvl="7" w:tplc="04090003" w:tentative="1">
      <w:start w:val="1"/>
      <w:numFmt w:val="bullet"/>
      <w:lvlText w:val="o"/>
      <w:lvlJc w:val="left"/>
      <w:pPr>
        <w:ind w:left="7248" w:hanging="360"/>
      </w:pPr>
      <w:rPr>
        <w:rFonts w:ascii="Courier New" w:hAnsi="Courier New" w:cs="Courier New" w:hint="default"/>
      </w:rPr>
    </w:lvl>
    <w:lvl w:ilvl="8" w:tplc="04090005" w:tentative="1">
      <w:start w:val="1"/>
      <w:numFmt w:val="bullet"/>
      <w:lvlText w:val=""/>
      <w:lvlJc w:val="left"/>
      <w:pPr>
        <w:ind w:left="7968" w:hanging="360"/>
      </w:pPr>
      <w:rPr>
        <w:rFonts w:ascii="Wingdings" w:hAnsi="Wingdings" w:hint="default"/>
      </w:rPr>
    </w:lvl>
  </w:abstractNum>
  <w:abstractNum w:abstractNumId="25" w15:restartNumberingAfterBreak="0">
    <w:nsid w:val="2D7226AC"/>
    <w:multiLevelType w:val="hybridMultilevel"/>
    <w:tmpl w:val="9E2A2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14D6D5D"/>
    <w:multiLevelType w:val="hybridMultilevel"/>
    <w:tmpl w:val="B85049FA"/>
    <w:lvl w:ilvl="0" w:tplc="19648D7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650F28"/>
    <w:multiLevelType w:val="hybridMultilevel"/>
    <w:tmpl w:val="B9FA5CA8"/>
    <w:lvl w:ilvl="0" w:tplc="621E94E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C12617"/>
    <w:multiLevelType w:val="hybridMultilevel"/>
    <w:tmpl w:val="FD0E9C94"/>
    <w:lvl w:ilvl="0" w:tplc="B2C84DA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3EF4B5C"/>
    <w:multiLevelType w:val="multilevel"/>
    <w:tmpl w:val="7450BCCE"/>
    <w:lvl w:ilvl="0">
      <w:start w:val="6"/>
      <w:numFmt w:val="decimal"/>
      <w:lvlText w:val="%1"/>
      <w:lvlJc w:val="left"/>
      <w:pPr>
        <w:ind w:left="730" w:hanging="730"/>
      </w:pPr>
      <w:rPr>
        <w:rFonts w:hint="default"/>
      </w:rPr>
    </w:lvl>
    <w:lvl w:ilvl="1">
      <w:start w:val="3"/>
      <w:numFmt w:val="decimal"/>
      <w:lvlText w:val="%1.%2"/>
      <w:lvlJc w:val="left"/>
      <w:pPr>
        <w:ind w:left="730" w:hanging="730"/>
      </w:pPr>
      <w:rPr>
        <w:rFonts w:hint="default"/>
      </w:rPr>
    </w:lvl>
    <w:lvl w:ilvl="2">
      <w:start w:val="4"/>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54C2564F"/>
    <w:multiLevelType w:val="hybridMultilevel"/>
    <w:tmpl w:val="A8EAAA06"/>
    <w:lvl w:ilvl="0" w:tplc="EEEA40DE">
      <w:start w:val="5"/>
      <w:numFmt w:val="bullet"/>
      <w:lvlText w:val="-"/>
      <w:lvlJc w:val="left"/>
      <w:pPr>
        <w:tabs>
          <w:tab w:val="num" w:pos="644"/>
        </w:tabs>
        <w:ind w:left="644" w:hanging="360"/>
      </w:pPr>
      <w:rPr>
        <w:rFonts w:ascii="Arial" w:eastAsia="Times New Roman" w:hAnsi="Arial" w:cs="Arial" w:hint="default"/>
      </w:rPr>
    </w:lvl>
    <w:lvl w:ilvl="1" w:tplc="EEEA40DE">
      <w:start w:val="5"/>
      <w:numFmt w:val="bullet"/>
      <w:lvlText w:val="-"/>
      <w:lvlJc w:val="left"/>
      <w:pPr>
        <w:tabs>
          <w:tab w:val="num" w:pos="1364"/>
        </w:tabs>
        <w:ind w:left="1364" w:hanging="360"/>
      </w:pPr>
      <w:rPr>
        <w:rFonts w:ascii="Arial" w:eastAsia="Times New Roman" w:hAnsi="Arial" w:cs="Arial" w:hint="default"/>
      </w:rPr>
    </w:lvl>
    <w:lvl w:ilvl="2" w:tplc="04090005">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5AEF5F7B"/>
    <w:multiLevelType w:val="hybridMultilevel"/>
    <w:tmpl w:val="A76C6CFA"/>
    <w:lvl w:ilvl="0" w:tplc="D3C23C0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782EA7"/>
    <w:multiLevelType w:val="hybridMultilevel"/>
    <w:tmpl w:val="E12E6128"/>
    <w:lvl w:ilvl="0" w:tplc="1D0464B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5216184"/>
    <w:multiLevelType w:val="hybridMultilevel"/>
    <w:tmpl w:val="83CA5C96"/>
    <w:lvl w:ilvl="0" w:tplc="621E94EA">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2832E2"/>
    <w:multiLevelType w:val="hybridMultilevel"/>
    <w:tmpl w:val="EA30E8D8"/>
    <w:lvl w:ilvl="0" w:tplc="5BD6AB2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8" w15:restartNumberingAfterBreak="0">
    <w:nsid w:val="71E654F8"/>
    <w:multiLevelType w:val="hybridMultilevel"/>
    <w:tmpl w:val="105254EA"/>
    <w:lvl w:ilvl="0" w:tplc="8152C28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8918D7"/>
    <w:multiLevelType w:val="hybridMultilevel"/>
    <w:tmpl w:val="F394FE08"/>
    <w:lvl w:ilvl="0" w:tplc="D08046A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73932842"/>
    <w:multiLevelType w:val="hybridMultilevel"/>
    <w:tmpl w:val="CD8615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6986BE6"/>
    <w:multiLevelType w:val="hybridMultilevel"/>
    <w:tmpl w:val="811A2556"/>
    <w:lvl w:ilvl="0" w:tplc="32A65B6A">
      <w:numFmt w:val="bullet"/>
      <w:lvlText w:val="-"/>
      <w:lvlJc w:val="left"/>
      <w:pPr>
        <w:ind w:left="1656" w:hanging="360"/>
      </w:pPr>
      <w:rPr>
        <w:rFonts w:ascii="Times New Roman" w:eastAsia="Times New Roman" w:hAnsi="Times New Roman" w:cs="Times New Roman" w:hint="default"/>
      </w:rPr>
    </w:lvl>
    <w:lvl w:ilvl="1" w:tplc="04090003" w:tentative="1">
      <w:start w:val="1"/>
      <w:numFmt w:val="bullet"/>
      <w:lvlText w:val="o"/>
      <w:lvlJc w:val="left"/>
      <w:pPr>
        <w:ind w:left="2376" w:hanging="360"/>
      </w:pPr>
      <w:rPr>
        <w:rFonts w:ascii="Courier New" w:hAnsi="Courier New" w:cs="Courier New" w:hint="default"/>
      </w:rPr>
    </w:lvl>
    <w:lvl w:ilvl="2" w:tplc="04090005" w:tentative="1">
      <w:start w:val="1"/>
      <w:numFmt w:val="bullet"/>
      <w:lvlText w:val=""/>
      <w:lvlJc w:val="left"/>
      <w:pPr>
        <w:ind w:left="3096" w:hanging="360"/>
      </w:pPr>
      <w:rPr>
        <w:rFonts w:ascii="Wingdings" w:hAnsi="Wingdings" w:hint="default"/>
      </w:rPr>
    </w:lvl>
    <w:lvl w:ilvl="3" w:tplc="04090001" w:tentative="1">
      <w:start w:val="1"/>
      <w:numFmt w:val="bullet"/>
      <w:lvlText w:val=""/>
      <w:lvlJc w:val="left"/>
      <w:pPr>
        <w:ind w:left="3816" w:hanging="360"/>
      </w:pPr>
      <w:rPr>
        <w:rFonts w:ascii="Symbol" w:hAnsi="Symbol" w:hint="default"/>
      </w:rPr>
    </w:lvl>
    <w:lvl w:ilvl="4" w:tplc="04090003" w:tentative="1">
      <w:start w:val="1"/>
      <w:numFmt w:val="bullet"/>
      <w:lvlText w:val="o"/>
      <w:lvlJc w:val="left"/>
      <w:pPr>
        <w:ind w:left="4536" w:hanging="360"/>
      </w:pPr>
      <w:rPr>
        <w:rFonts w:ascii="Courier New" w:hAnsi="Courier New" w:cs="Courier New" w:hint="default"/>
      </w:rPr>
    </w:lvl>
    <w:lvl w:ilvl="5" w:tplc="04090005" w:tentative="1">
      <w:start w:val="1"/>
      <w:numFmt w:val="bullet"/>
      <w:lvlText w:val=""/>
      <w:lvlJc w:val="left"/>
      <w:pPr>
        <w:ind w:left="5256" w:hanging="360"/>
      </w:pPr>
      <w:rPr>
        <w:rFonts w:ascii="Wingdings" w:hAnsi="Wingdings" w:hint="default"/>
      </w:rPr>
    </w:lvl>
    <w:lvl w:ilvl="6" w:tplc="04090001" w:tentative="1">
      <w:start w:val="1"/>
      <w:numFmt w:val="bullet"/>
      <w:lvlText w:val=""/>
      <w:lvlJc w:val="left"/>
      <w:pPr>
        <w:ind w:left="5976" w:hanging="360"/>
      </w:pPr>
      <w:rPr>
        <w:rFonts w:ascii="Symbol" w:hAnsi="Symbol" w:hint="default"/>
      </w:rPr>
    </w:lvl>
    <w:lvl w:ilvl="7" w:tplc="04090003" w:tentative="1">
      <w:start w:val="1"/>
      <w:numFmt w:val="bullet"/>
      <w:lvlText w:val="o"/>
      <w:lvlJc w:val="left"/>
      <w:pPr>
        <w:ind w:left="6696" w:hanging="360"/>
      </w:pPr>
      <w:rPr>
        <w:rFonts w:ascii="Courier New" w:hAnsi="Courier New" w:cs="Courier New" w:hint="default"/>
      </w:rPr>
    </w:lvl>
    <w:lvl w:ilvl="8" w:tplc="04090005" w:tentative="1">
      <w:start w:val="1"/>
      <w:numFmt w:val="bullet"/>
      <w:lvlText w:val=""/>
      <w:lvlJc w:val="left"/>
      <w:pPr>
        <w:ind w:left="7416" w:hanging="360"/>
      </w:pPr>
      <w:rPr>
        <w:rFonts w:ascii="Wingdings" w:hAnsi="Wingdings" w:hint="default"/>
      </w:rPr>
    </w:lvl>
  </w:abstractNum>
  <w:abstractNum w:abstractNumId="42"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C12C8A"/>
    <w:multiLevelType w:val="hybridMultilevel"/>
    <w:tmpl w:val="9CAC1054"/>
    <w:lvl w:ilvl="0" w:tplc="79AAE73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18"/>
  </w:num>
  <w:num w:numId="6">
    <w:abstractNumId w:val="29"/>
  </w:num>
  <w:num w:numId="7">
    <w:abstractNumId w:val="25"/>
  </w:num>
  <w:num w:numId="8">
    <w:abstractNumId w:val="27"/>
  </w:num>
  <w:num w:numId="9">
    <w:abstractNumId w:val="43"/>
  </w:num>
  <w:num w:numId="10">
    <w:abstractNumId w:val="12"/>
  </w:num>
  <w:num w:numId="11">
    <w:abstractNumId w:val="20"/>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40"/>
  </w:num>
  <w:num w:numId="23">
    <w:abstractNumId w:val="26"/>
  </w:num>
  <w:num w:numId="24">
    <w:abstractNumId w:val="17"/>
  </w:num>
  <w:num w:numId="25">
    <w:abstractNumId w:val="35"/>
  </w:num>
  <w:num w:numId="26">
    <w:abstractNumId w:val="28"/>
  </w:num>
  <w:num w:numId="27">
    <w:abstractNumId w:val="34"/>
  </w:num>
  <w:num w:numId="28">
    <w:abstractNumId w:val="31"/>
  </w:num>
  <w:num w:numId="29">
    <w:abstractNumId w:val="44"/>
  </w:num>
  <w:num w:numId="30">
    <w:abstractNumId w:val="37"/>
  </w:num>
  <w:num w:numId="31">
    <w:abstractNumId w:val="32"/>
  </w:num>
  <w:num w:numId="32">
    <w:abstractNumId w:val="13"/>
  </w:num>
  <w:num w:numId="33">
    <w:abstractNumId w:val="30"/>
  </w:num>
  <w:num w:numId="34">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35">
    <w:abstractNumId w:val="21"/>
  </w:num>
  <w:num w:numId="36">
    <w:abstractNumId w:val="39"/>
  </w:num>
  <w:num w:numId="37">
    <w:abstractNumId w:val="33"/>
  </w:num>
  <w:num w:numId="38">
    <w:abstractNumId w:val="19"/>
  </w:num>
  <w:num w:numId="39">
    <w:abstractNumId w:val="38"/>
  </w:num>
  <w:num w:numId="40">
    <w:abstractNumId w:val="42"/>
  </w:num>
  <w:num w:numId="41">
    <w:abstractNumId w:val="16"/>
  </w:num>
  <w:num w:numId="42">
    <w:abstractNumId w:val="23"/>
  </w:num>
  <w:num w:numId="43">
    <w:abstractNumId w:val="24"/>
  </w:num>
  <w:num w:numId="44">
    <w:abstractNumId w:val="15"/>
  </w:num>
  <w:num w:numId="45">
    <w:abstractNumId w:val="22"/>
  </w:num>
  <w:num w:numId="46">
    <w:abstractNumId w:val="41"/>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C5C"/>
    <w:rsid w:val="000163FE"/>
    <w:rsid w:val="00017DB5"/>
    <w:rsid w:val="00020381"/>
    <w:rsid w:val="00024AA9"/>
    <w:rsid w:val="00024F07"/>
    <w:rsid w:val="0002586B"/>
    <w:rsid w:val="00027F5C"/>
    <w:rsid w:val="00033397"/>
    <w:rsid w:val="00036A9F"/>
    <w:rsid w:val="00040095"/>
    <w:rsid w:val="000426F4"/>
    <w:rsid w:val="00051421"/>
    <w:rsid w:val="00051834"/>
    <w:rsid w:val="00054A22"/>
    <w:rsid w:val="00054F46"/>
    <w:rsid w:val="00060BCA"/>
    <w:rsid w:val="00062023"/>
    <w:rsid w:val="00063763"/>
    <w:rsid w:val="000655A6"/>
    <w:rsid w:val="000709F3"/>
    <w:rsid w:val="00080512"/>
    <w:rsid w:val="00083457"/>
    <w:rsid w:val="00093B21"/>
    <w:rsid w:val="00094141"/>
    <w:rsid w:val="00094284"/>
    <w:rsid w:val="000A6CAC"/>
    <w:rsid w:val="000C47C3"/>
    <w:rsid w:val="000D58AB"/>
    <w:rsid w:val="000F152C"/>
    <w:rsid w:val="000F33B6"/>
    <w:rsid w:val="00101DBE"/>
    <w:rsid w:val="00103E7F"/>
    <w:rsid w:val="00107DDE"/>
    <w:rsid w:val="00112C2C"/>
    <w:rsid w:val="00120DCD"/>
    <w:rsid w:val="00124309"/>
    <w:rsid w:val="001265B2"/>
    <w:rsid w:val="00133525"/>
    <w:rsid w:val="0013759B"/>
    <w:rsid w:val="0014311D"/>
    <w:rsid w:val="001632DD"/>
    <w:rsid w:val="00164D2A"/>
    <w:rsid w:val="00170CBA"/>
    <w:rsid w:val="00175C1D"/>
    <w:rsid w:val="00183963"/>
    <w:rsid w:val="001942C3"/>
    <w:rsid w:val="001A0A8E"/>
    <w:rsid w:val="001A46A5"/>
    <w:rsid w:val="001A4C42"/>
    <w:rsid w:val="001B21EE"/>
    <w:rsid w:val="001B29CA"/>
    <w:rsid w:val="001C21C3"/>
    <w:rsid w:val="001D02C2"/>
    <w:rsid w:val="001D30B9"/>
    <w:rsid w:val="001F09C5"/>
    <w:rsid w:val="001F0C1D"/>
    <w:rsid w:val="001F1132"/>
    <w:rsid w:val="001F168B"/>
    <w:rsid w:val="00200235"/>
    <w:rsid w:val="00223C0C"/>
    <w:rsid w:val="00227B19"/>
    <w:rsid w:val="002347A2"/>
    <w:rsid w:val="0023693D"/>
    <w:rsid w:val="00251927"/>
    <w:rsid w:val="002556C0"/>
    <w:rsid w:val="0026261C"/>
    <w:rsid w:val="00262BDC"/>
    <w:rsid w:val="002675F0"/>
    <w:rsid w:val="002748F8"/>
    <w:rsid w:val="00274B85"/>
    <w:rsid w:val="00275F00"/>
    <w:rsid w:val="00276A4E"/>
    <w:rsid w:val="00277657"/>
    <w:rsid w:val="002876D2"/>
    <w:rsid w:val="002922A1"/>
    <w:rsid w:val="00293DC3"/>
    <w:rsid w:val="00297312"/>
    <w:rsid w:val="002A410B"/>
    <w:rsid w:val="002B0137"/>
    <w:rsid w:val="002B0172"/>
    <w:rsid w:val="002B2973"/>
    <w:rsid w:val="002B6339"/>
    <w:rsid w:val="002D76E9"/>
    <w:rsid w:val="002E00EE"/>
    <w:rsid w:val="002E78F3"/>
    <w:rsid w:val="0030605C"/>
    <w:rsid w:val="00310675"/>
    <w:rsid w:val="0031300F"/>
    <w:rsid w:val="00314136"/>
    <w:rsid w:val="00316B61"/>
    <w:rsid w:val="003172DC"/>
    <w:rsid w:val="00322CC6"/>
    <w:rsid w:val="003438B9"/>
    <w:rsid w:val="00345EB5"/>
    <w:rsid w:val="003541AB"/>
    <w:rsid w:val="0035462D"/>
    <w:rsid w:val="00355B91"/>
    <w:rsid w:val="003651A5"/>
    <w:rsid w:val="00365B04"/>
    <w:rsid w:val="00366087"/>
    <w:rsid w:val="00371AE2"/>
    <w:rsid w:val="00372AB2"/>
    <w:rsid w:val="003765B8"/>
    <w:rsid w:val="00377680"/>
    <w:rsid w:val="003779C9"/>
    <w:rsid w:val="00377D85"/>
    <w:rsid w:val="003A66F4"/>
    <w:rsid w:val="003B3295"/>
    <w:rsid w:val="003B6A30"/>
    <w:rsid w:val="003C3971"/>
    <w:rsid w:val="003C4779"/>
    <w:rsid w:val="003C60AF"/>
    <w:rsid w:val="003D4F54"/>
    <w:rsid w:val="003E6D73"/>
    <w:rsid w:val="003F4E86"/>
    <w:rsid w:val="004113D8"/>
    <w:rsid w:val="00411ADF"/>
    <w:rsid w:val="0041558E"/>
    <w:rsid w:val="004210B8"/>
    <w:rsid w:val="00422873"/>
    <w:rsid w:val="00423232"/>
    <w:rsid w:val="00423334"/>
    <w:rsid w:val="00432BEC"/>
    <w:rsid w:val="004345EC"/>
    <w:rsid w:val="00441506"/>
    <w:rsid w:val="0044464B"/>
    <w:rsid w:val="00453362"/>
    <w:rsid w:val="00453F74"/>
    <w:rsid w:val="00463A41"/>
    <w:rsid w:val="00463CC6"/>
    <w:rsid w:val="00465C6A"/>
    <w:rsid w:val="00476A3E"/>
    <w:rsid w:val="0048277D"/>
    <w:rsid w:val="00485C9C"/>
    <w:rsid w:val="00486812"/>
    <w:rsid w:val="004879FC"/>
    <w:rsid w:val="00492FE2"/>
    <w:rsid w:val="00494E6C"/>
    <w:rsid w:val="0049510F"/>
    <w:rsid w:val="004970EE"/>
    <w:rsid w:val="0049792E"/>
    <w:rsid w:val="004A15D2"/>
    <w:rsid w:val="004B6EAB"/>
    <w:rsid w:val="004C12B2"/>
    <w:rsid w:val="004C52B6"/>
    <w:rsid w:val="004D0BB6"/>
    <w:rsid w:val="004D3578"/>
    <w:rsid w:val="004E213A"/>
    <w:rsid w:val="004E3202"/>
    <w:rsid w:val="004E38B4"/>
    <w:rsid w:val="004E5B93"/>
    <w:rsid w:val="004F0988"/>
    <w:rsid w:val="004F1604"/>
    <w:rsid w:val="004F3340"/>
    <w:rsid w:val="004F6CDF"/>
    <w:rsid w:val="005016F2"/>
    <w:rsid w:val="005050EC"/>
    <w:rsid w:val="00512140"/>
    <w:rsid w:val="00521414"/>
    <w:rsid w:val="00531F32"/>
    <w:rsid w:val="0053388B"/>
    <w:rsid w:val="00535773"/>
    <w:rsid w:val="00543E6C"/>
    <w:rsid w:val="0054707B"/>
    <w:rsid w:val="005472F0"/>
    <w:rsid w:val="005553B2"/>
    <w:rsid w:val="005645BC"/>
    <w:rsid w:val="00565087"/>
    <w:rsid w:val="0057374C"/>
    <w:rsid w:val="00573AC2"/>
    <w:rsid w:val="00575E6A"/>
    <w:rsid w:val="00580A9E"/>
    <w:rsid w:val="005A5045"/>
    <w:rsid w:val="005B1463"/>
    <w:rsid w:val="005B3BFB"/>
    <w:rsid w:val="005B3F2A"/>
    <w:rsid w:val="005B53C2"/>
    <w:rsid w:val="005D2E01"/>
    <w:rsid w:val="005D7526"/>
    <w:rsid w:val="005E6B68"/>
    <w:rsid w:val="005E7657"/>
    <w:rsid w:val="005F563C"/>
    <w:rsid w:val="005F5841"/>
    <w:rsid w:val="005F59EF"/>
    <w:rsid w:val="00600840"/>
    <w:rsid w:val="00602AEA"/>
    <w:rsid w:val="00610674"/>
    <w:rsid w:val="0061421E"/>
    <w:rsid w:val="00614FDF"/>
    <w:rsid w:val="006236B9"/>
    <w:rsid w:val="0063543D"/>
    <w:rsid w:val="00635C3A"/>
    <w:rsid w:val="00647114"/>
    <w:rsid w:val="00663EB0"/>
    <w:rsid w:val="00676A5C"/>
    <w:rsid w:val="00676B02"/>
    <w:rsid w:val="00677ABD"/>
    <w:rsid w:val="006815AA"/>
    <w:rsid w:val="0068333A"/>
    <w:rsid w:val="006A2F15"/>
    <w:rsid w:val="006A323F"/>
    <w:rsid w:val="006B023F"/>
    <w:rsid w:val="006B30D0"/>
    <w:rsid w:val="006B3EB1"/>
    <w:rsid w:val="006B43CD"/>
    <w:rsid w:val="006B442D"/>
    <w:rsid w:val="006B60D4"/>
    <w:rsid w:val="006C2CE2"/>
    <w:rsid w:val="006C3D95"/>
    <w:rsid w:val="006C5DB1"/>
    <w:rsid w:val="006E5C86"/>
    <w:rsid w:val="006E5D28"/>
    <w:rsid w:val="006E7283"/>
    <w:rsid w:val="006F05FC"/>
    <w:rsid w:val="006F2B3B"/>
    <w:rsid w:val="006F5AD9"/>
    <w:rsid w:val="00701D34"/>
    <w:rsid w:val="00705E66"/>
    <w:rsid w:val="00710E8A"/>
    <w:rsid w:val="00713C44"/>
    <w:rsid w:val="007235E0"/>
    <w:rsid w:val="00734A5B"/>
    <w:rsid w:val="0074026F"/>
    <w:rsid w:val="007429F6"/>
    <w:rsid w:val="00743BE7"/>
    <w:rsid w:val="00744E76"/>
    <w:rsid w:val="00746689"/>
    <w:rsid w:val="0076764F"/>
    <w:rsid w:val="00767A16"/>
    <w:rsid w:val="0077231E"/>
    <w:rsid w:val="00774DA4"/>
    <w:rsid w:val="007779A9"/>
    <w:rsid w:val="00780A83"/>
    <w:rsid w:val="00781F0F"/>
    <w:rsid w:val="00786A0B"/>
    <w:rsid w:val="00792B08"/>
    <w:rsid w:val="007931FD"/>
    <w:rsid w:val="007974E8"/>
    <w:rsid w:val="007B3575"/>
    <w:rsid w:val="007B600E"/>
    <w:rsid w:val="007C32E9"/>
    <w:rsid w:val="007C7145"/>
    <w:rsid w:val="007D3AF0"/>
    <w:rsid w:val="007E2137"/>
    <w:rsid w:val="007E7276"/>
    <w:rsid w:val="007F0F4A"/>
    <w:rsid w:val="007F643C"/>
    <w:rsid w:val="008028A4"/>
    <w:rsid w:val="00802DB9"/>
    <w:rsid w:val="008059EE"/>
    <w:rsid w:val="00814D12"/>
    <w:rsid w:val="008155F5"/>
    <w:rsid w:val="0083008E"/>
    <w:rsid w:val="00830747"/>
    <w:rsid w:val="00833957"/>
    <w:rsid w:val="00843056"/>
    <w:rsid w:val="008508FC"/>
    <w:rsid w:val="00853A10"/>
    <w:rsid w:val="0085565F"/>
    <w:rsid w:val="00864511"/>
    <w:rsid w:val="0086685E"/>
    <w:rsid w:val="008740C5"/>
    <w:rsid w:val="00874AB9"/>
    <w:rsid w:val="008768CA"/>
    <w:rsid w:val="008A26F4"/>
    <w:rsid w:val="008A58E7"/>
    <w:rsid w:val="008A5C93"/>
    <w:rsid w:val="008A7411"/>
    <w:rsid w:val="008B79AC"/>
    <w:rsid w:val="008C0130"/>
    <w:rsid w:val="008C384C"/>
    <w:rsid w:val="008E0F90"/>
    <w:rsid w:val="008E4644"/>
    <w:rsid w:val="008E49AC"/>
    <w:rsid w:val="008F306E"/>
    <w:rsid w:val="008F7614"/>
    <w:rsid w:val="0090271F"/>
    <w:rsid w:val="00902E23"/>
    <w:rsid w:val="0090656E"/>
    <w:rsid w:val="009114D7"/>
    <w:rsid w:val="0091348E"/>
    <w:rsid w:val="00917CCB"/>
    <w:rsid w:val="00925E8D"/>
    <w:rsid w:val="00930DD7"/>
    <w:rsid w:val="00942EC2"/>
    <w:rsid w:val="00947064"/>
    <w:rsid w:val="00954FFD"/>
    <w:rsid w:val="00962A00"/>
    <w:rsid w:val="00972451"/>
    <w:rsid w:val="009725C7"/>
    <w:rsid w:val="00977488"/>
    <w:rsid w:val="0098153A"/>
    <w:rsid w:val="009846F3"/>
    <w:rsid w:val="00994CD4"/>
    <w:rsid w:val="009967DF"/>
    <w:rsid w:val="009A16F2"/>
    <w:rsid w:val="009A2159"/>
    <w:rsid w:val="009A5135"/>
    <w:rsid w:val="009A6681"/>
    <w:rsid w:val="009B28F3"/>
    <w:rsid w:val="009B54A4"/>
    <w:rsid w:val="009B64D0"/>
    <w:rsid w:val="009B6804"/>
    <w:rsid w:val="009C41B3"/>
    <w:rsid w:val="009C7540"/>
    <w:rsid w:val="009D0EF0"/>
    <w:rsid w:val="009D4805"/>
    <w:rsid w:val="009E2865"/>
    <w:rsid w:val="009E48F6"/>
    <w:rsid w:val="009E5913"/>
    <w:rsid w:val="009F37B7"/>
    <w:rsid w:val="00A018FA"/>
    <w:rsid w:val="00A070DE"/>
    <w:rsid w:val="00A10940"/>
    <w:rsid w:val="00A10F02"/>
    <w:rsid w:val="00A13802"/>
    <w:rsid w:val="00A164B4"/>
    <w:rsid w:val="00A26956"/>
    <w:rsid w:val="00A27A3A"/>
    <w:rsid w:val="00A30B31"/>
    <w:rsid w:val="00A4019C"/>
    <w:rsid w:val="00A45A96"/>
    <w:rsid w:val="00A52584"/>
    <w:rsid w:val="00A53724"/>
    <w:rsid w:val="00A652D7"/>
    <w:rsid w:val="00A73129"/>
    <w:rsid w:val="00A7601E"/>
    <w:rsid w:val="00A82346"/>
    <w:rsid w:val="00A8430B"/>
    <w:rsid w:val="00A92BA1"/>
    <w:rsid w:val="00A92E85"/>
    <w:rsid w:val="00AA0B00"/>
    <w:rsid w:val="00AA374F"/>
    <w:rsid w:val="00AB7514"/>
    <w:rsid w:val="00AC6BC6"/>
    <w:rsid w:val="00AC6DE5"/>
    <w:rsid w:val="00AD38EE"/>
    <w:rsid w:val="00AE1ADF"/>
    <w:rsid w:val="00AE260A"/>
    <w:rsid w:val="00AE28AD"/>
    <w:rsid w:val="00AE35A2"/>
    <w:rsid w:val="00AE54AE"/>
    <w:rsid w:val="00AE71BB"/>
    <w:rsid w:val="00AE749A"/>
    <w:rsid w:val="00AF103E"/>
    <w:rsid w:val="00B12CC2"/>
    <w:rsid w:val="00B14CFA"/>
    <w:rsid w:val="00B15449"/>
    <w:rsid w:val="00B16077"/>
    <w:rsid w:val="00B20466"/>
    <w:rsid w:val="00B21396"/>
    <w:rsid w:val="00B2154B"/>
    <w:rsid w:val="00B228EC"/>
    <w:rsid w:val="00B23803"/>
    <w:rsid w:val="00B2748D"/>
    <w:rsid w:val="00B326A2"/>
    <w:rsid w:val="00B35366"/>
    <w:rsid w:val="00B370D4"/>
    <w:rsid w:val="00B37A68"/>
    <w:rsid w:val="00B419D9"/>
    <w:rsid w:val="00B42AA7"/>
    <w:rsid w:val="00B462B7"/>
    <w:rsid w:val="00B51488"/>
    <w:rsid w:val="00B51DF5"/>
    <w:rsid w:val="00B52F4C"/>
    <w:rsid w:val="00B53345"/>
    <w:rsid w:val="00B53960"/>
    <w:rsid w:val="00B5610D"/>
    <w:rsid w:val="00B67CC2"/>
    <w:rsid w:val="00B767B0"/>
    <w:rsid w:val="00B76DB2"/>
    <w:rsid w:val="00B8269B"/>
    <w:rsid w:val="00B86EBD"/>
    <w:rsid w:val="00B93086"/>
    <w:rsid w:val="00B93C87"/>
    <w:rsid w:val="00BA073F"/>
    <w:rsid w:val="00BA19ED"/>
    <w:rsid w:val="00BA257F"/>
    <w:rsid w:val="00BA4B8D"/>
    <w:rsid w:val="00BA5FF4"/>
    <w:rsid w:val="00BA74A1"/>
    <w:rsid w:val="00BC0F7D"/>
    <w:rsid w:val="00BC3221"/>
    <w:rsid w:val="00BC4874"/>
    <w:rsid w:val="00BC7EA3"/>
    <w:rsid w:val="00BD27DB"/>
    <w:rsid w:val="00BD6D69"/>
    <w:rsid w:val="00BE3255"/>
    <w:rsid w:val="00BF128E"/>
    <w:rsid w:val="00BF666A"/>
    <w:rsid w:val="00C02F6D"/>
    <w:rsid w:val="00C1496A"/>
    <w:rsid w:val="00C1579B"/>
    <w:rsid w:val="00C33079"/>
    <w:rsid w:val="00C348C5"/>
    <w:rsid w:val="00C35805"/>
    <w:rsid w:val="00C369EE"/>
    <w:rsid w:val="00C37620"/>
    <w:rsid w:val="00C4395F"/>
    <w:rsid w:val="00C45231"/>
    <w:rsid w:val="00C611A1"/>
    <w:rsid w:val="00C66CFF"/>
    <w:rsid w:val="00C6729A"/>
    <w:rsid w:val="00C67EA7"/>
    <w:rsid w:val="00C708DF"/>
    <w:rsid w:val="00C72833"/>
    <w:rsid w:val="00C74727"/>
    <w:rsid w:val="00C80F1D"/>
    <w:rsid w:val="00C862C8"/>
    <w:rsid w:val="00C93F40"/>
    <w:rsid w:val="00C96505"/>
    <w:rsid w:val="00C97460"/>
    <w:rsid w:val="00CA0154"/>
    <w:rsid w:val="00CA08B6"/>
    <w:rsid w:val="00CA3D0C"/>
    <w:rsid w:val="00CB1C4F"/>
    <w:rsid w:val="00CB36A0"/>
    <w:rsid w:val="00CC5550"/>
    <w:rsid w:val="00CC72DF"/>
    <w:rsid w:val="00CD32C5"/>
    <w:rsid w:val="00CD6F4E"/>
    <w:rsid w:val="00CD77CC"/>
    <w:rsid w:val="00CD7978"/>
    <w:rsid w:val="00CE4DB8"/>
    <w:rsid w:val="00CF0558"/>
    <w:rsid w:val="00CF0992"/>
    <w:rsid w:val="00D037E2"/>
    <w:rsid w:val="00D04F1F"/>
    <w:rsid w:val="00D07A0B"/>
    <w:rsid w:val="00D21073"/>
    <w:rsid w:val="00D336F3"/>
    <w:rsid w:val="00D33A47"/>
    <w:rsid w:val="00D362BF"/>
    <w:rsid w:val="00D41DCE"/>
    <w:rsid w:val="00D564B2"/>
    <w:rsid w:val="00D57972"/>
    <w:rsid w:val="00D57C26"/>
    <w:rsid w:val="00D675A9"/>
    <w:rsid w:val="00D72603"/>
    <w:rsid w:val="00D738D6"/>
    <w:rsid w:val="00D755EB"/>
    <w:rsid w:val="00D873E5"/>
    <w:rsid w:val="00D87E00"/>
    <w:rsid w:val="00D9134D"/>
    <w:rsid w:val="00D97D92"/>
    <w:rsid w:val="00DA5801"/>
    <w:rsid w:val="00DA7A03"/>
    <w:rsid w:val="00DB1818"/>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E03C33"/>
    <w:rsid w:val="00E05747"/>
    <w:rsid w:val="00E142C4"/>
    <w:rsid w:val="00E15159"/>
    <w:rsid w:val="00E16509"/>
    <w:rsid w:val="00E170EF"/>
    <w:rsid w:val="00E26A6C"/>
    <w:rsid w:val="00E314E0"/>
    <w:rsid w:val="00E33446"/>
    <w:rsid w:val="00E34448"/>
    <w:rsid w:val="00E40D76"/>
    <w:rsid w:val="00E42756"/>
    <w:rsid w:val="00E437EE"/>
    <w:rsid w:val="00E44582"/>
    <w:rsid w:val="00E44D9B"/>
    <w:rsid w:val="00E51338"/>
    <w:rsid w:val="00E52406"/>
    <w:rsid w:val="00E60752"/>
    <w:rsid w:val="00E616ED"/>
    <w:rsid w:val="00E73B52"/>
    <w:rsid w:val="00E75B1A"/>
    <w:rsid w:val="00E76020"/>
    <w:rsid w:val="00E77645"/>
    <w:rsid w:val="00E814A1"/>
    <w:rsid w:val="00E87F30"/>
    <w:rsid w:val="00E913BD"/>
    <w:rsid w:val="00E91F15"/>
    <w:rsid w:val="00E93D88"/>
    <w:rsid w:val="00EA74D9"/>
    <w:rsid w:val="00EB0482"/>
    <w:rsid w:val="00EC2EB7"/>
    <w:rsid w:val="00EC3BDA"/>
    <w:rsid w:val="00EC4A25"/>
    <w:rsid w:val="00ED166F"/>
    <w:rsid w:val="00ED499F"/>
    <w:rsid w:val="00ED52CE"/>
    <w:rsid w:val="00ED5B2D"/>
    <w:rsid w:val="00EE6877"/>
    <w:rsid w:val="00EF5828"/>
    <w:rsid w:val="00F025A2"/>
    <w:rsid w:val="00F04712"/>
    <w:rsid w:val="00F04BBF"/>
    <w:rsid w:val="00F14607"/>
    <w:rsid w:val="00F20A7E"/>
    <w:rsid w:val="00F22EC7"/>
    <w:rsid w:val="00F23B44"/>
    <w:rsid w:val="00F25A6D"/>
    <w:rsid w:val="00F31E98"/>
    <w:rsid w:val="00F325C8"/>
    <w:rsid w:val="00F50705"/>
    <w:rsid w:val="00F51FE4"/>
    <w:rsid w:val="00F554A6"/>
    <w:rsid w:val="00F56886"/>
    <w:rsid w:val="00F56CC1"/>
    <w:rsid w:val="00F57897"/>
    <w:rsid w:val="00F624F2"/>
    <w:rsid w:val="00F637FF"/>
    <w:rsid w:val="00F653B8"/>
    <w:rsid w:val="00F7702A"/>
    <w:rsid w:val="00F872E6"/>
    <w:rsid w:val="00F972CA"/>
    <w:rsid w:val="00FA0DC4"/>
    <w:rsid w:val="00FA1266"/>
    <w:rsid w:val="00FA405E"/>
    <w:rsid w:val="00FB1356"/>
    <w:rsid w:val="00FB64A3"/>
    <w:rsid w:val="00FC1192"/>
    <w:rsid w:val="00FC199D"/>
    <w:rsid w:val="00FE198B"/>
    <w:rsid w:val="00FE1EA4"/>
    <w:rsid w:val="00FE34B8"/>
    <w:rsid w:val="00FF0EAD"/>
    <w:rsid w:val="00FF3B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uiPriority w:val="99"/>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23"/>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rsid w:val="00962A00"/>
    <w:rPr>
      <w:rFonts w:ascii="Courier New" w:eastAsia="SimSun" w:hAnsi="Courier New"/>
      <w:lang w:val="nb-NO"/>
    </w:rPr>
  </w:style>
  <w:style w:type="character" w:customStyle="1" w:styleId="PlainTextChar">
    <w:name w:val="Plain Text Char"/>
    <w:basedOn w:val="DefaultParagraphFont"/>
    <w:link w:val="PlainText"/>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8.vsdx"/><Relationship Id="rId21" Type="http://schemas.openxmlformats.org/officeDocument/2006/relationships/package" Target="embeddings/Microsoft_Visio_Drawing.vsdx"/><Relationship Id="rId42" Type="http://schemas.openxmlformats.org/officeDocument/2006/relationships/image" Target="media/image14.emf"/><Relationship Id="rId63" Type="http://schemas.openxmlformats.org/officeDocument/2006/relationships/package" Target="embeddings/Microsoft_Visio_Drawing21.vsdx"/><Relationship Id="rId84" Type="http://schemas.openxmlformats.org/officeDocument/2006/relationships/image" Target="media/image35.emf"/><Relationship Id="rId138" Type="http://schemas.openxmlformats.org/officeDocument/2006/relationships/image" Target="media/image62.emf"/><Relationship Id="rId159" Type="http://schemas.openxmlformats.org/officeDocument/2006/relationships/package" Target="embeddings/Microsoft_Visio_Drawing69.vsdx"/><Relationship Id="rId170" Type="http://schemas.openxmlformats.org/officeDocument/2006/relationships/image" Target="media/image78.emf"/><Relationship Id="rId191" Type="http://schemas.openxmlformats.org/officeDocument/2006/relationships/package" Target="embeddings/Microsoft_Visio_Drawing89.vsdx"/><Relationship Id="rId205" Type="http://schemas.openxmlformats.org/officeDocument/2006/relationships/package" Target="embeddings/Microsoft_Visio_Drawing99.vsdx"/><Relationship Id="rId107" Type="http://schemas.openxmlformats.org/officeDocument/2006/relationships/package" Target="embeddings/Microsoft_Visio_Drawing43.vsdx"/><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package" Target="embeddings/Microsoft_Visio_Drawing16.vsdx"/><Relationship Id="rId74" Type="http://schemas.openxmlformats.org/officeDocument/2006/relationships/image" Target="media/image30.emf"/><Relationship Id="rId128" Type="http://schemas.openxmlformats.org/officeDocument/2006/relationships/image" Target="media/image57.emf"/><Relationship Id="rId149" Type="http://schemas.openxmlformats.org/officeDocument/2006/relationships/package" Target="embeddings/Microsoft_Visio_Drawing64.vsdx"/><Relationship Id="rId5" Type="http://schemas.openxmlformats.org/officeDocument/2006/relationships/customXml" Target="../customXml/item4.xml"/><Relationship Id="rId90" Type="http://schemas.openxmlformats.org/officeDocument/2006/relationships/image" Target="media/image38.emf"/><Relationship Id="rId95" Type="http://schemas.openxmlformats.org/officeDocument/2006/relationships/package" Target="embeddings/Microsoft_Visio_Drawing37.vsdx"/><Relationship Id="rId160" Type="http://schemas.openxmlformats.org/officeDocument/2006/relationships/image" Target="media/image73.emf"/><Relationship Id="rId165" Type="http://schemas.openxmlformats.org/officeDocument/2006/relationships/package" Target="embeddings/Microsoft_Visio_Drawing72.vsdx"/><Relationship Id="rId181" Type="http://schemas.openxmlformats.org/officeDocument/2006/relationships/package" Target="embeddings/Microsoft_Visio_Drawing80.vsdx"/><Relationship Id="rId186" Type="http://schemas.openxmlformats.org/officeDocument/2006/relationships/image" Target="media/image86.emf"/><Relationship Id="rId216" Type="http://schemas.openxmlformats.org/officeDocument/2006/relationships/header" Target="header4.xml"/><Relationship Id="rId211" Type="http://schemas.openxmlformats.org/officeDocument/2006/relationships/package" Target="embeddings/Microsoft_Visio_Drawing102.vsdx"/><Relationship Id="rId22" Type="http://schemas.openxmlformats.org/officeDocument/2006/relationships/image" Target="media/image4.emf"/><Relationship Id="rId27" Type="http://schemas.openxmlformats.org/officeDocument/2006/relationships/package" Target="embeddings/Microsoft_Visio_Drawing3.vsdx"/><Relationship Id="rId43" Type="http://schemas.openxmlformats.org/officeDocument/2006/relationships/package" Target="embeddings/Microsoft_Visio_Drawing11.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24.vsdx"/><Relationship Id="rId113" Type="http://schemas.openxmlformats.org/officeDocument/2006/relationships/package" Target="embeddings/Microsoft_Visio_Drawing46.vsdx"/><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package" Target="embeddings/Microsoft_Visio_Drawing59.vsdx"/><Relationship Id="rId80" Type="http://schemas.openxmlformats.org/officeDocument/2006/relationships/image" Target="media/image33.emf"/><Relationship Id="rId85" Type="http://schemas.openxmlformats.org/officeDocument/2006/relationships/package" Target="embeddings/Microsoft_Visio_Drawing32.vsdx"/><Relationship Id="rId150" Type="http://schemas.openxmlformats.org/officeDocument/2006/relationships/image" Target="media/image68.emf"/><Relationship Id="rId155" Type="http://schemas.openxmlformats.org/officeDocument/2006/relationships/package" Target="embeddings/Microsoft_Visio_Drawing67.vsdx"/><Relationship Id="rId171" Type="http://schemas.openxmlformats.org/officeDocument/2006/relationships/package" Target="embeddings/Microsoft_Visio_Drawing75.vsdx"/><Relationship Id="rId176" Type="http://schemas.openxmlformats.org/officeDocument/2006/relationships/image" Target="media/image81.emf"/><Relationship Id="rId192" Type="http://schemas.openxmlformats.org/officeDocument/2006/relationships/image" Target="media/image89.emf"/><Relationship Id="rId197" Type="http://schemas.openxmlformats.org/officeDocument/2006/relationships/package" Target="embeddings/Microsoft_Visio_Drawing95.vsdx"/><Relationship Id="rId206" Type="http://schemas.openxmlformats.org/officeDocument/2006/relationships/image" Target="media/image96.emf"/><Relationship Id="rId201" Type="http://schemas.openxmlformats.org/officeDocument/2006/relationships/package" Target="embeddings/Microsoft_Visio_Drawing97.vsdx"/><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package" Target="embeddings/Microsoft_Visio_Drawing6.vsdx"/><Relationship Id="rId38" Type="http://schemas.openxmlformats.org/officeDocument/2006/relationships/image" Target="media/image12.emf"/><Relationship Id="rId59" Type="http://schemas.openxmlformats.org/officeDocument/2006/relationships/package" Target="embeddings/Microsoft_Visio_Drawing19.vsdx"/><Relationship Id="rId103" Type="http://schemas.openxmlformats.org/officeDocument/2006/relationships/package" Target="embeddings/Microsoft_Visio_Drawing41.vsdx"/><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package" Target="embeddings/Microsoft_Visio_Drawing54.vsdx"/><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package" Target="embeddings/Microsoft_Visio_Drawing27.vsdx"/><Relationship Id="rId91" Type="http://schemas.openxmlformats.org/officeDocument/2006/relationships/package" Target="embeddings/Microsoft_Visio_Drawing35.vsdx"/><Relationship Id="rId96" Type="http://schemas.openxmlformats.org/officeDocument/2006/relationships/image" Target="media/image41.emf"/><Relationship Id="rId140" Type="http://schemas.openxmlformats.org/officeDocument/2006/relationships/image" Target="media/image63.emf"/><Relationship Id="rId145" Type="http://schemas.openxmlformats.org/officeDocument/2006/relationships/package" Target="embeddings/Microsoft_Visio_Drawing62.vsdx"/><Relationship Id="rId161" Type="http://schemas.openxmlformats.org/officeDocument/2006/relationships/package" Target="embeddings/Microsoft_Visio_Drawing70.vsdx"/><Relationship Id="rId166" Type="http://schemas.openxmlformats.org/officeDocument/2006/relationships/image" Target="media/image76.emf"/><Relationship Id="rId182" Type="http://schemas.openxmlformats.org/officeDocument/2006/relationships/image" Target="media/image84.emf"/><Relationship Id="rId187" Type="http://schemas.openxmlformats.org/officeDocument/2006/relationships/package" Target="embeddings/Microsoft_Visio_Drawing85.vsdx"/><Relationship Id="rId217"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image" Target="media/image99.emf"/><Relationship Id="rId23" Type="http://schemas.openxmlformats.org/officeDocument/2006/relationships/package" Target="embeddings/Microsoft_Visio_Drawing1.vsdx"/><Relationship Id="rId28" Type="http://schemas.openxmlformats.org/officeDocument/2006/relationships/image" Target="media/image7.emf"/><Relationship Id="rId49" Type="http://schemas.openxmlformats.org/officeDocument/2006/relationships/package" Target="embeddings/Microsoft_Visio_Drawing14.vsdx"/><Relationship Id="rId114" Type="http://schemas.openxmlformats.org/officeDocument/2006/relationships/image" Target="media/image50.emf"/><Relationship Id="rId119" Type="http://schemas.openxmlformats.org/officeDocument/2006/relationships/package" Target="embeddings/Microsoft_Visio_Drawing49.vsdx"/><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2.vsdx"/><Relationship Id="rId81" Type="http://schemas.openxmlformats.org/officeDocument/2006/relationships/package" Target="embeddings/Microsoft_Visio_Drawing30.vsdx"/><Relationship Id="rId86" Type="http://schemas.openxmlformats.org/officeDocument/2006/relationships/image" Target="media/image36.emf"/><Relationship Id="rId130" Type="http://schemas.openxmlformats.org/officeDocument/2006/relationships/image" Target="media/image58.emf"/><Relationship Id="rId135" Type="http://schemas.openxmlformats.org/officeDocument/2006/relationships/package" Target="embeddings/Microsoft_Visio_Drawing57.vsdx"/><Relationship Id="rId151" Type="http://schemas.openxmlformats.org/officeDocument/2006/relationships/package" Target="embeddings/Microsoft_Visio_Drawing65.vsdx"/><Relationship Id="rId156" Type="http://schemas.openxmlformats.org/officeDocument/2006/relationships/image" Target="media/image71.emf"/><Relationship Id="rId177" Type="http://schemas.openxmlformats.org/officeDocument/2006/relationships/package" Target="embeddings/Microsoft_Visio_Drawing78.vsdx"/><Relationship Id="rId198" Type="http://schemas.openxmlformats.org/officeDocument/2006/relationships/image" Target="media/image92.emf"/><Relationship Id="rId172" Type="http://schemas.openxmlformats.org/officeDocument/2006/relationships/image" Target="media/image79.emf"/><Relationship Id="rId193" Type="http://schemas.openxmlformats.org/officeDocument/2006/relationships/package" Target="embeddings/Microsoft_Visio_Drawing91.vsdx"/><Relationship Id="rId202" Type="http://schemas.openxmlformats.org/officeDocument/2006/relationships/image" Target="media/image94.emf"/><Relationship Id="rId207" Type="http://schemas.openxmlformats.org/officeDocument/2006/relationships/package" Target="embeddings/Microsoft_Visio_Drawing100.vsdx"/><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package" Target="embeddings/Microsoft_Visio_Drawing9.vsdx"/><Relationship Id="rId109" Type="http://schemas.openxmlformats.org/officeDocument/2006/relationships/package" Target="embeddings/Microsoft_Visio_Drawing44.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7.vsdx"/><Relationship Id="rId76" Type="http://schemas.openxmlformats.org/officeDocument/2006/relationships/image" Target="media/image31.emf"/><Relationship Id="rId97" Type="http://schemas.openxmlformats.org/officeDocument/2006/relationships/package" Target="embeddings/Microsoft_Visio_Drawing38.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package" Target="embeddings/Microsoft_Visio_Drawing52.vsdx"/><Relationship Id="rId141" Type="http://schemas.openxmlformats.org/officeDocument/2006/relationships/package" Target="embeddings/Microsoft_Visio_Drawing60.vsdx"/><Relationship Id="rId146" Type="http://schemas.openxmlformats.org/officeDocument/2006/relationships/image" Target="media/image66.emf"/><Relationship Id="rId167" Type="http://schemas.openxmlformats.org/officeDocument/2006/relationships/package" Target="embeddings/Microsoft_Visio_Drawing73.vsdx"/><Relationship Id="rId188" Type="http://schemas.openxmlformats.org/officeDocument/2006/relationships/image" Target="media/image87.emf"/><Relationship Id="rId7" Type="http://schemas.openxmlformats.org/officeDocument/2006/relationships/styles" Target="styles.xml"/><Relationship Id="rId71" Type="http://schemas.openxmlformats.org/officeDocument/2006/relationships/package" Target="embeddings/Microsoft_Visio_Drawing25.vsdx"/><Relationship Id="rId92" Type="http://schemas.openxmlformats.org/officeDocument/2006/relationships/image" Target="media/image39.emf"/><Relationship Id="rId162" Type="http://schemas.openxmlformats.org/officeDocument/2006/relationships/image" Target="media/image74.emf"/><Relationship Id="rId183" Type="http://schemas.openxmlformats.org/officeDocument/2006/relationships/package" Target="embeddings/Microsoft_Visio_Drawing81.vsdx"/><Relationship Id="rId213" Type="http://schemas.openxmlformats.org/officeDocument/2006/relationships/package" Target="embeddings/Microsoft_Visio_Drawing103.vsdx"/><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2.vsdx"/><Relationship Id="rId66" Type="http://schemas.openxmlformats.org/officeDocument/2006/relationships/image" Target="media/image26.emf"/><Relationship Id="rId87" Type="http://schemas.openxmlformats.org/officeDocument/2006/relationships/package" Target="embeddings/Microsoft_Visio_Drawing33.vsdx"/><Relationship Id="rId110" Type="http://schemas.openxmlformats.org/officeDocument/2006/relationships/image" Target="media/image48.emf"/><Relationship Id="rId115" Type="http://schemas.openxmlformats.org/officeDocument/2006/relationships/package" Target="embeddings/Microsoft_Visio_Drawing47.vsdx"/><Relationship Id="rId131" Type="http://schemas.openxmlformats.org/officeDocument/2006/relationships/package" Target="embeddings/Microsoft_Visio_Drawing55.vsdx"/><Relationship Id="rId136" Type="http://schemas.openxmlformats.org/officeDocument/2006/relationships/image" Target="media/image61.emf"/><Relationship Id="rId157" Type="http://schemas.openxmlformats.org/officeDocument/2006/relationships/package" Target="embeddings/Microsoft_Visio_Drawing68.vsdx"/><Relationship Id="rId178" Type="http://schemas.openxmlformats.org/officeDocument/2006/relationships/image" Target="media/image82.emf"/><Relationship Id="rId61" Type="http://schemas.openxmlformats.org/officeDocument/2006/relationships/package" Target="embeddings/Microsoft_Visio_Drawing20.vsdx"/><Relationship Id="rId82" Type="http://schemas.openxmlformats.org/officeDocument/2006/relationships/image" Target="media/image34.emf"/><Relationship Id="rId152" Type="http://schemas.openxmlformats.org/officeDocument/2006/relationships/image" Target="media/image69.emf"/><Relationship Id="rId173" Type="http://schemas.openxmlformats.org/officeDocument/2006/relationships/package" Target="embeddings/Microsoft_Visio_Drawing76.vsdx"/><Relationship Id="rId194" Type="http://schemas.openxmlformats.org/officeDocument/2006/relationships/image" Target="media/image90.emf"/><Relationship Id="rId199" Type="http://schemas.openxmlformats.org/officeDocument/2006/relationships/package" Target="embeddings/Microsoft_Visio_Drawing96.vsdx"/><Relationship Id="rId203" Type="http://schemas.openxmlformats.org/officeDocument/2006/relationships/package" Target="embeddings/Microsoft_Visio_Drawing98.vsdx"/><Relationship Id="rId208" Type="http://schemas.openxmlformats.org/officeDocument/2006/relationships/image" Target="media/image97.emf"/><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8.emf"/><Relationship Id="rId35" Type="http://schemas.openxmlformats.org/officeDocument/2006/relationships/package" Target="embeddings/Microsoft_Visio_Drawing7.vsdx"/><Relationship Id="rId56" Type="http://schemas.openxmlformats.org/officeDocument/2006/relationships/image" Target="media/image21.emf"/><Relationship Id="rId77" Type="http://schemas.openxmlformats.org/officeDocument/2006/relationships/package" Target="embeddings/Microsoft_Visio_Drawing28.vsdx"/><Relationship Id="rId100" Type="http://schemas.openxmlformats.org/officeDocument/2006/relationships/image" Target="media/image43.emf"/><Relationship Id="rId105" Type="http://schemas.openxmlformats.org/officeDocument/2006/relationships/package" Target="embeddings/Microsoft_Visio_Drawing42.vsdx"/><Relationship Id="rId126" Type="http://schemas.openxmlformats.org/officeDocument/2006/relationships/image" Target="media/image56.emf"/><Relationship Id="rId147" Type="http://schemas.openxmlformats.org/officeDocument/2006/relationships/package" Target="embeddings/Microsoft_Visio_Drawing63.vsdx"/><Relationship Id="rId168" Type="http://schemas.openxmlformats.org/officeDocument/2006/relationships/image" Target="media/image77.emf"/><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29.emf"/><Relationship Id="rId93" Type="http://schemas.openxmlformats.org/officeDocument/2006/relationships/package" Target="embeddings/Microsoft_Visio_Drawing36.vsdx"/><Relationship Id="rId98" Type="http://schemas.openxmlformats.org/officeDocument/2006/relationships/image" Target="media/image42.emf"/><Relationship Id="rId121" Type="http://schemas.openxmlformats.org/officeDocument/2006/relationships/package" Target="embeddings/Microsoft_Visio_Drawing50.vsdx"/><Relationship Id="rId142" Type="http://schemas.openxmlformats.org/officeDocument/2006/relationships/image" Target="media/image64.emf"/><Relationship Id="rId163" Type="http://schemas.openxmlformats.org/officeDocument/2006/relationships/package" Target="embeddings/Microsoft_Visio_Drawing71.vsdx"/><Relationship Id="rId184" Type="http://schemas.openxmlformats.org/officeDocument/2006/relationships/image" Target="media/image85.emf"/><Relationship Id="rId189" Type="http://schemas.openxmlformats.org/officeDocument/2006/relationships/package" Target="embeddings/Microsoft_Visio_Drawing87.vsdx"/><Relationship Id="rId219" Type="http://schemas.openxmlformats.org/officeDocument/2006/relationships/theme" Target="theme/theme1.xml"/><Relationship Id="rId3" Type="http://schemas.openxmlformats.org/officeDocument/2006/relationships/customXml" Target="../customXml/item2.xml"/><Relationship Id="rId214" Type="http://schemas.openxmlformats.org/officeDocument/2006/relationships/image" Target="media/image100.emf"/><Relationship Id="rId25" Type="http://schemas.openxmlformats.org/officeDocument/2006/relationships/package" Target="embeddings/Microsoft_Visio_Drawing2.vsdx"/><Relationship Id="rId46" Type="http://schemas.openxmlformats.org/officeDocument/2006/relationships/image" Target="media/image16.emf"/><Relationship Id="rId67" Type="http://schemas.openxmlformats.org/officeDocument/2006/relationships/package" Target="embeddings/Microsoft_Visio_Drawing23.vsdx"/><Relationship Id="rId116" Type="http://schemas.openxmlformats.org/officeDocument/2006/relationships/image" Target="media/image51.emf"/><Relationship Id="rId137" Type="http://schemas.openxmlformats.org/officeDocument/2006/relationships/package" Target="embeddings/Microsoft_Visio_Drawing58.vsdx"/><Relationship Id="rId158" Type="http://schemas.openxmlformats.org/officeDocument/2006/relationships/image" Target="media/image72.emf"/><Relationship Id="rId20" Type="http://schemas.openxmlformats.org/officeDocument/2006/relationships/image" Target="media/image3.emf"/><Relationship Id="rId41" Type="http://schemas.openxmlformats.org/officeDocument/2006/relationships/package" Target="embeddings/Microsoft_Visio_Drawing10.vsdx"/><Relationship Id="rId62" Type="http://schemas.openxmlformats.org/officeDocument/2006/relationships/image" Target="media/image24.emf"/><Relationship Id="rId83" Type="http://schemas.openxmlformats.org/officeDocument/2006/relationships/package" Target="embeddings/Microsoft_Visio_Drawing31.vsdx"/><Relationship Id="rId88" Type="http://schemas.openxmlformats.org/officeDocument/2006/relationships/image" Target="media/image37.emf"/><Relationship Id="rId111" Type="http://schemas.openxmlformats.org/officeDocument/2006/relationships/package" Target="embeddings/Microsoft_Visio_Drawing45.vsdx"/><Relationship Id="rId132" Type="http://schemas.openxmlformats.org/officeDocument/2006/relationships/image" Target="media/image59.emf"/><Relationship Id="rId153" Type="http://schemas.openxmlformats.org/officeDocument/2006/relationships/package" Target="embeddings/Microsoft_Visio_Drawing66.vsdx"/><Relationship Id="rId174" Type="http://schemas.openxmlformats.org/officeDocument/2006/relationships/image" Target="media/image80.emf"/><Relationship Id="rId179" Type="http://schemas.openxmlformats.org/officeDocument/2006/relationships/package" Target="embeddings/Microsoft_Visio_Drawing79.vsdx"/><Relationship Id="rId195" Type="http://schemas.openxmlformats.org/officeDocument/2006/relationships/package" Target="embeddings/Microsoft_Visio_Drawing93.vsdx"/><Relationship Id="rId209" Type="http://schemas.openxmlformats.org/officeDocument/2006/relationships/package" Target="embeddings/Microsoft_Visio_Drawing101.vsdx"/><Relationship Id="rId190" Type="http://schemas.openxmlformats.org/officeDocument/2006/relationships/image" Target="media/image88.emf"/><Relationship Id="rId204" Type="http://schemas.openxmlformats.org/officeDocument/2006/relationships/image" Target="media/image95.emf"/><Relationship Id="rId15" Type="http://schemas.openxmlformats.org/officeDocument/2006/relationships/header" Target="header2.xml"/><Relationship Id="rId36" Type="http://schemas.openxmlformats.org/officeDocument/2006/relationships/image" Target="media/image11.emf"/><Relationship Id="rId57" Type="http://schemas.openxmlformats.org/officeDocument/2006/relationships/package" Target="embeddings/Microsoft_Visio_Drawing18.vsdx"/><Relationship Id="rId106" Type="http://schemas.openxmlformats.org/officeDocument/2006/relationships/image" Target="media/image46.emf"/><Relationship Id="rId127" Type="http://schemas.openxmlformats.org/officeDocument/2006/relationships/package" Target="embeddings/Microsoft_Visio_Drawing53.vsdx"/><Relationship Id="rId10" Type="http://schemas.openxmlformats.org/officeDocument/2006/relationships/footnotes" Target="footnotes.xml"/><Relationship Id="rId31" Type="http://schemas.openxmlformats.org/officeDocument/2006/relationships/package" Target="embeddings/Microsoft_Visio_Drawing5.vsdx"/><Relationship Id="rId52" Type="http://schemas.openxmlformats.org/officeDocument/2006/relationships/image" Target="media/image19.emf"/><Relationship Id="rId73" Type="http://schemas.openxmlformats.org/officeDocument/2006/relationships/package" Target="embeddings/Microsoft_Visio_Drawing26.vsdx"/><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package" Target="embeddings/Microsoft_Visio_Drawing39.vsdx"/><Relationship Id="rId101" Type="http://schemas.openxmlformats.org/officeDocument/2006/relationships/package" Target="embeddings/Microsoft_Visio_Drawing40.vsdx"/><Relationship Id="rId122" Type="http://schemas.openxmlformats.org/officeDocument/2006/relationships/image" Target="media/image54.emf"/><Relationship Id="rId143" Type="http://schemas.openxmlformats.org/officeDocument/2006/relationships/package" Target="embeddings/Microsoft_Visio_Drawing61.vsdx"/><Relationship Id="rId148" Type="http://schemas.openxmlformats.org/officeDocument/2006/relationships/image" Target="media/image67.emf"/><Relationship Id="rId164" Type="http://schemas.openxmlformats.org/officeDocument/2006/relationships/image" Target="media/image75.emf"/><Relationship Id="rId169" Type="http://schemas.openxmlformats.org/officeDocument/2006/relationships/package" Target="embeddings/Microsoft_Visio_Drawing74.vsdx"/><Relationship Id="rId185" Type="http://schemas.openxmlformats.org/officeDocument/2006/relationships/package" Target="embeddings/Microsoft_Visio_Drawing83.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3.emf"/><Relationship Id="rId210" Type="http://schemas.openxmlformats.org/officeDocument/2006/relationships/image" Target="media/image98.emf"/><Relationship Id="rId215" Type="http://schemas.openxmlformats.org/officeDocument/2006/relationships/package" Target="embeddings/Microsoft_Visio_Drawing104.vsdx"/><Relationship Id="rId26" Type="http://schemas.openxmlformats.org/officeDocument/2006/relationships/image" Target="media/image6.emf"/><Relationship Id="rId47" Type="http://schemas.openxmlformats.org/officeDocument/2006/relationships/package" Target="embeddings/Microsoft_Visio_Drawing13.vsdx"/><Relationship Id="rId68" Type="http://schemas.openxmlformats.org/officeDocument/2006/relationships/image" Target="media/image27.emf"/><Relationship Id="rId89" Type="http://schemas.openxmlformats.org/officeDocument/2006/relationships/package" Target="embeddings/Microsoft_Visio_Drawing34.vsdx"/><Relationship Id="rId112" Type="http://schemas.openxmlformats.org/officeDocument/2006/relationships/image" Target="media/image49.emf"/><Relationship Id="rId133" Type="http://schemas.openxmlformats.org/officeDocument/2006/relationships/package" Target="embeddings/Microsoft_Visio_Drawing56.vsdx"/><Relationship Id="rId154" Type="http://schemas.openxmlformats.org/officeDocument/2006/relationships/image" Target="media/image70.emf"/><Relationship Id="rId175" Type="http://schemas.openxmlformats.org/officeDocument/2006/relationships/package" Target="embeddings/Microsoft_Visio_Drawing77.vsdx"/><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footer" Target="footer1.xml"/><Relationship Id="rId37" Type="http://schemas.openxmlformats.org/officeDocument/2006/relationships/package" Target="embeddings/Microsoft_Visio_Drawing8.vsdx"/><Relationship Id="rId58" Type="http://schemas.openxmlformats.org/officeDocument/2006/relationships/image" Target="media/image22.emf"/><Relationship Id="rId79" Type="http://schemas.openxmlformats.org/officeDocument/2006/relationships/package" Target="embeddings/Microsoft_Visio_Drawing29.vsdx"/><Relationship Id="rId102" Type="http://schemas.openxmlformats.org/officeDocument/2006/relationships/image" Target="media/image44.emf"/><Relationship Id="rId123" Type="http://schemas.openxmlformats.org/officeDocument/2006/relationships/package" Target="embeddings/Microsoft_Visio_Drawing51.vsdx"/><Relationship Id="rId144" Type="http://schemas.openxmlformats.org/officeDocument/2006/relationships/image" Target="media/image6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2C6921AD-8177-4D7C-80C2-F68D2C911B62}">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be383100-d921-47a1-96e2-63f6099ad46d"/>
    <ds:schemaRef ds:uri="http://www.w3.org/XML/1998/namespace"/>
    <ds:schemaRef ds:uri="http://purl.org/dc/dcmitype/"/>
  </ds:schemaRefs>
</ds:datastoreItem>
</file>

<file path=customXml/itemProps3.xml><?xml version="1.0" encoding="utf-8"?>
<ds:datastoreItem xmlns:ds="http://schemas.openxmlformats.org/officeDocument/2006/customXml" ds:itemID="{95F21331-66FB-4208-AB7E-1A2B4FB4D2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6D4DA0C-A21C-4734-BD92-21AC19AC6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91</Pages>
  <Words>21409</Words>
  <Characters>122036</Characters>
  <Application>Microsoft Office Word</Application>
  <DocSecurity>0</DocSecurity>
  <Lines>1016</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143159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2</cp:revision>
  <cp:lastPrinted>2019-02-25T14:05:00Z</cp:lastPrinted>
  <dcterms:created xsi:type="dcterms:W3CDTF">2020-07-27T15:50:00Z</dcterms:created>
  <dcterms:modified xsi:type="dcterms:W3CDTF">2020-07-27T15:50:00Z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