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05A11F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</w:t>
      </w:r>
      <w:r w:rsidR="00971449">
        <w:rPr>
          <w:b/>
          <w:noProof/>
          <w:sz w:val="24"/>
        </w:rPr>
        <w:t>1</w:t>
      </w:r>
      <w:r w:rsidR="002435E0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66BB7">
        <w:rPr>
          <w:b/>
          <w:i/>
          <w:noProof/>
          <w:sz w:val="28"/>
        </w:rPr>
        <w:t>4309</w:t>
      </w:r>
    </w:p>
    <w:p w14:paraId="3A7BAEE1" w14:textId="08402D3D" w:rsidR="004E3939" w:rsidRPr="00DA53A0" w:rsidRDefault="002435E0" w:rsidP="00AE1B3E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5C07F0">
        <w:rPr>
          <w:sz w:val="24"/>
        </w:rPr>
        <w:t xml:space="preserve">, </w:t>
      </w:r>
      <w:r>
        <w:rPr>
          <w:sz w:val="24"/>
        </w:rPr>
        <w:t>Sweden</w:t>
      </w:r>
      <w:r w:rsidR="005B4DDA">
        <w:rPr>
          <w:sz w:val="24"/>
        </w:rPr>
        <w:t>,</w:t>
      </w:r>
      <w:r w:rsidR="00971449">
        <w:rPr>
          <w:sz w:val="24"/>
        </w:rPr>
        <w:t xml:space="preserve"> </w:t>
      </w:r>
      <w:r>
        <w:rPr>
          <w:sz w:val="24"/>
        </w:rPr>
        <w:t>14</w:t>
      </w:r>
      <w:r w:rsidR="00C439F0" w:rsidRPr="00C439F0">
        <w:rPr>
          <w:sz w:val="24"/>
        </w:rPr>
        <w:t xml:space="preserve"> - </w:t>
      </w:r>
      <w:r>
        <w:rPr>
          <w:sz w:val="24"/>
        </w:rPr>
        <w:t>18</w:t>
      </w:r>
      <w:r w:rsidR="00C439F0" w:rsidRPr="00C439F0">
        <w:rPr>
          <w:sz w:val="24"/>
        </w:rPr>
        <w:t xml:space="preserve"> </w:t>
      </w:r>
      <w:r>
        <w:rPr>
          <w:sz w:val="24"/>
        </w:rPr>
        <w:t>August</w:t>
      </w:r>
      <w:r w:rsidR="00C439F0" w:rsidRPr="00C439F0">
        <w:rPr>
          <w:sz w:val="24"/>
        </w:rPr>
        <w:t xml:space="preserve"> 202</w:t>
      </w:r>
      <w:r w:rsidR="00EC406B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EF44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</w:t>
      </w:r>
      <w:r w:rsidR="0018152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="00181524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="00181524">
        <w:rPr>
          <w:rFonts w:ascii="Arial" w:hAnsi="Arial" w:cs="Arial"/>
          <w:b/>
          <w:bCs/>
          <w:sz w:val="22"/>
          <w:szCs w:val="22"/>
        </w:rPr>
        <w:t xml:space="preserve"> LS on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81524" w:rsidRPr="00BB5D2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06BA196E" w14:textId="30CF2C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</w:t>
      </w:r>
      <w:r w:rsidR="00560BDC">
        <w:rPr>
          <w:rFonts w:ascii="Arial" w:hAnsi="Arial" w:cs="Arial"/>
          <w:b/>
          <w:sz w:val="22"/>
          <w:szCs w:val="22"/>
          <w:lang w:val="en-US"/>
        </w:rPr>
        <w:t>3</w:t>
      </w:r>
      <w:r w:rsidR="00E736AC">
        <w:rPr>
          <w:rFonts w:ascii="Arial" w:hAnsi="Arial" w:cs="Arial"/>
          <w:b/>
          <w:sz w:val="22"/>
          <w:szCs w:val="22"/>
          <w:lang w:val="en-US"/>
        </w:rPr>
        <w:t>3526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/S6-2</w:t>
      </w:r>
      <w:r w:rsidR="007D2F47">
        <w:rPr>
          <w:rFonts w:ascii="Arial" w:hAnsi="Arial" w:cs="Arial"/>
          <w:b/>
          <w:sz w:val="22"/>
          <w:szCs w:val="22"/>
          <w:lang w:val="en-US"/>
        </w:rPr>
        <w:t>3</w:t>
      </w:r>
      <w:r w:rsidR="00181524">
        <w:rPr>
          <w:rFonts w:ascii="Arial" w:hAnsi="Arial" w:cs="Arial"/>
          <w:b/>
          <w:sz w:val="22"/>
          <w:szCs w:val="22"/>
          <w:lang w:val="en-US"/>
        </w:rPr>
        <w:t>1061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Reply LS on </w:t>
      </w:r>
      <w:proofErr w:type="spellStart"/>
      <w:r w:rsidR="00181524" w:rsidRPr="00BB5D2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</w:t>
      </w:r>
      <w:proofErr w:type="gramStart"/>
      <w:r w:rsidR="00181524" w:rsidRPr="00BB5D26">
        <w:rPr>
          <w:rFonts w:ascii="Arial" w:hAnsi="Arial" w:cs="Arial"/>
          <w:b/>
          <w:bCs/>
          <w:sz w:val="22"/>
          <w:szCs w:val="22"/>
        </w:rPr>
        <w:t>network</w:t>
      </w:r>
      <w:proofErr w:type="gramEnd"/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E916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F47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4781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4841C2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5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3423084A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</w:t>
      </w:r>
      <w:r w:rsidR="00181524" w:rsidRPr="00181524">
        <w:rPr>
          <w:rFonts w:ascii="Arial" w:hAnsi="Arial" w:cs="Arial"/>
        </w:rPr>
        <w:t xml:space="preserve"> Solution for Support of NAT deployed within the edge data network </w:t>
      </w:r>
      <w:r w:rsidRPr="00C361A1">
        <w:rPr>
          <w:rFonts w:ascii="Arial" w:hAnsi="Arial" w:cs="Arial"/>
        </w:rPr>
        <w:t>(S3-23</w:t>
      </w:r>
      <w:r w:rsidR="002435E0">
        <w:rPr>
          <w:rFonts w:ascii="Arial" w:hAnsi="Arial" w:cs="Arial"/>
        </w:rPr>
        <w:t>3526</w:t>
      </w:r>
      <w:r w:rsidRPr="00C361A1">
        <w:rPr>
          <w:rFonts w:ascii="Arial" w:hAnsi="Arial" w:cs="Arial"/>
        </w:rPr>
        <w:t>/S6-2</w:t>
      </w:r>
      <w:r w:rsidR="007D2F47">
        <w:rPr>
          <w:rFonts w:ascii="Arial" w:hAnsi="Arial" w:cs="Arial"/>
        </w:rPr>
        <w:t>30351</w:t>
      </w:r>
      <w:r w:rsidRPr="00C361A1">
        <w:rPr>
          <w:rFonts w:ascii="Arial" w:hAnsi="Arial" w:cs="Arial"/>
        </w:rPr>
        <w:t>) and would like to reply to the following questions:</w:t>
      </w:r>
    </w:p>
    <w:p w14:paraId="68A13537" w14:textId="1C2F18FE" w:rsidR="00C361A1" w:rsidRPr="007D2F47" w:rsidRDefault="00C361A1" w:rsidP="00C361A1">
      <w:pPr>
        <w:rPr>
          <w:i/>
          <w:iCs/>
        </w:rPr>
      </w:pPr>
      <w:r w:rsidRPr="004F631A">
        <w:rPr>
          <w:b/>
          <w:bCs/>
          <w:i/>
          <w:iCs/>
        </w:rPr>
        <w:t>Question to SA3</w:t>
      </w:r>
      <w:r w:rsidR="007D2F47">
        <w:rPr>
          <w:i/>
          <w:iCs/>
        </w:rPr>
        <w:t xml:space="preserve">: </w:t>
      </w:r>
      <w:r w:rsidR="00181524" w:rsidRPr="00181524">
        <w:rPr>
          <w:i/>
          <w:iCs/>
        </w:rPr>
        <w:t xml:space="preserve">SA6 would like to kindly ask SA3 to further discuss providing a security solution based on the use of UE provided information when invoking core network offered services such as </w:t>
      </w:r>
      <w:proofErr w:type="spellStart"/>
      <w:r w:rsidR="00181524" w:rsidRPr="00181524">
        <w:rPr>
          <w:i/>
          <w:iCs/>
        </w:rPr>
        <w:t>Nnef_UEId_Get</w:t>
      </w:r>
      <w:proofErr w:type="spellEnd"/>
      <w:r w:rsidR="00181524" w:rsidRPr="00181524">
        <w:rPr>
          <w:i/>
          <w:iCs/>
        </w:rPr>
        <w:t>.</w:t>
      </w:r>
    </w:p>
    <w:p w14:paraId="1C789B45" w14:textId="6B75BBDF" w:rsidR="00C361A1" w:rsidRPr="00C361A1" w:rsidRDefault="00C361A1" w:rsidP="007D2F47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wer:</w:t>
      </w:r>
      <w:r w:rsidRPr="00C361A1">
        <w:rPr>
          <w:rFonts w:ascii="Arial" w:hAnsi="Arial" w:cs="Arial"/>
        </w:rPr>
        <w:t xml:space="preserve"> </w:t>
      </w:r>
      <w:r w:rsidR="002005BF" w:rsidRPr="002005BF">
        <w:rPr>
          <w:rFonts w:ascii="Arial" w:hAnsi="Arial" w:cs="Arial" w:hint="eastAsia"/>
          <w:lang w:eastAsia="zh-CN"/>
        </w:rPr>
        <w:t>SA3 was unable to achieve an agreed solution on how to verify the private IP address</w:t>
      </w:r>
      <w:r w:rsidR="00AC5A31">
        <w:rPr>
          <w:rFonts w:ascii="Arial" w:hAnsi="Arial" w:cs="Arial" w:hint="eastAsia"/>
          <w:lang w:eastAsia="zh-CN"/>
        </w:rPr>
        <w:t>e</w:t>
      </w:r>
      <w:r w:rsidR="002005BF" w:rsidRPr="002005BF">
        <w:rPr>
          <w:rFonts w:ascii="Arial" w:hAnsi="Arial" w:cs="Arial" w:hint="eastAsia"/>
          <w:lang w:eastAsia="zh-CN"/>
        </w:rPr>
        <w:t>s of EEC sent via the application layer within the limited time in R18</w:t>
      </w:r>
      <w:r w:rsidR="007E4E4E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0B2E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3C93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F5AA0A" w14:textId="77777777" w:rsidR="005C07F0" w:rsidRDefault="005C07F0" w:rsidP="005C07F0">
      <w:r>
        <w:t xml:space="preserve">SA3#113                                                                 6-10 November 2023 </w:t>
      </w:r>
      <w:r>
        <w:tab/>
      </w:r>
      <w:r>
        <w:tab/>
        <w:t xml:space="preserve">                             Chicago, US</w:t>
      </w:r>
    </w:p>
    <w:p w14:paraId="4000472A" w14:textId="75CF1B1C" w:rsidR="00982F71" w:rsidRDefault="002435E0" w:rsidP="00C42131">
      <w:r>
        <w:t>SA3#114                                                                 22-26 January 2024                                                               TBD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EB1D" w14:textId="77777777" w:rsidR="00867720" w:rsidRDefault="00867720">
      <w:pPr>
        <w:spacing w:after="0"/>
      </w:pPr>
      <w:r>
        <w:separator/>
      </w:r>
    </w:p>
  </w:endnote>
  <w:endnote w:type="continuationSeparator" w:id="0">
    <w:p w14:paraId="471ED552" w14:textId="77777777" w:rsidR="00867720" w:rsidRDefault="008677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FFAF" w14:textId="77777777" w:rsidR="00867720" w:rsidRDefault="00867720">
      <w:pPr>
        <w:spacing w:after="0"/>
      </w:pPr>
      <w:r>
        <w:separator/>
      </w:r>
    </w:p>
  </w:footnote>
  <w:footnote w:type="continuationSeparator" w:id="0">
    <w:p w14:paraId="457273EB" w14:textId="77777777" w:rsidR="00867720" w:rsidRDefault="008677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3"/>
  </w:num>
  <w:num w:numId="2" w16cid:durableId="2117672125">
    <w:abstractNumId w:val="2"/>
  </w:num>
  <w:num w:numId="3" w16cid:durableId="64299309">
    <w:abstractNumId w:val="1"/>
  </w:num>
  <w:num w:numId="4" w16cid:durableId="591670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E3AEF"/>
    <w:rsid w:val="000F6242"/>
    <w:rsid w:val="00101150"/>
    <w:rsid w:val="00103FF1"/>
    <w:rsid w:val="00133EA4"/>
    <w:rsid w:val="0017461B"/>
    <w:rsid w:val="00181524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005BF"/>
    <w:rsid w:val="00220060"/>
    <w:rsid w:val="00226381"/>
    <w:rsid w:val="002435E0"/>
    <w:rsid w:val="002473B2"/>
    <w:rsid w:val="002869FE"/>
    <w:rsid w:val="002C36C0"/>
    <w:rsid w:val="002D6565"/>
    <w:rsid w:val="002E01C1"/>
    <w:rsid w:val="002F1940"/>
    <w:rsid w:val="002F2CE0"/>
    <w:rsid w:val="00302D94"/>
    <w:rsid w:val="003060E5"/>
    <w:rsid w:val="00322204"/>
    <w:rsid w:val="00383545"/>
    <w:rsid w:val="003C0DCF"/>
    <w:rsid w:val="00405985"/>
    <w:rsid w:val="00420D70"/>
    <w:rsid w:val="00433500"/>
    <w:rsid w:val="00433F71"/>
    <w:rsid w:val="00440D43"/>
    <w:rsid w:val="004421CC"/>
    <w:rsid w:val="0044531C"/>
    <w:rsid w:val="00450618"/>
    <w:rsid w:val="004B2095"/>
    <w:rsid w:val="004C3E0E"/>
    <w:rsid w:val="004E3939"/>
    <w:rsid w:val="004F6082"/>
    <w:rsid w:val="004F625B"/>
    <w:rsid w:val="004F78D9"/>
    <w:rsid w:val="00507E56"/>
    <w:rsid w:val="00526DDD"/>
    <w:rsid w:val="00541622"/>
    <w:rsid w:val="00560BDC"/>
    <w:rsid w:val="00561279"/>
    <w:rsid w:val="0056717A"/>
    <w:rsid w:val="00577A8E"/>
    <w:rsid w:val="00590452"/>
    <w:rsid w:val="005B3091"/>
    <w:rsid w:val="005B4DDA"/>
    <w:rsid w:val="005C07F0"/>
    <w:rsid w:val="005E7C9F"/>
    <w:rsid w:val="005F22BF"/>
    <w:rsid w:val="0060088E"/>
    <w:rsid w:val="00602FEC"/>
    <w:rsid w:val="006052AD"/>
    <w:rsid w:val="00616154"/>
    <w:rsid w:val="00632AF2"/>
    <w:rsid w:val="00633969"/>
    <w:rsid w:val="00687F6D"/>
    <w:rsid w:val="006A1886"/>
    <w:rsid w:val="006A3B07"/>
    <w:rsid w:val="00704CAF"/>
    <w:rsid w:val="0070742F"/>
    <w:rsid w:val="007228A9"/>
    <w:rsid w:val="0073766B"/>
    <w:rsid w:val="00756BBE"/>
    <w:rsid w:val="00766F0D"/>
    <w:rsid w:val="00777950"/>
    <w:rsid w:val="0078620A"/>
    <w:rsid w:val="007868EA"/>
    <w:rsid w:val="007A0F66"/>
    <w:rsid w:val="007D2F47"/>
    <w:rsid w:val="007D5037"/>
    <w:rsid w:val="007E4E4E"/>
    <w:rsid w:val="007F4F92"/>
    <w:rsid w:val="00813CB8"/>
    <w:rsid w:val="008143D8"/>
    <w:rsid w:val="00861345"/>
    <w:rsid w:val="00867720"/>
    <w:rsid w:val="00880FD6"/>
    <w:rsid w:val="008A0168"/>
    <w:rsid w:val="008B39FB"/>
    <w:rsid w:val="008B476A"/>
    <w:rsid w:val="008D772F"/>
    <w:rsid w:val="008E5546"/>
    <w:rsid w:val="008E6821"/>
    <w:rsid w:val="008F7944"/>
    <w:rsid w:val="009109DF"/>
    <w:rsid w:val="00924EBD"/>
    <w:rsid w:val="0094169A"/>
    <w:rsid w:val="009603F6"/>
    <w:rsid w:val="00971449"/>
    <w:rsid w:val="00982F71"/>
    <w:rsid w:val="00993E04"/>
    <w:rsid w:val="0099764C"/>
    <w:rsid w:val="009A0E02"/>
    <w:rsid w:val="009C2090"/>
    <w:rsid w:val="009C7423"/>
    <w:rsid w:val="00A1648B"/>
    <w:rsid w:val="00A22248"/>
    <w:rsid w:val="00A64988"/>
    <w:rsid w:val="00A65B3C"/>
    <w:rsid w:val="00A70448"/>
    <w:rsid w:val="00A7140C"/>
    <w:rsid w:val="00AA1D37"/>
    <w:rsid w:val="00AB11FB"/>
    <w:rsid w:val="00AC10CF"/>
    <w:rsid w:val="00AC5A31"/>
    <w:rsid w:val="00AC77D3"/>
    <w:rsid w:val="00AE1B3E"/>
    <w:rsid w:val="00B2399C"/>
    <w:rsid w:val="00B760EA"/>
    <w:rsid w:val="00B97703"/>
    <w:rsid w:val="00BA3D66"/>
    <w:rsid w:val="00BB3509"/>
    <w:rsid w:val="00BC52D1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18E0"/>
    <w:rsid w:val="00D24523"/>
    <w:rsid w:val="00D3251F"/>
    <w:rsid w:val="00D361F1"/>
    <w:rsid w:val="00D83C93"/>
    <w:rsid w:val="00D93B01"/>
    <w:rsid w:val="00D96D9A"/>
    <w:rsid w:val="00DA5062"/>
    <w:rsid w:val="00E21B29"/>
    <w:rsid w:val="00E2241D"/>
    <w:rsid w:val="00E634F5"/>
    <w:rsid w:val="00E66BB7"/>
    <w:rsid w:val="00E736AC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  <w:rsid w:val="00FC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145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135</cp:revision>
  <cp:lastPrinted>2002-04-23T07:10:00Z</cp:lastPrinted>
  <dcterms:created xsi:type="dcterms:W3CDTF">2022-11-16T16:20:00Z</dcterms:created>
  <dcterms:modified xsi:type="dcterms:W3CDTF">2023-08-18T08:12:00Z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