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77777777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TSG|WG-??? Meeting #nn </w:t>
      </w:r>
      <w:r w:rsidRPr="006C2E80">
        <w:rPr>
          <w:sz w:val="24"/>
          <w:szCs w:val="24"/>
        </w:rPr>
        <w:tab/>
        <w:t>XX-</w:t>
      </w:r>
      <w:r w:rsidR="00F5774F" w:rsidRPr="006C2E80">
        <w:rPr>
          <w:sz w:val="24"/>
          <w:szCs w:val="24"/>
        </w:rPr>
        <w:t>yyxxxx</w:t>
      </w:r>
    </w:p>
    <w:p w14:paraId="55CF78DE" w14:textId="54446B67" w:rsidR="006A45BA" w:rsidRDefault="0033027D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4"/>
          <w:szCs w:val="24"/>
        </w:rPr>
        <w:t>Location, Country, Date</w:t>
      </w: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 xml:space="preserve">3GPP </w:t>
        </w:r>
        <w:r w:rsidR="003D2781" w:rsidRPr="00BC642A">
          <w:t>T</w:t>
        </w:r>
        <w:r w:rsidR="003D2781" w:rsidRPr="00BC642A">
          <w:t>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  <w:tblGridChange w:id="0">
          <w:tblGrid>
            <w:gridCol w:w="1101"/>
            <w:gridCol w:w="3326"/>
            <w:gridCol w:w="5099"/>
          </w:tblGrid>
        </w:tblGridChange>
      </w:tblGrid>
      <w:tr w:rsidR="008835FC" w14:paraId="11468824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1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</w:t>
        </w:r>
        <w:r w:rsidR="009A527F" w:rsidRPr="006C2E80">
          <w:t>s</w:t>
        </w:r>
        <w:r w:rsidR="009A527F" w:rsidRPr="006C2E80">
          <w:t>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C72BD" w14:textId="77777777" w:rsidR="00FD6800" w:rsidRDefault="00FD6800">
      <w:r>
        <w:separator/>
      </w:r>
    </w:p>
  </w:endnote>
  <w:endnote w:type="continuationSeparator" w:id="0">
    <w:p w14:paraId="02A54326" w14:textId="77777777" w:rsidR="00FD6800" w:rsidRDefault="00FD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1AC75" w14:textId="77777777" w:rsidR="00FD6800" w:rsidRDefault="00FD6800">
      <w:r>
        <w:separator/>
      </w:r>
    </w:p>
  </w:footnote>
  <w:footnote w:type="continuationSeparator" w:id="0">
    <w:p w14:paraId="34128593" w14:textId="77777777" w:rsidR="00FD6800" w:rsidRDefault="00FD6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semiHidden/>
    <w:rsid w:val="006C2E8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C2E80"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1138</Words>
  <Characters>5999</Characters>
  <Application>Microsoft Office Word</Application>
  <DocSecurity>0</DocSecurity>
  <Lines>139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23.503_CR0602R1_(Rel-17)_MPS2</cp:lastModifiedBy>
  <cp:revision>2</cp:revision>
  <cp:lastPrinted>2000-02-29T11:31:00Z</cp:lastPrinted>
  <dcterms:created xsi:type="dcterms:W3CDTF">2021-06-24T09:05:00Z</dcterms:created>
  <dcterms:modified xsi:type="dcterms:W3CDTF">2021-06-24T09:05:00Z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