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686E" w14:textId="4EC4586E" w:rsidR="008F1D4B" w:rsidRPr="0042079B" w:rsidRDefault="008F1D4B" w:rsidP="008F1D4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4AD112B6" w14:textId="77777777" w:rsidR="008F1D4B" w:rsidRDefault="008F1D4B" w:rsidP="008F1D4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51C7A649" w14:textId="77777777" w:rsidR="008F1D4B" w:rsidRPr="0042079B" w:rsidRDefault="008F1D4B" w:rsidP="008F1D4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65B1CEB8" w14:textId="77777777" w:rsidR="00FF2983" w:rsidRDefault="00FF2983" w:rsidP="00FF2983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SA WG2 Meeting #S2-160</w:t>
      </w:r>
      <w:r>
        <w:rPr>
          <w:rFonts w:ascii="Arial" w:hAnsi="Arial" w:cs="Arial"/>
          <w:b/>
          <w:noProof/>
          <w:sz w:val="24"/>
          <w:lang w:eastAsia="en-US"/>
        </w:rPr>
        <w:tab/>
        <w:t>S2-2313232</w:t>
      </w:r>
    </w:p>
    <w:p w14:paraId="4BDC1F39" w14:textId="77777777" w:rsidR="00FF2983" w:rsidRDefault="00FF2983" w:rsidP="00FF29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13 - 17 November, 2023, Chicago, USA</w:t>
      </w:r>
    </w:p>
    <w:p w14:paraId="428C828E" w14:textId="715458B6" w:rsidR="00FF2983" w:rsidRPr="00FF2983" w:rsidRDefault="00FF2983" w:rsidP="00FF2983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</w:p>
    <w:p w14:paraId="000BC96A" w14:textId="77777777" w:rsidR="00FF2983" w:rsidRDefault="00FF2983" w:rsidP="004B06D7">
      <w:pPr>
        <w:rPr>
          <w:rFonts w:ascii="Arial" w:hAnsi="Arial"/>
          <w:b/>
          <w:noProof/>
          <w:sz w:val="24"/>
          <w:lang w:eastAsia="en-US"/>
        </w:rPr>
      </w:pPr>
    </w:p>
    <w:p w14:paraId="45202DC4" w14:textId="23795056" w:rsidR="004B06D7" w:rsidRPr="004B06D7" w:rsidRDefault="004B06D7" w:rsidP="004B06D7">
      <w:pPr>
        <w:rPr>
          <w:rFonts w:ascii="Arial" w:hAnsi="Arial"/>
          <w:b/>
          <w:noProof/>
          <w:sz w:val="24"/>
          <w:lang w:eastAsia="en-US"/>
        </w:rPr>
      </w:pPr>
      <w:r w:rsidRPr="004B06D7">
        <w:rPr>
          <w:rFonts w:ascii="Arial" w:hAnsi="Arial"/>
          <w:b/>
          <w:noProof/>
          <w:sz w:val="24"/>
          <w:lang w:eastAsia="en-US"/>
        </w:rPr>
        <w:t xml:space="preserve">3GPP TSG-SA3 Meeting #113 </w:t>
      </w:r>
      <w:r w:rsidRPr="004B06D7"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 w:rsidR="00763064">
        <w:rPr>
          <w:rFonts w:ascii="Arial" w:hAnsi="Arial"/>
          <w:b/>
          <w:noProof/>
          <w:sz w:val="24"/>
          <w:lang w:eastAsia="en-US"/>
        </w:rPr>
        <w:tab/>
      </w:r>
      <w:r w:rsidR="00373DAA">
        <w:rPr>
          <w:rFonts w:ascii="Arial" w:hAnsi="Arial"/>
          <w:b/>
          <w:noProof/>
          <w:sz w:val="24"/>
          <w:lang w:eastAsia="en-US"/>
        </w:rPr>
        <w:tab/>
      </w:r>
      <w:r w:rsidR="00D77207" w:rsidRPr="00D77207">
        <w:rPr>
          <w:rFonts w:ascii="Arial" w:hAnsi="Arial"/>
          <w:b/>
          <w:noProof/>
          <w:sz w:val="24"/>
          <w:lang w:eastAsia="en-US"/>
        </w:rPr>
        <w:t>S3-</w:t>
      </w:r>
      <w:r w:rsidR="0024455E" w:rsidRPr="00D77207">
        <w:rPr>
          <w:rFonts w:ascii="Arial" w:hAnsi="Arial"/>
          <w:b/>
          <w:noProof/>
          <w:sz w:val="24"/>
          <w:lang w:eastAsia="en-US"/>
        </w:rPr>
        <w:t>23</w:t>
      </w:r>
      <w:r w:rsidR="0024455E">
        <w:rPr>
          <w:rFonts w:ascii="Arial" w:hAnsi="Arial"/>
          <w:b/>
          <w:noProof/>
          <w:sz w:val="24"/>
          <w:lang w:eastAsia="en-US"/>
        </w:rPr>
        <w:t>5071</w:t>
      </w:r>
    </w:p>
    <w:p w14:paraId="35F0D332" w14:textId="7E889F73" w:rsidR="00B97703" w:rsidRDefault="004B06D7" w:rsidP="004B06D7">
      <w:pPr>
        <w:rPr>
          <w:rFonts w:ascii="Arial" w:hAnsi="Arial" w:cs="Arial"/>
        </w:rPr>
      </w:pPr>
      <w:r w:rsidRPr="004B06D7">
        <w:rPr>
          <w:rFonts w:ascii="Arial" w:hAnsi="Arial"/>
          <w:b/>
          <w:noProof/>
          <w:sz w:val="24"/>
          <w:lang w:eastAsia="en-US"/>
        </w:rPr>
        <w:t>Chicago, US, 6 - 10 november 2023</w:t>
      </w:r>
    </w:p>
    <w:p w14:paraId="72E2ED64" w14:textId="6C2A6B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52C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052CF" w:rsidRPr="00C052CF">
        <w:rPr>
          <w:rFonts w:ascii="Arial" w:hAnsi="Arial" w:cs="Arial"/>
          <w:b/>
          <w:bCs/>
          <w:sz w:val="22"/>
          <w:szCs w:val="22"/>
        </w:rPr>
        <w:t>providing a new 5G-GUTI in the REGISTRATION REJECT message to the UE</w:t>
      </w:r>
    </w:p>
    <w:p w14:paraId="06BA196E" w14:textId="0181DDE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52CF" w:rsidRPr="00C052CF">
        <w:rPr>
          <w:rFonts w:ascii="Arial" w:hAnsi="Arial" w:cs="Arial"/>
          <w:b/>
          <w:bCs/>
          <w:sz w:val="22"/>
          <w:szCs w:val="22"/>
        </w:rPr>
        <w:t>C1-236521</w:t>
      </w:r>
      <w:r w:rsidR="00C052CF">
        <w:rPr>
          <w:rFonts w:ascii="Arial" w:hAnsi="Arial" w:cs="Arial"/>
          <w:b/>
          <w:bCs/>
          <w:sz w:val="22"/>
          <w:szCs w:val="22"/>
        </w:rPr>
        <w:t>/</w:t>
      </w:r>
      <w:r w:rsidR="008503A3" w:rsidRPr="008503A3">
        <w:rPr>
          <w:rFonts w:ascii="Arial" w:hAnsi="Arial" w:cs="Arial"/>
          <w:b/>
          <w:bCs/>
          <w:sz w:val="22"/>
          <w:szCs w:val="22"/>
        </w:rPr>
        <w:t xml:space="preserve">S3-234448 </w:t>
      </w:r>
      <w:r w:rsidR="00AC6604" w:rsidRPr="00C052CF">
        <w:rPr>
          <w:rFonts w:ascii="Arial" w:hAnsi="Arial" w:cs="Arial"/>
          <w:b/>
          <w:bCs/>
          <w:sz w:val="22"/>
          <w:szCs w:val="22"/>
        </w:rPr>
        <w:t>LS on providing a new 5G-GUTI in the REGISTRATION REJECT message to the UE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1E9D3ED8" w14:textId="2140B1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4D4">
        <w:rPr>
          <w:rFonts w:ascii="Arial" w:hAnsi="Arial" w:cs="Arial"/>
          <w:b/>
          <w:bCs/>
          <w:sz w:val="22"/>
          <w:szCs w:val="22"/>
        </w:rPr>
        <w:t xml:space="preserve">TEI18, </w:t>
      </w:r>
      <w:r w:rsidR="00133FC8" w:rsidRPr="00133FC8">
        <w:rPr>
          <w:rFonts w:ascii="Arial" w:hAnsi="Arial" w:cs="Arial"/>
          <w:b/>
          <w:bCs/>
          <w:sz w:val="22"/>
          <w:szCs w:val="22"/>
        </w:rPr>
        <w:t>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F8F0F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133FC8">
        <w:rPr>
          <w:rFonts w:ascii="Arial" w:hAnsi="Arial" w:cs="Arial"/>
          <w:b/>
          <w:sz w:val="22"/>
          <w:szCs w:val="22"/>
        </w:rPr>
        <w:t>3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FA84B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53AA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D5DB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1C39" w:rsidRPr="00CC1C39">
        <w:rPr>
          <w:color w:val="0070C0"/>
        </w:rPr>
        <w:t>S3‑235045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BA981D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LS on providing a new 5G-GUTI in the REGISTRATION REJECT message to the UE</w:t>
      </w:r>
    </w:p>
    <w:p w14:paraId="697D583E" w14:textId="3AAD7908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 xml:space="preserve">and decided </w:t>
      </w:r>
      <w:r w:rsidR="00133FC8">
        <w:rPr>
          <w:rFonts w:ascii="Arial" w:hAnsi="Arial" w:cs="Arial"/>
        </w:rPr>
        <w:t xml:space="preserve">to remove the GUTI from the Registration Reject and </w:t>
      </w:r>
      <w:r w:rsidR="00D85AAD">
        <w:rPr>
          <w:rFonts w:ascii="Arial" w:hAnsi="Arial" w:cs="Arial"/>
        </w:rPr>
        <w:t xml:space="preserve">updated the SA3 specs. Agreed CR is available </w:t>
      </w:r>
      <w:r w:rsidRPr="008D3FDF">
        <w:rPr>
          <w:rFonts w:ascii="Arial" w:hAnsi="Arial" w:cs="Arial"/>
        </w:rPr>
        <w:t xml:space="preserve">on the </w:t>
      </w:r>
      <w:r w:rsidR="00CC1C39" w:rsidRPr="00CC1C39">
        <w:rPr>
          <w:rFonts w:ascii="Arial" w:hAnsi="Arial" w:cs="Arial"/>
        </w:rPr>
        <w:t>S3</w:t>
      </w:r>
      <w:r w:rsidR="00CC1C39" w:rsidRPr="00CC1C39">
        <w:rPr>
          <w:rFonts w:ascii="Cambria Math" w:hAnsi="Cambria Math" w:cs="Cambria Math"/>
        </w:rPr>
        <w:t>‑</w:t>
      </w:r>
      <w:r w:rsidR="00CC1C39" w:rsidRPr="00CC1C39">
        <w:rPr>
          <w:rFonts w:ascii="Arial" w:hAnsi="Arial" w:cs="Arial"/>
        </w:rPr>
        <w:t>235045</w:t>
      </w:r>
      <w:r w:rsidR="0034066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BE8A1E" w14:textId="77777777" w:rsidR="00A17B9A" w:rsidRDefault="00A17B9A" w:rsidP="00A17B9A">
      <w:r>
        <w:t>SA3#115</w:t>
      </w:r>
      <w:r>
        <w:tab/>
        <w:t>26 Feb – 01 Mar 2024</w:t>
      </w:r>
      <w:r>
        <w:tab/>
        <w:t>Athens, EU</w:t>
      </w:r>
    </w:p>
    <w:p w14:paraId="44C58C92" w14:textId="77777777" w:rsidR="00A17B9A" w:rsidRPr="00074D3C" w:rsidRDefault="00A17B9A" w:rsidP="00A17B9A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AF32" w14:textId="77777777" w:rsidR="006D141C" w:rsidRDefault="006D141C">
      <w:pPr>
        <w:spacing w:after="0"/>
      </w:pPr>
      <w:r>
        <w:separator/>
      </w:r>
    </w:p>
  </w:endnote>
  <w:endnote w:type="continuationSeparator" w:id="0">
    <w:p w14:paraId="48570224" w14:textId="77777777" w:rsidR="006D141C" w:rsidRDefault="006D141C">
      <w:pPr>
        <w:spacing w:after="0"/>
      </w:pPr>
      <w:r>
        <w:continuationSeparator/>
      </w:r>
    </w:p>
  </w:endnote>
  <w:endnote w:type="continuationNotice" w:id="1">
    <w:p w14:paraId="2D1F9D6C" w14:textId="77777777" w:rsidR="006D141C" w:rsidRDefault="006D14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A28D" w14:textId="77777777" w:rsidR="006D141C" w:rsidRDefault="006D141C">
      <w:pPr>
        <w:spacing w:after="0"/>
      </w:pPr>
      <w:r>
        <w:separator/>
      </w:r>
    </w:p>
  </w:footnote>
  <w:footnote w:type="continuationSeparator" w:id="0">
    <w:p w14:paraId="6DAE9EA2" w14:textId="77777777" w:rsidR="006D141C" w:rsidRDefault="006D141C">
      <w:pPr>
        <w:spacing w:after="0"/>
      </w:pPr>
      <w:r>
        <w:continuationSeparator/>
      </w:r>
    </w:p>
  </w:footnote>
  <w:footnote w:type="continuationNotice" w:id="1">
    <w:p w14:paraId="6909793F" w14:textId="77777777" w:rsidR="006D141C" w:rsidRDefault="006D14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45D"/>
    <w:rsid w:val="0006083C"/>
    <w:rsid w:val="00074D3C"/>
    <w:rsid w:val="000B21DF"/>
    <w:rsid w:val="000B553C"/>
    <w:rsid w:val="000E6116"/>
    <w:rsid w:val="000F6242"/>
    <w:rsid w:val="00103FF1"/>
    <w:rsid w:val="00133FC8"/>
    <w:rsid w:val="0013662C"/>
    <w:rsid w:val="0014681C"/>
    <w:rsid w:val="00196B59"/>
    <w:rsid w:val="001A14F2"/>
    <w:rsid w:val="001B3A86"/>
    <w:rsid w:val="001B763F"/>
    <w:rsid w:val="001F2BF6"/>
    <w:rsid w:val="001F54D4"/>
    <w:rsid w:val="00220060"/>
    <w:rsid w:val="00226381"/>
    <w:rsid w:val="00226B81"/>
    <w:rsid w:val="0024455E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73DAA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B06D7"/>
    <w:rsid w:val="004E3939"/>
    <w:rsid w:val="0050543F"/>
    <w:rsid w:val="00526DDD"/>
    <w:rsid w:val="00570A58"/>
    <w:rsid w:val="00583F1E"/>
    <w:rsid w:val="005B6433"/>
    <w:rsid w:val="005E0CAE"/>
    <w:rsid w:val="006052AD"/>
    <w:rsid w:val="00623E76"/>
    <w:rsid w:val="00643174"/>
    <w:rsid w:val="006B4293"/>
    <w:rsid w:val="006D141C"/>
    <w:rsid w:val="00701050"/>
    <w:rsid w:val="0073766B"/>
    <w:rsid w:val="00763064"/>
    <w:rsid w:val="0077429E"/>
    <w:rsid w:val="007753AA"/>
    <w:rsid w:val="00784A83"/>
    <w:rsid w:val="007D51FF"/>
    <w:rsid w:val="007F4F92"/>
    <w:rsid w:val="008503A3"/>
    <w:rsid w:val="008758B0"/>
    <w:rsid w:val="008D3FDF"/>
    <w:rsid w:val="008D772F"/>
    <w:rsid w:val="008F1D4B"/>
    <w:rsid w:val="008F52B7"/>
    <w:rsid w:val="00914CD1"/>
    <w:rsid w:val="0092233D"/>
    <w:rsid w:val="009603F6"/>
    <w:rsid w:val="00985856"/>
    <w:rsid w:val="009963AC"/>
    <w:rsid w:val="0099764C"/>
    <w:rsid w:val="009C01E1"/>
    <w:rsid w:val="009C6B41"/>
    <w:rsid w:val="00A17B9A"/>
    <w:rsid w:val="00A455B0"/>
    <w:rsid w:val="00A70448"/>
    <w:rsid w:val="00AA4FF3"/>
    <w:rsid w:val="00AC6604"/>
    <w:rsid w:val="00AE1B3E"/>
    <w:rsid w:val="00B0478E"/>
    <w:rsid w:val="00B304E8"/>
    <w:rsid w:val="00B34496"/>
    <w:rsid w:val="00B35644"/>
    <w:rsid w:val="00B97703"/>
    <w:rsid w:val="00BA3D66"/>
    <w:rsid w:val="00C04BFC"/>
    <w:rsid w:val="00C052CF"/>
    <w:rsid w:val="00C17229"/>
    <w:rsid w:val="00CB2B16"/>
    <w:rsid w:val="00CC1C39"/>
    <w:rsid w:val="00CF6087"/>
    <w:rsid w:val="00D14BB6"/>
    <w:rsid w:val="00D2351C"/>
    <w:rsid w:val="00D33624"/>
    <w:rsid w:val="00D77207"/>
    <w:rsid w:val="00D85AAD"/>
    <w:rsid w:val="00DA5FD6"/>
    <w:rsid w:val="00E2241D"/>
    <w:rsid w:val="00E330B5"/>
    <w:rsid w:val="00F25496"/>
    <w:rsid w:val="00F667CF"/>
    <w:rsid w:val="00F74B1F"/>
    <w:rsid w:val="00F803BE"/>
    <w:rsid w:val="00FB2E7B"/>
    <w:rsid w:val="00FF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C1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205</Words>
  <Characters>1103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2023-11-12T17:38:00Z</dcterms:created>
  <dcterms:modified xsi:type="dcterms:W3CDTF">2023-12-19T13:06:00Z</dcterms:modified>
</cp:coreProperties>
</file>