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38CA37E6" w:rsidR="00B97703" w:rsidRDefault="008E1072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</w:t>
      </w:r>
      <w:r w:rsidR="00544264" w:rsidRPr="00544264">
        <w:rPr>
          <w:rFonts w:cs="Arial"/>
          <w:bCs/>
          <w:sz w:val="22"/>
          <w:szCs w:val="22"/>
        </w:rPr>
        <w:t xml:space="preserve"> </w:t>
      </w:r>
      <w:r w:rsidR="00544264" w:rsidRPr="00544264">
        <w:rPr>
          <w:rFonts w:cs="Arial"/>
          <w:bCs/>
          <w:sz w:val="22"/>
          <w:szCs w:val="22"/>
        </w:rPr>
        <w:t>2204635</w:t>
      </w:r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38340AC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790CF2" w:rsidRPr="00B41C5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sz w:val="22"/>
          <w:szCs w:val="22"/>
        </w:rPr>
        <w:t>Traffic Categories</w:t>
      </w:r>
    </w:p>
    <w:p w14:paraId="1804C9AD" w14:textId="3F8F7D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790CF2">
        <w:rPr>
          <w:rFonts w:ascii="Arial" w:hAnsi="Arial" w:cs="Arial"/>
          <w:b/>
          <w:bCs/>
          <w:sz w:val="22"/>
          <w:szCs w:val="22"/>
        </w:rPr>
        <w:t>Traffic Categories (ENSWI#10_10/S2-2203657)</w:t>
      </w:r>
    </w:p>
    <w:p w14:paraId="0AB9B20C" w14:textId="7EF44A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90CF2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10F024E0" w14:textId="0245F5A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-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C9B0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14B7E">
        <w:rPr>
          <w:rFonts w:ascii="Arial" w:hAnsi="Arial" w:cs="Arial"/>
          <w:b/>
          <w:sz w:val="22"/>
          <w:szCs w:val="22"/>
        </w:rPr>
        <w:t>Vodafone</w:t>
      </w:r>
      <w:r w:rsidR="008E1072">
        <w:rPr>
          <w:rFonts w:ascii="Arial" w:hAnsi="Arial" w:cs="Arial"/>
          <w:b/>
          <w:sz w:val="22"/>
          <w:szCs w:val="22"/>
        </w:rPr>
        <w:t xml:space="preserve">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136D6A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4B7E">
        <w:rPr>
          <w:rFonts w:ascii="Arial" w:hAnsi="Arial" w:cs="Arial"/>
          <w:b/>
          <w:bCs/>
          <w:sz w:val="22"/>
          <w:szCs w:val="22"/>
        </w:rPr>
        <w:t>GSMA ENSWI</w:t>
      </w:r>
    </w:p>
    <w:p w14:paraId="625C482B" w14:textId="53C9E5C1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GSMA TSGNS, </w:t>
      </w:r>
      <w:r w:rsidR="0004094B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>NRG</w:t>
      </w:r>
      <w:r w:rsidR="0004094B">
        <w:rPr>
          <w:rFonts w:ascii="Arial" w:hAnsi="Arial" w:cs="Arial"/>
          <w:b/>
          <w:bCs/>
          <w:sz w:val="22"/>
          <w:szCs w:val="22"/>
        </w:rPr>
        <w:t>, GSMA</w:t>
      </w:r>
      <w:r w:rsidR="0004094B" w:rsidRPr="0004094B">
        <w:rPr>
          <w:rFonts w:ascii="Arial" w:hAnsi="Arial" w:cs="Arial"/>
          <w:b/>
          <w:bCs/>
          <w:sz w:val="22"/>
          <w:szCs w:val="22"/>
        </w:rPr>
        <w:t xml:space="preserve"> UPG</w:t>
      </w:r>
    </w:p>
    <w:bookmarkEnd w:id="5"/>
    <w:bookmarkEnd w:id="6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66C3D1C8" w:rsidR="00B97703" w:rsidRPr="00014B7E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="00885A2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ab/>
      </w:r>
      <w:r w:rsidR="00014B7E" w:rsidRPr="00014B7E">
        <w:rPr>
          <w:rFonts w:ascii="Arial" w:hAnsi="Arial" w:cs="Arial"/>
          <w:b/>
          <w:sz w:val="22"/>
          <w:szCs w:val="22"/>
          <w:lang w:val="es-ES"/>
        </w:rPr>
        <w:t>Susana Sabater</w:t>
      </w:r>
      <w:r w:rsidR="00276909" w:rsidRPr="00014B7E">
        <w:rPr>
          <w:rFonts w:ascii="Arial" w:hAnsi="Arial" w:cs="Arial"/>
          <w:b/>
          <w:sz w:val="22"/>
          <w:szCs w:val="22"/>
          <w:lang w:val="es-ES"/>
        </w:rPr>
        <w:t xml:space="preserve"> </w:t>
      </w:r>
    </w:p>
    <w:p w14:paraId="5916F1B6" w14:textId="6B12F52C" w:rsidR="00792CD9" w:rsidRPr="00014B7E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s-ES"/>
        </w:rPr>
      </w:pPr>
      <w:r w:rsidRPr="00014B7E">
        <w:rPr>
          <w:rFonts w:ascii="Arial" w:hAnsi="Arial" w:cs="Arial"/>
          <w:b/>
          <w:sz w:val="22"/>
          <w:szCs w:val="22"/>
          <w:lang w:val="es-ES"/>
        </w:rPr>
        <w:tab/>
      </w:r>
      <w:hyperlink r:id="rId7" w:history="1">
        <w:r w:rsidR="00014B7E" w:rsidRPr="00DD189A">
          <w:rPr>
            <w:rStyle w:val="Hyperlink"/>
            <w:rFonts w:ascii="Arial" w:hAnsi="Arial" w:cs="Arial"/>
            <w:b/>
            <w:sz w:val="22"/>
            <w:szCs w:val="22"/>
            <w:lang w:val="es-ES"/>
          </w:rPr>
          <w:t>susana.sabater@vodafone.com</w:t>
        </w:r>
      </w:hyperlink>
    </w:p>
    <w:p w14:paraId="0F099F05" w14:textId="77777777" w:rsidR="00114194" w:rsidRPr="00014B7E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2855C814" w14:textId="77E6DAC5" w:rsidR="001B60F0" w:rsidRPr="00544264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 w:rsidRPr="00544264"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 w:rsidRPr="00544264">
        <w:rPr>
          <w:rFonts w:ascii="Arial" w:hAnsi="Arial" w:cs="Arial"/>
          <w:b/>
          <w:bCs/>
          <w:sz w:val="22"/>
          <w:szCs w:val="22"/>
        </w:rPr>
        <w:tab/>
      </w:r>
      <w:r w:rsidR="00014B7E" w:rsidRPr="00544264">
        <w:rPr>
          <w:rFonts w:ascii="Arial" w:hAnsi="Arial" w:cs="Arial"/>
          <w:b/>
          <w:bCs/>
          <w:sz w:val="22"/>
          <w:szCs w:val="22"/>
        </w:rPr>
        <w:t>-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3A170E4B" w14:textId="77777777" w:rsidR="00014B7E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014B7E">
        <w:rPr>
          <w:rFonts w:ascii="Arial" w:hAnsi="Arial" w:cs="Arial"/>
        </w:rPr>
        <w:t xml:space="preserve">GSMA ENSWI for their LS on Traffic Categories. </w:t>
      </w:r>
    </w:p>
    <w:p w14:paraId="4A43D04D" w14:textId="156F265B" w:rsidR="00D4690F" w:rsidRDefault="00014B7E" w:rsidP="00936493">
      <w:pPr>
        <w:rPr>
          <w:rFonts w:ascii="Arial" w:hAnsi="Arial" w:cs="Arial"/>
        </w:rPr>
      </w:pPr>
      <w:r w:rsidRPr="00790CF2">
        <w:rPr>
          <w:rFonts w:ascii="Arial" w:hAnsi="Arial" w:cs="Arial"/>
        </w:rPr>
        <w:t>SA2 would like to indicate that the current stud</w:t>
      </w:r>
      <w:r w:rsidR="00790CF2" w:rsidRPr="00790CF2">
        <w:rPr>
          <w:rFonts w:ascii="Arial" w:hAnsi="Arial" w:cs="Arial"/>
        </w:rPr>
        <w:t>y for Enhancement o</w:t>
      </w:r>
      <w:r w:rsidR="00790CF2" w:rsidRPr="00790CF2">
        <w:rPr>
          <w:rFonts w:ascii="Arial" w:hAnsi="Arial" w:cs="Arial"/>
          <w:kern w:val="24"/>
        </w:rPr>
        <w:t>f 5G UE Policy</w:t>
      </w:r>
      <w:r w:rsidR="00790CF2" w:rsidRPr="00790CF2">
        <w:rPr>
          <w:rFonts w:ascii="Arial" w:hAnsi="Arial" w:cs="Arial"/>
        </w:rPr>
        <w:t xml:space="preserve"> in </w:t>
      </w:r>
      <w:r w:rsidRPr="00790CF2">
        <w:rPr>
          <w:rFonts w:ascii="Arial" w:hAnsi="Arial" w:cs="Arial"/>
        </w:rPr>
        <w:t>the Release -18</w:t>
      </w:r>
      <w:r w:rsidR="00790CF2" w:rsidRPr="00790CF2">
        <w:rPr>
          <w:rFonts w:ascii="Arial" w:hAnsi="Arial" w:cs="Arial"/>
        </w:rPr>
        <w:t xml:space="preserve"> </w:t>
      </w:r>
      <w:r w:rsidR="00D4690F">
        <w:rPr>
          <w:rFonts w:ascii="Arial" w:hAnsi="Arial" w:cs="Arial"/>
        </w:rPr>
        <w:t>includes a key issue to study the support of standardized and operator-specific traffic categories in URSP, and solutions are being proposed for the support in the traffic descriptor of the URSP.</w:t>
      </w:r>
    </w:p>
    <w:p w14:paraId="0F673B7F" w14:textId="0F24DF3D" w:rsidR="001B3B57" w:rsidRDefault="00790CF2" w:rsidP="003A5106">
      <w:pPr>
        <w:rPr>
          <w:rFonts w:ascii="Arial" w:hAnsi="Arial" w:cs="Arial"/>
        </w:rPr>
      </w:pPr>
      <w:r w:rsidRPr="00790CF2">
        <w:rPr>
          <w:rFonts w:ascii="Arial" w:hAnsi="Arial" w:cs="Arial"/>
        </w:rPr>
        <w:t xml:space="preserve">The </w:t>
      </w:r>
      <w:r w:rsidR="00502D55">
        <w:rPr>
          <w:rFonts w:ascii="Arial" w:hAnsi="Arial" w:cs="Arial"/>
        </w:rPr>
        <w:t>conclusions on this study are not yet addressed</w:t>
      </w:r>
      <w:r w:rsidR="003A5106">
        <w:rPr>
          <w:rFonts w:ascii="Arial" w:hAnsi="Arial" w:cs="Arial"/>
        </w:rPr>
        <w:t xml:space="preserve"> </w:t>
      </w:r>
      <w:r w:rsidR="001B3B57">
        <w:rPr>
          <w:rFonts w:ascii="Arial" w:hAnsi="Arial" w:cs="Arial"/>
        </w:rPr>
        <w:t>and it is expected to reach those in the upcoming meetings.</w:t>
      </w:r>
    </w:p>
    <w:p w14:paraId="7BE233F0" w14:textId="5FE5C03A" w:rsidR="003A5106" w:rsidRDefault="003A5106" w:rsidP="003A510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will keep GSMA working groups updated on how </w:t>
      </w:r>
      <w:r w:rsidR="0004094B">
        <w:rPr>
          <w:rFonts w:ascii="Arial" w:hAnsi="Arial" w:cs="Arial"/>
        </w:rPr>
        <w:t xml:space="preserve">the list of </w:t>
      </w:r>
      <w:r>
        <w:rPr>
          <w:rFonts w:ascii="Arial" w:hAnsi="Arial" w:cs="Arial"/>
        </w:rPr>
        <w:t>traffic categories are supported</w:t>
      </w:r>
      <w:r w:rsidR="00014B7E" w:rsidRPr="00790CF2">
        <w:rPr>
          <w:rFonts w:ascii="Arial" w:hAnsi="Arial" w:cs="Arial"/>
        </w:rPr>
        <w:t>.</w:t>
      </w:r>
      <w:r w:rsidRPr="003A5106">
        <w:rPr>
          <w:rFonts w:ascii="Arial" w:hAnsi="Arial" w:cs="Arial"/>
        </w:rPr>
        <w:t xml:space="preserve">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004D0CE" w14:textId="0BAFAADE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094B">
        <w:rPr>
          <w:rFonts w:ascii="Arial" w:hAnsi="Arial" w:cs="Arial"/>
          <w:b/>
        </w:rPr>
        <w:t>GSMA ENSWI</w:t>
      </w:r>
    </w:p>
    <w:p w14:paraId="4ED0B26C" w14:textId="3439CBE2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790CF2">
        <w:rPr>
          <w:rFonts w:ascii="Arial" w:hAnsi="Arial" w:cs="Arial"/>
          <w:bCs/>
          <w:color w:val="000000" w:themeColor="text1"/>
        </w:rPr>
        <w:t>GSMA ENSWI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C70AEA" w14:textId="77777777" w:rsidR="00461845" w:rsidRDefault="00461845">
      <w:pPr>
        <w:spacing w:after="0"/>
      </w:pPr>
      <w:r>
        <w:separator/>
      </w:r>
    </w:p>
  </w:endnote>
  <w:endnote w:type="continuationSeparator" w:id="0">
    <w:p w14:paraId="49F4C9C8" w14:textId="77777777" w:rsidR="00461845" w:rsidRDefault="004618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AF5D2" w14:textId="77777777" w:rsidR="00461845" w:rsidRDefault="00461845">
      <w:pPr>
        <w:spacing w:after="0"/>
      </w:pPr>
      <w:r>
        <w:separator/>
      </w:r>
    </w:p>
  </w:footnote>
  <w:footnote w:type="continuationSeparator" w:id="0">
    <w:p w14:paraId="0919FA2F" w14:textId="77777777" w:rsidR="00461845" w:rsidRDefault="004618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0A9"/>
    <w:rsid w:val="00013DB9"/>
    <w:rsid w:val="00014B7E"/>
    <w:rsid w:val="00017F23"/>
    <w:rsid w:val="00026397"/>
    <w:rsid w:val="0004094B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3B57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C1FC8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A5106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61845"/>
    <w:rsid w:val="00471969"/>
    <w:rsid w:val="00492DB3"/>
    <w:rsid w:val="004B5304"/>
    <w:rsid w:val="004D7FDE"/>
    <w:rsid w:val="004E3939"/>
    <w:rsid w:val="004F50EB"/>
    <w:rsid w:val="004F69DB"/>
    <w:rsid w:val="00502D55"/>
    <w:rsid w:val="00544264"/>
    <w:rsid w:val="005D4ABC"/>
    <w:rsid w:val="006065BF"/>
    <w:rsid w:val="00607E6B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0CF2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B6FA3"/>
    <w:rsid w:val="00CD11A6"/>
    <w:rsid w:val="00CE737E"/>
    <w:rsid w:val="00CF07B7"/>
    <w:rsid w:val="00CF6087"/>
    <w:rsid w:val="00D01B94"/>
    <w:rsid w:val="00D127C4"/>
    <w:rsid w:val="00D2367A"/>
    <w:rsid w:val="00D4690F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4B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usana.sabater@vodafo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Sabater, Susana, Vodafone</cp:lastModifiedBy>
  <cp:revision>3</cp:revision>
  <cp:lastPrinted>2002-04-23T07:10:00Z</cp:lastPrinted>
  <dcterms:created xsi:type="dcterms:W3CDTF">2022-05-06T18:25:00Z</dcterms:created>
  <dcterms:modified xsi:type="dcterms:W3CDTF">2022-05-06T18:30:00Z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