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FBBAAF" w:rsidR="001E41F3" w:rsidRDefault="001E41F3">
      <w:pPr>
        <w:pStyle w:val="CRCoverPage"/>
        <w:tabs>
          <w:tab w:val="right" w:pos="9639"/>
        </w:tabs>
        <w:spacing w:after="0"/>
        <w:rPr>
          <w:b/>
          <w:i/>
          <w:noProof/>
          <w:sz w:val="28"/>
        </w:rPr>
      </w:pPr>
      <w:r>
        <w:rPr>
          <w:b/>
          <w:noProof/>
          <w:sz w:val="24"/>
        </w:rPr>
        <w:t>3GPP TSG-</w:t>
      </w:r>
      <w:r w:rsidR="00122859">
        <w:fldChar w:fldCharType="begin"/>
      </w:r>
      <w:r w:rsidR="00122859">
        <w:instrText xml:space="preserve"> DOCPROPERTY  TSG/WGRef  \* MERGEFORMAT </w:instrText>
      </w:r>
      <w:r w:rsidR="00122859">
        <w:fldChar w:fldCharType="separate"/>
      </w:r>
      <w:r w:rsidR="00A3309F">
        <w:rPr>
          <w:b/>
          <w:noProof/>
          <w:sz w:val="24"/>
        </w:rPr>
        <w:t>SA2</w:t>
      </w:r>
      <w:r w:rsidR="00122859">
        <w:rPr>
          <w:b/>
          <w:noProof/>
          <w:sz w:val="24"/>
        </w:rPr>
        <w:fldChar w:fldCharType="end"/>
      </w:r>
      <w:r w:rsidR="00C66BA2">
        <w:rPr>
          <w:b/>
          <w:noProof/>
          <w:sz w:val="24"/>
        </w:rPr>
        <w:t xml:space="preserve"> </w:t>
      </w:r>
      <w:r>
        <w:rPr>
          <w:b/>
          <w:noProof/>
          <w:sz w:val="24"/>
        </w:rPr>
        <w:t>Meeting #</w:t>
      </w:r>
      <w:r w:rsidR="00122859">
        <w:fldChar w:fldCharType="begin"/>
      </w:r>
      <w:r w:rsidR="00122859">
        <w:instrText xml:space="preserve"> DOCPROPERTY  MtgSeq  \* MERGEFORMAT </w:instrText>
      </w:r>
      <w:r w:rsidR="00122859">
        <w:fldChar w:fldCharType="separate"/>
      </w:r>
      <w:r w:rsidR="00A3309F">
        <w:rPr>
          <w:b/>
          <w:noProof/>
          <w:sz w:val="24"/>
        </w:rPr>
        <w:t>151e</w:t>
      </w:r>
      <w:r w:rsidR="00122859">
        <w:rPr>
          <w:b/>
          <w:noProof/>
          <w:sz w:val="24"/>
        </w:rPr>
        <w:fldChar w:fldCharType="end"/>
      </w:r>
      <w:r>
        <w:rPr>
          <w:b/>
          <w:i/>
          <w:noProof/>
          <w:sz w:val="28"/>
        </w:rPr>
        <w:tab/>
      </w:r>
      <w:r w:rsidR="00122859">
        <w:fldChar w:fldCharType="begin"/>
      </w:r>
      <w:r w:rsidR="00122859">
        <w:instrText xml:space="preserve"> DOCPROPERTY  Tdoc#  \* MERGEFORMAT </w:instrText>
      </w:r>
      <w:r w:rsidR="00122859">
        <w:fldChar w:fldCharType="separate"/>
      </w:r>
      <w:r w:rsidR="00A3309F">
        <w:rPr>
          <w:b/>
          <w:i/>
          <w:noProof/>
          <w:sz w:val="28"/>
        </w:rPr>
        <w:t>S2-220</w:t>
      </w:r>
      <w:r w:rsidR="00122859">
        <w:rPr>
          <w:b/>
          <w:i/>
          <w:noProof/>
          <w:sz w:val="28"/>
        </w:rPr>
        <w:t>4572</w:t>
      </w:r>
      <w:r w:rsidR="00122859">
        <w:rPr>
          <w:b/>
          <w:i/>
          <w:noProof/>
          <w:sz w:val="28"/>
          <w:highlight w:val="cyan"/>
        </w:rPr>
        <w:fldChar w:fldCharType="end"/>
      </w:r>
    </w:p>
    <w:p w14:paraId="7CB45193" w14:textId="21456CCA" w:rsidR="001E41F3" w:rsidRDefault="001228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3309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3309F">
        <w:rPr>
          <w:b/>
          <w:noProof/>
          <w:sz w:val="24"/>
        </w:rPr>
        <w:t>May 16</w:t>
      </w:r>
      <w:r w:rsidR="00A3309F" w:rsidRPr="00A3309F">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A3309F">
        <w:rPr>
          <w:b/>
          <w:noProof/>
          <w:sz w:val="24"/>
        </w:rPr>
        <w:t>May 20</w:t>
      </w:r>
      <w:r w:rsidR="00A3309F" w:rsidRPr="00A3309F">
        <w:rPr>
          <w:b/>
          <w:noProof/>
          <w:sz w:val="24"/>
          <w:vertAlign w:val="superscript"/>
        </w:rPr>
        <w:t>th</w:t>
      </w:r>
      <w:r w:rsidR="00A3309F">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06DDD75" w:rsidR="001E41F3" w:rsidRDefault="00D37BF8">
            <w:pPr>
              <w:pStyle w:val="CRCoverPage"/>
              <w:spacing w:after="0"/>
              <w:jc w:val="center"/>
              <w:rPr>
                <w:noProof/>
              </w:rPr>
            </w:pPr>
            <w:r w:rsidRPr="00D37BF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E1AB2" w:rsidR="001E41F3" w:rsidRPr="00410371" w:rsidRDefault="00122859" w:rsidP="00E13F3D">
            <w:pPr>
              <w:pStyle w:val="CRCoverPage"/>
              <w:spacing w:after="0"/>
              <w:jc w:val="right"/>
              <w:rPr>
                <w:b/>
                <w:noProof/>
                <w:sz w:val="28"/>
              </w:rPr>
            </w:pPr>
            <w:r>
              <w:fldChar w:fldCharType="begin"/>
            </w:r>
            <w:r>
              <w:instrText xml:space="preserve"> DOCPROPERTY  Spec#  \* MERGEFORMAT </w:instrText>
            </w:r>
            <w:r>
              <w:fldChar w:fldCharType="separate"/>
            </w:r>
            <w:r w:rsidR="00A3309F">
              <w:rPr>
                <w:b/>
                <w:noProof/>
                <w:sz w:val="28"/>
              </w:rPr>
              <w:t>23.50</w:t>
            </w:r>
            <w:r w:rsidR="001A5E4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938B5" w:rsidR="001E41F3" w:rsidRPr="00410371" w:rsidRDefault="00122859" w:rsidP="00547111">
            <w:pPr>
              <w:pStyle w:val="CRCoverPage"/>
              <w:spacing w:after="0"/>
              <w:rPr>
                <w:noProof/>
              </w:rPr>
            </w:pPr>
            <w:r>
              <w:fldChar w:fldCharType="begin"/>
            </w:r>
            <w:r>
              <w:instrText xml:space="preserve"> DOCPROPERTY  Cr#  \* MERGEFORMAT </w:instrText>
            </w:r>
            <w:r>
              <w:fldChar w:fldCharType="separate"/>
            </w:r>
            <w:r w:rsidR="00A3309F">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CC887" w:rsidR="001E41F3" w:rsidRPr="00410371" w:rsidRDefault="00122859" w:rsidP="00E13F3D">
            <w:pPr>
              <w:pStyle w:val="CRCoverPage"/>
              <w:spacing w:after="0"/>
              <w:jc w:val="center"/>
              <w:rPr>
                <w:b/>
                <w:noProof/>
              </w:rPr>
            </w:pPr>
            <w:r>
              <w:fldChar w:fldCharType="begin"/>
            </w:r>
            <w:r>
              <w:instrText xml:space="preserve"> DOCPROPERTY  Revision  \* MERGEFORMAT </w:instrText>
            </w:r>
            <w:r>
              <w:fldChar w:fldCharType="separate"/>
            </w:r>
            <w:r w:rsidR="00A330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D9A1F" w:rsidR="001E41F3" w:rsidRPr="00410371" w:rsidRDefault="00122859">
            <w:pPr>
              <w:pStyle w:val="CRCoverPage"/>
              <w:spacing w:after="0"/>
              <w:jc w:val="center"/>
              <w:rPr>
                <w:noProof/>
                <w:sz w:val="28"/>
              </w:rPr>
            </w:pPr>
            <w:r>
              <w:fldChar w:fldCharType="begin"/>
            </w:r>
            <w:r>
              <w:instrText xml:space="preserve"> DOCPROPERTY  Version  \* MERGEFORMAT </w:instrText>
            </w:r>
            <w:r>
              <w:fldChar w:fldCharType="separate"/>
            </w:r>
            <w:r w:rsidR="00A3309F">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C011A4" w:rsidR="00F25D98" w:rsidRDefault="00A330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7199F8" w:rsidR="00F25D98" w:rsidRDefault="00A330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51758" w:rsidR="001E41F3" w:rsidRDefault="00E719FC">
            <w:pPr>
              <w:pStyle w:val="CRCoverPage"/>
              <w:spacing w:after="0"/>
              <w:ind w:left="100"/>
              <w:rPr>
                <w:noProof/>
              </w:rPr>
            </w:pPr>
            <w:r>
              <w:fldChar w:fldCharType="begin"/>
            </w:r>
            <w:r>
              <w:instrText xml:space="preserve"> DOCPROPERTY  CrTitle  \* MERGEFORMAT </w:instrText>
            </w:r>
            <w:r>
              <w:fldChar w:fldCharType="separate"/>
            </w:r>
            <w:proofErr w:type="spellStart"/>
            <w:r w:rsidR="00A3309F">
              <w:t>Actvation</w:t>
            </w:r>
            <w:proofErr w:type="spellEnd"/>
            <w:r w:rsidR="00A3309F">
              <w:t xml:space="preserve"> of a UP Connection outside of the LADN Service Area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08F38" w:rsidR="001E41F3" w:rsidRDefault="00122859">
            <w:pPr>
              <w:pStyle w:val="CRCoverPage"/>
              <w:spacing w:after="0"/>
              <w:ind w:left="100"/>
              <w:rPr>
                <w:noProof/>
              </w:rPr>
            </w:pPr>
            <w:r>
              <w:fldChar w:fldCharType="begin"/>
            </w:r>
            <w:r>
              <w:instrText xml:space="preserve"> DOCPROPERTY  SourceIfWg  \* MERGEFORMAT </w:instrText>
            </w:r>
            <w:r>
              <w:fldChar w:fldCharType="separate"/>
            </w:r>
            <w:r w:rsidR="00A3309F">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8544D" w:rsidR="001E41F3" w:rsidRDefault="0012285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A3309F">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AE63E" w:rsidR="001E41F3" w:rsidRDefault="00122859">
            <w:pPr>
              <w:pStyle w:val="CRCoverPage"/>
              <w:spacing w:after="0"/>
              <w:ind w:left="100"/>
              <w:rPr>
                <w:noProof/>
              </w:rPr>
            </w:pPr>
            <w:r>
              <w:fldChar w:fldCharType="begin"/>
            </w:r>
            <w:r>
              <w:instrText xml:space="preserve"> DOCPROPERTY  RelatedWis  \* MERGEFORMAT </w:instrText>
            </w:r>
            <w:r>
              <w:fldChar w:fldCharType="separate"/>
            </w:r>
            <w:r w:rsidR="008B3B95">
              <w:rPr>
                <w:noProof/>
              </w:rPr>
              <w:t>LSCON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86FD7" w:rsidR="001E41F3" w:rsidRDefault="00122859">
            <w:pPr>
              <w:pStyle w:val="CRCoverPage"/>
              <w:spacing w:after="0"/>
              <w:ind w:left="100"/>
              <w:rPr>
                <w:noProof/>
              </w:rPr>
            </w:pPr>
            <w:r>
              <w:fldChar w:fldCharType="begin"/>
            </w:r>
            <w:r>
              <w:instrText xml:space="preserve"> DOCPROPERTY  ResDate  \* MERGEFORMAT </w:instrText>
            </w:r>
            <w:r>
              <w:fldChar w:fldCharType="separate"/>
            </w:r>
            <w:r w:rsidR="008B3B95">
              <w:rPr>
                <w:noProof/>
              </w:rPr>
              <w:t>0</w:t>
            </w:r>
            <w:r w:rsidR="002606ED">
              <w:rPr>
                <w:noProof/>
              </w:rPr>
              <w:t>5</w:t>
            </w:r>
            <w:r w:rsidR="008B3B95">
              <w:rPr>
                <w:noProof/>
              </w:rPr>
              <w:t>-05-2022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200DA" w:rsidR="001E41F3" w:rsidRDefault="00122859" w:rsidP="00D24991">
            <w:pPr>
              <w:pStyle w:val="CRCoverPage"/>
              <w:spacing w:after="0"/>
              <w:ind w:left="100" w:right="-609"/>
              <w:rPr>
                <w:b/>
                <w:noProof/>
              </w:rPr>
            </w:pPr>
            <w:r>
              <w:fldChar w:fldCharType="begin"/>
            </w:r>
            <w:r>
              <w:instrText xml:space="preserve"> DOCPROPERTY  Cat  \* MERGEFORMAT </w:instrText>
            </w:r>
            <w:r>
              <w:fldChar w:fldCharType="separate"/>
            </w:r>
            <w:r w:rsidR="008B3B95">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3A07E" w:rsidR="001E41F3" w:rsidRDefault="00122859">
            <w:pPr>
              <w:pStyle w:val="CRCoverPage"/>
              <w:spacing w:after="0"/>
              <w:ind w:left="100"/>
              <w:rPr>
                <w:noProof/>
              </w:rPr>
            </w:pPr>
            <w:r>
              <w:fldChar w:fldCharType="begin"/>
            </w:r>
            <w:r>
              <w:instrText xml:space="preserve"> DOCPROPERTY  Release  \* MERGEFORMAT </w:instrText>
            </w:r>
            <w:r>
              <w:fldChar w:fldCharType="separate"/>
            </w:r>
            <w:r w:rsidR="008B3B9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4EAE6" w:rsidR="001E41F3" w:rsidRDefault="008B3B95">
            <w:pPr>
              <w:pStyle w:val="CRCoverPage"/>
              <w:spacing w:after="0"/>
              <w:ind w:left="100"/>
              <w:rPr>
                <w:noProof/>
              </w:rPr>
            </w:pPr>
            <w:r w:rsidRPr="008B3B95">
              <w:rPr>
                <w:noProof/>
              </w:rPr>
              <w:t>When a UE Hosted Application that communicates with an Application Server in a LADN will abruptly lose its user plane connection to the Application Server when the UE leaves the LADN Service area. The abrupt loss of the user plane connection may be detrimental to the user’s service experience.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D85D6" w:rsidR="001E41F3" w:rsidRDefault="008B3B95">
            <w:pPr>
              <w:pStyle w:val="CRCoverPage"/>
              <w:spacing w:after="0"/>
              <w:ind w:left="100"/>
              <w:rPr>
                <w:noProof/>
              </w:rPr>
            </w:pPr>
            <w:r>
              <w:rPr>
                <w:noProof/>
              </w:rPr>
              <w:t>Added the ability for the UE to request and rece</w:t>
            </w:r>
            <w:r w:rsidR="00122859">
              <w:rPr>
                <w:noProof/>
              </w:rPr>
              <w:t>i</w:t>
            </w:r>
            <w:r>
              <w:rPr>
                <w:noProof/>
              </w:rPr>
              <w:t>ve temporary access to the LADN when outside of the LADN service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E81A6" w:rsidR="001E41F3" w:rsidRDefault="008B3B95">
            <w:pPr>
              <w:pStyle w:val="CRCoverPage"/>
              <w:spacing w:after="0"/>
              <w:ind w:left="100"/>
              <w:rPr>
                <w:noProof/>
              </w:rPr>
            </w:pPr>
            <w:r>
              <w:rPr>
                <w:noProof/>
              </w:rPr>
              <w:t xml:space="preserve">The </w:t>
            </w:r>
            <w:r w:rsidRPr="008B3B95">
              <w:rPr>
                <w:noProof/>
              </w:rPr>
              <w:t xml:space="preserve">UE hosted application </w:t>
            </w:r>
            <w:r>
              <w:rPr>
                <w:noProof/>
              </w:rPr>
              <w:t xml:space="preserve">may be prevented </w:t>
            </w:r>
            <w:r w:rsidRPr="008B3B95">
              <w:rPr>
                <w:noProof/>
              </w:rPr>
              <w:t>from gracefully transferring its application layer session and/or application layer context to another Application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2267D" w:rsidR="001E41F3" w:rsidRDefault="00D34D86">
            <w:pPr>
              <w:pStyle w:val="CRCoverPage"/>
              <w:spacing w:after="0"/>
              <w:ind w:left="100"/>
              <w:rPr>
                <w:noProof/>
              </w:rPr>
            </w:pPr>
            <w:r>
              <w:rPr>
                <w:noProof/>
              </w:rPr>
              <w:t>4.2.3.2, 4.3.2.2.1, 4.3.4.2, 4.3.3.1, 4.3.3.2, 4.3.7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A77C1E" w:rsidR="001E41F3" w:rsidRDefault="008B3B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16B54" w:rsidR="001E41F3" w:rsidRDefault="008B3B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F6CF3" w:rsidR="001E41F3" w:rsidRDefault="008B3B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59B4AE" w14:textId="77777777" w:rsidR="00662AD5" w:rsidRPr="00140E21" w:rsidRDefault="00662AD5" w:rsidP="00662AD5">
      <w:pPr>
        <w:pStyle w:val="Heading4"/>
      </w:pPr>
      <w:bookmarkStart w:id="1" w:name="_Toc20203939"/>
      <w:bookmarkStart w:id="2" w:name="_Toc27894624"/>
      <w:bookmarkStart w:id="3" w:name="_Toc36191691"/>
      <w:bookmarkStart w:id="4" w:name="_Toc45192777"/>
      <w:bookmarkStart w:id="5" w:name="_Toc47592409"/>
      <w:bookmarkStart w:id="6" w:name="_Toc51834490"/>
      <w:bookmarkStart w:id="7" w:name="_Toc98865258"/>
      <w:r w:rsidRPr="00140E21">
        <w:lastRenderedPageBreak/>
        <w:t>4.2.3.2</w:t>
      </w:r>
      <w:r w:rsidRPr="00140E21">
        <w:tab/>
        <w:t>UE Triggered Service Request</w:t>
      </w:r>
      <w:bookmarkEnd w:id="1"/>
      <w:bookmarkEnd w:id="2"/>
      <w:bookmarkEnd w:id="3"/>
      <w:bookmarkEnd w:id="4"/>
      <w:bookmarkEnd w:id="5"/>
      <w:bookmarkEnd w:id="6"/>
      <w:bookmarkEnd w:id="7"/>
    </w:p>
    <w:p w14:paraId="3F756069" w14:textId="77777777" w:rsidR="00662AD5" w:rsidRPr="00140E21" w:rsidRDefault="00662AD5" w:rsidP="00662AD5">
      <w:r w:rsidRPr="00140E21">
        <w:t>The UE in CM</w:t>
      </w:r>
      <w:r w:rsidRPr="00140E21">
        <w:noBreakHyphen/>
        <w:t xml:space="preserve">IDLE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150076E3" w14:textId="77777777" w:rsidR="00662AD5" w:rsidRPr="00140E21" w:rsidRDefault="00662AD5" w:rsidP="00662AD5">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DDD94AB" w14:textId="77777777" w:rsidR="00662AD5" w:rsidRDefault="00662AD5" w:rsidP="00662AD5">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489D326C" w14:textId="77777777" w:rsidR="00662AD5" w:rsidRDefault="00662AD5" w:rsidP="00662AD5">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51A42BF4" w14:textId="77777777" w:rsidR="00662AD5" w:rsidRDefault="00662AD5" w:rsidP="00662AD5">
      <w:pPr>
        <w:pStyle w:val="B1"/>
        <w:rPr>
          <w:rFonts w:eastAsia="Batang"/>
        </w:rPr>
      </w:pPr>
      <w:r>
        <w:rPr>
          <w:rFonts w:eastAsia="Batang"/>
        </w:rPr>
        <w:t>b)</w:t>
      </w:r>
      <w:r>
        <w:rPr>
          <w:rFonts w:eastAsia="Batang"/>
        </w:rPr>
        <w:tab/>
        <w:t>CM-IDLE state to request removal of Paging Restriction Information.</w:t>
      </w:r>
    </w:p>
    <w:p w14:paraId="22371DDD" w14:textId="77777777" w:rsidR="00662AD5" w:rsidRDefault="00662AD5" w:rsidP="00662AD5">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3781622E" w14:textId="77777777" w:rsidR="00662AD5" w:rsidRDefault="00662AD5" w:rsidP="00662AD5">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79A04FB5" w14:textId="77777777" w:rsidR="00662AD5" w:rsidRDefault="00662AD5" w:rsidP="00662AD5">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161EBA28" w14:textId="77777777" w:rsidR="00662AD5" w:rsidRPr="00140E21" w:rsidRDefault="00662AD5" w:rsidP="00662AD5">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3D85D7C" w14:textId="77777777" w:rsidR="00662AD5" w:rsidRPr="00140E21" w:rsidRDefault="00662AD5" w:rsidP="00662AD5">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0E87266E" w14:textId="77777777" w:rsidR="00662AD5" w:rsidRPr="00140E21" w:rsidRDefault="00662AD5" w:rsidP="00662AD5">
      <w:pPr>
        <w:rPr>
          <w:rFonts w:eastAsia="Batang"/>
        </w:rPr>
      </w:pPr>
      <w:r w:rsidRPr="00140E21">
        <w:rPr>
          <w:rFonts w:eastAsia="Batang"/>
        </w:rPr>
        <w:t>For Service Request due to user data, network may take further actions if User Plane connection activation is not successful.</w:t>
      </w:r>
    </w:p>
    <w:p w14:paraId="71DA0F44" w14:textId="77777777" w:rsidR="00662AD5" w:rsidRPr="00140E21" w:rsidRDefault="00662AD5" w:rsidP="00662AD5">
      <w:pPr>
        <w:rPr>
          <w:rFonts w:eastAsia="Batang"/>
        </w:rPr>
      </w:pPr>
      <w:r w:rsidRPr="00140E21">
        <w:t>The procedure in this clause 4.2.3.2 is applicable to the scenarios with or without intermediate UPF, and with or without intermediate UPF reselection.</w:t>
      </w:r>
    </w:p>
    <w:p w14:paraId="5588A494" w14:textId="77777777" w:rsidR="00662AD5" w:rsidRPr="00140E21" w:rsidRDefault="00662AD5" w:rsidP="00662AD5">
      <w:r w:rsidRPr="00140E21">
        <w:t>If the UE initiates Service Request procedures via non-3GPP Access, functions defined in clause 4.12.4.1 are applied.</w:t>
      </w:r>
    </w:p>
    <w:p w14:paraId="761EABC9" w14:textId="77777777" w:rsidR="00662AD5" w:rsidRPr="00140E21" w:rsidRDefault="00662AD5" w:rsidP="00662AD5">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11B13F0D" w14:textId="77777777" w:rsidR="00662AD5" w:rsidRDefault="00662AD5" w:rsidP="00662AD5">
      <w:pPr>
        <w:pStyle w:val="TH"/>
      </w:pPr>
      <w:r w:rsidRPr="00140E21">
        <w:object w:dxaOrig="9287" w:dyaOrig="12849" w14:anchorId="13E18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42.25pt" o:ole="">
            <v:imagedata r:id="rId15" o:title=""/>
          </v:shape>
          <o:OLEObject Type="Embed" ProgID="Word.Picture.8" ShapeID="_x0000_i1025" DrawAspect="Content" ObjectID="_1713342533" r:id="rId16"/>
        </w:object>
      </w:r>
    </w:p>
    <w:p w14:paraId="57CC811B" w14:textId="77777777" w:rsidR="00662AD5" w:rsidRPr="00140E21" w:rsidRDefault="00662AD5" w:rsidP="00662AD5">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B81C92A" w14:textId="77777777" w:rsidR="00662AD5" w:rsidRPr="00140E21" w:rsidRDefault="00662AD5" w:rsidP="00662AD5">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D0F40BA" w14:textId="77777777" w:rsidR="00662AD5" w:rsidRPr="00140E21" w:rsidRDefault="00662AD5" w:rsidP="00662AD5">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6D32EBB2" w14:textId="77777777" w:rsidR="00662AD5" w:rsidRDefault="00662AD5" w:rsidP="00662AD5">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5588FA7B" w14:textId="77777777" w:rsidR="00662AD5" w:rsidRDefault="00662AD5" w:rsidP="00662AD5">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02FE3367" w14:textId="77777777" w:rsidR="00662AD5" w:rsidRDefault="00662AD5" w:rsidP="00662AD5">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6D06AD6A" w14:textId="77777777" w:rsidR="00662AD5" w:rsidRPr="00140E21" w:rsidRDefault="00662AD5" w:rsidP="00662AD5">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437A1CA" w14:textId="77777777" w:rsidR="00662AD5" w:rsidRPr="00140E21" w:rsidRDefault="00662AD5" w:rsidP="00662AD5">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5468A8A" w14:textId="77777777" w:rsidR="00662AD5" w:rsidRPr="00140E21" w:rsidRDefault="00662AD5" w:rsidP="00662AD5">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0E3DA6E7" w14:textId="77777777" w:rsidR="00662AD5" w:rsidRPr="00140E21" w:rsidRDefault="00662AD5" w:rsidP="00662AD5">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6E38AC6E" w14:textId="77777777" w:rsidR="00662AD5" w:rsidRPr="00140E21" w:rsidRDefault="00662AD5" w:rsidP="00662AD5">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0F3BE0DD" w14:textId="77777777" w:rsidR="00662AD5" w:rsidRPr="00140E21" w:rsidRDefault="00662AD5" w:rsidP="00662AD5">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72E3D27" w14:textId="77777777" w:rsidR="00662AD5" w:rsidRPr="00140E21" w:rsidRDefault="00662AD5" w:rsidP="00662AD5">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13ECC3DB" w14:textId="77777777" w:rsidR="00662AD5" w:rsidRPr="00140E21" w:rsidRDefault="00662AD5" w:rsidP="00662AD5">
      <w:pPr>
        <w:pStyle w:val="B1"/>
      </w:pPr>
      <w:r w:rsidRPr="00140E21">
        <w:tab/>
        <w:t>The PDU Session status indicates the PDU Sessions available in the UE.</w:t>
      </w:r>
    </w:p>
    <w:p w14:paraId="7D22755B" w14:textId="30D12E4C" w:rsidR="00662AD5" w:rsidRPr="00140E21" w:rsidRDefault="00662AD5" w:rsidP="00662AD5">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ins w:id="8" w:author="Michael Starsinic" w:date="2022-05-04T09:52:00Z">
        <w:r w:rsidR="00CF4073">
          <w:rPr>
            <w:lang w:eastAsia="zh-CN"/>
          </w:rPr>
          <w:t>, unless the exc</w:t>
        </w:r>
      </w:ins>
      <w:ins w:id="9" w:author="Michael Starsinic" w:date="2022-05-04T09:53:00Z">
        <w:r w:rsidR="00CF4073">
          <w:rPr>
            <w:lang w:eastAsia="zh-CN"/>
          </w:rPr>
          <w:t xml:space="preserve">eptions that are defined in clause </w:t>
        </w:r>
        <w:r w:rsidR="00CF4073" w:rsidRPr="00140E21">
          <w:rPr>
            <w:lang w:eastAsia="zh-CN"/>
          </w:rPr>
          <w:t xml:space="preserve">5.6.5 </w:t>
        </w:r>
        <w:r w:rsidR="00CF4073">
          <w:t>of</w:t>
        </w:r>
        <w:r w:rsidR="00CF4073" w:rsidRPr="00140E21">
          <w:rPr>
            <w:lang w:eastAsia="zh-CN"/>
          </w:rPr>
          <w:t xml:space="preserve"> TS</w:t>
        </w:r>
        <w:r w:rsidR="00CF4073">
          <w:rPr>
            <w:lang w:eastAsia="zh-CN"/>
          </w:rPr>
          <w:t> </w:t>
        </w:r>
        <w:r w:rsidR="00CF4073" w:rsidRPr="00140E21">
          <w:rPr>
            <w:lang w:eastAsia="zh-CN"/>
          </w:rPr>
          <w:t>23.501</w:t>
        </w:r>
        <w:r w:rsidR="00CF4073">
          <w:rPr>
            <w:lang w:eastAsia="zh-CN"/>
          </w:rPr>
          <w:t> </w:t>
        </w:r>
        <w:r w:rsidR="00CF4073" w:rsidRPr="00140E21">
          <w:rPr>
            <w:lang w:eastAsia="zh-CN"/>
          </w:rPr>
          <w:t>[2]</w:t>
        </w:r>
        <w:r w:rsidR="00CF4073">
          <w:rPr>
            <w:lang w:eastAsia="zh-CN"/>
          </w:rPr>
          <w:t xml:space="preserve"> apply</w:t>
        </w:r>
      </w:ins>
      <w:r w:rsidRPr="00140E21">
        <w:rPr>
          <w:lang w:eastAsia="zh-CN"/>
        </w:rPr>
        <w:t>.</w:t>
      </w:r>
    </w:p>
    <w:p w14:paraId="2DFD2B3B" w14:textId="415ED348" w:rsidR="00662AD5" w:rsidRPr="00140E21" w:rsidRDefault="00662AD5" w:rsidP="00662AD5">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ins w:id="10" w:author="Michael Starsinic" w:date="2022-05-04T09:53:00Z">
        <w:r w:rsidR="002B6DA6">
          <w:rPr>
            <w:lang w:eastAsia="zh-CN"/>
          </w:rPr>
          <w:t xml:space="preserve">, unless the exceptions that are defined in clause </w:t>
        </w:r>
        <w:r w:rsidR="002B6DA6" w:rsidRPr="00140E21">
          <w:rPr>
            <w:lang w:eastAsia="zh-CN"/>
          </w:rPr>
          <w:t xml:space="preserve">5.6.5 </w:t>
        </w:r>
        <w:r w:rsidR="002B6DA6">
          <w:t>of</w:t>
        </w:r>
        <w:r w:rsidR="002B6DA6" w:rsidRPr="00140E21">
          <w:rPr>
            <w:lang w:eastAsia="zh-CN"/>
          </w:rPr>
          <w:t xml:space="preserve"> TS</w:t>
        </w:r>
        <w:r w:rsidR="002B6DA6">
          <w:rPr>
            <w:lang w:eastAsia="zh-CN"/>
          </w:rPr>
          <w:t> </w:t>
        </w:r>
        <w:r w:rsidR="002B6DA6" w:rsidRPr="00140E21">
          <w:rPr>
            <w:lang w:eastAsia="zh-CN"/>
          </w:rPr>
          <w:t>23.501</w:t>
        </w:r>
        <w:r w:rsidR="002B6DA6">
          <w:rPr>
            <w:lang w:eastAsia="zh-CN"/>
          </w:rPr>
          <w:t> </w:t>
        </w:r>
        <w:r w:rsidR="002B6DA6" w:rsidRPr="00140E21">
          <w:rPr>
            <w:lang w:eastAsia="zh-CN"/>
          </w:rPr>
          <w:t>[2]</w:t>
        </w:r>
        <w:r w:rsidR="002B6DA6">
          <w:rPr>
            <w:lang w:eastAsia="zh-CN"/>
          </w:rPr>
          <w:t xml:space="preserve"> apply</w:t>
        </w:r>
      </w:ins>
      <w:r w:rsidRPr="00140E21">
        <w:rPr>
          <w:lang w:eastAsia="zh-CN"/>
        </w:rPr>
        <w:t>.</w:t>
      </w:r>
    </w:p>
    <w:p w14:paraId="647043FC" w14:textId="77777777" w:rsidR="00662AD5" w:rsidRPr="00140E21" w:rsidRDefault="00662AD5" w:rsidP="00662AD5">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1ECF450" w14:textId="77777777" w:rsidR="00662AD5" w:rsidRPr="00140E21" w:rsidRDefault="00662AD5" w:rsidP="00662AD5">
      <w:pPr>
        <w:pStyle w:val="B1"/>
        <w:rPr>
          <w:lang w:eastAsia="zh-CN"/>
        </w:rPr>
      </w:pPr>
      <w:r w:rsidRPr="00140E21">
        <w:rPr>
          <w:lang w:eastAsia="zh-CN"/>
        </w:rPr>
        <w:t>2.</w:t>
      </w:r>
      <w:r w:rsidRPr="00140E21">
        <w:rPr>
          <w:lang w:eastAsia="zh-CN"/>
        </w:rPr>
        <w:tab/>
        <w:t>(R)AN to AMF: N2 Message (N2 parameters, Service Request).</w:t>
      </w:r>
    </w:p>
    <w:p w14:paraId="3A656BC4" w14:textId="77777777" w:rsidR="00662AD5" w:rsidRPr="00140E21" w:rsidRDefault="00662AD5" w:rsidP="00662AD5">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5FE41BB6" w14:textId="77777777" w:rsidR="00662AD5" w:rsidRPr="00140E21" w:rsidRDefault="00662AD5" w:rsidP="00662AD5">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D080955" w14:textId="77777777" w:rsidR="00662AD5" w:rsidRPr="00140E21" w:rsidRDefault="00662AD5" w:rsidP="00662AD5">
      <w:pPr>
        <w:pStyle w:val="B1"/>
      </w:pPr>
      <w:r w:rsidRPr="00140E21">
        <w:tab/>
        <w:t>If the UE is in CM-IDLE state, the NG-RAN obtains the 5G-S-TMSI in RRC procedure. NG-RAN selects the AMF according to 5G-S-TMSI. The Location Information relates to the cell in which the UE is camping.</w:t>
      </w:r>
    </w:p>
    <w:p w14:paraId="485AD127" w14:textId="77777777" w:rsidR="00662AD5" w:rsidRPr="00140E21" w:rsidRDefault="00662AD5" w:rsidP="00662AD5">
      <w:pPr>
        <w:pStyle w:val="B1"/>
      </w:pPr>
      <w:r w:rsidRPr="00140E21">
        <w:tab/>
        <w:t>Based on the PDU Session status, the AMF may initiate PDU Session Release procedure in the network for the PDU Sessions whose PDU Session ID(s) were indicated by the UE as not available.</w:t>
      </w:r>
    </w:p>
    <w:p w14:paraId="5F16A5C0" w14:textId="77777777" w:rsidR="00662AD5" w:rsidRPr="00140E21" w:rsidRDefault="00662AD5" w:rsidP="00662AD5">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2E195C3" w14:textId="77777777" w:rsidR="00662AD5" w:rsidRPr="00140E21" w:rsidRDefault="00662AD5" w:rsidP="00662AD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33B199B" w14:textId="77777777" w:rsidR="00662AD5" w:rsidRPr="00140E21" w:rsidRDefault="00662AD5" w:rsidP="00662AD5">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D5218E4" w14:textId="77777777" w:rsidR="00662AD5" w:rsidRDefault="00662AD5" w:rsidP="00662AD5">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191BB8B" w14:textId="77777777" w:rsidR="00662AD5" w:rsidRDefault="00662AD5" w:rsidP="00662AD5">
      <w:pPr>
        <w:pStyle w:val="B1"/>
      </w:pPr>
      <w:r>
        <w:tab/>
        <w:t>For NR satellite access, the AMF may decide to verify the UE location as described in clause 5.4.11.4 of TS 23.501 [2].</w:t>
      </w:r>
    </w:p>
    <w:p w14:paraId="0ED49FBC" w14:textId="77777777" w:rsidR="00662AD5" w:rsidRDefault="00662AD5" w:rsidP="00662AD5">
      <w:pPr>
        <w:pStyle w:val="B1"/>
      </w:pPr>
      <w:r>
        <w:tab/>
        <w:t>If the UE receives a Service Reject with the country in which the UE is located, the UE shall attempt to register to a PLMN that is allowed to operate in the country for the UE location as specified in TS 23.122 [22].</w:t>
      </w:r>
    </w:p>
    <w:p w14:paraId="0E00B9C7" w14:textId="77777777" w:rsidR="00662AD5" w:rsidRPr="00140E21" w:rsidRDefault="00662AD5" w:rsidP="00662AD5">
      <w:pPr>
        <w:pStyle w:val="B1"/>
      </w:pPr>
      <w:r w:rsidRPr="00140E21">
        <w:t>3a)</w:t>
      </w:r>
      <w:r w:rsidRPr="00140E21">
        <w:tab/>
        <w:t>AMF to (R)AN: N2 Request (security context, Mobility Restriction List, list of recommended cells / TAs / NG-RAN node identifiers).</w:t>
      </w:r>
    </w:p>
    <w:p w14:paraId="4CE3CFE6" w14:textId="77777777" w:rsidR="00662AD5" w:rsidRPr="00140E21" w:rsidRDefault="00662AD5" w:rsidP="00662AD5">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AAB84C4" w14:textId="77777777" w:rsidR="00662AD5" w:rsidRPr="00140E21" w:rsidRDefault="00662AD5" w:rsidP="00662AD5">
      <w:pPr>
        <w:pStyle w:val="B1"/>
      </w:pPr>
      <w:r w:rsidRPr="00140E21">
        <w:tab/>
        <w:t>The 5G-AN uses the Security Context to protect the messages exchanged with the UE as described in TS</w:t>
      </w:r>
      <w:r>
        <w:t> </w:t>
      </w:r>
      <w:r w:rsidRPr="00140E21">
        <w:t>33.501</w:t>
      </w:r>
      <w:r>
        <w:t> </w:t>
      </w:r>
      <w:r w:rsidRPr="00140E21">
        <w:t>[15].</w:t>
      </w:r>
    </w:p>
    <w:p w14:paraId="011147B9" w14:textId="77777777" w:rsidR="00662AD5" w:rsidRPr="00140E21" w:rsidRDefault="00662AD5" w:rsidP="00662AD5">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EF922A2" w14:textId="77777777" w:rsidR="00662AD5" w:rsidRPr="00140E21" w:rsidRDefault="00662AD5" w:rsidP="00662AD5">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6B24A97" w14:textId="77777777" w:rsidR="00662AD5" w:rsidRPr="00140E21" w:rsidRDefault="00662AD5" w:rsidP="00662AD5">
      <w:pPr>
        <w:pStyle w:val="B1"/>
        <w:rPr>
          <w:lang w:eastAsia="zh-CN"/>
        </w:rPr>
      </w:pPr>
      <w:r w:rsidRPr="00140E21">
        <w:rPr>
          <w:lang w:eastAsia="zh-CN"/>
        </w:rPr>
        <w:lastRenderedPageBreak/>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0E44881" w14:textId="77777777" w:rsidR="00662AD5" w:rsidRPr="00140E21" w:rsidRDefault="00662AD5" w:rsidP="00662AD5">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50BE3D30" w14:textId="77777777" w:rsidR="00662AD5" w:rsidRPr="00140E21" w:rsidRDefault="00662AD5" w:rsidP="00662AD5">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D3E451A" w14:textId="77777777" w:rsidR="00662AD5" w:rsidRDefault="00662AD5" w:rsidP="00662AD5">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8EDB7EF" w14:textId="77777777" w:rsidR="00662AD5" w:rsidRDefault="00662AD5" w:rsidP="00662AD5">
      <w:pPr>
        <w:pStyle w:val="B1"/>
      </w:pPr>
      <w:r>
        <w:tab/>
        <w:t>If the Service Request message over 3GPP access includes a Release Request indication or a Reject Paging Indication, then:</w:t>
      </w:r>
    </w:p>
    <w:p w14:paraId="62B61C38" w14:textId="77777777" w:rsidR="00662AD5" w:rsidRDefault="00662AD5" w:rsidP="00662AD5">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F658CB9" w14:textId="77777777" w:rsidR="00662AD5" w:rsidRDefault="00662AD5" w:rsidP="00662AD5">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75D48320" w14:textId="77777777" w:rsidR="00662AD5" w:rsidRDefault="00662AD5" w:rsidP="00662AD5">
      <w:pPr>
        <w:pStyle w:val="B2"/>
      </w:pPr>
      <w:r>
        <w:t>-</w:t>
      </w:r>
      <w:r>
        <w:tab/>
        <w:t>no User Plane resources are established and instead the AMF triggers the AN Release procedure as described in clause 4.2.6.</w:t>
      </w:r>
    </w:p>
    <w:p w14:paraId="74B74E72" w14:textId="77777777" w:rsidR="00662AD5" w:rsidRDefault="00662AD5" w:rsidP="00662AD5">
      <w:pPr>
        <w:pStyle w:val="NO"/>
      </w:pPr>
      <w:r>
        <w:t>NOTE 3:</w:t>
      </w:r>
      <w:r>
        <w:tab/>
        <w:t>If AMF does not perform steps 5-7 before step 2 then some DL data might not be delivered to the UE.</w:t>
      </w:r>
    </w:p>
    <w:p w14:paraId="374953F1" w14:textId="77777777" w:rsidR="00662AD5" w:rsidRDefault="00662AD5" w:rsidP="00662AD5">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13260704" w14:textId="77777777" w:rsidR="00662AD5" w:rsidRPr="00140E21" w:rsidRDefault="00662AD5" w:rsidP="00662AD5">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4E7DC5A" w14:textId="77777777" w:rsidR="00662AD5" w:rsidRPr="00140E21" w:rsidRDefault="00662AD5" w:rsidP="00662AD5">
      <w:pPr>
        <w:pStyle w:val="B1"/>
      </w:pPr>
      <w:r w:rsidRPr="00140E21">
        <w:tab/>
        <w:t>The Nsmf_PDUSession_UpdateSMContext Request is invoked:</w:t>
      </w:r>
    </w:p>
    <w:p w14:paraId="3DFD2F81" w14:textId="77777777" w:rsidR="00662AD5" w:rsidRPr="00140E21" w:rsidRDefault="00662AD5" w:rsidP="00662AD5">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3514344B" w14:textId="77777777" w:rsidR="00662AD5" w:rsidRPr="00140E21" w:rsidRDefault="00662AD5" w:rsidP="00662AD5">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6326DF36" w14:textId="77777777" w:rsidR="00662AD5" w:rsidRPr="00140E21" w:rsidRDefault="00662AD5" w:rsidP="00662AD5">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54DFCC5" w14:textId="77777777" w:rsidR="00662AD5" w:rsidRPr="00140E21" w:rsidRDefault="00662AD5" w:rsidP="00662AD5">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BE70FD1" w14:textId="77777777" w:rsidR="00662AD5" w:rsidRPr="00140E21" w:rsidRDefault="00662AD5" w:rsidP="00662AD5">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A56C799" w14:textId="77777777" w:rsidR="00662AD5" w:rsidRPr="00140E21" w:rsidRDefault="00662AD5" w:rsidP="00662AD5">
      <w:pPr>
        <w:pStyle w:val="B1"/>
      </w:pPr>
      <w:r w:rsidRPr="00140E21">
        <w:lastRenderedPageBreak/>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E343065" w14:textId="77777777" w:rsidR="00662AD5" w:rsidRPr="00140E21" w:rsidRDefault="00662AD5" w:rsidP="00662AD5">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331572D" w14:textId="77777777" w:rsidR="00662AD5" w:rsidRPr="00140E21" w:rsidRDefault="00662AD5" w:rsidP="00662AD5">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6EA33F0" w14:textId="77777777" w:rsidR="00662AD5" w:rsidRDefault="00662AD5" w:rsidP="00662AD5">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1D748D2" w14:textId="77777777" w:rsidR="00662AD5" w:rsidRPr="00140E21" w:rsidRDefault="00662AD5" w:rsidP="00662AD5">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3B115078" w14:textId="77777777" w:rsidR="00662AD5" w:rsidRPr="00140E21" w:rsidRDefault="00662AD5" w:rsidP="00662AD5">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2248DD92" w14:textId="77777777" w:rsidR="00662AD5" w:rsidRDefault="00662AD5" w:rsidP="00662AD5">
      <w:pPr>
        <w:pStyle w:val="NO"/>
      </w:pPr>
      <w:r>
        <w:t>NOTE 4:</w:t>
      </w:r>
      <w:r>
        <w:tab/>
        <w:t>This activates the UP of PDU Session(s) using resources of the new NG-RAN.</w:t>
      </w:r>
    </w:p>
    <w:p w14:paraId="6068E994" w14:textId="77777777" w:rsidR="00662AD5" w:rsidRPr="00140E21" w:rsidRDefault="00662AD5" w:rsidP="00662AD5">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33D5ADCE" w14:textId="77777777" w:rsidR="00662AD5" w:rsidRDefault="00662AD5" w:rsidP="00662AD5">
      <w:pPr>
        <w:pStyle w:val="NO"/>
      </w:pPr>
      <w:r>
        <w:t>NOTE 5:</w:t>
      </w:r>
      <w:r>
        <w:tab/>
        <w:t>This deactivates the UP of PDU Session(s) that are no more needed by the UE.</w:t>
      </w:r>
    </w:p>
    <w:p w14:paraId="277985EA" w14:textId="77777777" w:rsidR="00662AD5" w:rsidRPr="00140E21" w:rsidRDefault="00662AD5" w:rsidP="00662AD5">
      <w:pPr>
        <w:pStyle w:val="B1"/>
      </w:pPr>
      <w:r w:rsidRPr="00140E21">
        <w:t>5a.</w:t>
      </w:r>
      <w:r w:rsidRPr="00140E21">
        <w:tab/>
      </w:r>
      <w:r>
        <w:t>Void.</w:t>
      </w:r>
    </w:p>
    <w:p w14:paraId="7C131FD2" w14:textId="098E0ECB" w:rsidR="00662AD5" w:rsidRPr="00140E21" w:rsidRDefault="00662AD5" w:rsidP="00662AD5">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ins w:id="11" w:author="Michael Starsinic" w:date="2022-05-04T09:54:00Z">
        <w:r w:rsidR="002B6DA6">
          <w:rPr>
            <w:lang w:eastAsia="ko-KR"/>
          </w:rPr>
          <w:t xml:space="preserve"> and </w:t>
        </w:r>
      </w:ins>
      <w:ins w:id="12" w:author="Michael Starsinic" w:date="2022-05-04T09:55:00Z">
        <w:r w:rsidR="002B6DA6">
          <w:rPr>
            <w:lang w:eastAsia="zh-CN"/>
          </w:rPr>
          <w:t xml:space="preserve">the SMF determines that the exceptions that are defined in clause </w:t>
        </w:r>
        <w:r w:rsidR="002B6DA6" w:rsidRPr="00140E21">
          <w:rPr>
            <w:lang w:eastAsia="zh-CN"/>
          </w:rPr>
          <w:t xml:space="preserve">5.6.5 </w:t>
        </w:r>
        <w:r w:rsidR="002B6DA6">
          <w:t>of</w:t>
        </w:r>
        <w:r w:rsidR="002B6DA6" w:rsidRPr="00140E21">
          <w:rPr>
            <w:lang w:eastAsia="zh-CN"/>
          </w:rPr>
          <w:t xml:space="preserve"> TS</w:t>
        </w:r>
        <w:r w:rsidR="002B6DA6">
          <w:rPr>
            <w:lang w:eastAsia="zh-CN"/>
          </w:rPr>
          <w:t> </w:t>
        </w:r>
        <w:r w:rsidR="002B6DA6" w:rsidRPr="00140E21">
          <w:rPr>
            <w:lang w:eastAsia="zh-CN"/>
          </w:rPr>
          <w:t>23.501</w:t>
        </w:r>
        <w:r w:rsidR="002B6DA6">
          <w:rPr>
            <w:lang w:eastAsia="zh-CN"/>
          </w:rPr>
          <w:t> </w:t>
        </w:r>
        <w:r w:rsidR="002B6DA6" w:rsidRPr="00140E21">
          <w:rPr>
            <w:lang w:eastAsia="zh-CN"/>
          </w:rPr>
          <w:t>[2]</w:t>
        </w:r>
        <w:r w:rsidR="002B6DA6">
          <w:rPr>
            <w:lang w:eastAsia="zh-CN"/>
          </w:rPr>
          <w:t xml:space="preserve"> do not apply</w:t>
        </w:r>
      </w:ins>
      <w:r w:rsidRPr="00140E21">
        <w:t xml:space="preserve">, </w:t>
      </w:r>
      <w:ins w:id="13" w:author="Michael Starsinic" w:date="2022-05-04T09:55:00Z">
        <w:r w:rsidR="002B6DA6">
          <w:t xml:space="preserve">then </w:t>
        </w:r>
      </w:ins>
      <w:r w:rsidRPr="00140E21">
        <w:rPr>
          <w:lang w:eastAsia="ko-KR"/>
        </w:rPr>
        <w:t>the SMF decides to (based on local policies) either:</w:t>
      </w:r>
    </w:p>
    <w:p w14:paraId="04B8B5E0" w14:textId="77777777" w:rsidR="00662AD5" w:rsidRPr="00140E21" w:rsidRDefault="00662AD5" w:rsidP="00662AD5">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D260C25" w14:textId="77777777" w:rsidR="00662AD5" w:rsidRPr="00140E21" w:rsidRDefault="00662AD5" w:rsidP="00662AD5">
      <w:pPr>
        <w:pStyle w:val="B2"/>
      </w:pPr>
      <w:r w:rsidRPr="00140E21">
        <w:t>-</w:t>
      </w:r>
      <w:r w:rsidRPr="00140E21">
        <w:tab/>
        <w:t>to release the PDU Session: the SMF releases the PDU Session and informs the AMF that the PDU Session is released.</w:t>
      </w:r>
    </w:p>
    <w:p w14:paraId="77ACC300" w14:textId="77777777" w:rsidR="00662AD5" w:rsidRPr="00140E21" w:rsidRDefault="00662AD5" w:rsidP="00662AD5">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9C1D5DB" w14:textId="77777777" w:rsidR="00662AD5" w:rsidRPr="00140E21" w:rsidRDefault="00662AD5" w:rsidP="00662AD5">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5C35F9F7" w14:textId="77777777" w:rsidR="00662AD5" w:rsidRPr="00140E21" w:rsidRDefault="00662AD5" w:rsidP="00662AD5">
      <w:pPr>
        <w:pStyle w:val="B2"/>
      </w:pPr>
      <w:r w:rsidRPr="00140E21">
        <w:lastRenderedPageBreak/>
        <w:t>-</w:t>
      </w:r>
      <w:r w:rsidRPr="00140E21">
        <w:tab/>
      </w:r>
      <w:bookmarkStart w:id="14" w:name="OLE_LINK99"/>
      <w:r w:rsidRPr="00140E21">
        <w:t>accepts the activation of UP connection and</w:t>
      </w:r>
      <w:bookmarkEnd w:id="14"/>
      <w:r w:rsidRPr="00140E21">
        <w:t xml:space="preserve"> continue using the current UPF(s</w:t>
      </w:r>
      <w:proofErr w:type="gramStart"/>
      <w:r w:rsidRPr="00140E21">
        <w:t>);</w:t>
      </w:r>
      <w:proofErr w:type="gramEnd"/>
    </w:p>
    <w:p w14:paraId="1DC3568B" w14:textId="77777777" w:rsidR="00662AD5" w:rsidRPr="00140E21" w:rsidRDefault="00662AD5" w:rsidP="00662AD5">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9DBD5DB" w14:textId="77777777" w:rsidR="00662AD5" w:rsidRPr="00140E21" w:rsidRDefault="00662AD5" w:rsidP="00662AD5">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1A817B7" w14:textId="77777777" w:rsidR="00662AD5" w:rsidRPr="00140E21" w:rsidRDefault="00662AD5" w:rsidP="00662AD5">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18A28333" w14:textId="77777777" w:rsidR="00662AD5" w:rsidRPr="00140E21" w:rsidRDefault="00662AD5" w:rsidP="00662AD5">
      <w:pPr>
        <w:pStyle w:val="B1"/>
      </w:pPr>
      <w:r w:rsidRPr="00140E21">
        <w:tab/>
        <w:t>In the case that the SMF fails to find suitable I-UPF, the SMF decides to (based on local policies) either:</w:t>
      </w:r>
    </w:p>
    <w:p w14:paraId="2D900C74" w14:textId="77777777" w:rsidR="00662AD5" w:rsidRPr="00140E21" w:rsidRDefault="00662AD5" w:rsidP="00662AD5">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A3A7837" w14:textId="77777777" w:rsidR="00662AD5" w:rsidRPr="00140E21" w:rsidRDefault="00662AD5" w:rsidP="00662AD5">
      <w:pPr>
        <w:pStyle w:val="B2"/>
      </w:pPr>
      <w:r w:rsidRPr="00140E21">
        <w:t>-</w:t>
      </w:r>
      <w:r w:rsidRPr="00140E21">
        <w:tab/>
        <w:t>keep the PDU Session, but reject the activation request of User Plane connection for the PDU Session and inform the AMF about it; or</w:t>
      </w:r>
    </w:p>
    <w:p w14:paraId="002280B2" w14:textId="77777777" w:rsidR="00662AD5" w:rsidRPr="00140E21" w:rsidRDefault="00662AD5" w:rsidP="00662AD5">
      <w:pPr>
        <w:pStyle w:val="B2"/>
      </w:pPr>
      <w:r w:rsidRPr="00140E21">
        <w:t>-</w:t>
      </w:r>
      <w:r w:rsidRPr="00140E21">
        <w:tab/>
        <w:t>release the PDU Session after Service Request procedure.</w:t>
      </w:r>
    </w:p>
    <w:p w14:paraId="46AFCE4F" w14:textId="77777777" w:rsidR="00662AD5" w:rsidRPr="00140E21" w:rsidRDefault="00662AD5" w:rsidP="00662AD5">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618A7587" w14:textId="77777777" w:rsidR="00662AD5" w:rsidRPr="00140E21" w:rsidRDefault="00662AD5" w:rsidP="00662AD5">
      <w:pPr>
        <w:pStyle w:val="B1"/>
      </w:pPr>
      <w:r w:rsidRPr="00140E21">
        <w:t>6a.</w:t>
      </w:r>
      <w:r w:rsidRPr="00140E21">
        <w:tab/>
        <w:t>[Conditional] SMF to UPF (PSA): N4 Session Modification Request.</w:t>
      </w:r>
    </w:p>
    <w:p w14:paraId="17CBB98D" w14:textId="77777777" w:rsidR="00662AD5" w:rsidRPr="00140E21" w:rsidRDefault="00662AD5" w:rsidP="00662AD5">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9A1336" w14:textId="77777777" w:rsidR="00662AD5" w:rsidRPr="00140E21" w:rsidRDefault="00662AD5" w:rsidP="00662AD5">
      <w:pPr>
        <w:pStyle w:val="B1"/>
      </w:pPr>
      <w:r w:rsidRPr="00140E21">
        <w:t>6b.</w:t>
      </w:r>
      <w:r w:rsidRPr="00140E21">
        <w:tab/>
        <w:t>[Conditional] UPF (PSA) to SMF: N4 Session Modification Response.</w:t>
      </w:r>
    </w:p>
    <w:p w14:paraId="1ADFF947" w14:textId="77777777" w:rsidR="00662AD5" w:rsidRPr="00140E21" w:rsidRDefault="00662AD5" w:rsidP="00662AD5">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D6AD99C" w14:textId="77777777" w:rsidR="00662AD5" w:rsidRPr="00140E21" w:rsidRDefault="00662AD5" w:rsidP="00662AD5">
      <w:pPr>
        <w:pStyle w:val="B1"/>
      </w:pPr>
      <w:r w:rsidRPr="00140E21">
        <w:tab/>
        <w:t>If the redundant I-UPFs are used for URLLC, each I-UPF provides UL CN Tunnel Info for N3 interface to the SMF in the N4 Session Establishment Response message.</w:t>
      </w:r>
    </w:p>
    <w:p w14:paraId="272AEDB8" w14:textId="77777777" w:rsidR="00662AD5" w:rsidRPr="00140E21" w:rsidRDefault="00662AD5" w:rsidP="00662AD5">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4EE8097" w14:textId="77777777" w:rsidR="00662AD5" w:rsidRPr="00140E21" w:rsidRDefault="00662AD5" w:rsidP="00662AD5">
      <w:pPr>
        <w:pStyle w:val="B1"/>
      </w:pPr>
      <w:r w:rsidRPr="00140E21">
        <w:t>6c.</w:t>
      </w:r>
      <w:r w:rsidRPr="00140E21">
        <w:tab/>
        <w:t>[Conditional] SMF to new UPF (intermediate): N4 Session Establishment Request.</w:t>
      </w:r>
    </w:p>
    <w:p w14:paraId="3CC7E50A" w14:textId="77777777" w:rsidR="00662AD5" w:rsidRPr="00140E21" w:rsidRDefault="00662AD5" w:rsidP="00662AD5">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5BAA95B6" w14:textId="77777777" w:rsidR="00662AD5" w:rsidRPr="00140E21" w:rsidRDefault="00662AD5" w:rsidP="00662AD5">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A3E423B" w14:textId="77777777" w:rsidR="00662AD5" w:rsidRPr="00140E21" w:rsidRDefault="00662AD5" w:rsidP="00662AD5">
      <w:pPr>
        <w:pStyle w:val="B1"/>
      </w:pPr>
      <w:r w:rsidRPr="00140E21">
        <w:t>6d.</w:t>
      </w:r>
      <w:r w:rsidRPr="00140E21">
        <w:tab/>
        <w:t>New UPF (intermediate) to SMF: N4 Session Establishment Response.</w:t>
      </w:r>
    </w:p>
    <w:p w14:paraId="017FA67B" w14:textId="77777777" w:rsidR="00662AD5" w:rsidRPr="00140E21" w:rsidRDefault="00662AD5" w:rsidP="00662AD5">
      <w:pPr>
        <w:pStyle w:val="B1"/>
        <w:tabs>
          <w:tab w:val="left" w:pos="4395"/>
        </w:tabs>
      </w:pPr>
      <w:r w:rsidRPr="00140E21">
        <w:lastRenderedPageBreak/>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9227662" w14:textId="77777777" w:rsidR="00662AD5" w:rsidRPr="00140E21" w:rsidRDefault="00662AD5" w:rsidP="00662AD5">
      <w:pPr>
        <w:pStyle w:val="B1"/>
      </w:pPr>
      <w:r w:rsidRPr="00140E21">
        <w:t>7a.</w:t>
      </w:r>
      <w:r w:rsidRPr="00140E21">
        <w:tab/>
        <w:t>[Conditional] SMF to UPF (PSA): N4 Session Modification Request.</w:t>
      </w:r>
    </w:p>
    <w:p w14:paraId="5A243BD5" w14:textId="77777777" w:rsidR="00662AD5" w:rsidRPr="00140E21" w:rsidRDefault="00662AD5" w:rsidP="00662AD5">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B18427E" w14:textId="77777777" w:rsidR="00662AD5" w:rsidRPr="00140E21" w:rsidRDefault="00662AD5" w:rsidP="00662AD5">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CBBB158" w14:textId="77777777" w:rsidR="00662AD5" w:rsidRPr="00140E21" w:rsidRDefault="00662AD5" w:rsidP="00662AD5">
      <w:pPr>
        <w:pStyle w:val="B1"/>
      </w:pPr>
      <w:r w:rsidRPr="00140E21">
        <w:t>7b.</w:t>
      </w:r>
      <w:r w:rsidRPr="00140E21">
        <w:tab/>
        <w:t>The UPF (PSA) sends N4 Session Modification Response message to SMF.</w:t>
      </w:r>
    </w:p>
    <w:p w14:paraId="378F4114" w14:textId="77777777" w:rsidR="00662AD5" w:rsidRPr="00140E21" w:rsidRDefault="00662AD5" w:rsidP="00662AD5">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DC07A61" w14:textId="77777777" w:rsidR="00662AD5" w:rsidRPr="00140E21" w:rsidRDefault="00662AD5" w:rsidP="00662AD5">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C23941C" w14:textId="77777777" w:rsidR="00662AD5" w:rsidRPr="00140E21" w:rsidRDefault="00662AD5" w:rsidP="00662AD5">
      <w:pPr>
        <w:pStyle w:val="B1"/>
      </w:pPr>
      <w:r w:rsidRPr="00140E21">
        <w:t>8a.</w:t>
      </w:r>
      <w:r w:rsidRPr="00140E21">
        <w:tab/>
        <w:t>[Conditional] SMF to old UPF (intermediate): N4 Session Modification Request (New UPF address, New UPF DL Tunnel ID)</w:t>
      </w:r>
    </w:p>
    <w:p w14:paraId="6BF5CAD7" w14:textId="77777777" w:rsidR="00662AD5" w:rsidRPr="00140E21" w:rsidRDefault="00662AD5" w:rsidP="00662AD5">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737DAF" w14:textId="77777777" w:rsidR="00662AD5" w:rsidRDefault="00662AD5" w:rsidP="00662AD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CA98BDA" w14:textId="77777777" w:rsidR="00662AD5" w:rsidRPr="00140E21" w:rsidRDefault="00662AD5" w:rsidP="00662AD5">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F66E58A" w14:textId="77777777" w:rsidR="00662AD5" w:rsidRPr="00140E21" w:rsidRDefault="00662AD5" w:rsidP="00662AD5">
      <w:pPr>
        <w:pStyle w:val="B1"/>
      </w:pPr>
      <w:r w:rsidRPr="00140E21">
        <w:t>8b.</w:t>
      </w:r>
      <w:r w:rsidRPr="00140E21">
        <w:tab/>
        <w:t>old UPF (intermediate) to SMF: N4 Session Modification Response</w:t>
      </w:r>
    </w:p>
    <w:p w14:paraId="1980B394" w14:textId="77777777" w:rsidR="00662AD5" w:rsidRPr="00140E21" w:rsidRDefault="00662AD5" w:rsidP="00662AD5">
      <w:pPr>
        <w:pStyle w:val="B1"/>
      </w:pPr>
      <w:r w:rsidRPr="00140E21">
        <w:tab/>
        <w:t>The old (intermediate) UPF sends N4 Session Modification Response message to SMF.</w:t>
      </w:r>
    </w:p>
    <w:p w14:paraId="79760370" w14:textId="77777777" w:rsidR="00662AD5" w:rsidRPr="00140E21" w:rsidRDefault="00662AD5" w:rsidP="00662AD5">
      <w:pPr>
        <w:pStyle w:val="B1"/>
      </w:pPr>
      <w:r w:rsidRPr="00140E21">
        <w:t>9.</w:t>
      </w:r>
      <w:r w:rsidRPr="00140E21">
        <w:tab/>
        <w:t>[Conditional] old UPF (intermediate) to new UPF (intermediate): buffered downlink data forwarding</w:t>
      </w:r>
    </w:p>
    <w:p w14:paraId="3F6ED540" w14:textId="77777777" w:rsidR="00662AD5" w:rsidRPr="00140E21" w:rsidRDefault="00662AD5" w:rsidP="00662AD5">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9F7D1F1" w14:textId="77777777" w:rsidR="00662AD5" w:rsidRPr="00140E21" w:rsidRDefault="00662AD5" w:rsidP="00662AD5">
      <w:pPr>
        <w:pStyle w:val="B1"/>
      </w:pPr>
      <w:r w:rsidRPr="00140E21">
        <w:t>10.</w:t>
      </w:r>
      <w:r w:rsidRPr="00140E21">
        <w:tab/>
        <w:t>[Conditional] old UPF (intermediate) to UPF (PSA): buffered downlink data forwarding</w:t>
      </w:r>
    </w:p>
    <w:p w14:paraId="533DCE49" w14:textId="77777777" w:rsidR="00662AD5" w:rsidRPr="00140E21" w:rsidRDefault="00662AD5" w:rsidP="00662AD5">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w:t>
      </w:r>
      <w:r>
        <w:lastRenderedPageBreak/>
        <w:t>packet has been received. Then the SMF initiates N4 Session Modification procedure to request the UPF (PSA) to send the buffered DL data received from the N6 interface.</w:t>
      </w:r>
    </w:p>
    <w:p w14:paraId="051FA828" w14:textId="77777777" w:rsidR="00662AD5" w:rsidRPr="00140E21" w:rsidRDefault="00662AD5" w:rsidP="00662AD5">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A82ADA5" w14:textId="77777777" w:rsidR="00662AD5" w:rsidRPr="00140E21" w:rsidRDefault="00662AD5" w:rsidP="00662AD5">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24C65BC" w14:textId="77777777" w:rsidR="00662AD5" w:rsidRPr="00140E21" w:rsidRDefault="00662AD5" w:rsidP="00662AD5">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77E7D27B" w14:textId="77777777" w:rsidR="00662AD5" w:rsidRPr="00140E21" w:rsidRDefault="00662AD5" w:rsidP="00662AD5">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82BC30" w14:textId="77777777" w:rsidR="00662AD5" w:rsidRPr="00140E21" w:rsidRDefault="00662AD5" w:rsidP="00662AD5">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97A2886" w14:textId="3EA579C3" w:rsidR="00662AD5" w:rsidRPr="00140E21" w:rsidRDefault="00662AD5" w:rsidP="00662AD5">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w:t>
      </w:r>
      <w:ins w:id="15" w:author="Michael Starsinic" w:date="2022-05-04T09:56:00Z">
        <w:r w:rsidR="002B6DA6">
          <w:t xml:space="preserve"> </w:t>
        </w:r>
        <w:r w:rsidR="002B6DA6">
          <w:rPr>
            <w:lang w:eastAsia="ko-KR"/>
          </w:rPr>
          <w:t xml:space="preserve">and </w:t>
        </w:r>
        <w:r w:rsidR="002B6DA6">
          <w:rPr>
            <w:lang w:eastAsia="zh-CN"/>
          </w:rPr>
          <w:t xml:space="preserve">the SMF determines that the exceptions that are defined in clause </w:t>
        </w:r>
        <w:r w:rsidR="002B6DA6" w:rsidRPr="00140E21">
          <w:rPr>
            <w:lang w:eastAsia="zh-CN"/>
          </w:rPr>
          <w:t xml:space="preserve">5.6.5 </w:t>
        </w:r>
        <w:r w:rsidR="002B6DA6">
          <w:t>of</w:t>
        </w:r>
        <w:r w:rsidR="002B6DA6" w:rsidRPr="00140E21">
          <w:rPr>
            <w:lang w:eastAsia="zh-CN"/>
          </w:rPr>
          <w:t xml:space="preserve"> TS</w:t>
        </w:r>
        <w:r w:rsidR="002B6DA6">
          <w:rPr>
            <w:lang w:eastAsia="zh-CN"/>
          </w:rPr>
          <w:t> </w:t>
        </w:r>
        <w:r w:rsidR="002B6DA6" w:rsidRPr="00140E21">
          <w:rPr>
            <w:lang w:eastAsia="zh-CN"/>
          </w:rPr>
          <w:t>23.501</w:t>
        </w:r>
        <w:r w:rsidR="002B6DA6">
          <w:rPr>
            <w:lang w:eastAsia="zh-CN"/>
          </w:rPr>
          <w:t> </w:t>
        </w:r>
        <w:r w:rsidR="002B6DA6" w:rsidRPr="00140E21">
          <w:rPr>
            <w:lang w:eastAsia="zh-CN"/>
          </w:rPr>
          <w:t>[2]</w:t>
        </w:r>
        <w:r w:rsidR="002B6DA6">
          <w:rPr>
            <w:lang w:eastAsia="zh-CN"/>
          </w:rPr>
          <w:t xml:space="preserve"> do not apply</w:t>
        </w:r>
      </w:ins>
      <w:r w:rsidRPr="00140E21">
        <w:t xml:space="preserve"> as described in step </w:t>
      </w:r>
      <w:proofErr w:type="gramStart"/>
      <w:r w:rsidRPr="00140E21">
        <w:t>5b;</w:t>
      </w:r>
      <w:proofErr w:type="gramEnd"/>
    </w:p>
    <w:p w14:paraId="7E716129" w14:textId="77777777" w:rsidR="00662AD5" w:rsidRPr="00140E21" w:rsidRDefault="00662AD5" w:rsidP="00662AD5">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EA962D8" w14:textId="77777777" w:rsidR="00662AD5" w:rsidRPr="00140E21" w:rsidRDefault="00662AD5" w:rsidP="00662AD5">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341E98A" w14:textId="77777777" w:rsidR="00662AD5" w:rsidRPr="00140E21" w:rsidRDefault="00662AD5" w:rsidP="00662AD5">
      <w:pPr>
        <w:pStyle w:val="B2"/>
        <w:rPr>
          <w:lang w:eastAsia="zh-CN"/>
        </w:rPr>
      </w:pPr>
      <w:r w:rsidRPr="00140E21">
        <w:rPr>
          <w:lang w:eastAsia="zh-CN"/>
        </w:rPr>
        <w:t>-</w:t>
      </w:r>
      <w:r w:rsidRPr="00140E21">
        <w:rPr>
          <w:lang w:eastAsia="zh-CN"/>
        </w:rPr>
        <w:tab/>
        <w:t>If the SMF received negative response in Step 6b due to UPF resource unavailability.</w:t>
      </w:r>
    </w:p>
    <w:p w14:paraId="32A90A48" w14:textId="77777777" w:rsidR="00662AD5" w:rsidRPr="00140E21" w:rsidRDefault="00662AD5" w:rsidP="00662AD5">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9FC3A02" w14:textId="77777777" w:rsidR="00662AD5" w:rsidRPr="00140E21" w:rsidRDefault="00662AD5" w:rsidP="00662AD5">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C4A2DFF" w14:textId="77777777" w:rsidR="00662AD5" w:rsidRPr="00140E21" w:rsidRDefault="00662AD5" w:rsidP="00662AD5">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4D39695" w14:textId="77777777" w:rsidR="00662AD5" w:rsidRPr="00140E21" w:rsidRDefault="00662AD5" w:rsidP="00662AD5">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444B138" w14:textId="77777777" w:rsidR="00662AD5" w:rsidRPr="00140E21" w:rsidRDefault="00662AD5" w:rsidP="00662AD5">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A4F51B6" w14:textId="77777777" w:rsidR="00662AD5" w:rsidRPr="00140E21" w:rsidRDefault="00662AD5" w:rsidP="00662AD5">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FFE9EF1" w14:textId="77777777" w:rsidR="00662AD5" w:rsidRPr="00140E21" w:rsidRDefault="00662AD5" w:rsidP="00662AD5">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562445A3" w14:textId="77777777" w:rsidR="00662AD5" w:rsidRPr="00140E21" w:rsidRDefault="00662AD5" w:rsidP="00662AD5">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48905FFF" w14:textId="77777777" w:rsidR="00662AD5" w:rsidRPr="00140E21" w:rsidRDefault="00662AD5" w:rsidP="00662AD5">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5BF950C" w14:textId="77777777" w:rsidR="00662AD5" w:rsidRDefault="00662AD5" w:rsidP="00662AD5">
      <w:pPr>
        <w:pStyle w:val="B1"/>
      </w:pPr>
      <w:r>
        <w:tab/>
        <w:t>If the AMF accepts the Paging Restriction Information sent from the UE, the AMF informs the UE about the acceptance/rejection of the requested Paging Restriction Information in the MM NAS Service Accept message.</w:t>
      </w:r>
    </w:p>
    <w:p w14:paraId="01C5DE48" w14:textId="77777777" w:rsidR="00662AD5" w:rsidRPr="00140E21" w:rsidRDefault="00662AD5" w:rsidP="00662AD5">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EED195F" w14:textId="77777777" w:rsidR="00662AD5" w:rsidRPr="00140E21" w:rsidRDefault="00662AD5" w:rsidP="00662AD5">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8F3013F" w14:textId="77777777" w:rsidR="00662AD5" w:rsidRPr="00140E21" w:rsidRDefault="00662AD5" w:rsidP="00662AD5">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D838D0C" w14:textId="77777777" w:rsidR="00662AD5" w:rsidRPr="00140E21" w:rsidRDefault="00662AD5" w:rsidP="00662AD5">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C70A48" w14:textId="77777777" w:rsidR="00662AD5" w:rsidRDefault="00662AD5" w:rsidP="00662AD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0E24EFC" w14:textId="77777777" w:rsidR="00662AD5" w:rsidRPr="00140E21" w:rsidRDefault="00662AD5" w:rsidP="00662AD5">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4FD09DE" w14:textId="77777777" w:rsidR="00662AD5" w:rsidRPr="00140E21" w:rsidRDefault="00662AD5" w:rsidP="00662AD5">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A7047E9" w14:textId="77777777" w:rsidR="00662AD5" w:rsidRPr="00140E21" w:rsidRDefault="00662AD5" w:rsidP="00662AD5">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083B3AC" w14:textId="77777777" w:rsidR="00662AD5" w:rsidRPr="00140E21" w:rsidRDefault="00662AD5" w:rsidP="00662AD5">
      <w:pPr>
        <w:pStyle w:val="B1"/>
      </w:pPr>
      <w:r w:rsidRPr="00140E21">
        <w:tab/>
        <w:t>If the UE included support for restriction of use of Enhanced Coverage, the AMF sends Enhanced Coverage Restricted information to the (R)AN in the N2 message.</w:t>
      </w:r>
    </w:p>
    <w:p w14:paraId="0790BB42" w14:textId="77777777" w:rsidR="00662AD5" w:rsidRPr="00140E21" w:rsidRDefault="00662AD5" w:rsidP="00662AD5">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66C8A7F" w14:textId="77777777" w:rsidR="00662AD5" w:rsidRPr="00140E21" w:rsidRDefault="00662AD5" w:rsidP="00662AD5">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proofErr w:type="gramStart"/>
      <w:r w:rsidRPr="00140E21">
        <w:t>], and</w:t>
      </w:r>
      <w:proofErr w:type="gramEnd"/>
      <w:r w:rsidRPr="00140E21">
        <w:t xml:space="preserve"> provides the Extended Connected Time value to the RAN in </w:t>
      </w:r>
      <w:r w:rsidRPr="00140E21">
        <w:lastRenderedPageBreak/>
        <w:t xml:space="preserve">N2 message with Service Accept message. The RAN should keep the UE in RRC-CONNECTED state for an Extended Connected Time period </w:t>
      </w:r>
      <w:proofErr w:type="gramStart"/>
      <w:r w:rsidRPr="00140E21">
        <w:t>in order to</w:t>
      </w:r>
      <w:proofErr w:type="gramEnd"/>
      <w:r w:rsidRPr="00140E21">
        <w:t xml:space="preserve"> ensure the downlink data and/or signalling is delivered to the UE.</w:t>
      </w:r>
    </w:p>
    <w:p w14:paraId="1D0A1AD5" w14:textId="77777777" w:rsidR="00662AD5" w:rsidRPr="00140E21" w:rsidRDefault="00662AD5" w:rsidP="00662AD5">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7B4180D" w14:textId="77777777" w:rsidR="00662AD5" w:rsidRPr="00140E21" w:rsidRDefault="00662AD5" w:rsidP="00662AD5">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30B66D1" w14:textId="77777777" w:rsidR="00662AD5" w:rsidRPr="00140E21" w:rsidRDefault="00662AD5" w:rsidP="00662AD5">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7742D54" w14:textId="77777777" w:rsidR="00662AD5" w:rsidRPr="00140E21" w:rsidRDefault="00662AD5" w:rsidP="00662AD5">
      <w:pPr>
        <w:pStyle w:val="NO"/>
      </w:pPr>
      <w:r w:rsidRPr="00140E21">
        <w:t>NOTE </w:t>
      </w:r>
      <w:r>
        <w:t>7</w:t>
      </w:r>
      <w:r w:rsidRPr="00140E21">
        <w:t>:</w:t>
      </w:r>
      <w:r w:rsidRPr="00140E21">
        <w:tab/>
        <w:t>The reception of the Service Accept message does not imply the successful activation of the User Plane radio resources.</w:t>
      </w:r>
    </w:p>
    <w:p w14:paraId="2EFBBB58" w14:textId="77777777" w:rsidR="00662AD5" w:rsidRPr="00140E21" w:rsidRDefault="00662AD5" w:rsidP="00662AD5">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0A4EF1EB" w14:textId="77777777" w:rsidR="00662AD5" w:rsidRPr="00140E21" w:rsidRDefault="00662AD5" w:rsidP="00662AD5">
      <w:pPr>
        <w:pStyle w:val="B1"/>
      </w:pPr>
      <w:r w:rsidRPr="00140E21">
        <w:tab/>
        <w:t>After the User Plane radio resources are setup, the uplink data from the UE can now be forwarded to NG-RAN. The NG-RAN sends the uplink data to the UPF address and Tunnel ID provided in the step 11.</w:t>
      </w:r>
    </w:p>
    <w:p w14:paraId="11A37AC6" w14:textId="77777777" w:rsidR="00662AD5" w:rsidRDefault="00662AD5" w:rsidP="00662AD5">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47A9AC76" w14:textId="77777777" w:rsidR="00662AD5" w:rsidRPr="00140E21" w:rsidRDefault="00662AD5" w:rsidP="00662AD5">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349FCFD" w14:textId="77777777" w:rsidR="00662AD5" w:rsidRPr="00140E21" w:rsidRDefault="00662AD5" w:rsidP="00662AD5">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587B52BF" w14:textId="77777777" w:rsidR="00662AD5" w:rsidRPr="00140E21" w:rsidRDefault="00662AD5" w:rsidP="00662AD5">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E224541" w14:textId="77777777" w:rsidR="00662AD5" w:rsidRPr="00140E21" w:rsidRDefault="00662AD5" w:rsidP="00662AD5">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3C77640" w14:textId="77777777" w:rsidR="00662AD5" w:rsidRPr="00140E21" w:rsidRDefault="00662AD5" w:rsidP="00662AD5">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6105276" w14:textId="77777777" w:rsidR="00662AD5" w:rsidRPr="00140E21" w:rsidRDefault="00662AD5" w:rsidP="00662AD5">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5B385135" w14:textId="77777777" w:rsidR="00662AD5" w:rsidRPr="00140E21" w:rsidRDefault="00662AD5" w:rsidP="00662AD5">
      <w:pPr>
        <w:pStyle w:val="B1"/>
        <w:rPr>
          <w:lang w:eastAsia="zh-CN"/>
        </w:rPr>
      </w:pPr>
      <w:r w:rsidRPr="00140E21">
        <w:tab/>
        <w:t>Procedure for unpausing a charging pause initiated earlier is specified in clause 4.4.4.</w:t>
      </w:r>
    </w:p>
    <w:p w14:paraId="1A903E04" w14:textId="77777777" w:rsidR="00662AD5" w:rsidRPr="00140E21" w:rsidRDefault="00662AD5" w:rsidP="00662AD5">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AA7D82D" w14:textId="77777777" w:rsidR="00662AD5" w:rsidRPr="00140E21" w:rsidRDefault="00662AD5" w:rsidP="00662AD5">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041CFD15" w14:textId="77777777" w:rsidR="00662AD5" w:rsidRPr="00140E21" w:rsidRDefault="00662AD5" w:rsidP="00662AD5">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725D416" w14:textId="77777777" w:rsidR="00662AD5" w:rsidRPr="00140E21" w:rsidRDefault="00662AD5" w:rsidP="00662AD5">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1463872" w14:textId="77777777" w:rsidR="00662AD5" w:rsidRPr="00140E21" w:rsidRDefault="00662AD5" w:rsidP="00662AD5">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DF028D4" w14:textId="77777777" w:rsidR="00662AD5" w:rsidRPr="00140E21" w:rsidRDefault="00662AD5" w:rsidP="00662AD5">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15B4ECB" w14:textId="77777777" w:rsidR="00662AD5" w:rsidRPr="00140E21" w:rsidRDefault="00662AD5" w:rsidP="00662AD5">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EA8C4D" w14:textId="77777777" w:rsidR="00662AD5" w:rsidRPr="00140E21" w:rsidRDefault="00662AD5" w:rsidP="00662AD5">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F15358C" w14:textId="77777777" w:rsidR="00662AD5" w:rsidRPr="00140E21" w:rsidRDefault="00662AD5" w:rsidP="00662AD5">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BB411F4" w14:textId="77777777" w:rsidR="00662AD5" w:rsidRPr="00140E21" w:rsidRDefault="00662AD5" w:rsidP="00662AD5">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6218C2B" w14:textId="77777777" w:rsidR="00662AD5" w:rsidRDefault="00662AD5" w:rsidP="00662AD5">
      <w:pPr>
        <w:pStyle w:val="B1"/>
        <w:rPr>
          <w:lang w:eastAsia="zh-CN"/>
        </w:rPr>
      </w:pPr>
      <w:r>
        <w:rPr>
          <w:lang w:eastAsia="zh-CN"/>
        </w:rPr>
        <w:tab/>
        <w:t>If the PCC rule(s) are updated in step 16, the SMF may initiate a N4 Session Modification procedure to UPF (PSA) based on the updated PCC rule(s).</w:t>
      </w:r>
    </w:p>
    <w:p w14:paraId="400B0EE2" w14:textId="77777777" w:rsidR="00662AD5" w:rsidRPr="00140E21" w:rsidRDefault="00662AD5" w:rsidP="00662AD5">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346D5F6" w14:textId="77777777" w:rsidR="00662AD5" w:rsidRPr="00140E21" w:rsidRDefault="00662AD5" w:rsidP="00662AD5">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4F8AFA62" w14:textId="77777777" w:rsidR="00662AD5" w:rsidRPr="00140E21" w:rsidRDefault="00662AD5" w:rsidP="00662AD5">
      <w:pPr>
        <w:pStyle w:val="B1"/>
      </w:pPr>
      <w:r w:rsidRPr="00140E21">
        <w:t>20a.</w:t>
      </w:r>
      <w:r w:rsidRPr="00140E21">
        <w:tab/>
        <w:t>[Conditional] SMF to new UPF (intermediate): N4 Session Modification Request.</w:t>
      </w:r>
    </w:p>
    <w:p w14:paraId="21B46E67" w14:textId="77777777" w:rsidR="00662AD5" w:rsidRPr="00140E21" w:rsidRDefault="00662AD5" w:rsidP="00662AD5">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1FC2602" w14:textId="77777777" w:rsidR="00662AD5" w:rsidRPr="00140E21" w:rsidRDefault="00662AD5" w:rsidP="00662AD5">
      <w:pPr>
        <w:pStyle w:val="B1"/>
      </w:pPr>
      <w:r w:rsidRPr="00140E21">
        <w:t>20b.</w:t>
      </w:r>
      <w:r w:rsidRPr="00140E21">
        <w:tab/>
        <w:t>[Conditional] new UPF (intermediate) to SMF: N4 Session modification response.</w:t>
      </w:r>
    </w:p>
    <w:p w14:paraId="614AE43B" w14:textId="77777777" w:rsidR="00662AD5" w:rsidRPr="00140E21" w:rsidRDefault="00662AD5" w:rsidP="00662AD5">
      <w:pPr>
        <w:pStyle w:val="B1"/>
      </w:pPr>
      <w:r w:rsidRPr="00140E21">
        <w:tab/>
        <w:t>New (intermediate) UPF acting as N3 terminating point sends N4 Session Modification response to SMF.</w:t>
      </w:r>
    </w:p>
    <w:p w14:paraId="11228C8B" w14:textId="77777777" w:rsidR="00662AD5" w:rsidRPr="00140E21" w:rsidRDefault="00662AD5" w:rsidP="00662AD5">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576738E" w14:textId="77777777" w:rsidR="00662AD5" w:rsidRPr="00140E21" w:rsidRDefault="00662AD5" w:rsidP="00662AD5">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C3BFE3A" w14:textId="77777777" w:rsidR="00662AD5" w:rsidRPr="00140E21" w:rsidRDefault="00662AD5" w:rsidP="00662AD5">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0494E9CA" w14:textId="77777777" w:rsidR="00662AD5" w:rsidRPr="00140E21" w:rsidRDefault="00662AD5" w:rsidP="00662AD5">
      <w:pPr>
        <w:pStyle w:val="B1"/>
      </w:pPr>
      <w:r w:rsidRPr="00140E21">
        <w:rPr>
          <w:lang w:eastAsia="zh-CN"/>
        </w:rPr>
        <w:tab/>
        <w:t>UPF (PSA) acting as N3 Terminating Point sends N4 Session Modification Response to SMF.</w:t>
      </w:r>
    </w:p>
    <w:p w14:paraId="5FD9A161" w14:textId="77777777" w:rsidR="00662AD5" w:rsidRPr="00140E21" w:rsidRDefault="00662AD5" w:rsidP="00662AD5">
      <w:pPr>
        <w:pStyle w:val="B1"/>
      </w:pPr>
      <w:r w:rsidRPr="00140E21">
        <w:rPr>
          <w:lang w:eastAsia="zh-CN"/>
        </w:rPr>
        <w:t>22a.</w:t>
      </w:r>
      <w:r w:rsidRPr="00140E21">
        <w:rPr>
          <w:lang w:eastAsia="zh-CN"/>
        </w:rPr>
        <w:tab/>
      </w:r>
      <w:r w:rsidRPr="00140E21">
        <w:t>[Conditional] SMF to old UPF: N4 Session Modification Request or N4 Session Release Request.</w:t>
      </w:r>
    </w:p>
    <w:p w14:paraId="3B10EC84" w14:textId="77777777" w:rsidR="00662AD5" w:rsidRPr="00140E21" w:rsidRDefault="00662AD5" w:rsidP="00662AD5">
      <w:pPr>
        <w:pStyle w:val="B1"/>
        <w:rPr>
          <w:lang w:eastAsia="zh-CN"/>
        </w:rPr>
      </w:pPr>
      <w:r w:rsidRPr="00140E21">
        <w:rPr>
          <w:lang w:eastAsia="zh-CN"/>
        </w:rPr>
        <w:tab/>
        <w:t>If the SMF decided to continue using the old UPF in step 5b, the SMF sends an N4 Session Modification Request, providing AN Tunnel Info.</w:t>
      </w:r>
    </w:p>
    <w:p w14:paraId="134E5B79" w14:textId="77777777" w:rsidR="00662AD5" w:rsidRPr="00140E21" w:rsidRDefault="00662AD5" w:rsidP="00662AD5">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017EA6D" w14:textId="77777777" w:rsidR="00662AD5" w:rsidRPr="00140E21" w:rsidRDefault="00662AD5" w:rsidP="00662AD5">
      <w:pPr>
        <w:pStyle w:val="B1"/>
      </w:pPr>
      <w:r w:rsidRPr="00140E21">
        <w:lastRenderedPageBreak/>
        <w:t>22b.</w:t>
      </w:r>
      <w:r w:rsidRPr="00140E21">
        <w:tab/>
      </w:r>
      <w:r>
        <w:t xml:space="preserve">[Conditional] </w:t>
      </w:r>
      <w:r w:rsidRPr="00140E21">
        <w:t>Old intermediate UPF to SMF: N4 Session Modification Response or N4 Session Release Response.</w:t>
      </w:r>
    </w:p>
    <w:p w14:paraId="70893DA6" w14:textId="77777777" w:rsidR="00662AD5" w:rsidRPr="00140E21" w:rsidRDefault="00662AD5" w:rsidP="00662AD5">
      <w:pPr>
        <w:pStyle w:val="B1"/>
      </w:pPr>
      <w:r w:rsidRPr="00140E21">
        <w:tab/>
        <w:t>The old UPF acknowledges with an N4 Session Modification Response or N4 Session Release Response message to confirm the modification or release of resources.</w:t>
      </w:r>
    </w:p>
    <w:p w14:paraId="5C0EF247" w14:textId="77777777" w:rsidR="00662AD5" w:rsidRPr="00140E21" w:rsidRDefault="00662AD5" w:rsidP="00662AD5">
      <w:r w:rsidRPr="00140E21">
        <w:t>For the mobility related events described in clause 4.15.4, the AMF invokes the Namf_EventExposure_Notify service operation after step 4.</w:t>
      </w:r>
    </w:p>
    <w:p w14:paraId="44717A10" w14:textId="77777777" w:rsidR="00662AD5" w:rsidRPr="00140E21" w:rsidRDefault="00662AD5" w:rsidP="00662AD5">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64A3B5" w14:textId="77777777" w:rsidR="00662AD5" w:rsidRPr="00140E21" w:rsidRDefault="00662AD5" w:rsidP="00662AD5">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BC72490" w14:textId="71EC7B90" w:rsidR="00662AD5" w:rsidRPr="00140E21" w:rsidRDefault="00662AD5" w:rsidP="00662AD5">
      <w:pPr>
        <w:pStyle w:val="Heading5"/>
      </w:pPr>
      <w:bookmarkStart w:id="16" w:name="_Toc20203974"/>
      <w:bookmarkStart w:id="17" w:name="_Toc27894659"/>
      <w:bookmarkStart w:id="18" w:name="_Toc36191726"/>
      <w:bookmarkStart w:id="19" w:name="_Toc45192812"/>
      <w:bookmarkStart w:id="20" w:name="_Toc47592444"/>
      <w:bookmarkStart w:id="21" w:name="_Toc51834525"/>
      <w:bookmarkStart w:id="22" w:name="_Toc98865301"/>
      <w:r w:rsidRPr="00140E21">
        <w:t>4.3.2.2.1</w:t>
      </w:r>
      <w:r w:rsidRPr="00140E21">
        <w:tab/>
        <w:t>Non-roaming and Roaming with Local Breakout</w:t>
      </w:r>
      <w:bookmarkEnd w:id="16"/>
      <w:bookmarkEnd w:id="17"/>
      <w:bookmarkEnd w:id="18"/>
      <w:bookmarkEnd w:id="19"/>
      <w:bookmarkEnd w:id="20"/>
      <w:bookmarkEnd w:id="21"/>
      <w:bookmarkEnd w:id="22"/>
    </w:p>
    <w:p w14:paraId="51D2AC43" w14:textId="77777777" w:rsidR="00662AD5" w:rsidRPr="00140E21" w:rsidRDefault="00662AD5" w:rsidP="00662AD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A275B3C" w14:textId="77777777" w:rsidR="00662AD5" w:rsidRPr="00140E21" w:rsidRDefault="00662AD5" w:rsidP="00662AD5">
      <w:pPr>
        <w:pStyle w:val="B1"/>
      </w:pPr>
      <w:r w:rsidRPr="00140E21">
        <w:t>-</w:t>
      </w:r>
      <w:r w:rsidRPr="00140E21">
        <w:tab/>
        <w:t xml:space="preserve">Establish a new PDU </w:t>
      </w:r>
      <w:proofErr w:type="gramStart"/>
      <w:r w:rsidRPr="00140E21">
        <w:t>Session;</w:t>
      </w:r>
      <w:proofErr w:type="gramEnd"/>
    </w:p>
    <w:p w14:paraId="72E3DEEA" w14:textId="77777777" w:rsidR="00662AD5" w:rsidRPr="00140E21" w:rsidRDefault="00662AD5" w:rsidP="00662AD5">
      <w:pPr>
        <w:pStyle w:val="B1"/>
      </w:pPr>
      <w:r w:rsidRPr="00140E21">
        <w:t>-</w:t>
      </w:r>
      <w:r w:rsidRPr="00140E21">
        <w:tab/>
        <w:t xml:space="preserve">Handover a PDN Connection in EPS to PDU Session in 5GS without N26 </w:t>
      </w:r>
      <w:proofErr w:type="gramStart"/>
      <w:r w:rsidRPr="00140E21">
        <w:t>interface;</w:t>
      </w:r>
      <w:proofErr w:type="gramEnd"/>
    </w:p>
    <w:p w14:paraId="2AEBBA35" w14:textId="77777777" w:rsidR="00662AD5" w:rsidRPr="00140E21" w:rsidRDefault="00662AD5" w:rsidP="00662AD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0535F31" w14:textId="77777777" w:rsidR="00662AD5" w:rsidRPr="00140E21" w:rsidRDefault="00662AD5" w:rsidP="00662AD5">
      <w:pPr>
        <w:pStyle w:val="B1"/>
      </w:pPr>
      <w:r w:rsidRPr="00140E21">
        <w:t>-</w:t>
      </w:r>
      <w:r w:rsidRPr="00140E21">
        <w:tab/>
        <w:t>Request a PDU Session for Emergency services.</w:t>
      </w:r>
    </w:p>
    <w:p w14:paraId="0977AFC6" w14:textId="77777777" w:rsidR="00662AD5" w:rsidRPr="00140E21" w:rsidRDefault="00662AD5" w:rsidP="00662AD5">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F9EF1A8" w14:textId="193608CF" w:rsidR="00662AD5" w:rsidRDefault="00662AD5" w:rsidP="00662AD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431E526" w14:textId="77777777" w:rsidR="00662AD5" w:rsidRPr="00140E21" w:rsidRDefault="00662AD5" w:rsidP="00662AD5">
      <w:pPr>
        <w:pStyle w:val="Heading4"/>
        <w:rPr>
          <w:lang w:eastAsia="ko-KR"/>
        </w:rPr>
      </w:pPr>
      <w:bookmarkStart w:id="23" w:name="_Toc20203984"/>
      <w:bookmarkStart w:id="24" w:name="_Toc27894670"/>
      <w:bookmarkStart w:id="25" w:name="_Toc36191737"/>
      <w:bookmarkStart w:id="26" w:name="_Toc45192823"/>
      <w:bookmarkStart w:id="27" w:name="_Toc47592455"/>
      <w:bookmarkStart w:id="28" w:name="_Toc51834536"/>
      <w:bookmarkStart w:id="29" w:name="_Toc98865313"/>
      <w:r w:rsidRPr="00140E21">
        <w:rPr>
          <w:lang w:eastAsia="ko-KR"/>
        </w:rPr>
        <w:t>4.3.4.2</w:t>
      </w:r>
      <w:r w:rsidRPr="00140E21">
        <w:rPr>
          <w:lang w:eastAsia="ko-KR"/>
        </w:rPr>
        <w:tab/>
        <w:t>UE or network requested PDU Session Release for Non-Roaming and Roaming with Local Breakout</w:t>
      </w:r>
      <w:bookmarkEnd w:id="23"/>
      <w:bookmarkEnd w:id="24"/>
      <w:bookmarkEnd w:id="25"/>
      <w:bookmarkEnd w:id="26"/>
      <w:bookmarkEnd w:id="27"/>
      <w:bookmarkEnd w:id="28"/>
      <w:bookmarkEnd w:id="29"/>
    </w:p>
    <w:p w14:paraId="09309A68" w14:textId="77777777" w:rsidR="00662AD5" w:rsidRPr="00140E21" w:rsidRDefault="00662AD5" w:rsidP="00662AD5">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28A032B8" w14:textId="77777777" w:rsidR="00662AD5" w:rsidRDefault="00662AD5" w:rsidP="00662AD5">
      <w:pPr>
        <w:pStyle w:val="TH"/>
      </w:pPr>
      <w:r>
        <w:object w:dxaOrig="7648" w:dyaOrig="9929" w14:anchorId="5BA280BE">
          <v:shape id="_x0000_i1026" type="#_x0000_t75" style="width:453.3pt;height:587.5pt" o:ole="">
            <v:imagedata r:id="rId17" o:title=""/>
          </v:shape>
          <o:OLEObject Type="Embed" ProgID="Visio.Drawing.15" ShapeID="_x0000_i1026" DrawAspect="Content" ObjectID="_1713342534" r:id="rId18"/>
        </w:object>
      </w:r>
    </w:p>
    <w:p w14:paraId="24C67365" w14:textId="77777777" w:rsidR="00662AD5" w:rsidRPr="00140E21" w:rsidRDefault="00662AD5" w:rsidP="00662AD5">
      <w:pPr>
        <w:pStyle w:val="TF"/>
      </w:pPr>
      <w:r w:rsidRPr="00140E21">
        <w:t>Figure 4.3.4.2-1: UE or network requested PDU Session Release for non-roaming and roaming with local breakout</w:t>
      </w:r>
    </w:p>
    <w:p w14:paraId="6C45A628" w14:textId="77777777" w:rsidR="00662AD5" w:rsidRPr="00140E21" w:rsidRDefault="00662AD5" w:rsidP="00662AD5">
      <w:pPr>
        <w:pStyle w:val="B1"/>
        <w:rPr>
          <w:lang w:eastAsia="ko-KR"/>
        </w:rPr>
      </w:pPr>
      <w:r w:rsidRPr="00140E21">
        <w:rPr>
          <w:lang w:eastAsia="ko-KR"/>
        </w:rPr>
        <w:t>1.</w:t>
      </w:r>
      <w:r w:rsidRPr="00140E21">
        <w:rPr>
          <w:lang w:eastAsia="ko-KR"/>
        </w:rPr>
        <w:tab/>
        <w:t>The procedure is triggered by one of the following events:</w:t>
      </w:r>
    </w:p>
    <w:p w14:paraId="47043CC6" w14:textId="77777777" w:rsidR="00662AD5" w:rsidRPr="00140E21" w:rsidRDefault="00662AD5" w:rsidP="00662AD5">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089C55AB" w14:textId="77777777" w:rsidR="00662AD5" w:rsidRPr="00140E21" w:rsidRDefault="00662AD5" w:rsidP="00662AD5">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708F3D83" w14:textId="77777777" w:rsidR="00662AD5" w:rsidRPr="00140E21" w:rsidRDefault="00662AD5" w:rsidP="00662AD5">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237B3DD" w14:textId="77777777" w:rsidR="00662AD5" w:rsidRPr="00140E21" w:rsidRDefault="00662AD5" w:rsidP="00662AD5">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6DFC0710" w14:textId="77777777" w:rsidR="00662AD5" w:rsidRPr="00140E21" w:rsidRDefault="00662AD5" w:rsidP="00662AD5">
      <w:pPr>
        <w:pStyle w:val="B2"/>
        <w:rPr>
          <w:lang w:eastAsia="ko-KR"/>
        </w:rPr>
      </w:pPr>
      <w:r w:rsidRPr="00140E21">
        <w:rPr>
          <w:lang w:eastAsia="ko-KR"/>
        </w:rPr>
        <w:t>1d.</w:t>
      </w:r>
      <w:r w:rsidRPr="00140E21">
        <w:rPr>
          <w:lang w:eastAsia="ko-KR"/>
        </w:rPr>
        <w:tab/>
        <w:t xml:space="preserve">(R)AN may decide to indicate to the SMF that the PDU Session related resource is released, </w:t>
      </w:r>
      <w:proofErr w:type="gramStart"/>
      <w:r w:rsidRPr="00140E21">
        <w:rPr>
          <w:lang w:eastAsia="ko-KR"/>
        </w:rPr>
        <w:t>e.g.</w:t>
      </w:r>
      <w:proofErr w:type="gramEnd"/>
      <w:r w:rsidRPr="00140E21">
        <w:rPr>
          <w:lang w:eastAsia="ko-KR"/>
        </w:rPr>
        <w:t xml:space="preserve"> when all the QoS Flow(s) of the PDU Session are released.</w:t>
      </w:r>
    </w:p>
    <w:p w14:paraId="78A7F296" w14:textId="77777777" w:rsidR="00662AD5" w:rsidRPr="00140E21" w:rsidRDefault="00662AD5" w:rsidP="00662AD5">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5E125568" w14:textId="77777777" w:rsidR="00662AD5" w:rsidRPr="00140E21" w:rsidRDefault="00662AD5" w:rsidP="00662AD5">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00636CCC" w14:textId="77777777" w:rsidR="00662AD5" w:rsidRPr="00140E21" w:rsidRDefault="00662AD5" w:rsidP="00662AD5">
      <w:pPr>
        <w:pStyle w:val="B3"/>
        <w:rPr>
          <w:lang w:eastAsia="ko-KR"/>
        </w:rPr>
      </w:pPr>
      <w:r w:rsidRPr="00140E21">
        <w:rPr>
          <w:lang w:eastAsia="ko-KR"/>
        </w:rPr>
        <w:t>-</w:t>
      </w:r>
      <w:r w:rsidRPr="00140E21">
        <w:rPr>
          <w:lang w:eastAsia="ko-KR"/>
        </w:rPr>
        <w:tab/>
        <w:t>Based on a request from the DN (cancelling the UE authorization to access to the DN</w:t>
      </w:r>
      <w:proofErr w:type="gramStart"/>
      <w:r w:rsidRPr="00140E21">
        <w:rPr>
          <w:lang w:eastAsia="ko-KR"/>
        </w:rPr>
        <w:t>);</w:t>
      </w:r>
      <w:proofErr w:type="gramEnd"/>
    </w:p>
    <w:p w14:paraId="015184D0" w14:textId="77777777" w:rsidR="00662AD5" w:rsidRPr="00140E21" w:rsidRDefault="00662AD5" w:rsidP="00662AD5">
      <w:pPr>
        <w:pStyle w:val="B3"/>
        <w:rPr>
          <w:lang w:eastAsia="ko-KR"/>
        </w:rPr>
      </w:pPr>
      <w:r w:rsidRPr="00140E21">
        <w:rPr>
          <w:lang w:eastAsia="ko-KR"/>
        </w:rPr>
        <w:t>-</w:t>
      </w:r>
      <w:r w:rsidRPr="00140E21">
        <w:rPr>
          <w:lang w:eastAsia="ko-KR"/>
        </w:rPr>
        <w:tab/>
        <w:t xml:space="preserve">Based on a request from the UDM (subscription change) or from the </w:t>
      </w:r>
      <w:proofErr w:type="gramStart"/>
      <w:r w:rsidRPr="00140E21">
        <w:rPr>
          <w:lang w:eastAsia="ko-KR"/>
        </w:rPr>
        <w:t>CHF;</w:t>
      </w:r>
      <w:proofErr w:type="gramEnd"/>
    </w:p>
    <w:p w14:paraId="2F60C39B" w14:textId="721EE51B" w:rsidR="00662AD5" w:rsidRPr="00140E21" w:rsidRDefault="00662AD5" w:rsidP="00662AD5">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ins w:id="30" w:author="Michael Starsinic" w:date="2022-05-04T10:05:00Z">
        <w:r w:rsidR="0019523C">
          <w:rPr>
            <w:lang w:eastAsia="zh-CN"/>
          </w:rPr>
          <w:t xml:space="preserve"> </w:t>
        </w:r>
        <w:r w:rsidR="0019523C">
          <w:rPr>
            <w:lang w:eastAsia="ko-KR"/>
          </w:rPr>
          <w:t xml:space="preserve">and </w:t>
        </w:r>
        <w:r w:rsidR="0019523C">
          <w:rPr>
            <w:lang w:eastAsia="zh-CN"/>
          </w:rPr>
          <w:t xml:space="preserve">the SMF determines that the exceptions that are defined in clause </w:t>
        </w:r>
        <w:r w:rsidR="0019523C" w:rsidRPr="00140E21">
          <w:rPr>
            <w:lang w:eastAsia="zh-CN"/>
          </w:rPr>
          <w:t xml:space="preserve">5.6.5 </w:t>
        </w:r>
        <w:r w:rsidR="0019523C">
          <w:t>of</w:t>
        </w:r>
        <w:r w:rsidR="0019523C" w:rsidRPr="00140E21">
          <w:rPr>
            <w:lang w:eastAsia="zh-CN"/>
          </w:rPr>
          <w:t xml:space="preserve"> TS</w:t>
        </w:r>
        <w:r w:rsidR="0019523C">
          <w:rPr>
            <w:lang w:eastAsia="zh-CN"/>
          </w:rPr>
          <w:t> </w:t>
        </w:r>
        <w:r w:rsidR="0019523C" w:rsidRPr="00140E21">
          <w:rPr>
            <w:lang w:eastAsia="zh-CN"/>
          </w:rPr>
          <w:t>23.501</w:t>
        </w:r>
        <w:r w:rsidR="0019523C">
          <w:rPr>
            <w:lang w:eastAsia="zh-CN"/>
          </w:rPr>
          <w:t> </w:t>
        </w:r>
        <w:r w:rsidR="0019523C" w:rsidRPr="00140E21">
          <w:rPr>
            <w:lang w:eastAsia="zh-CN"/>
          </w:rPr>
          <w:t>[2]</w:t>
        </w:r>
        <w:r w:rsidR="0019523C">
          <w:rPr>
            <w:lang w:eastAsia="zh-CN"/>
          </w:rPr>
          <w:t xml:space="preserve"> do not </w:t>
        </w:r>
        <w:proofErr w:type="gramStart"/>
        <w:r w:rsidR="0019523C">
          <w:rPr>
            <w:lang w:eastAsia="zh-CN"/>
          </w:rPr>
          <w:t>apply;</w:t>
        </w:r>
      </w:ins>
      <w:proofErr w:type="gramEnd"/>
    </w:p>
    <w:p w14:paraId="2E3CE152" w14:textId="77777777" w:rsidR="00662AD5" w:rsidRPr="00140E21" w:rsidRDefault="00662AD5" w:rsidP="00662AD5">
      <w:pPr>
        <w:pStyle w:val="B3"/>
        <w:rPr>
          <w:lang w:eastAsia="ko-KR"/>
        </w:rPr>
      </w:pPr>
      <w:r w:rsidRPr="00140E21">
        <w:rPr>
          <w:lang w:eastAsia="zh-CN"/>
        </w:rPr>
        <w:t>-</w:t>
      </w:r>
      <w:r w:rsidRPr="00140E21">
        <w:rPr>
          <w:lang w:eastAsia="zh-CN"/>
        </w:rPr>
        <w:tab/>
      </w:r>
      <w:r w:rsidRPr="00140E21">
        <w:rPr>
          <w:lang w:eastAsia="ko-KR"/>
        </w:rPr>
        <w:t>Based on locally configured policy (</w:t>
      </w:r>
      <w:proofErr w:type="gramStart"/>
      <w:r w:rsidRPr="00140E21">
        <w:rPr>
          <w:lang w:eastAsia="ko-KR"/>
        </w:rPr>
        <w:t>e.g.</w:t>
      </w:r>
      <w:proofErr w:type="gramEnd"/>
      <w:r w:rsidRPr="00140E21">
        <w:rPr>
          <w:lang w:eastAsia="ko-KR"/>
        </w:rPr>
        <w:t xml:space="preserve"> the release procedure may be related with the UPF re-allocation for SSC mode 2 / mode 3)</w:t>
      </w:r>
      <w:r w:rsidRPr="00140E21">
        <w:rPr>
          <w:lang w:eastAsia="zh-CN"/>
        </w:rPr>
        <w:t>; or</w:t>
      </w:r>
    </w:p>
    <w:p w14:paraId="709CD4F0" w14:textId="77777777" w:rsidR="00662AD5" w:rsidRPr="00140E21" w:rsidRDefault="00662AD5" w:rsidP="00662AD5">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4BA1E656" w14:textId="77777777" w:rsidR="00662AD5" w:rsidRPr="00140E21" w:rsidRDefault="00662AD5" w:rsidP="00662AD5">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1D0E417E" w14:textId="77777777" w:rsidR="00662AD5" w:rsidRDefault="00662AD5" w:rsidP="00662AD5">
      <w:pPr>
        <w:pStyle w:val="B1"/>
        <w:rPr>
          <w:lang w:eastAsia="ko-KR"/>
        </w:rPr>
      </w:pPr>
      <w:r>
        <w:rPr>
          <w:lang w:eastAsia="ko-KR"/>
        </w:rPr>
        <w:tab/>
        <w:t>If the SMF receives one of the triggers in step 1a, 1b, 1c, 1e, or 1f, the SMF starts PDU Session Release procedure.</w:t>
      </w:r>
    </w:p>
    <w:p w14:paraId="46F346DB" w14:textId="77777777" w:rsidR="00662AD5" w:rsidRPr="00140E21" w:rsidRDefault="00662AD5" w:rsidP="00662AD5">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7DF20F5B" w14:textId="77777777" w:rsidR="00662AD5" w:rsidRPr="00140E21" w:rsidRDefault="00662AD5" w:rsidP="00662AD5">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4A44010E" w14:textId="77777777" w:rsidR="00662AD5" w:rsidRPr="00140E21" w:rsidRDefault="00662AD5" w:rsidP="00662AD5">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2DE95E9D" w14:textId="77777777" w:rsidR="00662AD5" w:rsidRPr="00140E21" w:rsidRDefault="00662AD5" w:rsidP="00662AD5">
      <w:pPr>
        <w:pStyle w:val="B2"/>
      </w:pPr>
      <w:r w:rsidRPr="00140E21">
        <w:tab/>
        <w:t>The UPF includes Small Data Rate Control Status if the PDU Session used Small Data Rate Control.</w:t>
      </w:r>
    </w:p>
    <w:p w14:paraId="6CDF6F6B" w14:textId="77777777" w:rsidR="00662AD5" w:rsidRPr="00140E21" w:rsidRDefault="00662AD5" w:rsidP="00662AD5">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52C25986" w14:textId="77777777" w:rsidR="00662AD5" w:rsidRPr="00140E21" w:rsidRDefault="00662AD5" w:rsidP="00662AD5">
      <w:pPr>
        <w:pStyle w:val="NO"/>
      </w:pPr>
      <w:r w:rsidRPr="00140E21">
        <w:lastRenderedPageBreak/>
        <w:t>NOTE 3:</w:t>
      </w:r>
      <w:r w:rsidRPr="00140E21">
        <w:tab/>
        <w:t>If there are multiple UPFs associated with the PDU Session (</w:t>
      </w:r>
      <w:proofErr w:type="gramStart"/>
      <w:r w:rsidRPr="00140E21">
        <w:t>e.g.</w:t>
      </w:r>
      <w:proofErr w:type="gramEnd"/>
      <w:r w:rsidRPr="00140E21">
        <w:t xml:space="preserve"> due to the insertion of UL CL or Branching Point, or redundant I-UPFs if the redundant I-UPFs are used for URLLC), the Session Release Request procedure (steps 2a and 2b) is done for each UPF.</w:t>
      </w:r>
      <w:r>
        <w:t xml:space="preserve">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04F15B0D" w14:textId="77777777" w:rsidR="00662AD5" w:rsidRPr="00140E21" w:rsidRDefault="00662AD5" w:rsidP="00662AD5">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w:t>
      </w:r>
      <w:proofErr w:type="gramStart"/>
      <w:r w:rsidRPr="00140E21">
        <w:rPr>
          <w:lang w:eastAsia="ko-KR"/>
        </w:rPr>
        <w:t>e.g.</w:t>
      </w:r>
      <w:proofErr w:type="gramEnd"/>
      <w:r w:rsidRPr="00140E21">
        <w:rPr>
          <w:lang w:eastAsia="ko-KR"/>
        </w:rPr>
        <w:t xml:space="preserve">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A3EAE61" w14:textId="77777777" w:rsidR="00662AD5" w:rsidRPr="00140E21" w:rsidRDefault="00662AD5" w:rsidP="00662AD5">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w:t>
      </w:r>
      <w:proofErr w:type="gramStart"/>
      <w:r w:rsidRPr="00140E21">
        <w:rPr>
          <w:lang w:eastAsia="ko-KR"/>
        </w:rPr>
        <w:t>e.g.</w:t>
      </w:r>
      <w:proofErr w:type="gramEnd"/>
      <w:r w:rsidRPr="00140E21">
        <w:rPr>
          <w:lang w:eastAsia="ko-KR"/>
        </w:rPr>
        <w:t xml:space="preserve"> when procedures related with SSC mode 2 are invoked).</w:t>
      </w:r>
    </w:p>
    <w:p w14:paraId="11B4A2F9" w14:textId="77777777" w:rsidR="00662AD5" w:rsidRPr="00140E21" w:rsidRDefault="00662AD5" w:rsidP="00662AD5">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9DCD4DD" w14:textId="77777777" w:rsidR="00662AD5" w:rsidRPr="00140E21" w:rsidRDefault="00662AD5" w:rsidP="00662AD5">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07DF1B26" w14:textId="77777777" w:rsidR="00662AD5" w:rsidRPr="00140E21" w:rsidRDefault="00662AD5" w:rsidP="00662AD5">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152133C2" w14:textId="77777777" w:rsidR="00662AD5" w:rsidRPr="00140E21" w:rsidRDefault="00662AD5" w:rsidP="00662AD5">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5CB60BC" w14:textId="77777777" w:rsidR="00662AD5" w:rsidRPr="00140E21" w:rsidRDefault="00662AD5" w:rsidP="00662AD5">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564ADC2B" w14:textId="77777777" w:rsidR="00662AD5" w:rsidRPr="00140E21" w:rsidRDefault="00662AD5" w:rsidP="00662AD5">
      <w:pPr>
        <w:pStyle w:val="B1"/>
        <w:rPr>
          <w:lang w:eastAsia="ko-KR"/>
        </w:rPr>
      </w:pPr>
      <w:r w:rsidRPr="00140E21">
        <w:rPr>
          <w:lang w:eastAsia="ko-KR"/>
        </w:rPr>
        <w:tab/>
        <w:t>The "skip indicator" tells the AMF whether it may skip sending the N1 SM container to the UE (</w:t>
      </w:r>
      <w:proofErr w:type="gramStart"/>
      <w:r w:rsidRPr="00140E21">
        <w:rPr>
          <w:lang w:eastAsia="ko-KR"/>
        </w:rPr>
        <w:t>e.g.</w:t>
      </w:r>
      <w:proofErr w:type="gramEnd"/>
      <w:r w:rsidRPr="00140E21">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10ED4F97" w14:textId="77777777" w:rsidR="00662AD5" w:rsidRPr="00140E21" w:rsidRDefault="00662AD5" w:rsidP="00662AD5">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7B1311E5" w14:textId="77777777" w:rsidR="00662AD5" w:rsidRPr="00140E21" w:rsidRDefault="00662AD5" w:rsidP="00662AD5">
      <w:pPr>
        <w:pStyle w:val="B1"/>
        <w:rPr>
          <w:lang w:eastAsia="ko-KR"/>
        </w:rPr>
      </w:pPr>
      <w:r w:rsidRPr="00140E21">
        <w:rPr>
          <w:lang w:eastAsia="ko-KR"/>
        </w:rPr>
        <w:t>3c.</w:t>
      </w:r>
      <w:r w:rsidRPr="00140E21">
        <w:rPr>
          <w:lang w:eastAsia="ko-KR"/>
        </w:rPr>
        <w:tab/>
        <w:t xml:space="preserve">If the PDU Session Release is initiated by the AMF in step 1c, </w:t>
      </w:r>
      <w:proofErr w:type="gramStart"/>
      <w:r w:rsidRPr="00140E21">
        <w:rPr>
          <w:lang w:eastAsia="ko-KR"/>
        </w:rPr>
        <w:t>i.e.</w:t>
      </w:r>
      <w:proofErr w:type="gramEnd"/>
      <w:r w:rsidRPr="00140E21">
        <w:rPr>
          <w:lang w:eastAsia="ko-KR"/>
        </w:rPr>
        <w:t xml:space="preserv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25A26751" w14:textId="77777777" w:rsidR="00662AD5" w:rsidRDefault="00662AD5" w:rsidP="00662AD5">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2626245" w14:textId="77777777" w:rsidR="00662AD5" w:rsidRPr="00140E21" w:rsidRDefault="00662AD5" w:rsidP="00662AD5">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360D4B8" w14:textId="77777777" w:rsidR="00662AD5" w:rsidRPr="00140E21" w:rsidRDefault="00662AD5" w:rsidP="00662AD5">
      <w:pPr>
        <w:pStyle w:val="B1"/>
        <w:rPr>
          <w:lang w:eastAsia="ko-KR"/>
        </w:rPr>
      </w:pPr>
      <w:r w:rsidRPr="00140E21">
        <w:rPr>
          <w:lang w:eastAsia="ko-KR"/>
        </w:rPr>
        <w:lastRenderedPageBreak/>
        <w:t>3d.</w:t>
      </w:r>
      <w:r w:rsidRPr="00140E21">
        <w:rPr>
          <w:lang w:eastAsia="ko-KR"/>
        </w:rPr>
        <w:tab/>
        <w:t xml:space="preserve">If the PDU Session Release is initiated by the AMF in step 1f, </w:t>
      </w:r>
      <w:proofErr w:type="gramStart"/>
      <w:r w:rsidRPr="00140E21">
        <w:rPr>
          <w:lang w:eastAsia="ko-KR"/>
        </w:rPr>
        <w:t>i.e.</w:t>
      </w:r>
      <w:proofErr w:type="gramEnd"/>
      <w:r w:rsidRPr="00140E21">
        <w:rPr>
          <w:lang w:eastAsia="ko-KR"/>
        </w:rPr>
        <w:t xml:space="preserv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64CD8702" w14:textId="77777777" w:rsidR="00662AD5" w:rsidRPr="00140E21" w:rsidRDefault="00662AD5" w:rsidP="00662AD5">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3BC154C8" w14:textId="77777777" w:rsidR="00662AD5" w:rsidRPr="00140E21" w:rsidRDefault="00662AD5" w:rsidP="00662AD5">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2DE5C92" w14:textId="77777777" w:rsidR="00662AD5" w:rsidRPr="00140E21" w:rsidRDefault="00662AD5" w:rsidP="00662AD5">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2791ED56" w14:textId="77777777" w:rsidR="00662AD5" w:rsidRPr="00140E21" w:rsidRDefault="00662AD5" w:rsidP="00662AD5">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44ABABD" w14:textId="77777777" w:rsidR="00662AD5" w:rsidRPr="00140E21" w:rsidRDefault="00662AD5" w:rsidP="00662AD5">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1EA9B82" w14:textId="77777777" w:rsidR="00662AD5" w:rsidRPr="00140E21" w:rsidRDefault="00662AD5" w:rsidP="00662AD5">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005CA292" w14:textId="77777777" w:rsidR="00662AD5" w:rsidRPr="00140E21" w:rsidRDefault="00662AD5" w:rsidP="00662AD5">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7CD5746E" w14:textId="77777777" w:rsidR="00662AD5" w:rsidRPr="00140E21" w:rsidRDefault="00662AD5" w:rsidP="00662AD5">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w:t>
      </w:r>
      <w:proofErr w:type="gramStart"/>
      <w:r w:rsidRPr="00140E21">
        <w:t>i.e.</w:t>
      </w:r>
      <w:proofErr w:type="gramEnd"/>
      <w:r w:rsidRPr="00140E21">
        <w:t xml:space="preserve"> the User Plane of the PDU Session is deactivated), the NAS message is sent to the UE in an RRC message which does not release the NG-RAN resources related to the PDU Session.</w:t>
      </w:r>
    </w:p>
    <w:p w14:paraId="23E0A569" w14:textId="77777777" w:rsidR="00662AD5" w:rsidRPr="00140E21" w:rsidRDefault="00662AD5" w:rsidP="00662AD5">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C368256" w14:textId="77777777" w:rsidR="00662AD5" w:rsidRPr="00140E21" w:rsidRDefault="00662AD5" w:rsidP="00662AD5">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52330B3C" w14:textId="77777777" w:rsidR="00662AD5" w:rsidRPr="00140E21" w:rsidRDefault="00662AD5" w:rsidP="00662AD5">
      <w:pPr>
        <w:pStyle w:val="B1"/>
      </w:pPr>
      <w:r w:rsidRPr="00140E21">
        <w:tab/>
        <w:t>If the PLMN has configured secondary RAT usage reporting, the NG-RAN node may provide RAN Usage Data Report.</w:t>
      </w:r>
    </w:p>
    <w:p w14:paraId="0B42EF84" w14:textId="77777777" w:rsidR="00662AD5" w:rsidRPr="00140E21" w:rsidRDefault="00662AD5" w:rsidP="00662AD5">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21EB51F4" w14:textId="77777777" w:rsidR="00662AD5" w:rsidRPr="00140E21" w:rsidRDefault="00662AD5" w:rsidP="00662AD5">
      <w:pPr>
        <w:pStyle w:val="B1"/>
        <w:rPr>
          <w:lang w:eastAsia="ko-KR"/>
        </w:rPr>
      </w:pPr>
      <w:r w:rsidRPr="00140E21">
        <w:t>7b.</w:t>
      </w:r>
      <w:r w:rsidRPr="00140E21">
        <w:tab/>
      </w:r>
      <w:r w:rsidRPr="00140E21">
        <w:rPr>
          <w:lang w:eastAsia="ko-KR"/>
        </w:rPr>
        <w:t>The SMF responds to the AMF with an Nsmf_PDUSession_UpdateSMContext response.</w:t>
      </w:r>
    </w:p>
    <w:p w14:paraId="5BB3BD8E" w14:textId="77777777" w:rsidR="00662AD5" w:rsidRPr="00140E21" w:rsidRDefault="00662AD5" w:rsidP="00662AD5">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197BC81B" w14:textId="77777777" w:rsidR="00662AD5" w:rsidRPr="00140E21" w:rsidRDefault="00662AD5" w:rsidP="00662AD5">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CB86D47" w14:textId="77777777" w:rsidR="00662AD5" w:rsidRPr="00140E21" w:rsidRDefault="00662AD5" w:rsidP="00662AD5">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0A4522D9" w14:textId="77777777" w:rsidR="00662AD5" w:rsidRPr="00140E21" w:rsidRDefault="00662AD5" w:rsidP="00662AD5">
      <w:pPr>
        <w:pStyle w:val="B1"/>
        <w:rPr>
          <w:lang w:eastAsia="ko-KR"/>
        </w:rPr>
      </w:pPr>
      <w:r w:rsidRPr="00140E21">
        <w:t>10b.</w:t>
      </w:r>
      <w:r w:rsidRPr="00140E21">
        <w:tab/>
      </w:r>
      <w:r w:rsidRPr="00140E21">
        <w:rPr>
          <w:lang w:eastAsia="ko-KR"/>
        </w:rPr>
        <w:t>The SMF responds to the AMF with an Nsmf_PDUSession_UpdateSMContext response.</w:t>
      </w:r>
    </w:p>
    <w:p w14:paraId="1956A172" w14:textId="77777777" w:rsidR="00662AD5" w:rsidRPr="00140E21" w:rsidRDefault="00662AD5" w:rsidP="00662AD5">
      <w:pPr>
        <w:pStyle w:val="B1"/>
        <w:rPr>
          <w:lang w:eastAsia="ko-KR"/>
        </w:rPr>
      </w:pPr>
      <w:r w:rsidRPr="00140E21">
        <w:rPr>
          <w:lang w:eastAsia="ko-KR"/>
        </w:rPr>
        <w:tab/>
        <w:t>Steps 8-10 may happen before steps 6-7.</w:t>
      </w:r>
    </w:p>
    <w:p w14:paraId="2B7C5840" w14:textId="77777777" w:rsidR="00662AD5" w:rsidRPr="00140E21" w:rsidRDefault="00662AD5" w:rsidP="00662AD5">
      <w:pPr>
        <w:pStyle w:val="B1"/>
        <w:rPr>
          <w:lang w:eastAsia="ko-KR"/>
        </w:rPr>
      </w:pPr>
      <w:r w:rsidRPr="00140E21">
        <w:rPr>
          <w:lang w:eastAsia="ko-KR"/>
        </w:rPr>
        <w:lastRenderedPageBreak/>
        <w:t>11.</w:t>
      </w:r>
      <w:r w:rsidRPr="00140E21">
        <w:rPr>
          <w:lang w:eastAsia="ko-KR"/>
        </w:rPr>
        <w:tab/>
        <w:t>If steps 3a, 3b or 3d were performed, the SMF waits until it has received replies to the N1 and N2 information provided in step 3, as needed.</w:t>
      </w:r>
    </w:p>
    <w:p w14:paraId="5C524DD0" w14:textId="77777777" w:rsidR="00662AD5" w:rsidRPr="00140E21" w:rsidRDefault="00662AD5" w:rsidP="00662AD5">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5C80181A" w14:textId="77777777" w:rsidR="00662AD5" w:rsidRPr="00140E21" w:rsidRDefault="00662AD5" w:rsidP="00662AD5">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9297ABB" w14:textId="77777777" w:rsidR="00662AD5" w:rsidRPr="00140E21" w:rsidRDefault="00662AD5" w:rsidP="00662AD5">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0756373F" w14:textId="77777777" w:rsidR="00662AD5" w:rsidRPr="00140E21" w:rsidRDefault="00662AD5" w:rsidP="00662AD5">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192212A" w14:textId="77777777" w:rsidR="00662AD5" w:rsidRPr="00140E21" w:rsidRDefault="00662AD5" w:rsidP="00662AD5">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2E0F015B" w14:textId="77777777" w:rsidR="00662AD5" w:rsidRPr="00140E21" w:rsidRDefault="00662AD5" w:rsidP="00662AD5">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48FCA193" w14:textId="77777777" w:rsidR="00662AD5" w:rsidRPr="00140E21" w:rsidRDefault="00662AD5" w:rsidP="00662AD5">
      <w:pPr>
        <w:pStyle w:val="NO"/>
      </w:pPr>
    </w:p>
    <w:bookmarkStart w:id="31" w:name="_MON_1621782203"/>
    <w:bookmarkEnd w:id="31"/>
    <w:p w14:paraId="1FA992C0" w14:textId="77777777" w:rsidR="00662AD5" w:rsidRDefault="00662AD5" w:rsidP="00662AD5">
      <w:pPr>
        <w:pStyle w:val="TH"/>
      </w:pPr>
      <w:r w:rsidRPr="00050CA8">
        <w:object w:dxaOrig="9597" w:dyaOrig="13464" w14:anchorId="0A332658">
          <v:shape id="_x0000_i1027" type="#_x0000_t75" style="width:479.25pt;height:673.35pt" o:ole="">
            <v:imagedata r:id="rId19" o:title=""/>
          </v:shape>
          <o:OLEObject Type="Embed" ProgID="Word.Picture.8" ShapeID="_x0000_i1027" DrawAspect="Content" ObjectID="_1713342535" r:id="rId20"/>
        </w:object>
      </w:r>
    </w:p>
    <w:p w14:paraId="476F85A0" w14:textId="77777777" w:rsidR="00662AD5" w:rsidRPr="00140E21" w:rsidRDefault="00662AD5" w:rsidP="00662AD5">
      <w:pPr>
        <w:pStyle w:val="TF"/>
      </w:pPr>
      <w:r w:rsidRPr="00140E21">
        <w:t>Figure 4.3.2.2.1-1: UE-requested PDU Session Establishment for non-roaming and roaming with local breakout</w:t>
      </w:r>
    </w:p>
    <w:p w14:paraId="1C66159B" w14:textId="77777777" w:rsidR="00662AD5" w:rsidRPr="00140E21" w:rsidRDefault="00662AD5" w:rsidP="00662AD5">
      <w:r w:rsidRPr="00140E21">
        <w:lastRenderedPageBreak/>
        <w:t>The procedure assumes that the UE has already registered on the AMF thus unless the UE is Emergency Registered the AMF has already retrieved the user subscription data from the UDM.</w:t>
      </w:r>
    </w:p>
    <w:p w14:paraId="1357A3EB" w14:textId="77777777" w:rsidR="00662AD5" w:rsidRPr="00140E21" w:rsidRDefault="00662AD5" w:rsidP="00662AD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4382239" w14:textId="77777777" w:rsidR="00662AD5" w:rsidRPr="00140E21" w:rsidRDefault="00662AD5" w:rsidP="00662AD5">
      <w:pPr>
        <w:pStyle w:val="B1"/>
      </w:pPr>
      <w:r w:rsidRPr="00140E21">
        <w:tab/>
      </w:r>
      <w:proofErr w:type="gramStart"/>
      <w:r w:rsidRPr="00140E21">
        <w:t>In order to</w:t>
      </w:r>
      <w:proofErr w:type="gramEnd"/>
      <w:r w:rsidRPr="00140E21">
        <w:t xml:space="preserve"> establish a new PDU Session, the UE generates a new PDU Session ID.</w:t>
      </w:r>
    </w:p>
    <w:p w14:paraId="1885B2DC" w14:textId="77777777" w:rsidR="00662AD5" w:rsidRPr="00140E21" w:rsidRDefault="00662AD5" w:rsidP="00662AD5">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5C2B66B4" w14:textId="77777777" w:rsidR="00662AD5" w:rsidRPr="00140E21" w:rsidRDefault="00662AD5" w:rsidP="00662AD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80FFDDB" w14:textId="77777777" w:rsidR="00662AD5" w:rsidRPr="00140E21" w:rsidRDefault="00662AD5" w:rsidP="00662AD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88A74B3" w14:textId="77777777" w:rsidR="00662AD5" w:rsidRPr="00140E21" w:rsidRDefault="00662AD5" w:rsidP="00662AD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2ABF56F" w14:textId="77777777" w:rsidR="00662AD5" w:rsidRPr="00140E21" w:rsidRDefault="00662AD5" w:rsidP="00662AD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9F36736" w14:textId="77777777" w:rsidR="00662AD5" w:rsidRPr="00140E21" w:rsidRDefault="00662AD5" w:rsidP="00662AD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CB4BD2" w14:textId="77777777" w:rsidR="00662AD5" w:rsidRPr="00140E21" w:rsidRDefault="00662AD5" w:rsidP="00662AD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28A2E4" w14:textId="77777777" w:rsidR="00662AD5" w:rsidRPr="00140E21" w:rsidRDefault="00662AD5" w:rsidP="00662AD5">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CFDB203" w14:textId="77777777" w:rsidR="00662AD5" w:rsidRPr="00140E21" w:rsidRDefault="00662AD5" w:rsidP="00662AD5">
      <w:pPr>
        <w:pStyle w:val="B1"/>
      </w:pPr>
      <w:r w:rsidRPr="00140E21">
        <w:tab/>
        <w:t>The NAS message sent by the UE is encapsulated by the AN in a N2 message towards the AMF that should include User location information and Access Type Information.</w:t>
      </w:r>
    </w:p>
    <w:p w14:paraId="7BA2E4DE" w14:textId="77777777" w:rsidR="00662AD5" w:rsidRPr="00140E21" w:rsidRDefault="00662AD5" w:rsidP="00662AD5">
      <w:pPr>
        <w:pStyle w:val="B1"/>
      </w:pPr>
      <w:r w:rsidRPr="00140E21">
        <w:tab/>
        <w:t>The PDU Session Establishment Request message may contain SM PDU DN Request Container containing information for the PDU Session authorization by the external DN.</w:t>
      </w:r>
    </w:p>
    <w:p w14:paraId="3333194D" w14:textId="77777777" w:rsidR="00662AD5" w:rsidRPr="00140E21" w:rsidRDefault="00662AD5" w:rsidP="00662AD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A5E742A" w14:textId="77777777" w:rsidR="00662AD5" w:rsidRPr="00140E21" w:rsidRDefault="00662AD5" w:rsidP="00662AD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9B5D41" w14:textId="77777777" w:rsidR="00662AD5" w:rsidRPr="00140E21" w:rsidRDefault="00662AD5" w:rsidP="00662AD5">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775552F6" w14:textId="77777777" w:rsidR="00662AD5" w:rsidRPr="00140E21" w:rsidRDefault="00662AD5" w:rsidP="00662AD5">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F5CAB18" w14:textId="77777777" w:rsidR="00662AD5" w:rsidRPr="00140E21" w:rsidRDefault="00662AD5" w:rsidP="00662AD5">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11C77C8" w14:textId="77777777" w:rsidR="00662AD5" w:rsidRPr="00140E21" w:rsidRDefault="00662AD5" w:rsidP="00662AD5">
      <w:pPr>
        <w:pStyle w:val="B1"/>
      </w:pPr>
      <w:r w:rsidRPr="00140E21">
        <w:tab/>
        <w:t>The PS Data Off status is included in the PCO in the PDU Session Establishment Request message.</w:t>
      </w:r>
    </w:p>
    <w:p w14:paraId="7C2C191B" w14:textId="77777777" w:rsidR="00662AD5" w:rsidRPr="00140E21" w:rsidRDefault="00662AD5" w:rsidP="00662AD5">
      <w:pPr>
        <w:pStyle w:val="B1"/>
        <w:rPr>
          <w:lang w:eastAsia="zh-CN"/>
        </w:rPr>
      </w:pPr>
      <w:r w:rsidRPr="00140E21">
        <w:rPr>
          <w:lang w:eastAsia="zh-CN"/>
        </w:rPr>
        <w:tab/>
        <w:t>The UE capability to support Reliable Data Service is included in the PCO in the PDU Session Establishment Request message.</w:t>
      </w:r>
    </w:p>
    <w:p w14:paraId="42CC1EC3" w14:textId="77777777" w:rsidR="00662AD5" w:rsidRDefault="00662AD5" w:rsidP="00662AD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BC505B8" w14:textId="77777777" w:rsidR="00662AD5" w:rsidRPr="00140E21" w:rsidRDefault="00662AD5" w:rsidP="00662AD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0792661" w14:textId="77777777" w:rsidR="00662AD5" w:rsidRDefault="00662AD5" w:rsidP="00662AD5">
      <w:pPr>
        <w:pStyle w:val="B1"/>
      </w:pPr>
      <w:r>
        <w:tab/>
        <w:t>As described in TS 23.548 [74], a UE that hosts EEC(s) may indicate in the PCO that it supports the ability to receive ECS address(es) via NAS and to transfer the ECS Address(es) to the EEC(s).</w:t>
      </w:r>
    </w:p>
    <w:p w14:paraId="02C23C78" w14:textId="77777777" w:rsidR="00662AD5" w:rsidRDefault="00662AD5" w:rsidP="00662AD5">
      <w:pPr>
        <w:pStyle w:val="B1"/>
      </w:pPr>
      <w:r>
        <w:tab/>
        <w:t>A UE that hosts the EDC functionality shall indicate in the PCO its capability to support the EDC functionality (see clause 5.2.1 of TS 23.548 [74]).</w:t>
      </w:r>
    </w:p>
    <w:p w14:paraId="70968A47" w14:textId="77777777" w:rsidR="00662AD5" w:rsidRDefault="00662AD5" w:rsidP="00662AD5">
      <w:pPr>
        <w:pStyle w:val="B1"/>
      </w:pPr>
      <w:r>
        <w:tab/>
        <w:t>The UE may also include PDU Session Pair ID and/or RSN in PDU Session Establishment Request message as described in clause 5.33.2.1 of TS 23.501 [2].</w:t>
      </w:r>
    </w:p>
    <w:p w14:paraId="5A43B8F5" w14:textId="77777777" w:rsidR="00662AD5" w:rsidRDefault="00662AD5" w:rsidP="00662AD5">
      <w:pPr>
        <w:pStyle w:val="B1"/>
      </w:pPr>
      <w:r>
        <w:tab/>
        <w:t>A UE that supports EAS re-discovery as described in clause 6.2.3.3 of TS 23.548 [74], may indicate so in the PCO.</w:t>
      </w:r>
    </w:p>
    <w:p w14:paraId="731B86D0" w14:textId="77777777" w:rsidR="00662AD5" w:rsidRDefault="00662AD5" w:rsidP="00662AD5">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020FC46A" w14:textId="77777777" w:rsidR="00662AD5" w:rsidRDefault="00662AD5" w:rsidP="00662AD5">
      <w:pPr>
        <w:pStyle w:val="B1"/>
      </w:pPr>
      <w:r>
        <w:t>2.</w:t>
      </w:r>
      <w:r>
        <w:tab/>
        <w:t>For NR satellite access, the AMF may decide to verify the UE location as described in clause 5.4.11.4 of TS 23.501 [2].</w:t>
      </w:r>
    </w:p>
    <w:p w14:paraId="31EECAE2" w14:textId="77777777" w:rsidR="00662AD5" w:rsidRPr="00140E21" w:rsidRDefault="00662AD5" w:rsidP="00662AD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0EA18AC" w14:textId="77777777" w:rsidR="00662AD5" w:rsidRPr="00140E21" w:rsidRDefault="00662AD5" w:rsidP="00662AD5">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FC13D6D" w14:textId="77777777" w:rsidR="00662AD5" w:rsidRPr="00140E21" w:rsidRDefault="00662AD5" w:rsidP="00662AD5">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35E4840" w14:textId="77777777" w:rsidR="00662AD5" w:rsidRPr="00140E21" w:rsidRDefault="00662AD5" w:rsidP="00662AD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306AE4B" w14:textId="77777777" w:rsidR="00662AD5" w:rsidRPr="00140E21" w:rsidRDefault="00662AD5" w:rsidP="00662AD5">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2" w:name="_Hlk500792532"/>
      <w:r w:rsidRPr="00140E21">
        <w:t xml:space="preserve"> The AMF updates the Access Type stored for the PDU Session.</w:t>
      </w:r>
    </w:p>
    <w:p w14:paraId="1259546E" w14:textId="77777777" w:rsidR="00662AD5" w:rsidRPr="00140E21" w:rsidRDefault="00662AD5" w:rsidP="00662AD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808C9FE" w14:textId="77777777" w:rsidR="00662AD5" w:rsidRPr="00140E21" w:rsidRDefault="00662AD5" w:rsidP="00662AD5">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5439DA6E" w14:textId="77777777" w:rsidR="00662AD5" w:rsidRPr="00140E21" w:rsidRDefault="00662AD5" w:rsidP="00662AD5">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4A7DA0E7" w14:textId="77777777" w:rsidR="00662AD5" w:rsidRPr="00140E21" w:rsidRDefault="00662AD5" w:rsidP="00662AD5">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09289D2" w14:textId="77777777" w:rsidR="00662AD5" w:rsidRPr="00140E21" w:rsidRDefault="00662AD5" w:rsidP="00662AD5">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2"/>
    </w:p>
    <w:p w14:paraId="20BE1735" w14:textId="77777777" w:rsidR="00662AD5" w:rsidRPr="00140E21" w:rsidRDefault="00662AD5" w:rsidP="00662AD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78CFE88" w14:textId="77777777" w:rsidR="00662AD5" w:rsidRPr="00140E21" w:rsidRDefault="00662AD5" w:rsidP="00662AD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70D7CAD" w14:textId="77777777" w:rsidR="00662AD5" w:rsidRPr="00140E21" w:rsidRDefault="00662AD5" w:rsidP="00662AD5">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B74C773" w14:textId="77777777" w:rsidR="00662AD5" w:rsidRPr="00140E21" w:rsidRDefault="00662AD5" w:rsidP="00662AD5">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A144F02" w14:textId="77777777" w:rsidR="00662AD5" w:rsidRPr="00140E21" w:rsidRDefault="00662AD5" w:rsidP="00662AD5">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827DD77" w14:textId="77777777" w:rsidR="00662AD5" w:rsidRPr="00140E21" w:rsidRDefault="00662AD5" w:rsidP="00662AD5">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C67DAA0" w14:textId="77777777" w:rsidR="00662AD5" w:rsidRPr="00140E21" w:rsidRDefault="00662AD5" w:rsidP="00662AD5">
      <w:pPr>
        <w:pStyle w:val="B1"/>
        <w:rPr>
          <w:lang w:eastAsia="zh-CN"/>
        </w:rPr>
      </w:pPr>
      <w:r w:rsidRPr="00140E21">
        <w:rPr>
          <w:lang w:eastAsia="zh-CN"/>
        </w:rPr>
        <w:tab/>
        <w:t>The AMF determines Access Type and RAT Type, see clause 4.2.2.2.1.</w:t>
      </w:r>
    </w:p>
    <w:p w14:paraId="573AEF09" w14:textId="77777777" w:rsidR="00662AD5" w:rsidRPr="00140E21" w:rsidRDefault="00662AD5" w:rsidP="00662AD5">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AF10DFB" w14:textId="77777777" w:rsidR="00662AD5" w:rsidRPr="00140E21" w:rsidRDefault="00662AD5" w:rsidP="00662AD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CB20443" w14:textId="77777777" w:rsidR="00662AD5" w:rsidRPr="00140E21" w:rsidRDefault="00662AD5" w:rsidP="00662AD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45A7361" w14:textId="77777777" w:rsidR="00662AD5" w:rsidRPr="00140E21" w:rsidRDefault="00662AD5" w:rsidP="00662AD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D091F71" w14:textId="77777777" w:rsidR="00662AD5" w:rsidRPr="00140E21" w:rsidRDefault="00662AD5" w:rsidP="00662AD5">
      <w:pPr>
        <w:pStyle w:val="B1"/>
        <w:rPr>
          <w:lang w:eastAsia="zh-CN"/>
        </w:rPr>
      </w:pPr>
      <w:r w:rsidRPr="00140E21">
        <w:rPr>
          <w:lang w:eastAsia="zh-CN"/>
        </w:rPr>
        <w:tab/>
        <w:t>The SMF may use DNN Selection Mode when deciding whether to accept or reject the UE request.</w:t>
      </w:r>
    </w:p>
    <w:p w14:paraId="3207E54E" w14:textId="77777777" w:rsidR="00662AD5" w:rsidRPr="00140E21" w:rsidRDefault="00662AD5" w:rsidP="00662AD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3F49E1A" w14:textId="77777777" w:rsidR="00662AD5" w:rsidRPr="00140E21" w:rsidRDefault="00662AD5" w:rsidP="00662AD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A623134" w14:textId="77777777" w:rsidR="00662AD5" w:rsidRDefault="00662AD5" w:rsidP="00662AD5">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4063EC7" w14:textId="77777777" w:rsidR="00662AD5" w:rsidRPr="00140E21" w:rsidRDefault="00662AD5" w:rsidP="00662AD5">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EA33C8C" w14:textId="77777777" w:rsidR="00662AD5" w:rsidRPr="00140E21" w:rsidRDefault="00662AD5" w:rsidP="00662AD5">
      <w:pPr>
        <w:pStyle w:val="B1"/>
      </w:pPr>
      <w:r w:rsidRPr="00140E21">
        <w:tab/>
        <w:t>The AMF includes Trace Requirements if Trace Requirements have been received in subscription data.</w:t>
      </w:r>
    </w:p>
    <w:p w14:paraId="4756A232" w14:textId="77777777" w:rsidR="00662AD5" w:rsidRPr="00140E21" w:rsidRDefault="00662AD5" w:rsidP="00662AD5">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199421C" w14:textId="77777777" w:rsidR="00662AD5" w:rsidRDefault="00662AD5" w:rsidP="00662AD5">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F8A263B" w14:textId="77777777" w:rsidR="00662AD5" w:rsidRPr="00140E21" w:rsidRDefault="00662AD5" w:rsidP="00662AD5">
      <w:pPr>
        <w:pStyle w:val="B1"/>
      </w:pPr>
      <w:r w:rsidRPr="00140E21">
        <w:tab/>
        <w:t>The AMF includes the latest Small Data Rate Control Status if it has stored it for the PDU Session.</w:t>
      </w:r>
    </w:p>
    <w:p w14:paraId="01E97B28" w14:textId="77777777" w:rsidR="00662AD5" w:rsidRDefault="00662AD5" w:rsidP="00662AD5">
      <w:pPr>
        <w:pStyle w:val="B1"/>
      </w:pPr>
      <w:r>
        <w:tab/>
        <w:t>If the RAT type was included in the message, then the SMF stores the RAT type in SM Context.</w:t>
      </w:r>
    </w:p>
    <w:p w14:paraId="75265936" w14:textId="77777777" w:rsidR="00662AD5" w:rsidRDefault="00662AD5" w:rsidP="00662AD5">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3968D9" w14:textId="77777777" w:rsidR="00662AD5" w:rsidRDefault="00662AD5" w:rsidP="00662AD5">
      <w:pPr>
        <w:pStyle w:val="B1"/>
      </w:pPr>
      <w:r>
        <w:tab/>
        <w:t>If the identity of an NWDAF is available to the AMF, the AMF informs the SMF of the NWDAF ID(s) used for UE related Analytics and corresponding Analytics ID(s).</w:t>
      </w:r>
    </w:p>
    <w:p w14:paraId="447843E5" w14:textId="77777777" w:rsidR="00662AD5" w:rsidRDefault="00662AD5" w:rsidP="00662AD5">
      <w:pPr>
        <w:pStyle w:val="B1"/>
      </w:pPr>
      <w:r>
        <w:tab/>
        <w:t>If the AMF, based on configuration, is aware that the UE is accessing over a gNB using satellite backhaul as defined in TS 23.501 [2], the AMF includes Satellite backhaul category indication.</w:t>
      </w:r>
    </w:p>
    <w:p w14:paraId="54D173B8" w14:textId="77777777" w:rsidR="00662AD5" w:rsidRPr="00140E21" w:rsidRDefault="00662AD5" w:rsidP="00662AD5">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2513749" w14:textId="77777777" w:rsidR="00662AD5" w:rsidRPr="00140E21" w:rsidRDefault="00662AD5" w:rsidP="00662AD5">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00C28C0B" w14:textId="77777777" w:rsidR="00662AD5" w:rsidRPr="00140E21" w:rsidRDefault="00662AD5" w:rsidP="00662AD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2832F08" w14:textId="77777777" w:rsidR="00662AD5" w:rsidRPr="00140E21" w:rsidRDefault="00662AD5" w:rsidP="00662AD5">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DB016C0" w14:textId="77777777" w:rsidR="00662AD5" w:rsidRPr="00140E21" w:rsidRDefault="00662AD5" w:rsidP="00662AD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7658A1C" w14:textId="77777777" w:rsidR="00662AD5" w:rsidRPr="00140E21" w:rsidRDefault="00662AD5" w:rsidP="00662AD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D701D26" w14:textId="77777777" w:rsidR="00662AD5" w:rsidRPr="00140E21" w:rsidRDefault="00662AD5" w:rsidP="00662AD5">
      <w:pPr>
        <w:pStyle w:val="B1"/>
      </w:pPr>
      <w:r w:rsidRPr="00140E21">
        <w:tab/>
        <w:t>The SMF checks the validity of the UE request: it checks</w:t>
      </w:r>
    </w:p>
    <w:p w14:paraId="511B37DC" w14:textId="77777777" w:rsidR="00662AD5" w:rsidRPr="00140E21" w:rsidRDefault="00662AD5" w:rsidP="00662AD5">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C3AD2E8" w14:textId="77777777" w:rsidR="00662AD5" w:rsidRPr="00140E21" w:rsidRDefault="00662AD5" w:rsidP="00662AD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7B9DBE9" w14:textId="77777777" w:rsidR="00662AD5" w:rsidRPr="00140E21" w:rsidRDefault="00662AD5" w:rsidP="00662AD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0363403" w14:textId="77777777" w:rsidR="00662AD5" w:rsidRPr="00140E21" w:rsidRDefault="00662AD5" w:rsidP="00662AD5">
      <w:pPr>
        <w:pStyle w:val="B1"/>
      </w:pPr>
      <w:r w:rsidRPr="00140E21">
        <w:rPr>
          <w:lang w:eastAsia="ko-KR"/>
        </w:rPr>
        <w:tab/>
      </w:r>
      <w:r w:rsidRPr="00140E21">
        <w:t>If the UE request is considered as not valid, the SMF decides to not accept to establish the PDU Session.</w:t>
      </w:r>
    </w:p>
    <w:p w14:paraId="4A764409" w14:textId="77777777" w:rsidR="00662AD5" w:rsidRPr="00140E21" w:rsidRDefault="00662AD5" w:rsidP="00662AD5">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61CEB28" w14:textId="77777777" w:rsidR="00662AD5" w:rsidRPr="00140E21" w:rsidRDefault="00662AD5" w:rsidP="00662AD5">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0E7627DD" w14:textId="77777777" w:rsidR="00662AD5" w:rsidRPr="00140E21" w:rsidRDefault="00662AD5" w:rsidP="00662AD5">
      <w:pPr>
        <w:pStyle w:val="B1"/>
      </w:pPr>
      <w:r w:rsidRPr="00140E21">
        <w:rPr>
          <w:lang w:eastAsia="zh-CN"/>
        </w:rPr>
        <w:lastRenderedPageBreak/>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65E403F4" w14:textId="77777777" w:rsidR="00662AD5" w:rsidRPr="00140E21" w:rsidRDefault="00662AD5" w:rsidP="00662AD5">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7788A18" w14:textId="77777777" w:rsidR="00662AD5" w:rsidRPr="00140E21" w:rsidRDefault="00662AD5" w:rsidP="00662AD5">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6656AE7B" w14:textId="77777777" w:rsidR="00662AD5" w:rsidRPr="00140E21" w:rsidRDefault="00662AD5" w:rsidP="00662AD5">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67096F3" w14:textId="77777777" w:rsidR="00662AD5" w:rsidRPr="00140E21" w:rsidRDefault="00662AD5" w:rsidP="00662AD5">
      <w:pPr>
        <w:pStyle w:val="B1"/>
      </w:pPr>
      <w:r w:rsidRPr="00140E21">
        <w:t>6.</w:t>
      </w:r>
      <w:r w:rsidRPr="00140E21">
        <w:tab/>
        <w:t>Optional Secondary authentication/authorization.</w:t>
      </w:r>
    </w:p>
    <w:p w14:paraId="485BC231" w14:textId="77777777" w:rsidR="00662AD5" w:rsidRPr="00140E21" w:rsidRDefault="00662AD5" w:rsidP="00662AD5">
      <w:pPr>
        <w:pStyle w:val="B1"/>
      </w:pPr>
      <w:r w:rsidRPr="00140E21">
        <w:tab/>
        <w:t>If the Request Type in step 3 indicates "Existing PDU Session", the SMF does not perform secondary authentication/authorization.</w:t>
      </w:r>
    </w:p>
    <w:p w14:paraId="0335AA72" w14:textId="77777777" w:rsidR="00662AD5" w:rsidRPr="00140E21" w:rsidRDefault="00662AD5" w:rsidP="00662AD5">
      <w:pPr>
        <w:pStyle w:val="B1"/>
      </w:pPr>
      <w:r w:rsidRPr="00140E21">
        <w:tab/>
        <w:t>If the Request Type received in step 3 indicates "Emergency Request" or "Existing Emergency PDU Session", the SMF shall not perform secondary authentication\authorization.</w:t>
      </w:r>
    </w:p>
    <w:p w14:paraId="3CD88652" w14:textId="77777777" w:rsidR="00662AD5" w:rsidRPr="00140E21" w:rsidRDefault="00662AD5" w:rsidP="00662AD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9A5C664" w14:textId="77777777" w:rsidR="00662AD5" w:rsidRPr="00140E21" w:rsidRDefault="00662AD5" w:rsidP="00662AD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7B8C990" w14:textId="77777777" w:rsidR="00662AD5" w:rsidRPr="00140E21" w:rsidRDefault="00662AD5" w:rsidP="00662AD5">
      <w:pPr>
        <w:pStyle w:val="B1"/>
      </w:pPr>
      <w:r w:rsidRPr="00140E21">
        <w:tab/>
      </w:r>
      <w:r w:rsidRPr="00140E21">
        <w:rPr>
          <w:lang w:eastAsia="zh-CN"/>
        </w:rPr>
        <w:t>Otherwise, the SMF may apply local policy.</w:t>
      </w:r>
    </w:p>
    <w:p w14:paraId="17196DFC" w14:textId="77777777" w:rsidR="00662AD5" w:rsidRPr="00140E21" w:rsidRDefault="00662AD5" w:rsidP="00662AD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59D19C3" w14:textId="77777777" w:rsidR="00662AD5" w:rsidRDefault="00662AD5" w:rsidP="00662AD5">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36F2370A" w14:textId="77777777" w:rsidR="00662AD5" w:rsidRPr="00140E21" w:rsidRDefault="00662AD5" w:rsidP="00662AD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5365560" w14:textId="77777777" w:rsidR="00662AD5" w:rsidRPr="00140E21" w:rsidRDefault="00662AD5" w:rsidP="00662AD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075F615" w14:textId="77777777" w:rsidR="00662AD5" w:rsidRPr="00140E21" w:rsidRDefault="00662AD5" w:rsidP="00662AD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86E2B92" w14:textId="77777777" w:rsidR="00662AD5" w:rsidRPr="00140E21" w:rsidRDefault="00662AD5" w:rsidP="00662AD5">
      <w:pPr>
        <w:pStyle w:val="B1"/>
      </w:pPr>
      <w:r w:rsidRPr="00140E21">
        <w:tab/>
        <w:t>If the AMF indicated Control Plane CIoT 5GS Optimisation in step 3 for this PDU session, then,</w:t>
      </w:r>
    </w:p>
    <w:p w14:paraId="558A2C65" w14:textId="77777777" w:rsidR="00662AD5" w:rsidRPr="00140E21" w:rsidRDefault="00662AD5" w:rsidP="00662AD5">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0D60CEA" w14:textId="77777777" w:rsidR="00662AD5" w:rsidRPr="00140E21" w:rsidRDefault="00662AD5" w:rsidP="00662AD5">
      <w:pPr>
        <w:pStyle w:val="B2"/>
      </w:pPr>
      <w:r w:rsidRPr="00140E21">
        <w:t>2)</w:t>
      </w:r>
      <w:r w:rsidRPr="00140E21">
        <w:tab/>
        <w:t>For other PDU Session Types, the SMF will perform UPF selection to select a UPF as the anchor of this PDU Session.</w:t>
      </w:r>
    </w:p>
    <w:p w14:paraId="1EBA27E7" w14:textId="77777777" w:rsidR="00662AD5" w:rsidRPr="00140E21" w:rsidRDefault="00662AD5" w:rsidP="00662AD5">
      <w:pPr>
        <w:pStyle w:val="B1"/>
      </w:pPr>
      <w:r w:rsidRPr="00140E21">
        <w:tab/>
        <w:t>If the Request Type in Step 3 is "Existing PDU Session", the SMF maintains the same IP address/prefix that has already been allocated to the UE in the source network.</w:t>
      </w:r>
    </w:p>
    <w:p w14:paraId="669999EA" w14:textId="77777777" w:rsidR="00662AD5" w:rsidRPr="00140E21" w:rsidRDefault="00662AD5" w:rsidP="00662AD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DB28D69" w14:textId="77777777" w:rsidR="00662AD5" w:rsidRPr="00140E21" w:rsidRDefault="00662AD5" w:rsidP="00662AD5">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w:t>
      </w:r>
      <w:bookmarkStart w:id="33" w:name="_Hlk500417820"/>
      <w:r w:rsidRPr="00140E21">
        <w:t xml:space="preserve">allocation of a new </w:t>
      </w:r>
      <w:bookmarkEnd w:id="33"/>
      <w:r w:rsidRPr="00140E21">
        <w:t>UPF as described in step 5 in clause 4.2.3.2.</w:t>
      </w:r>
    </w:p>
    <w:p w14:paraId="35E7C219" w14:textId="77777777" w:rsidR="00662AD5" w:rsidRPr="00140E21" w:rsidRDefault="00662AD5" w:rsidP="00662AD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70E0177" w14:textId="77777777" w:rsidR="00662AD5" w:rsidRDefault="00662AD5" w:rsidP="00662AD5">
      <w:pPr>
        <w:pStyle w:val="B1"/>
      </w:pPr>
      <w:r>
        <w:tab/>
        <w:t>SMF may select a UPF (</w:t>
      </w:r>
      <w:proofErr w:type="gramStart"/>
      <w:r>
        <w:t>e.g.</w:t>
      </w:r>
      <w:proofErr w:type="gramEnd"/>
      <w:r>
        <w:t xml:space="preserve"> based on requested DNN/S-NSSAI) that supports NW-TT functionality.</w:t>
      </w:r>
    </w:p>
    <w:p w14:paraId="0F5AF78B" w14:textId="77777777" w:rsidR="00662AD5" w:rsidRPr="00140E21" w:rsidRDefault="00662AD5" w:rsidP="00662AD5">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4" w:name="_Hlk500417853"/>
    </w:p>
    <w:p w14:paraId="2FD743A6" w14:textId="77777777" w:rsidR="00662AD5" w:rsidRPr="00140E21" w:rsidRDefault="00662AD5" w:rsidP="00662AD5">
      <w:pPr>
        <w:pStyle w:val="B1"/>
      </w:pPr>
      <w:bookmarkStart w:id="3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04AFAF6" w14:textId="77777777" w:rsidR="00662AD5" w:rsidRPr="00140E21" w:rsidRDefault="00662AD5" w:rsidP="00662AD5">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 and the IP address/prefix notification in this step can be skipped.</w:t>
      </w:r>
      <w:bookmarkEnd w:id="34"/>
      <w:bookmarkEnd w:id="35"/>
    </w:p>
    <w:p w14:paraId="078AB066" w14:textId="77777777" w:rsidR="00662AD5" w:rsidRPr="00140E21" w:rsidRDefault="00662AD5" w:rsidP="00662AD5">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E9DE470" w14:textId="77777777" w:rsidR="00662AD5" w:rsidRPr="00140E21" w:rsidRDefault="00662AD5" w:rsidP="00662AD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A517D0C" w14:textId="77777777" w:rsidR="00662AD5" w:rsidRPr="00140E21" w:rsidRDefault="00662AD5" w:rsidP="00662AD5">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6336FF9D" w14:textId="77777777" w:rsidR="00662AD5" w:rsidRDefault="00662AD5" w:rsidP="00662AD5">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4FF90419" w14:textId="77777777" w:rsidR="00662AD5" w:rsidRPr="00140E21" w:rsidRDefault="00662AD5" w:rsidP="00662AD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F1F19A9" w14:textId="77777777" w:rsidR="00662AD5" w:rsidRPr="00140E21" w:rsidRDefault="00662AD5" w:rsidP="00662AD5">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728356D" w14:textId="77777777" w:rsidR="00662AD5" w:rsidRPr="00140E21" w:rsidRDefault="00662AD5" w:rsidP="00662AD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C963F96" w14:textId="77777777" w:rsidR="00662AD5" w:rsidRPr="00140E21" w:rsidRDefault="00662AD5" w:rsidP="00662AD5">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121EAF" w14:textId="77777777" w:rsidR="00662AD5" w:rsidRPr="00140E21" w:rsidRDefault="00662AD5" w:rsidP="00662AD5">
      <w:pPr>
        <w:pStyle w:val="B2"/>
      </w:pPr>
      <w:r w:rsidRPr="00140E21">
        <w:t>10b.</w:t>
      </w:r>
      <w:r w:rsidRPr="00140E21">
        <w:tab/>
        <w:t>The UPF acknowledges by sending an N4 Session Establishment/Modification Response.</w:t>
      </w:r>
    </w:p>
    <w:p w14:paraId="212FD41A" w14:textId="77777777" w:rsidR="00662AD5" w:rsidRPr="00140E21" w:rsidRDefault="00662AD5" w:rsidP="00662AD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2E8A996" w14:textId="77777777" w:rsidR="00662AD5" w:rsidRDefault="00662AD5" w:rsidP="00662AD5">
      <w:pPr>
        <w:pStyle w:val="B2"/>
      </w:pPr>
      <w:r>
        <w:tab/>
        <w:t xml:space="preserve">If SMF requested UPF to provide a port </w:t>
      </w:r>
      <w:proofErr w:type="gramStart"/>
      <w:r>
        <w:t>number</w:t>
      </w:r>
      <w:proofErr w:type="gramEnd"/>
      <w:r>
        <w:t xml:space="preserve">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2BEA58C" w14:textId="77777777" w:rsidR="00662AD5" w:rsidRPr="00140E21" w:rsidRDefault="00662AD5" w:rsidP="00662AD5">
      <w:pPr>
        <w:pStyle w:val="B2"/>
      </w:pPr>
      <w:r w:rsidRPr="00140E21">
        <w:tab/>
        <w:t>If multiple UPFs are selected for the PDU Session, the SMF initiate N4 Session Establishment/Modification procedure with each UPF of the PDU Session in this step.</w:t>
      </w:r>
    </w:p>
    <w:p w14:paraId="16E1E5B2" w14:textId="77777777" w:rsidR="00662AD5" w:rsidRPr="00140E21" w:rsidRDefault="00662AD5" w:rsidP="00662AD5">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3359EA0" w14:textId="77777777" w:rsidR="00662AD5" w:rsidRPr="00140E21" w:rsidRDefault="00662AD5" w:rsidP="00662AD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B134C78" w14:textId="77777777" w:rsidR="00662AD5" w:rsidRPr="00140E21" w:rsidRDefault="00662AD5" w:rsidP="00662AD5">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E698A9B" w14:textId="77777777" w:rsidR="00662AD5" w:rsidRPr="00140E21" w:rsidRDefault="00662AD5" w:rsidP="00662AD5">
      <w:pPr>
        <w:pStyle w:val="B1"/>
      </w:pPr>
      <w:r w:rsidRPr="00140E21">
        <w:tab/>
        <w:t>The N2 SM information carries information that the AMF shall forward to the (R)AN which includes:</w:t>
      </w:r>
    </w:p>
    <w:p w14:paraId="11F7559F" w14:textId="77777777" w:rsidR="00662AD5" w:rsidRPr="00140E21" w:rsidRDefault="00662AD5" w:rsidP="00662AD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89C6B29" w14:textId="77777777" w:rsidR="00662AD5" w:rsidRPr="00140E21" w:rsidRDefault="00662AD5" w:rsidP="00662AD5">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3C7D8CB" w14:textId="77777777" w:rsidR="00662AD5" w:rsidRPr="00140E21" w:rsidRDefault="00662AD5" w:rsidP="00662AD5">
      <w:pPr>
        <w:pStyle w:val="B2"/>
      </w:pPr>
      <w:r w:rsidRPr="00140E21">
        <w:t>-</w:t>
      </w:r>
      <w:r w:rsidRPr="00140E21">
        <w:tab/>
        <w:t>The PDU Session ID may be used by AN signalling with the UE to indicate to the UE the association between (R)AN resources and a PDU Session for the UE.</w:t>
      </w:r>
    </w:p>
    <w:p w14:paraId="24D48F82" w14:textId="77777777" w:rsidR="00662AD5" w:rsidRPr="00140E21" w:rsidRDefault="00662AD5" w:rsidP="00662AD5">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099224B4" w14:textId="77777777" w:rsidR="00662AD5" w:rsidRPr="00140E21" w:rsidRDefault="00662AD5" w:rsidP="00662AD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696C2E4" w14:textId="77777777" w:rsidR="00662AD5" w:rsidRPr="00140E21" w:rsidRDefault="00662AD5" w:rsidP="00662AD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0BF72D5" w14:textId="77777777" w:rsidR="00662AD5" w:rsidRPr="00140E21" w:rsidRDefault="00662AD5" w:rsidP="00662AD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BA50C39" w14:textId="77777777" w:rsidR="00662AD5" w:rsidRPr="00140E21" w:rsidRDefault="00662AD5" w:rsidP="00662AD5">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5D2E569" w14:textId="77777777" w:rsidR="00662AD5" w:rsidRPr="00140E21" w:rsidRDefault="00662AD5" w:rsidP="00662AD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6B7CCFA" w14:textId="77777777" w:rsidR="00662AD5" w:rsidRPr="00140E21" w:rsidRDefault="00662AD5" w:rsidP="00662AD5">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43F78E0" w14:textId="77777777" w:rsidR="00662AD5" w:rsidRDefault="00662AD5" w:rsidP="00662AD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0CEC24" w14:textId="77777777" w:rsidR="00662AD5" w:rsidRDefault="00662AD5" w:rsidP="00662AD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4CBCE7D" w14:textId="77777777" w:rsidR="00662AD5" w:rsidRDefault="00662AD5" w:rsidP="00662AD5">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69BD47BB" w14:textId="77777777" w:rsidR="00662AD5" w:rsidRDefault="00662AD5" w:rsidP="00662AD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D75C53A" w14:textId="77777777" w:rsidR="00662AD5" w:rsidRPr="00140E21" w:rsidRDefault="00662AD5" w:rsidP="00662AD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A1BF1F3" w14:textId="77777777" w:rsidR="00662AD5" w:rsidRPr="00140E21" w:rsidRDefault="00662AD5" w:rsidP="00662AD5">
      <w:pPr>
        <w:pStyle w:val="B1"/>
      </w:pPr>
      <w:r w:rsidRPr="00140E21">
        <w:tab/>
        <w:t>The Namf_Communication_N1N2MessageTransfer contains the PDU Session ID allowing the AMF to know which access towards the UE to use.</w:t>
      </w:r>
    </w:p>
    <w:p w14:paraId="2D1DD3BE" w14:textId="77777777" w:rsidR="00662AD5" w:rsidRPr="00140E21" w:rsidRDefault="00662AD5" w:rsidP="00662AD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C50D90B" w14:textId="77777777" w:rsidR="00662AD5" w:rsidRPr="00140E21" w:rsidRDefault="00662AD5" w:rsidP="00662AD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A35D99" w14:textId="77777777" w:rsidR="00662AD5" w:rsidRPr="00140E21" w:rsidRDefault="00662AD5" w:rsidP="00662AD5">
      <w:pPr>
        <w:pStyle w:val="B1"/>
      </w:pPr>
      <w:r w:rsidRPr="00140E21">
        <w:tab/>
        <w:t>The AMF sends the NAS message containing PDU Session ID and PDU Session Establishment Accept targeted to the UE and the N2 SM information received from the SMF within the N2 PDU Session Request to the (R)AN.</w:t>
      </w:r>
    </w:p>
    <w:p w14:paraId="3A4AB849" w14:textId="77777777" w:rsidR="00662AD5" w:rsidRPr="00140E21" w:rsidRDefault="00662AD5" w:rsidP="00662AD5">
      <w:pPr>
        <w:pStyle w:val="B1"/>
      </w:pPr>
      <w:r w:rsidRPr="00140E21">
        <w:tab/>
        <w:t>If the SMF derived CN assisted RAN parameters tuning are stored for the activated PDU Session(s), the AMF may derive updated CN assisted RAN parameters tuning and provide them the (R)AN.</w:t>
      </w:r>
    </w:p>
    <w:p w14:paraId="5F8C8C2E" w14:textId="77777777" w:rsidR="00662AD5" w:rsidRPr="00140E21" w:rsidRDefault="00662AD5" w:rsidP="00662AD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DEA9B60" w14:textId="77777777" w:rsidR="00662AD5" w:rsidRPr="00140E21" w:rsidRDefault="00662AD5" w:rsidP="00662AD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C578379" w14:textId="77777777" w:rsidR="00662AD5" w:rsidRPr="00140E21" w:rsidRDefault="00662AD5" w:rsidP="00662AD5">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645B8B60" w14:textId="77777777" w:rsidR="00662AD5" w:rsidRPr="00140E21" w:rsidRDefault="00662AD5" w:rsidP="00662AD5">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6FEDA96" w14:textId="77777777" w:rsidR="00662AD5" w:rsidRPr="00140E21" w:rsidRDefault="00662AD5" w:rsidP="00662AD5">
      <w:pPr>
        <w:pStyle w:val="B1"/>
      </w:pPr>
      <w:r w:rsidRPr="00140E21">
        <w:tab/>
        <w:t>If MICO mode is active and the NAS message Request Type in step 1 indicated "Emergency Request", then the UE and the AMF shall locally deactivate MICO mode.</w:t>
      </w:r>
    </w:p>
    <w:p w14:paraId="1A1477DF" w14:textId="77777777" w:rsidR="00662AD5" w:rsidRPr="00140E21" w:rsidRDefault="00662AD5" w:rsidP="00662AD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E477583" w14:textId="77777777" w:rsidR="00662AD5" w:rsidRPr="00140E21" w:rsidRDefault="00662AD5" w:rsidP="00662AD5">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673F1B7" w14:textId="77777777" w:rsidR="00662AD5" w:rsidRPr="00140E21" w:rsidRDefault="00662AD5" w:rsidP="00662AD5">
      <w:pPr>
        <w:pStyle w:val="B1"/>
      </w:pPr>
      <w:r w:rsidRPr="00140E21">
        <w:tab/>
        <w:t>The AN Tunnel Info corresponds to the Access Network address of the N3 tunnel corresponding to the PDU Session.</w:t>
      </w:r>
    </w:p>
    <w:p w14:paraId="190CCC21" w14:textId="77777777" w:rsidR="00662AD5" w:rsidRPr="00140E21" w:rsidRDefault="00662AD5" w:rsidP="00662AD5">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AFFCEE1" w14:textId="77777777" w:rsidR="00662AD5" w:rsidRPr="00140E21" w:rsidRDefault="00662AD5" w:rsidP="00662AD5">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2B04CC0" w14:textId="77777777" w:rsidR="00662AD5" w:rsidRDefault="00662AD5" w:rsidP="00662AD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07D58BD" w14:textId="77777777" w:rsidR="00662AD5" w:rsidRPr="00140E21" w:rsidRDefault="00662AD5" w:rsidP="00662AD5">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3C20F39" w14:textId="77777777" w:rsidR="00662AD5" w:rsidRPr="00140E21" w:rsidRDefault="00662AD5" w:rsidP="00662AD5">
      <w:pPr>
        <w:pStyle w:val="B1"/>
      </w:pPr>
      <w:r w:rsidRPr="00140E21">
        <w:tab/>
        <w:t>The AMF forwards the N2 SM information received from (R)AN to the SMF.</w:t>
      </w:r>
    </w:p>
    <w:p w14:paraId="46CEB8E6" w14:textId="77777777" w:rsidR="00662AD5" w:rsidRPr="00140E21" w:rsidRDefault="00662AD5" w:rsidP="00662AD5">
      <w:pPr>
        <w:pStyle w:val="B1"/>
      </w:pPr>
      <w:r w:rsidRPr="00140E21">
        <w:tab/>
        <w:t>If the list of rejected QFI(s) is included in N2 SM information, the SMF shall release the rejected QFI(s) associated QoS profiles.</w:t>
      </w:r>
    </w:p>
    <w:p w14:paraId="03983C6E" w14:textId="77777777" w:rsidR="00662AD5" w:rsidRDefault="00662AD5" w:rsidP="00662AD5">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252F885" w14:textId="77777777" w:rsidR="00662AD5" w:rsidRPr="00140E21" w:rsidRDefault="00662AD5" w:rsidP="00662AD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414AE67" w14:textId="77777777" w:rsidR="00662AD5" w:rsidRPr="00140E21" w:rsidRDefault="00662AD5" w:rsidP="00662AD5">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8738613" w14:textId="77777777" w:rsidR="00662AD5" w:rsidRPr="00140E21" w:rsidRDefault="00662AD5" w:rsidP="00662AD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EB83E2" w14:textId="77777777" w:rsidR="00662AD5" w:rsidRPr="00140E21" w:rsidRDefault="00662AD5" w:rsidP="00662AD5">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02F4E0B" w14:textId="77777777" w:rsidR="00662AD5" w:rsidRPr="00140E21" w:rsidRDefault="00662AD5" w:rsidP="00662AD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1D1C6C7" w14:textId="77777777" w:rsidR="00662AD5" w:rsidRPr="00140E21" w:rsidRDefault="00662AD5" w:rsidP="00662AD5">
      <w:pPr>
        <w:pStyle w:val="B1"/>
      </w:pPr>
      <w:r w:rsidRPr="00140E21">
        <w:t>16b.</w:t>
      </w:r>
      <w:r w:rsidRPr="00140E21">
        <w:tab/>
        <w:t>The UPF provides an N4 Session Modification Response to the SMF.</w:t>
      </w:r>
    </w:p>
    <w:p w14:paraId="67C37E68" w14:textId="77777777" w:rsidR="00662AD5" w:rsidRPr="00140E21" w:rsidRDefault="00662AD5" w:rsidP="00662AD5">
      <w:pPr>
        <w:pStyle w:val="B1"/>
      </w:pPr>
      <w:r w:rsidRPr="00140E21">
        <w:tab/>
        <w:t>If multiple UPFs are used in the PDU Session, the UPF in step 16 refers to the UPF terminating N3.</w:t>
      </w:r>
    </w:p>
    <w:p w14:paraId="51D54BE0" w14:textId="77777777" w:rsidR="00662AD5" w:rsidRPr="00140E21" w:rsidRDefault="00662AD5" w:rsidP="00662AD5">
      <w:pPr>
        <w:pStyle w:val="B1"/>
      </w:pPr>
      <w:r w:rsidRPr="00140E21">
        <w:tab/>
        <w:t>After this step, the UPF delivers any down-link packets to the UE that may have been buffered for this PDU Session.</w:t>
      </w:r>
    </w:p>
    <w:p w14:paraId="7ECCB706" w14:textId="77777777" w:rsidR="00662AD5" w:rsidRPr="00140E21" w:rsidRDefault="00662AD5" w:rsidP="00662AD5">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E965B8A" w14:textId="77777777" w:rsidR="00662AD5" w:rsidRPr="00140E21" w:rsidRDefault="00662AD5" w:rsidP="00662AD5">
      <w:pPr>
        <w:pStyle w:val="B1"/>
      </w:pPr>
      <w:r w:rsidRPr="00140E21">
        <w:tab/>
        <w:t>If the Request Type received in step 3 indicates "Emergency Request":</w:t>
      </w:r>
    </w:p>
    <w:p w14:paraId="39428870" w14:textId="77777777" w:rsidR="00662AD5" w:rsidRPr="00140E21" w:rsidRDefault="00662AD5" w:rsidP="00662AD5">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878F938" w14:textId="77777777" w:rsidR="00662AD5" w:rsidRPr="00140E21" w:rsidRDefault="00662AD5" w:rsidP="00662AD5">
      <w:pPr>
        <w:pStyle w:val="B1"/>
      </w:pPr>
      <w:r w:rsidRPr="00140E21">
        <w:lastRenderedPageBreak/>
        <w:t>-</w:t>
      </w:r>
      <w:r w:rsidRPr="00140E21">
        <w:tab/>
        <w:t>For an unauthenticated UE or a roaming UE, the SMF shall not register in the UDM for a given PDU Session.</w:t>
      </w:r>
    </w:p>
    <w:p w14:paraId="63FDAC96" w14:textId="77777777" w:rsidR="00662AD5" w:rsidRPr="00140E21" w:rsidRDefault="00662AD5" w:rsidP="00662AD5">
      <w:pPr>
        <w:pStyle w:val="B1"/>
      </w:pPr>
      <w:r w:rsidRPr="00140E21">
        <w:t>17.</w:t>
      </w:r>
      <w:r w:rsidRPr="00140E21">
        <w:tab/>
        <w:t>SMF to AMF: Nsmf_PDUSession_UpdateSMContext Response</w:t>
      </w:r>
      <w:r w:rsidRPr="00140E21" w:rsidDel="00D60002">
        <w:t xml:space="preserve"> </w:t>
      </w:r>
      <w:r w:rsidRPr="00140E21">
        <w:t>(Cause).</w:t>
      </w:r>
    </w:p>
    <w:p w14:paraId="15D2EF21" w14:textId="77777777" w:rsidR="00662AD5" w:rsidRPr="00140E21" w:rsidRDefault="00662AD5" w:rsidP="00662AD5">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82C8966" w14:textId="77777777" w:rsidR="00662AD5" w:rsidRPr="00140E21" w:rsidRDefault="00662AD5" w:rsidP="00662AD5">
      <w:pPr>
        <w:pStyle w:val="B1"/>
      </w:pPr>
      <w:r w:rsidRPr="00140E21">
        <w:tab/>
        <w:t>After this step, the AMF forwards relevant events subscribed by</w:t>
      </w:r>
      <w:r w:rsidRPr="00140E21" w:rsidDel="007C6B31">
        <w:t xml:space="preserve"> </w:t>
      </w:r>
      <w:r w:rsidRPr="00140E21">
        <w:t>the SMF.</w:t>
      </w:r>
    </w:p>
    <w:p w14:paraId="3F9FE1AD" w14:textId="77777777" w:rsidR="00662AD5" w:rsidRDefault="00662AD5" w:rsidP="00662AD5">
      <w:pPr>
        <w:pStyle w:val="B1"/>
      </w:pPr>
      <w:r>
        <w:tab/>
        <w:t>For those scenarios where the PCFs serving the AMF and the SMF are different, the SMF informs the AMF of the NWDAF ID(s) used for UE related Analytics and corresponding Analytics ID(s).</w:t>
      </w:r>
    </w:p>
    <w:p w14:paraId="73A17898" w14:textId="77777777" w:rsidR="00662AD5" w:rsidRPr="00140E21" w:rsidRDefault="00662AD5" w:rsidP="00662AD5">
      <w:pPr>
        <w:pStyle w:val="B1"/>
      </w:pPr>
      <w:r w:rsidRPr="00140E21">
        <w:t>18.</w:t>
      </w:r>
      <w:r w:rsidRPr="00140E21">
        <w:tab/>
        <w:t>[Conditional] SMF to AMF: Nsmf_PDUSession_SMContextStatusNotify (Release)</w:t>
      </w:r>
    </w:p>
    <w:p w14:paraId="149C5BC1" w14:textId="77777777" w:rsidR="00662AD5" w:rsidRPr="00140E21" w:rsidRDefault="00662AD5" w:rsidP="00662AD5">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4D78AA64" w14:textId="77777777" w:rsidR="00662AD5" w:rsidRPr="00140E21" w:rsidRDefault="00662AD5" w:rsidP="00662AD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92DAFC5" w14:textId="77777777" w:rsidR="00662AD5" w:rsidRDefault="00662AD5" w:rsidP="00662AD5">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58BCF28E" w14:textId="77777777" w:rsidR="00662AD5" w:rsidRDefault="00662AD5" w:rsidP="00662AD5">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w:t>
      </w:r>
      <w:proofErr w:type="gramStart"/>
      <w:r>
        <w:rPr>
          <w:lang w:eastAsia="ko-KR"/>
        </w:rPr>
        <w:t>e.g.</w:t>
      </w:r>
      <w:proofErr w:type="gramEnd"/>
      <w:r>
        <w:rPr>
          <w:lang w:eastAsia="ko-KR"/>
        </w:rPr>
        <w:t xml:space="preserve">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3B21131" w14:textId="77777777" w:rsidR="00662AD5" w:rsidRDefault="00662AD5" w:rsidP="00662AD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14A7C50" w14:textId="77777777" w:rsidR="00662AD5" w:rsidRPr="00140E21" w:rsidRDefault="00662AD5" w:rsidP="00662AD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8FD809" w14:textId="77777777" w:rsidR="00662AD5" w:rsidRPr="00140E21" w:rsidRDefault="00662AD5" w:rsidP="00662AD5">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1B6F39E" w14:textId="4111ED94" w:rsidR="00662AD5" w:rsidRPr="00140E21" w:rsidRDefault="00662AD5" w:rsidP="00662AD5">
      <w:pPr>
        <w:pStyle w:val="Heading4"/>
      </w:pPr>
      <w:bookmarkStart w:id="36" w:name="_Toc20203979"/>
      <w:bookmarkStart w:id="37" w:name="_Toc27894665"/>
      <w:bookmarkStart w:id="38" w:name="_Toc36191732"/>
      <w:bookmarkStart w:id="39" w:name="_Toc45192818"/>
      <w:bookmarkStart w:id="40" w:name="_Toc47592450"/>
      <w:bookmarkStart w:id="41" w:name="_Toc51834531"/>
      <w:bookmarkStart w:id="42" w:name="_Toc98865308"/>
      <w:r w:rsidRPr="00140E21">
        <w:t>4.3.3.1</w:t>
      </w:r>
      <w:r w:rsidRPr="00140E21">
        <w:tab/>
        <w:t>General</w:t>
      </w:r>
      <w:bookmarkEnd w:id="36"/>
      <w:bookmarkEnd w:id="37"/>
      <w:bookmarkEnd w:id="38"/>
      <w:bookmarkEnd w:id="39"/>
      <w:bookmarkEnd w:id="40"/>
      <w:bookmarkEnd w:id="41"/>
      <w:bookmarkEnd w:id="42"/>
    </w:p>
    <w:p w14:paraId="62ACB2E3" w14:textId="172BB343" w:rsidR="00662AD5" w:rsidRPr="00140E21" w:rsidRDefault="00662AD5" w:rsidP="00662AD5">
      <w:pPr>
        <w:rPr>
          <w:rFonts w:eastAsia="SimSun"/>
          <w:lang w:eastAsia="ko-KR"/>
        </w:rPr>
      </w:pPr>
      <w:r w:rsidRPr="00140E21">
        <w:rPr>
          <w:rFonts w:eastAsia="SimSun"/>
          <w:lang w:eastAsia="ko-KR"/>
        </w:rPr>
        <w:t>The procedure is used when one or several of the QoS parameters exchanged between the UE and the network are modified</w:t>
      </w:r>
      <w:r>
        <w:rPr>
          <w:rFonts w:eastAsia="SimSun"/>
          <w:lang w:eastAsia="ko-KR"/>
        </w:rPr>
        <w:t xml:space="preserve"> and/or to send updated ECS Address Configuration Information as defined in clause 6.5.2 of TS 23.548 [74] to the UE and/or to send the updated DNS server address as defined in clause 6.2.3.2.3 of TS 23.548 [74]</w:t>
      </w:r>
      <w:r w:rsidRPr="00140E21">
        <w:rPr>
          <w:rFonts w:eastAsia="SimSun"/>
          <w:lang w:eastAsia="ko-KR"/>
        </w:rPr>
        <w:t>.</w:t>
      </w:r>
      <w:ins w:id="43" w:author="Michael Starsinic" w:date="2022-05-04T10:11:00Z">
        <w:r w:rsidR="00F145C5">
          <w:rPr>
            <w:rFonts w:eastAsia="SimSun"/>
            <w:lang w:eastAsia="ko-KR"/>
          </w:rPr>
          <w:t xml:space="preserve"> The procedure is also used by the UE to </w:t>
        </w:r>
      </w:ins>
      <w:ins w:id="44" w:author="Michael Starsinic" w:date="2022-05-04T10:12:00Z">
        <w:r w:rsidR="00F145C5">
          <w:rPr>
            <w:rFonts w:eastAsia="SimSun"/>
            <w:lang w:eastAsia="ko-KR"/>
          </w:rPr>
          <w:t>request that the UP connection for a</w:t>
        </w:r>
      </w:ins>
      <w:ins w:id="45" w:author="Michael Starsinic" w:date="2022-05-04T10:13:00Z">
        <w:r w:rsidR="00F145C5">
          <w:rPr>
            <w:rFonts w:eastAsia="SimSun"/>
            <w:lang w:eastAsia="ko-KR"/>
          </w:rPr>
          <w:t xml:space="preserve"> PDU Session to an</w:t>
        </w:r>
      </w:ins>
      <w:ins w:id="46" w:author="Michael Starsinic" w:date="2022-05-04T10:12:00Z">
        <w:r w:rsidR="00F145C5">
          <w:rPr>
            <w:rFonts w:eastAsia="SimSun"/>
            <w:lang w:eastAsia="ko-KR"/>
          </w:rPr>
          <w:t xml:space="preserve"> LADN be temporarily activated </w:t>
        </w:r>
      </w:ins>
      <w:ins w:id="47" w:author="Michael Starsinic" w:date="2022-05-04T10:13:00Z">
        <w:r w:rsidR="00F145C5">
          <w:rPr>
            <w:rFonts w:eastAsia="SimSun"/>
            <w:lang w:eastAsia="ko-KR"/>
          </w:rPr>
          <w:t>while the UE is outside of the LADN’s service area.</w:t>
        </w:r>
      </w:ins>
    </w:p>
    <w:p w14:paraId="16579B0B" w14:textId="77777777" w:rsidR="00662AD5" w:rsidRPr="00140E21" w:rsidRDefault="00662AD5" w:rsidP="00662AD5">
      <w:pPr>
        <w:pStyle w:val="NO"/>
      </w:pPr>
      <w:r w:rsidRPr="00140E21">
        <w:rPr>
          <w:rFonts w:eastAsia="SimSun"/>
          <w:lang w:eastAsia="ko-KR"/>
        </w:rPr>
        <w:lastRenderedPageBreak/>
        <w:t>NOTE</w:t>
      </w:r>
      <w:r>
        <w:rPr>
          <w:rFonts w:eastAsia="SimSun"/>
          <w:lang w:eastAsia="ko-KR"/>
        </w:rPr>
        <w:t> 1</w:t>
      </w:r>
      <w:r w:rsidRPr="00140E21">
        <w:rPr>
          <w:rFonts w:eastAsia="SimSun"/>
          <w:lang w:eastAsia="ko-KR"/>
        </w:rPr>
        <w:t>:</w:t>
      </w:r>
      <w:r w:rsidRPr="00140E21">
        <w:rPr>
          <w:rFonts w:eastAsia="SimSun"/>
          <w:lang w:eastAsia="ko-KR"/>
        </w:rPr>
        <w:tab/>
        <w:t>The conditions when to use this procedure for QoS change as well as the QoS parameters exchanged between the UE and the network are defined in</w:t>
      </w:r>
      <w:r w:rsidRPr="00AC1119">
        <w:rPr>
          <w:rFonts w:eastAsia="SimSun"/>
          <w:lang w:eastAsia="ko-KR"/>
        </w:rPr>
        <w:t xml:space="preserve"> </w:t>
      </w:r>
      <w:r w:rsidRPr="00140E21">
        <w:rPr>
          <w:rFonts w:eastAsia="SimSun"/>
          <w:lang w:eastAsia="ko-KR"/>
        </w:rPr>
        <w:t xml:space="preserve">clause 5.7 </w:t>
      </w:r>
      <w:r>
        <w:t>of</w:t>
      </w:r>
      <w:r w:rsidRPr="00140E21">
        <w:t xml:space="preserve"> TS</w:t>
      </w:r>
      <w:r>
        <w:t> </w:t>
      </w:r>
      <w:r w:rsidRPr="00140E21">
        <w:t>23.501</w:t>
      </w:r>
      <w:r>
        <w:t> </w:t>
      </w:r>
      <w:r w:rsidRPr="00140E21">
        <w:t>[2]</w:t>
      </w:r>
      <w:r w:rsidRPr="00140E21">
        <w:rPr>
          <w:rFonts w:eastAsia="SimSun"/>
          <w:lang w:eastAsia="ko-KR"/>
        </w:rPr>
        <w:t>.</w:t>
      </w:r>
    </w:p>
    <w:p w14:paraId="39E3A0AE" w14:textId="77777777" w:rsidR="00662AD5" w:rsidRPr="00140E21" w:rsidRDefault="00662AD5" w:rsidP="00662AD5">
      <w:pPr>
        <w:pStyle w:val="NO"/>
      </w:pPr>
      <w:bookmarkStart w:id="48" w:name="_Toc20203980"/>
      <w:bookmarkStart w:id="49" w:name="_Toc27894666"/>
      <w:bookmarkStart w:id="50" w:name="_Toc36191733"/>
      <w:bookmarkStart w:id="51" w:name="_Toc45192819"/>
      <w:bookmarkStart w:id="52" w:name="_Toc47592451"/>
      <w:bookmarkStart w:id="53" w:name="_Toc51834532"/>
      <w:r>
        <w:t>NOTE 2:</w:t>
      </w:r>
      <w:r>
        <w:tab/>
        <w:t>The conditions when to use this procedure for the exchange of ECS Address Configuration Information are described in clause 6.5.2 of TS 23.548 [74].</w:t>
      </w:r>
    </w:p>
    <w:p w14:paraId="6C980914" w14:textId="17EA2217" w:rsidR="00662AD5" w:rsidRDefault="00662AD5" w:rsidP="00662AD5">
      <w:pPr>
        <w:pStyle w:val="NO"/>
        <w:rPr>
          <w:ins w:id="54" w:author="Michael Starsinic" w:date="2022-05-04T10:14:00Z"/>
        </w:rPr>
      </w:pPr>
      <w:r>
        <w:t>NOTE 3:</w:t>
      </w:r>
      <w:r>
        <w:tab/>
        <w:t>The conditions when to use this procedure for the update of DNS server address are described in clause 6.2.3.2.3 of TS 23.548 [74].</w:t>
      </w:r>
    </w:p>
    <w:p w14:paraId="5AB2FD0B" w14:textId="274E934D" w:rsidR="00F145C5" w:rsidRPr="00140E21" w:rsidRDefault="00F145C5" w:rsidP="00F145C5">
      <w:pPr>
        <w:pStyle w:val="NO"/>
        <w:rPr>
          <w:ins w:id="55" w:author="Michael Starsinic" w:date="2022-05-04T10:14:00Z"/>
        </w:rPr>
      </w:pPr>
      <w:ins w:id="56" w:author="Michael Starsinic" w:date="2022-05-04T10:14:00Z">
        <w:r w:rsidRPr="00140E21">
          <w:rPr>
            <w:rFonts w:eastAsia="SimSun"/>
            <w:lang w:eastAsia="ko-KR"/>
          </w:rPr>
          <w:t>NOTE</w:t>
        </w:r>
        <w:r>
          <w:rPr>
            <w:rFonts w:eastAsia="SimSun"/>
            <w:lang w:eastAsia="ko-KR"/>
          </w:rPr>
          <w:t> 4</w:t>
        </w:r>
        <w:r w:rsidRPr="00140E21">
          <w:rPr>
            <w:rFonts w:eastAsia="SimSun"/>
            <w:lang w:eastAsia="ko-KR"/>
          </w:rPr>
          <w:t>:</w:t>
        </w:r>
        <w:r w:rsidRPr="00140E21">
          <w:rPr>
            <w:rFonts w:eastAsia="SimSun"/>
            <w:lang w:eastAsia="ko-KR"/>
          </w:rPr>
          <w:tab/>
          <w:t xml:space="preserve">The conditions when </w:t>
        </w:r>
        <w:r>
          <w:rPr>
            <w:rFonts w:eastAsia="SimSun"/>
            <w:lang w:eastAsia="ko-KR"/>
          </w:rPr>
          <w:t>to request that the UP connection for a PDU Session to an LADN be temporarily activated while the UE is outside of the LADN’s service area</w:t>
        </w:r>
        <w:r w:rsidRPr="00140E21">
          <w:rPr>
            <w:rFonts w:eastAsia="SimSun"/>
            <w:lang w:eastAsia="ko-KR"/>
          </w:rPr>
          <w:t xml:space="preserve"> are defined in</w:t>
        </w:r>
        <w:r w:rsidRPr="00AC1119">
          <w:rPr>
            <w:rFonts w:eastAsia="SimSun"/>
            <w:lang w:eastAsia="ko-KR"/>
          </w:rPr>
          <w:t xml:space="preserve"> </w:t>
        </w:r>
        <w:r w:rsidRPr="00140E21">
          <w:rPr>
            <w:rFonts w:eastAsia="SimSun"/>
            <w:lang w:eastAsia="ko-KR"/>
          </w:rPr>
          <w:t>clause 5.</w:t>
        </w:r>
        <w:r>
          <w:rPr>
            <w:rFonts w:eastAsia="SimSun"/>
            <w:lang w:eastAsia="ko-KR"/>
          </w:rPr>
          <w:t>6.5</w:t>
        </w:r>
        <w:r w:rsidRPr="00140E21">
          <w:rPr>
            <w:rFonts w:eastAsia="SimSun"/>
            <w:lang w:eastAsia="ko-KR"/>
          </w:rPr>
          <w:t xml:space="preserve"> </w:t>
        </w:r>
        <w:r>
          <w:t>of</w:t>
        </w:r>
        <w:r w:rsidRPr="00140E21">
          <w:t xml:space="preserve"> TS</w:t>
        </w:r>
        <w:r>
          <w:t> </w:t>
        </w:r>
        <w:r w:rsidRPr="00140E21">
          <w:t>23.501</w:t>
        </w:r>
        <w:r>
          <w:t> </w:t>
        </w:r>
        <w:r w:rsidRPr="00140E21">
          <w:t>[2]</w:t>
        </w:r>
        <w:r w:rsidRPr="00140E21">
          <w:rPr>
            <w:rFonts w:eastAsia="SimSun"/>
            <w:lang w:eastAsia="ko-KR"/>
          </w:rPr>
          <w:t>.</w:t>
        </w:r>
      </w:ins>
    </w:p>
    <w:p w14:paraId="0C2A8D52" w14:textId="77777777" w:rsidR="00F145C5" w:rsidRPr="00140E21" w:rsidRDefault="00F145C5" w:rsidP="00662AD5">
      <w:pPr>
        <w:pStyle w:val="NO"/>
      </w:pPr>
    </w:p>
    <w:p w14:paraId="1FA12440" w14:textId="77777777" w:rsidR="00662AD5" w:rsidRPr="00140E21" w:rsidRDefault="00662AD5" w:rsidP="00662AD5">
      <w:pPr>
        <w:pStyle w:val="Heading4"/>
        <w:rPr>
          <w:lang w:eastAsia="ko-KR"/>
        </w:rPr>
      </w:pPr>
      <w:bookmarkStart w:id="57" w:name="_Toc98865309"/>
      <w:r w:rsidRPr="00140E21">
        <w:rPr>
          <w:lang w:eastAsia="ko-KR"/>
        </w:rPr>
        <w:t>4.3.3.2</w:t>
      </w:r>
      <w:r w:rsidRPr="00140E21">
        <w:rPr>
          <w:lang w:eastAsia="ko-KR"/>
        </w:rPr>
        <w:tab/>
        <w:t>UE or network requested PDU Session Modification (non-roaming and roaming with local breakout)</w:t>
      </w:r>
      <w:bookmarkEnd w:id="48"/>
      <w:bookmarkEnd w:id="49"/>
      <w:bookmarkEnd w:id="50"/>
      <w:bookmarkEnd w:id="51"/>
      <w:bookmarkEnd w:id="52"/>
      <w:bookmarkEnd w:id="53"/>
      <w:bookmarkEnd w:id="57"/>
    </w:p>
    <w:p w14:paraId="03F878F4" w14:textId="77777777" w:rsidR="00662AD5" w:rsidRPr="00140E21" w:rsidRDefault="00662AD5" w:rsidP="00662AD5">
      <w:pPr>
        <w:rPr>
          <w:lang w:eastAsia="ko-KR"/>
        </w:rPr>
      </w:pPr>
      <w:r w:rsidRPr="00140E21">
        <w:rPr>
          <w:lang w:eastAsia="ko-KR"/>
        </w:rPr>
        <w:t>The UE or network requested PDU Session Modification procedure (non-roaming and roaming with local breakout scenario) is depicted in figure 4.3.3.2-1.</w:t>
      </w:r>
    </w:p>
    <w:p w14:paraId="6E44E9FA" w14:textId="77777777" w:rsidR="00662AD5" w:rsidRDefault="00662AD5" w:rsidP="00662AD5">
      <w:pPr>
        <w:pStyle w:val="TH"/>
      </w:pPr>
      <w:r>
        <w:object w:dxaOrig="9494" w:dyaOrig="10670" w14:anchorId="1C018779">
          <v:shape id="_x0000_i1028" type="#_x0000_t75" style="width:475.8pt;height:531.65pt" o:ole="">
            <v:imagedata r:id="rId21" o:title=""/>
          </v:shape>
          <o:OLEObject Type="Embed" ProgID="Word.Picture.8" ShapeID="_x0000_i1028" DrawAspect="Content" ObjectID="_1713342536" r:id="rId22"/>
        </w:object>
      </w:r>
    </w:p>
    <w:p w14:paraId="64D104A5" w14:textId="77777777" w:rsidR="00662AD5" w:rsidRPr="00140E21" w:rsidRDefault="00662AD5" w:rsidP="00662AD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1AC0C47" w14:textId="77777777" w:rsidR="00662AD5" w:rsidRPr="00140E21" w:rsidRDefault="00662AD5" w:rsidP="00662AD5">
      <w:pPr>
        <w:pStyle w:val="B1"/>
        <w:rPr>
          <w:lang w:eastAsia="ko-KR"/>
        </w:rPr>
      </w:pPr>
      <w:r w:rsidRPr="00140E21">
        <w:rPr>
          <w:lang w:eastAsia="ko-KR"/>
        </w:rPr>
        <w:t>1.</w:t>
      </w:r>
      <w:r w:rsidRPr="00140E21">
        <w:rPr>
          <w:lang w:eastAsia="ko-KR"/>
        </w:rPr>
        <w:tab/>
        <w:t>The procedure may be triggered by following events:</w:t>
      </w:r>
    </w:p>
    <w:p w14:paraId="005FCD93" w14:textId="77777777" w:rsidR="00662AD5" w:rsidRPr="00140E21" w:rsidRDefault="00662AD5" w:rsidP="00662AD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65E2258" w14:textId="77777777" w:rsidR="00662AD5" w:rsidRPr="00140E21" w:rsidRDefault="00662AD5" w:rsidP="00662AD5">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14586EAD" w14:textId="77777777" w:rsidR="00662AD5" w:rsidRPr="00140E21" w:rsidRDefault="00662AD5" w:rsidP="00662AD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F9AA982" w14:textId="1A73E7FF" w:rsidR="00662AD5" w:rsidRPr="00140E21" w:rsidRDefault="00662AD5" w:rsidP="00662AD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ins w:id="58" w:author="Michael Starsinic" w:date="2022-05-04T10:07:00Z">
        <w:r w:rsidR="0019523C">
          <w:rPr>
            <w:lang w:eastAsia="zh-CN"/>
          </w:rPr>
          <w:t xml:space="preserve"> </w:t>
        </w:r>
        <w:r w:rsidR="0019523C">
          <w:rPr>
            <w:rFonts w:eastAsia="MS Mincho"/>
          </w:rPr>
          <w:t>unless the request is a PDU Session Modification Request that requests that the UP connection for the LADN be temporarily activated</w:t>
        </w:r>
      </w:ins>
      <w:r w:rsidRPr="00140E21">
        <w:rPr>
          <w:lang w:eastAsia="zh-CN"/>
        </w:rPr>
        <w:t>.</w:t>
      </w:r>
    </w:p>
    <w:p w14:paraId="0B659EB8" w14:textId="77777777" w:rsidR="00662AD5" w:rsidRPr="00140E21" w:rsidRDefault="00662AD5" w:rsidP="00662AD5">
      <w:pPr>
        <w:pStyle w:val="B2"/>
        <w:rPr>
          <w:lang w:eastAsia="ko-KR"/>
        </w:rPr>
      </w:pPr>
      <w:r w:rsidRPr="00140E21">
        <w:rPr>
          <w:lang w:eastAsia="ko-KR"/>
        </w:rPr>
        <w:tab/>
        <w:t>The PS Data Off status, if changed, shall be included in the PCO in the PDU Session Modification Request message.</w:t>
      </w:r>
    </w:p>
    <w:p w14:paraId="5486BF0D" w14:textId="77777777" w:rsidR="00662AD5" w:rsidRPr="00140E21" w:rsidRDefault="00662AD5" w:rsidP="00662AD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05C3721" w14:textId="77777777" w:rsidR="00662AD5" w:rsidRPr="00140E21" w:rsidRDefault="00662AD5" w:rsidP="00662AD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CBBCBEB" w14:textId="77777777" w:rsidR="00662AD5" w:rsidRPr="00140E21" w:rsidRDefault="00662AD5" w:rsidP="00662AD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B8AFBE5" w14:textId="77777777" w:rsidR="00662AD5" w:rsidRPr="00140E21" w:rsidRDefault="00662AD5" w:rsidP="00662AD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DEE4E0B" w14:textId="77777777" w:rsidR="00662AD5" w:rsidRPr="00140E21" w:rsidRDefault="00662AD5" w:rsidP="00662AD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34CB46" w14:textId="77777777" w:rsidR="00662AD5" w:rsidRDefault="00662AD5" w:rsidP="00662AD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666F6A6" w14:textId="77777777" w:rsidR="00662AD5" w:rsidRDefault="00662AD5" w:rsidP="00662AD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7111D50" w14:textId="77777777" w:rsidR="00662AD5" w:rsidRDefault="00662AD5" w:rsidP="00662AD5">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669E6C30" w14:textId="77777777" w:rsidR="00662AD5" w:rsidRPr="00140E21" w:rsidRDefault="00662AD5" w:rsidP="00662AD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6A95D74" w14:textId="77777777" w:rsidR="00662AD5" w:rsidRPr="00140E21" w:rsidRDefault="00662AD5" w:rsidP="00662AD5">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0A731A30" w14:textId="77777777" w:rsidR="00662AD5" w:rsidRPr="00140E21" w:rsidRDefault="00662AD5" w:rsidP="00662AD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CC05E41" w14:textId="77777777" w:rsidR="00662AD5" w:rsidRPr="00140E21" w:rsidRDefault="00662AD5" w:rsidP="00662AD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7AECD401" w14:textId="77777777" w:rsidR="00662AD5" w:rsidRDefault="00662AD5" w:rsidP="00662AD5">
      <w:pPr>
        <w:pStyle w:val="B2"/>
        <w:rPr>
          <w:lang w:eastAsia="ko-KR"/>
        </w:rPr>
      </w:pPr>
      <w:r>
        <w:rPr>
          <w:lang w:eastAsia="ko-KR"/>
        </w:rPr>
        <w:lastRenderedPageBreak/>
        <w:tab/>
        <w:t xml:space="preserve">The SMF may decide to modify PDU Session to send updated ECS Address Configuration Information to the UE as defined in clause 6.5.2 </w:t>
      </w:r>
      <w:r>
        <w:t>of</w:t>
      </w:r>
      <w:r>
        <w:rPr>
          <w:lang w:eastAsia="ko-KR"/>
        </w:rPr>
        <w:t xml:space="preserve"> TS 23.548 [74].</w:t>
      </w:r>
    </w:p>
    <w:p w14:paraId="6A8E15E2" w14:textId="77777777" w:rsidR="00662AD5" w:rsidRDefault="00662AD5" w:rsidP="00662AD5">
      <w:pPr>
        <w:pStyle w:val="B2"/>
        <w:rPr>
          <w:lang w:eastAsia="ko-KR"/>
        </w:rPr>
      </w:pPr>
      <w:r>
        <w:rPr>
          <w:lang w:eastAsia="ko-KR"/>
        </w:rPr>
        <w:tab/>
        <w:t>The SMF may decide to modify PDU Session to send updated DNS server address to the UE as defined in clause 6.2.3.2.3 of TS 23.548 [74].</w:t>
      </w:r>
    </w:p>
    <w:p w14:paraId="67EA721D" w14:textId="77777777" w:rsidR="00662AD5" w:rsidRPr="00140E21" w:rsidRDefault="00662AD5" w:rsidP="00662AD5">
      <w:pPr>
        <w:pStyle w:val="B2"/>
        <w:rPr>
          <w:lang w:eastAsia="ko-KR"/>
        </w:rPr>
      </w:pPr>
      <w:r w:rsidRPr="00140E21">
        <w:rPr>
          <w:lang w:eastAsia="ko-KR"/>
        </w:rPr>
        <w:tab/>
        <w:t>If the SMF receives one of the triggers in step 1b ~ 1d, the SMF starts SMF requested PDU Session Modification procedure.</w:t>
      </w:r>
    </w:p>
    <w:p w14:paraId="2828BBC5" w14:textId="77777777" w:rsidR="00662AD5" w:rsidRPr="00140E21" w:rsidRDefault="00662AD5" w:rsidP="00662AD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DB84A5C" w14:textId="77777777" w:rsidR="00662AD5" w:rsidRPr="00140E21" w:rsidRDefault="00662AD5" w:rsidP="00662AD5">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6209846F" w14:textId="77777777" w:rsidR="00662AD5" w:rsidRDefault="00662AD5" w:rsidP="00662AD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22A8E70" w14:textId="77777777" w:rsidR="00662AD5" w:rsidRDefault="00662AD5" w:rsidP="00662AD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5A718AE" w14:textId="77777777" w:rsidR="00662AD5" w:rsidRDefault="00662AD5" w:rsidP="00662AD5">
      <w:pPr>
        <w:pStyle w:val="B1"/>
        <w:rPr>
          <w:lang w:eastAsia="ko-KR"/>
        </w:rPr>
      </w:pPr>
      <w:r>
        <w:rPr>
          <w:lang w:eastAsia="ko-KR"/>
        </w:rPr>
        <w:tab/>
        <w:t>Based on the extended NAS-SM timer indication, the SMF shall use the extended NAS-SM timer setting for the UE as specified in TS 24.501 [25].</w:t>
      </w:r>
    </w:p>
    <w:p w14:paraId="066ABBAF" w14:textId="77777777" w:rsidR="00662AD5" w:rsidRPr="00140E21" w:rsidRDefault="00662AD5" w:rsidP="00662AD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7AECE57" w14:textId="77777777" w:rsidR="00662AD5" w:rsidRPr="00140E21" w:rsidRDefault="00662AD5" w:rsidP="00662AD5">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82EA810" w14:textId="77777777" w:rsidR="00662AD5" w:rsidRDefault="00662AD5" w:rsidP="00662AD5">
      <w:pPr>
        <w:pStyle w:val="B1"/>
        <w:rPr>
          <w:lang w:eastAsia="ko-KR"/>
        </w:rPr>
      </w:pPr>
      <w:r>
        <w:rPr>
          <w:lang w:eastAsia="ko-KR"/>
        </w:rPr>
        <w:t>2a.</w:t>
      </w:r>
      <w:r>
        <w:rPr>
          <w:lang w:eastAsia="ko-KR"/>
        </w:rPr>
        <w:tab/>
        <w:t>The SMF may update the UPF with N4 Rules related to new or modified QoS Flow(s).</w:t>
      </w:r>
    </w:p>
    <w:p w14:paraId="50F23A17" w14:textId="77777777" w:rsidR="00662AD5" w:rsidRDefault="00662AD5" w:rsidP="00662AD5">
      <w:pPr>
        <w:pStyle w:val="NO"/>
        <w:rPr>
          <w:lang w:eastAsia="ko-KR"/>
        </w:rPr>
      </w:pPr>
      <w:r>
        <w:rPr>
          <w:lang w:eastAsia="ko-KR"/>
        </w:rPr>
        <w:t>NOTE 2:</w:t>
      </w:r>
      <w:r>
        <w:rPr>
          <w:lang w:eastAsia="ko-KR"/>
        </w:rPr>
        <w:tab/>
        <w:t>This allows the UL packets with the QFI of a new or modified QoS Flow to be transferred.</w:t>
      </w:r>
    </w:p>
    <w:p w14:paraId="77AB5ABF" w14:textId="77777777" w:rsidR="00662AD5" w:rsidRPr="00140E21" w:rsidRDefault="00662AD5" w:rsidP="00662AD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3C53BCA" w14:textId="77777777" w:rsidR="00662AD5" w:rsidRPr="00140E21" w:rsidRDefault="00662AD5" w:rsidP="00662AD5">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140E21">
        <w:rPr>
          <w:lang w:eastAsia="ko-KR"/>
        </w:rPr>
        <w:t>and also</w:t>
      </w:r>
      <w:proofErr w:type="gramEnd"/>
      <w:r w:rsidRPr="00140E21">
        <w:rPr>
          <w:lang w:eastAsia="ko-KR"/>
        </w:rPr>
        <w:t xml:space="preserve"> indicates the UPF to stop packet duplication and elimination for the corresponding QoS Flow(s).</w:t>
      </w:r>
    </w:p>
    <w:p w14:paraId="40936529" w14:textId="77777777" w:rsidR="00662AD5" w:rsidRPr="00140E21" w:rsidRDefault="00662AD5" w:rsidP="00662AD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19CB93F" w14:textId="77777777" w:rsidR="00662AD5" w:rsidRPr="00140E21" w:rsidRDefault="00662AD5" w:rsidP="00662AD5">
      <w:pPr>
        <w:pStyle w:val="B1"/>
        <w:rPr>
          <w:lang w:eastAsia="ko-KR"/>
        </w:rPr>
      </w:pPr>
      <w:r w:rsidRPr="00140E21">
        <w:rPr>
          <w:lang w:eastAsia="ko-KR"/>
        </w:rPr>
        <w:lastRenderedPageBreak/>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47BA08C" w14:textId="77777777" w:rsidR="00662AD5" w:rsidRDefault="00662AD5" w:rsidP="00662AD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5CADBAC" w14:textId="77777777" w:rsidR="00662AD5" w:rsidRPr="00140E21" w:rsidRDefault="00662AD5" w:rsidP="00662AD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25A33E5" w14:textId="77777777" w:rsidR="00662AD5" w:rsidRPr="00140E21" w:rsidRDefault="00662AD5" w:rsidP="00662AD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985ACF0" w14:textId="77777777" w:rsidR="00662AD5" w:rsidRPr="00140E21" w:rsidRDefault="00662AD5" w:rsidP="00662AD5">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3848375F" w14:textId="77777777" w:rsidR="00662AD5" w:rsidRPr="00140E21" w:rsidRDefault="00662AD5" w:rsidP="00662AD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5811C97" w14:textId="77777777" w:rsidR="00662AD5" w:rsidRPr="00140E21" w:rsidRDefault="00662AD5" w:rsidP="00662AD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532A7F9" w14:textId="77777777" w:rsidR="00662AD5" w:rsidRDefault="00662AD5" w:rsidP="00662AD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362AA24" w14:textId="77777777" w:rsidR="00662AD5" w:rsidRPr="00140E21" w:rsidRDefault="00662AD5" w:rsidP="00662AD5">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7B25E0C5" w14:textId="77777777" w:rsidR="00662AD5" w:rsidRDefault="00662AD5" w:rsidP="00662AD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72CE085" w14:textId="77777777" w:rsidR="00662AD5" w:rsidRDefault="00662AD5" w:rsidP="00662AD5">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FAE515F" w14:textId="77777777" w:rsidR="00662AD5" w:rsidRDefault="00662AD5" w:rsidP="00662AD5">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D745126" w14:textId="77777777" w:rsidR="00662AD5" w:rsidRPr="00140E21" w:rsidRDefault="00662AD5" w:rsidP="00662AD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259FC04" w14:textId="77777777" w:rsidR="00662AD5" w:rsidRDefault="00662AD5" w:rsidP="00662AD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125FDCB" w14:textId="77777777" w:rsidR="00662AD5" w:rsidRDefault="00662AD5" w:rsidP="00662AD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863482" w14:textId="77777777" w:rsidR="00662AD5" w:rsidRPr="00140E21" w:rsidRDefault="00662AD5" w:rsidP="00662AD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4C9917F2" w14:textId="77777777" w:rsidR="00662AD5" w:rsidRPr="00140E21" w:rsidRDefault="00662AD5" w:rsidP="00662AD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8388C03" w14:textId="77777777" w:rsidR="00662AD5" w:rsidRPr="00140E21" w:rsidRDefault="00662AD5" w:rsidP="00662AD5">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C60148D" w14:textId="77777777" w:rsidR="00662AD5" w:rsidRDefault="00662AD5" w:rsidP="00662AD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D012750" w14:textId="77777777" w:rsidR="00662AD5" w:rsidRPr="00140E21" w:rsidRDefault="00662AD5" w:rsidP="00662AD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04DE37C" w14:textId="77777777" w:rsidR="00662AD5" w:rsidRPr="00140E21" w:rsidRDefault="00662AD5" w:rsidP="00662AD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71CC118" w14:textId="77777777" w:rsidR="00662AD5" w:rsidRPr="00140E21" w:rsidRDefault="00662AD5" w:rsidP="00662AD5">
      <w:pPr>
        <w:pStyle w:val="B1"/>
      </w:pPr>
      <w:r w:rsidRPr="00140E21">
        <w:tab/>
        <w:t>The (R)AN may consider the updated CN assisted RAN parameters tuning to reconfigure the AS parameters.</w:t>
      </w:r>
    </w:p>
    <w:p w14:paraId="5528A6A2" w14:textId="77777777" w:rsidR="00662AD5" w:rsidRDefault="00662AD5" w:rsidP="00662AD5">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138D8ACB" w14:textId="77777777" w:rsidR="00662AD5" w:rsidRDefault="00662AD5" w:rsidP="00662AD5">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38123D7A" w14:textId="77777777" w:rsidR="00662AD5" w:rsidRPr="00140E21" w:rsidRDefault="00662AD5" w:rsidP="00662AD5">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 xml:space="preserve">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2ECD3FD9" w14:textId="77777777" w:rsidR="00662AD5" w:rsidRPr="00140E21" w:rsidRDefault="00662AD5" w:rsidP="00662AD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3172919" w14:textId="77777777" w:rsidR="00662AD5" w:rsidRPr="00140E21" w:rsidRDefault="00662AD5" w:rsidP="00662AD5">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7A905F92" w14:textId="77777777" w:rsidR="00662AD5" w:rsidRPr="00140E21" w:rsidRDefault="00662AD5" w:rsidP="00662AD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FAF6CC9" w14:textId="77777777" w:rsidR="00662AD5" w:rsidRPr="00140E21" w:rsidRDefault="00662AD5" w:rsidP="00662AD5">
      <w:pPr>
        <w:pStyle w:val="B1"/>
      </w:pPr>
      <w:r w:rsidRPr="00140E21">
        <w:tab/>
        <w:t>If the (R)AN rejects QFI(s) the SMF is responsible of updating the QoS rules and QoS Flow level QoS parameters if needed for the QoS Flow(s) associated with the QoS rule(s) in the UE accordingly.</w:t>
      </w:r>
    </w:p>
    <w:p w14:paraId="57ED2187" w14:textId="77777777" w:rsidR="00662AD5" w:rsidRDefault="00662AD5" w:rsidP="00662AD5">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3F2C0EF6" w14:textId="77777777" w:rsidR="00662AD5" w:rsidRPr="00140E21" w:rsidRDefault="00662AD5" w:rsidP="00662AD5">
      <w:pPr>
        <w:pStyle w:val="B1"/>
      </w:pPr>
      <w:r w:rsidRPr="00140E21">
        <w:t>8.</w:t>
      </w:r>
      <w:r w:rsidRPr="00140E21">
        <w:tab/>
        <w:t>The SMF may update N4 session of the UPF(s) that are involved by the PDU Session Modification by sending N4 Session Modification Request message to the UPF (see NOTE 3).</w:t>
      </w:r>
    </w:p>
    <w:p w14:paraId="1846C1D2" w14:textId="77777777" w:rsidR="00662AD5" w:rsidRDefault="00662AD5" w:rsidP="00662AD5">
      <w:pPr>
        <w:pStyle w:val="B1"/>
        <w:rPr>
          <w:lang w:eastAsia="zh-CN"/>
        </w:rPr>
      </w:pPr>
      <w:r>
        <w:rPr>
          <w:lang w:eastAsia="zh-CN"/>
        </w:rPr>
        <w:tab/>
        <w:t>The SMF may update the UPF with N4 Rules related to new, modified or removed QoS Flow(s), unless it was done already in step 2a.</w:t>
      </w:r>
    </w:p>
    <w:p w14:paraId="6D864F95" w14:textId="77777777" w:rsidR="00662AD5" w:rsidRPr="00140E21" w:rsidRDefault="00662AD5" w:rsidP="00662AD5">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4A7ED1B" w14:textId="77777777" w:rsidR="00662AD5" w:rsidRPr="00140E21" w:rsidRDefault="00662AD5" w:rsidP="00662AD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94006E4" w14:textId="77777777" w:rsidR="00662AD5" w:rsidRPr="00140E21" w:rsidRDefault="00662AD5" w:rsidP="00662AD5">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85529C0" w14:textId="77777777" w:rsidR="00662AD5" w:rsidRDefault="00662AD5" w:rsidP="00662AD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62F8B2F" w14:textId="77777777" w:rsidR="00662AD5" w:rsidRPr="00140E21" w:rsidRDefault="00662AD5" w:rsidP="00662AD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8FB5B25" w14:textId="77777777" w:rsidR="00662AD5" w:rsidRPr="00140E21" w:rsidRDefault="00662AD5" w:rsidP="00662AD5">
      <w:pPr>
        <w:pStyle w:val="B1"/>
      </w:pPr>
      <w:r w:rsidRPr="00140E21">
        <w:t>10.</w:t>
      </w:r>
      <w:r w:rsidRPr="00140E21">
        <w:tab/>
        <w:t>The (R)AN forwards the NAS message to the AMF.</w:t>
      </w:r>
    </w:p>
    <w:p w14:paraId="3DE488D0" w14:textId="77777777" w:rsidR="00662AD5" w:rsidRPr="00140E21" w:rsidRDefault="00662AD5" w:rsidP="00662AD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3615C66" w14:textId="77777777" w:rsidR="00662AD5" w:rsidRPr="00140E21" w:rsidRDefault="00662AD5" w:rsidP="00662AD5">
      <w:pPr>
        <w:pStyle w:val="B1"/>
      </w:pPr>
      <w:r w:rsidRPr="00140E21">
        <w:lastRenderedPageBreak/>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w:t>
      </w:r>
      <w:bookmarkStart w:id="59" w:name="_Hlk531274697"/>
      <w:r w:rsidRPr="00140E21">
        <w:t>marks that the status of those QoS Flows is to be synchronized with the UE</w:t>
      </w:r>
      <w:bookmarkEnd w:id="59"/>
      <w:r w:rsidRPr="00140E21">
        <w:t>.</w:t>
      </w:r>
    </w:p>
    <w:p w14:paraId="49225772" w14:textId="77777777" w:rsidR="00662AD5" w:rsidRPr="00140E21" w:rsidRDefault="00662AD5" w:rsidP="00662AD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5819890" w14:textId="77777777" w:rsidR="00662AD5" w:rsidRPr="00140E21" w:rsidRDefault="00662AD5" w:rsidP="00662AD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7C6B896" w14:textId="77777777" w:rsidR="00662AD5" w:rsidRPr="00140E21" w:rsidRDefault="00662AD5" w:rsidP="00662AD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DA41807" w14:textId="77777777" w:rsidR="00662AD5" w:rsidRPr="00140E21" w:rsidRDefault="00662AD5" w:rsidP="00662AD5">
      <w:pPr>
        <w:pStyle w:val="B1"/>
      </w:pPr>
      <w:r w:rsidRPr="00140E21">
        <w:rPr>
          <w:lang w:eastAsia="ko-KR"/>
        </w:rPr>
        <w:tab/>
        <w:t xml:space="preserve">SMF notifies any entity that has subscribed to </w:t>
      </w:r>
      <w:r w:rsidRPr="00140E21">
        <w:t>User Location Information related with PDU Session change.</w:t>
      </w:r>
    </w:p>
    <w:p w14:paraId="5B3A8D99" w14:textId="77777777" w:rsidR="00662AD5" w:rsidRPr="00140E21" w:rsidRDefault="00662AD5" w:rsidP="00662AD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23FF1E9" w14:textId="77777777" w:rsidR="00662AD5" w:rsidRPr="00140E21" w:rsidRDefault="00662AD5" w:rsidP="00662AD5">
      <w:pPr>
        <w:pStyle w:val="Heading3"/>
        <w:rPr>
          <w:lang w:eastAsia="ko-KR"/>
        </w:rPr>
      </w:pPr>
      <w:bookmarkStart w:id="60" w:name="_Toc98865329"/>
      <w:r w:rsidRPr="00140E21">
        <w:rPr>
          <w:lang w:eastAsia="ko-KR"/>
        </w:rPr>
        <w:t>4.3.7</w:t>
      </w:r>
      <w:r w:rsidRPr="00140E21">
        <w:rPr>
          <w:lang w:eastAsia="ko-KR"/>
        </w:rPr>
        <w:tab/>
        <w:t>CN-initiated selective deactivation of UP connection of an existing PDU Session</w:t>
      </w:r>
      <w:bookmarkEnd w:id="60"/>
    </w:p>
    <w:p w14:paraId="1A306438" w14:textId="77777777" w:rsidR="00662AD5" w:rsidRPr="00140E21" w:rsidRDefault="00662AD5" w:rsidP="00662AD5">
      <w:pPr>
        <w:rPr>
          <w:lang w:eastAsia="ko-KR"/>
        </w:rPr>
      </w:pPr>
      <w:r w:rsidRPr="00140E21">
        <w:rPr>
          <w:lang w:eastAsia="ko-KR"/>
        </w:rPr>
        <w:t>The following procedure is used to deactivate UP connection (</w:t>
      </w:r>
      <w:proofErr w:type="gramStart"/>
      <w:r w:rsidRPr="00140E21">
        <w:rPr>
          <w:lang w:eastAsia="ko-KR"/>
        </w:rPr>
        <w:t>i.e.</w:t>
      </w:r>
      <w:proofErr w:type="gramEnd"/>
      <w:r w:rsidRPr="00140E21">
        <w:rPr>
          <w:lang w:eastAsia="ko-KR"/>
        </w:rPr>
        <w:t xml:space="preserve"> data radio bearer and N3 tunnel) for an established PDU Session of a UE in CM-CONNECTED state.</w:t>
      </w:r>
    </w:p>
    <w:p w14:paraId="4D817376" w14:textId="77777777" w:rsidR="00662AD5" w:rsidRPr="00140E21" w:rsidRDefault="00662AD5" w:rsidP="00662AD5">
      <w:pPr>
        <w:rPr>
          <w:lang w:eastAsia="ko-KR"/>
        </w:rPr>
      </w:pPr>
      <w:r w:rsidRPr="00140E21">
        <w:rPr>
          <w:lang w:eastAsia="zh-CN"/>
        </w:rPr>
        <w:t>For an always-on PDU Session, the SMF should not configure the UPF to report inactivity.</w:t>
      </w:r>
    </w:p>
    <w:p w14:paraId="7A375BC4" w14:textId="77777777" w:rsidR="00662AD5" w:rsidRPr="00140E21" w:rsidRDefault="00662AD5" w:rsidP="00662AD5">
      <w:pPr>
        <w:pStyle w:val="TH"/>
      </w:pPr>
      <w:r w:rsidRPr="00140E21">
        <w:object w:dxaOrig="8446" w:dyaOrig="7993" w14:anchorId="5D50725B">
          <v:shape id="_x0000_i1029" type="#_x0000_t75" style="width:423.35pt;height:398.6pt" o:ole="">
            <v:imagedata r:id="rId23" o:title=""/>
          </v:shape>
          <o:OLEObject Type="Embed" ProgID="Visio.Drawing.11" ShapeID="_x0000_i1029" DrawAspect="Content" ObjectID="_1713342537" r:id="rId24"/>
        </w:object>
      </w:r>
    </w:p>
    <w:p w14:paraId="38C86F9B" w14:textId="77777777" w:rsidR="00662AD5" w:rsidRPr="00140E21" w:rsidRDefault="00662AD5" w:rsidP="00662AD5">
      <w:pPr>
        <w:pStyle w:val="TF"/>
      </w:pPr>
      <w:r w:rsidRPr="00140E21">
        <w:t>Figure 4.3.7-1: CN-initiated deactivation of UP connection for an established PDU Session</w:t>
      </w:r>
    </w:p>
    <w:p w14:paraId="7C6E5B75" w14:textId="77777777" w:rsidR="00662AD5" w:rsidRPr="00140E21" w:rsidRDefault="00662AD5" w:rsidP="00662AD5">
      <w:pPr>
        <w:pStyle w:val="B1"/>
        <w:rPr>
          <w:lang w:eastAsia="ko-KR"/>
        </w:rPr>
      </w:pPr>
      <w:r w:rsidRPr="00140E21">
        <w:rPr>
          <w:lang w:eastAsia="ko-KR"/>
        </w:rPr>
        <w:t>1.</w:t>
      </w:r>
      <w:r w:rsidRPr="00140E21">
        <w:rPr>
          <w:lang w:eastAsia="ko-KR"/>
        </w:rPr>
        <w:tab/>
        <w:t>The SMF determines that the UP connection of the PDU Session can be deactivated in following cases:</w:t>
      </w:r>
    </w:p>
    <w:p w14:paraId="30B782A7" w14:textId="77777777" w:rsidR="00662AD5" w:rsidRPr="00140E21" w:rsidRDefault="00662AD5" w:rsidP="00662AD5">
      <w:pPr>
        <w:pStyle w:val="B2"/>
        <w:rPr>
          <w:lang w:eastAsia="zh-CN"/>
        </w:rPr>
      </w:pPr>
      <w:r w:rsidRPr="00140E21">
        <w:rPr>
          <w:lang w:eastAsia="zh-CN"/>
        </w:rPr>
        <w:t>-</w:t>
      </w:r>
      <w:r w:rsidRPr="00140E21">
        <w:rPr>
          <w:lang w:eastAsia="zh-CN"/>
        </w:rPr>
        <w:tab/>
        <w:t xml:space="preserve">During handover procedure, if all the QoS Flows of a PDU Session are rejected by the target NG-RAN (as described in clause 4.9.1), or if a PDU Session is failed to setup indicated by the AMF (see step 7 of clause 4.9.1.3.3). SMF proceeds with step 2 and step 3, the steps 5 to 9 are </w:t>
      </w:r>
      <w:proofErr w:type="gramStart"/>
      <w:r w:rsidRPr="00140E21">
        <w:rPr>
          <w:lang w:eastAsia="zh-CN"/>
        </w:rPr>
        <w:t>skipped;</w:t>
      </w:r>
      <w:proofErr w:type="gramEnd"/>
    </w:p>
    <w:p w14:paraId="0B1C10EB" w14:textId="77777777" w:rsidR="00662AD5" w:rsidRPr="00140E21" w:rsidRDefault="00662AD5" w:rsidP="00662AD5">
      <w:pPr>
        <w:pStyle w:val="B2"/>
        <w:rPr>
          <w:lang w:eastAsia="zh-CN"/>
        </w:rPr>
      </w:pPr>
      <w:r w:rsidRPr="00140E21">
        <w:rPr>
          <w:lang w:eastAsia="zh-CN"/>
        </w:rPr>
        <w:t>-</w:t>
      </w:r>
      <w:r w:rsidRPr="00140E21">
        <w:rPr>
          <w:lang w:eastAsia="zh-CN"/>
        </w:rPr>
        <w:tab/>
        <w:t>The UPF detects that the PDU Session has no data transfer for a specified Inactivity period as described in clause </w:t>
      </w:r>
      <w:proofErr w:type="gramStart"/>
      <w:r w:rsidRPr="00140E21">
        <w:rPr>
          <w:lang w:eastAsia="zh-CN"/>
        </w:rPr>
        <w:t>4.4.2.2;</w:t>
      </w:r>
      <w:proofErr w:type="gramEnd"/>
    </w:p>
    <w:p w14:paraId="4EC1CF74" w14:textId="69EA5CBD" w:rsidR="00662AD5" w:rsidRPr="00140E21" w:rsidRDefault="00662AD5" w:rsidP="00662AD5">
      <w:pPr>
        <w:pStyle w:val="B2"/>
      </w:pPr>
      <w:r w:rsidRPr="00140E21">
        <w:t>-</w:t>
      </w:r>
      <w:r w:rsidRPr="00140E21">
        <w:tab/>
        <w:t>For a LADN PDU Session, the AMF notifies to the SMF that the UE moved out of the LADN service area</w:t>
      </w:r>
      <w:ins w:id="61" w:author="Michael Starsinic" w:date="2022-05-04T10:08:00Z">
        <w:r w:rsidR="0019523C">
          <w:t xml:space="preserve"> </w:t>
        </w:r>
        <w:r w:rsidR="0019523C">
          <w:rPr>
            <w:lang w:eastAsia="ko-KR"/>
          </w:rPr>
          <w:t xml:space="preserve">and </w:t>
        </w:r>
        <w:r w:rsidR="0019523C">
          <w:rPr>
            <w:lang w:eastAsia="zh-CN"/>
          </w:rPr>
          <w:t xml:space="preserve">the SMF determines that the exceptions that are defined in clause </w:t>
        </w:r>
        <w:r w:rsidR="0019523C" w:rsidRPr="00140E21">
          <w:rPr>
            <w:lang w:eastAsia="zh-CN"/>
          </w:rPr>
          <w:t xml:space="preserve">5.6.5 </w:t>
        </w:r>
        <w:r w:rsidR="0019523C">
          <w:t>of</w:t>
        </w:r>
        <w:r w:rsidR="0019523C" w:rsidRPr="00140E21">
          <w:rPr>
            <w:lang w:eastAsia="zh-CN"/>
          </w:rPr>
          <w:t xml:space="preserve"> TS</w:t>
        </w:r>
        <w:r w:rsidR="0019523C">
          <w:rPr>
            <w:lang w:eastAsia="zh-CN"/>
          </w:rPr>
          <w:t> </w:t>
        </w:r>
        <w:r w:rsidR="0019523C" w:rsidRPr="00140E21">
          <w:rPr>
            <w:lang w:eastAsia="zh-CN"/>
          </w:rPr>
          <w:t>23.501</w:t>
        </w:r>
        <w:r w:rsidR="0019523C">
          <w:rPr>
            <w:lang w:eastAsia="zh-CN"/>
          </w:rPr>
          <w:t> </w:t>
        </w:r>
        <w:r w:rsidR="0019523C" w:rsidRPr="00140E21">
          <w:rPr>
            <w:lang w:eastAsia="zh-CN"/>
          </w:rPr>
          <w:t>[2]</w:t>
        </w:r>
        <w:r w:rsidR="0019523C">
          <w:rPr>
            <w:lang w:eastAsia="zh-CN"/>
          </w:rPr>
          <w:t xml:space="preserve"> do not apply</w:t>
        </w:r>
      </w:ins>
      <w:r w:rsidRPr="00140E21">
        <w:t>; or</w:t>
      </w:r>
    </w:p>
    <w:p w14:paraId="7C4064F0" w14:textId="77777777" w:rsidR="00662AD5" w:rsidRPr="00140E21" w:rsidRDefault="00662AD5" w:rsidP="00662AD5">
      <w:pPr>
        <w:pStyle w:val="B2"/>
      </w:pPr>
      <w:r w:rsidRPr="00140E21">
        <w:t>-</w:t>
      </w:r>
      <w:r w:rsidRPr="00140E21">
        <w:tab/>
        <w:t>The AMF notifies to the SMF that the UE moved out of the Allowed Area.</w:t>
      </w:r>
    </w:p>
    <w:p w14:paraId="4D6D362F" w14:textId="77777777" w:rsidR="00662AD5" w:rsidRPr="00140E21" w:rsidRDefault="00662AD5" w:rsidP="00662AD5">
      <w:pPr>
        <w:pStyle w:val="B1"/>
      </w:pPr>
      <w:r w:rsidRPr="00140E21">
        <w:tab/>
        <w:t>The SMF may decide to release the UPF of N3 terminating point. In that case the SMF proceeds with step 2 and step 3. Otherwise, if the SMF decides to keep the UPF of N3 terminating points, the SMF proceeds with step 4.</w:t>
      </w:r>
      <w:r>
        <w:t xml:space="preserve"> To assist SMF in this decision the SMF may make use of UE presence pattern in LADN service area based on UE mobility analytics from the NWDAF as described in clause 6.7.2 of TS 23.288 [50].</w:t>
      </w:r>
    </w:p>
    <w:p w14:paraId="71C49199" w14:textId="77777777" w:rsidR="00662AD5" w:rsidRDefault="00662AD5" w:rsidP="00662AD5">
      <w:pPr>
        <w:pStyle w:val="B1"/>
        <w:rPr>
          <w:lang w:eastAsia="ko-KR"/>
        </w:rPr>
      </w:pPr>
      <w:r>
        <w:rPr>
          <w:lang w:eastAsia="ko-KR"/>
        </w:rPr>
        <w:tab/>
        <w:t>The SMF may make use of UE Communication analytics provided by NWDAF, as described in clause 6.7.3 of TS 23.288 [50], to determine the value of an Inactivity Timer for a PDU Session provided to the UPF.</w:t>
      </w:r>
    </w:p>
    <w:p w14:paraId="1D128356" w14:textId="77777777" w:rsidR="00662AD5" w:rsidRPr="00140E21" w:rsidRDefault="00662AD5" w:rsidP="00662AD5">
      <w:pPr>
        <w:pStyle w:val="B1"/>
      </w:pPr>
      <w:r w:rsidRPr="00140E21">
        <w:rPr>
          <w:lang w:eastAsia="ko-KR"/>
        </w:rPr>
        <w:t>2.</w:t>
      </w:r>
      <w:r w:rsidRPr="00140E21">
        <w:rPr>
          <w:lang w:eastAsia="ko-KR"/>
        </w:rPr>
        <w:tab/>
        <w:t xml:space="preserve">The SMF may initiate </w:t>
      </w:r>
      <w:r w:rsidRPr="00140E21">
        <w:t>an N4 Session Release procedure to release the intermediate UPF of N3 terminating point. If there are multiple intermediate UPFs, this step can be performed for each UPFs to be released. The SMF needs to initiate N4 Session Modification procedure to the UPF (</w:t>
      </w:r>
      <w:proofErr w:type="gramStart"/>
      <w:r w:rsidRPr="00140E21">
        <w:t>i.e.</w:t>
      </w:r>
      <w:proofErr w:type="gramEnd"/>
      <w:r w:rsidRPr="00140E21">
        <w:t xml:space="preserve"> N9 terminating point or PDU Session Anchor) connecting to the released UPF in step 3.</w:t>
      </w:r>
    </w:p>
    <w:p w14:paraId="6A452B51" w14:textId="38941DF9" w:rsidR="00662AD5" w:rsidRPr="00140E21" w:rsidRDefault="00662AD5" w:rsidP="00662AD5">
      <w:pPr>
        <w:pStyle w:val="B1"/>
      </w:pPr>
      <w:r w:rsidRPr="00140E21">
        <w:lastRenderedPageBreak/>
        <w:t>3.</w:t>
      </w:r>
      <w:r w:rsidRPr="00140E21">
        <w:tab/>
        <w:t>If the intermediate UPF(s) of N3 terminating point is released in step 2, the SMF initiates an N4 Session Modification procedure towards the UPF (PDU Session Anchor or another intermediate UPF) connecting to the released UPF, indicating the need to remove</w:t>
      </w:r>
      <w:r>
        <w:t xml:space="preserve"> CN Tunnel Info for N9</w:t>
      </w:r>
      <w:r w:rsidRPr="00140E21">
        <w:t xml:space="preserve">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ins w:id="62" w:author="Michael Starsinic" w:date="2022-05-04T10:09:00Z">
        <w:r w:rsidR="0019523C" w:rsidRPr="0019523C">
          <w:rPr>
            <w:lang w:eastAsia="ko-KR"/>
          </w:rPr>
          <w:t xml:space="preserve"> </w:t>
        </w:r>
        <w:r w:rsidR="0019523C">
          <w:rPr>
            <w:lang w:eastAsia="ko-KR"/>
          </w:rPr>
          <w:t xml:space="preserve">and </w:t>
        </w:r>
        <w:r w:rsidR="0019523C">
          <w:rPr>
            <w:lang w:eastAsia="zh-CN"/>
          </w:rPr>
          <w:t xml:space="preserve">the exceptions that are defined in clause </w:t>
        </w:r>
        <w:r w:rsidR="0019523C" w:rsidRPr="00140E21">
          <w:rPr>
            <w:lang w:eastAsia="zh-CN"/>
          </w:rPr>
          <w:t xml:space="preserve">5.6.5 </w:t>
        </w:r>
        <w:r w:rsidR="0019523C">
          <w:t>of</w:t>
        </w:r>
        <w:r w:rsidR="0019523C" w:rsidRPr="00140E21">
          <w:rPr>
            <w:lang w:eastAsia="zh-CN"/>
          </w:rPr>
          <w:t xml:space="preserve"> TS</w:t>
        </w:r>
        <w:r w:rsidR="0019523C">
          <w:rPr>
            <w:lang w:eastAsia="zh-CN"/>
          </w:rPr>
          <w:t> </w:t>
        </w:r>
        <w:r w:rsidR="0019523C" w:rsidRPr="00140E21">
          <w:rPr>
            <w:lang w:eastAsia="zh-CN"/>
          </w:rPr>
          <w:t>23.501</w:t>
        </w:r>
        <w:r w:rsidR="0019523C">
          <w:rPr>
            <w:lang w:eastAsia="zh-CN"/>
          </w:rPr>
          <w:t> </w:t>
        </w:r>
        <w:r w:rsidR="0019523C" w:rsidRPr="00140E21">
          <w:rPr>
            <w:lang w:eastAsia="zh-CN"/>
          </w:rPr>
          <w:t>[2]</w:t>
        </w:r>
        <w:r w:rsidR="0019523C">
          <w:rPr>
            <w:lang w:eastAsia="zh-CN"/>
          </w:rPr>
          <w:t xml:space="preserve"> do not apply</w:t>
        </w:r>
      </w:ins>
      <w:r w:rsidRPr="00140E21">
        <w:t>, the SMF may notify the UPF connecting to the released UPF to discard downlink data for the PDU Sessions and/or to not provide further Data Notification messages.</w:t>
      </w:r>
    </w:p>
    <w:p w14:paraId="7A9BC1A7" w14:textId="77777777" w:rsidR="00662AD5" w:rsidRPr="00140E21" w:rsidRDefault="00662AD5" w:rsidP="00662AD5">
      <w:pPr>
        <w:pStyle w:val="B1"/>
        <w:rPr>
          <w:lang w:eastAsia="ko-KR"/>
        </w:rPr>
      </w:pPr>
      <w:r w:rsidRPr="00140E21">
        <w:tab/>
        <w:t>Otherwise, N4 Session Modification procedure occurs toward N3 terminating point.</w:t>
      </w:r>
    </w:p>
    <w:p w14:paraId="44610DD7" w14:textId="015108BD" w:rsidR="00662AD5" w:rsidRPr="00140E21" w:rsidRDefault="00662AD5" w:rsidP="00662AD5">
      <w:pPr>
        <w:pStyle w:val="B1"/>
        <w:rPr>
          <w:lang w:eastAsia="ko-KR"/>
        </w:rPr>
      </w:pPr>
      <w:r w:rsidRPr="00140E21">
        <w:rPr>
          <w:lang w:eastAsia="ko-KR"/>
        </w:rPr>
        <w:t>4.</w:t>
      </w:r>
      <w:r w:rsidRPr="00140E21">
        <w:rPr>
          <w:lang w:eastAsia="ko-KR"/>
        </w:rPr>
        <w:tab/>
      </w:r>
      <w:r w:rsidRPr="00140E21">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ins w:id="63" w:author="Michael Starsinic" w:date="2022-05-04T10:09:00Z">
        <w:r w:rsidR="0019523C">
          <w:t xml:space="preserve"> </w:t>
        </w:r>
        <w:r w:rsidR="0019523C">
          <w:rPr>
            <w:lang w:eastAsia="ko-KR"/>
          </w:rPr>
          <w:t xml:space="preserve">and </w:t>
        </w:r>
        <w:r w:rsidR="0019523C">
          <w:rPr>
            <w:lang w:eastAsia="zh-CN"/>
          </w:rPr>
          <w:t xml:space="preserve">the exceptions that are defined in clause </w:t>
        </w:r>
        <w:r w:rsidR="0019523C" w:rsidRPr="00140E21">
          <w:rPr>
            <w:lang w:eastAsia="zh-CN"/>
          </w:rPr>
          <w:t xml:space="preserve">5.6.5 </w:t>
        </w:r>
        <w:r w:rsidR="0019523C">
          <w:t>of</w:t>
        </w:r>
        <w:r w:rsidR="0019523C" w:rsidRPr="00140E21">
          <w:rPr>
            <w:lang w:eastAsia="zh-CN"/>
          </w:rPr>
          <w:t xml:space="preserve"> TS</w:t>
        </w:r>
        <w:r w:rsidR="0019523C">
          <w:rPr>
            <w:lang w:eastAsia="zh-CN"/>
          </w:rPr>
          <w:t> </w:t>
        </w:r>
        <w:r w:rsidR="0019523C" w:rsidRPr="00140E21">
          <w:rPr>
            <w:lang w:eastAsia="zh-CN"/>
          </w:rPr>
          <w:t>23.501</w:t>
        </w:r>
        <w:r w:rsidR="0019523C">
          <w:rPr>
            <w:lang w:eastAsia="zh-CN"/>
          </w:rPr>
          <w:t> </w:t>
        </w:r>
        <w:r w:rsidR="0019523C" w:rsidRPr="00140E21">
          <w:rPr>
            <w:lang w:eastAsia="zh-CN"/>
          </w:rPr>
          <w:t>[2]</w:t>
        </w:r>
        <w:r w:rsidR="0019523C">
          <w:rPr>
            <w:lang w:eastAsia="zh-CN"/>
          </w:rPr>
          <w:t xml:space="preserve"> do not apply</w:t>
        </w:r>
      </w:ins>
      <w:r w:rsidRPr="00140E21">
        <w:t>, the SMF may notify the UPF to discard downlink data for the PDU Sessions and/or to not provide further Data Notification messages.</w:t>
      </w:r>
    </w:p>
    <w:p w14:paraId="5A5CD9C7" w14:textId="77777777" w:rsidR="00662AD5" w:rsidRPr="00140E21" w:rsidRDefault="00662AD5" w:rsidP="00662AD5">
      <w:pPr>
        <w:pStyle w:val="B1"/>
        <w:rPr>
          <w:lang w:eastAsia="ko-KR"/>
        </w:rPr>
      </w:pPr>
      <w:r w:rsidRPr="00140E21">
        <w:rPr>
          <w:lang w:eastAsia="ko-KR"/>
        </w:rPr>
        <w:t>5.</w:t>
      </w:r>
      <w:r w:rsidRPr="00140E21">
        <w:rPr>
          <w:lang w:eastAsia="ko-KR"/>
        </w:rPr>
        <w:tab/>
        <w:t>The SMF invokes the Namf_Communication_N1N2MessageTransfer service operation (PDU Session ID, N2 SM Information (N2 Resource Release Request (PDU Session ID)</w:t>
      </w:r>
      <w:r w:rsidRPr="00140E21">
        <w:t>))</w:t>
      </w:r>
      <w:r w:rsidRPr="00140E21">
        <w:rPr>
          <w:lang w:eastAsia="ko-KR"/>
        </w:rPr>
        <w:t xml:space="preserve"> to release the NG-RAN resources associated with the PDU Session.</w:t>
      </w:r>
    </w:p>
    <w:p w14:paraId="371B9DFB" w14:textId="77777777" w:rsidR="00662AD5" w:rsidRPr="00140E21" w:rsidRDefault="00662AD5" w:rsidP="00662AD5">
      <w:pPr>
        <w:pStyle w:val="B1"/>
        <w:rPr>
          <w:lang w:eastAsia="ko-KR"/>
        </w:rPr>
      </w:pPr>
      <w:r w:rsidRPr="00140E21">
        <w:rPr>
          <w:lang w:eastAsia="ko-KR"/>
        </w:rPr>
        <w:t>6.</w:t>
      </w:r>
      <w:r w:rsidRPr="00140E21">
        <w:rPr>
          <w:lang w:eastAsia="ko-KR"/>
        </w:rPr>
        <w:tab/>
        <w:t>The AMF sends the N2 PDU Session Resource Release Command including N2 SM information (N2 Resource Release Request (PDU Session ID)) received from the SMF via N2 to the NG-RAN.</w:t>
      </w:r>
    </w:p>
    <w:p w14:paraId="3988753C" w14:textId="77777777" w:rsidR="00662AD5" w:rsidRPr="00140E21" w:rsidRDefault="00662AD5" w:rsidP="00662AD5">
      <w:pPr>
        <w:pStyle w:val="B1"/>
        <w:rPr>
          <w:lang w:eastAsia="ko-KR"/>
        </w:rPr>
      </w:pPr>
      <w:r w:rsidRPr="00140E21">
        <w:rPr>
          <w:lang w:eastAsia="ko-KR"/>
        </w:rPr>
        <w:t>7.</w:t>
      </w:r>
      <w:r w:rsidRPr="00140E21">
        <w:rPr>
          <w:lang w:eastAsia="ko-KR"/>
        </w:rPr>
        <w:tab/>
        <w:t>The NG-RAN may issue NG-RAN specific signalling exchange (</w:t>
      </w:r>
      <w:proofErr w:type="gramStart"/>
      <w:r w:rsidRPr="00140E21">
        <w:rPr>
          <w:lang w:eastAsia="ko-KR"/>
        </w:rPr>
        <w:t>e.g.</w:t>
      </w:r>
      <w:proofErr w:type="gramEnd"/>
      <w:r w:rsidRPr="00140E21">
        <w:rPr>
          <w:lang w:eastAsia="ko-KR"/>
        </w:rPr>
        <w:t xml:space="preserve"> RRC Connection Reconfiguration) with the UE to release the NG-RAN resources related to the PDU Session received from the AMF in step 5. When a User Plane connection for a PDU Session is released, the AS layer in the UE indicates it to the NAS layer.</w:t>
      </w:r>
    </w:p>
    <w:p w14:paraId="43064A79" w14:textId="77777777" w:rsidR="00662AD5" w:rsidRPr="00140E21" w:rsidRDefault="00662AD5" w:rsidP="00662AD5">
      <w:pPr>
        <w:pStyle w:val="B1"/>
        <w:rPr>
          <w:lang w:eastAsia="ko-KR"/>
        </w:rPr>
      </w:pPr>
      <w:r w:rsidRPr="00140E21">
        <w:rPr>
          <w:lang w:eastAsia="ko-KR"/>
        </w:rPr>
        <w:tab/>
        <w:t>If the UE is in RRC Inactive state, this step is skipped. When the UE becomes RRC Connected state from RRC Inactive state, the NG-RAN and UE synchronize the released radio resources for the deactivated PDU Session as described in TS</w:t>
      </w:r>
      <w:r>
        <w:rPr>
          <w:lang w:eastAsia="ko-KR"/>
        </w:rPr>
        <w:t> </w:t>
      </w:r>
      <w:r w:rsidRPr="00140E21">
        <w:rPr>
          <w:lang w:eastAsia="ko-KR"/>
        </w:rPr>
        <w:t>36.331</w:t>
      </w:r>
      <w:r>
        <w:rPr>
          <w:lang w:eastAsia="ko-KR"/>
        </w:rPr>
        <w:t> </w:t>
      </w:r>
      <w:r w:rsidRPr="00140E21">
        <w:rPr>
          <w:lang w:eastAsia="ko-KR"/>
        </w:rPr>
        <w:t>[16] and TS</w:t>
      </w:r>
      <w:r>
        <w:rPr>
          <w:lang w:eastAsia="ko-KR"/>
        </w:rPr>
        <w:t> </w:t>
      </w:r>
      <w:r w:rsidRPr="00140E21">
        <w:rPr>
          <w:lang w:eastAsia="ko-KR"/>
        </w:rPr>
        <w:t>38.331</w:t>
      </w:r>
      <w:r>
        <w:rPr>
          <w:lang w:eastAsia="ko-KR"/>
        </w:rPr>
        <w:t> </w:t>
      </w:r>
      <w:r w:rsidRPr="00140E21">
        <w:rPr>
          <w:lang w:eastAsia="ko-KR"/>
        </w:rPr>
        <w:t>[12].</w:t>
      </w:r>
    </w:p>
    <w:p w14:paraId="6363EF54" w14:textId="77777777" w:rsidR="00662AD5" w:rsidRPr="00140E21" w:rsidRDefault="00662AD5" w:rsidP="00662AD5">
      <w:pPr>
        <w:pStyle w:val="B1"/>
        <w:rPr>
          <w:lang w:eastAsia="ko-KR"/>
        </w:rPr>
      </w:pPr>
      <w:r w:rsidRPr="00140E21">
        <w:rPr>
          <w:lang w:eastAsia="ko-KR"/>
        </w:rPr>
        <w:t>8.</w:t>
      </w:r>
      <w:r w:rsidRPr="00140E21">
        <w:rPr>
          <w:lang w:eastAsia="ko-KR"/>
        </w:rPr>
        <w:tab/>
        <w:t>The NG-RAN acknowledges the N2 PDU Session Resource Release Command to the AMF including N2 SM Resource Release Ack (User Location Information, Secondary RAT Usage Data).</w:t>
      </w:r>
    </w:p>
    <w:p w14:paraId="0BE14E86" w14:textId="77777777" w:rsidR="00662AD5" w:rsidRPr="00140E21" w:rsidRDefault="00662AD5" w:rsidP="00662AD5">
      <w:pPr>
        <w:pStyle w:val="B1"/>
        <w:rPr>
          <w:lang w:eastAsia="ko-KR"/>
        </w:rPr>
      </w:pPr>
      <w:r w:rsidRPr="00140E21">
        <w:rPr>
          <w:lang w:eastAsia="ko-KR"/>
        </w:rPr>
        <w:t>9.</w:t>
      </w:r>
      <w:r w:rsidRPr="00140E21">
        <w:rPr>
          <w:lang w:eastAsia="ko-KR"/>
        </w:rPr>
        <w:tab/>
        <w:t xml:space="preserve">The AMF invokes the Nsmf_PDUSession_UpdateSMContext service operation (N2 SM </w:t>
      </w:r>
      <w:proofErr w:type="gramStart"/>
      <w:r w:rsidRPr="00140E21">
        <w:rPr>
          <w:lang w:eastAsia="ko-KR"/>
        </w:rPr>
        <w:t>Information(</w:t>
      </w:r>
      <w:proofErr w:type="gramEnd"/>
      <w:r w:rsidRPr="00140E21">
        <w:rPr>
          <w:lang w:eastAsia="ko-KR"/>
        </w:rPr>
        <w:t>Secondary RAT Usage Data)) to acknowledge the Namf service received in step 5.</w:t>
      </w:r>
    </w:p>
    <w:p w14:paraId="20B63C47" w14:textId="77777777" w:rsidR="00662AD5" w:rsidRPr="00662AD5" w:rsidRDefault="00662AD5" w:rsidP="00662AD5"/>
    <w:sectPr w:rsidR="00662AD5" w:rsidRPr="00662AD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2BEBD" w14:textId="77777777" w:rsidR="009248ED" w:rsidRDefault="009248ED">
      <w:r>
        <w:separator/>
      </w:r>
    </w:p>
  </w:endnote>
  <w:endnote w:type="continuationSeparator" w:id="0">
    <w:p w14:paraId="54444512" w14:textId="77777777" w:rsidR="009248ED" w:rsidRDefault="0092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464FC" w14:textId="77777777" w:rsidR="009248ED" w:rsidRDefault="009248ED">
      <w:r>
        <w:separator/>
      </w:r>
    </w:p>
  </w:footnote>
  <w:footnote w:type="continuationSeparator" w:id="0">
    <w:p w14:paraId="656BE90D" w14:textId="77777777" w:rsidR="009248ED" w:rsidRDefault="00924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52"/>
    <w:rsid w:val="00064CC7"/>
    <w:rsid w:val="00073798"/>
    <w:rsid w:val="000A6394"/>
    <w:rsid w:val="000B7FED"/>
    <w:rsid w:val="000C038A"/>
    <w:rsid w:val="000C6598"/>
    <w:rsid w:val="000D2BF5"/>
    <w:rsid w:val="000D44B3"/>
    <w:rsid w:val="000D6360"/>
    <w:rsid w:val="00122859"/>
    <w:rsid w:val="00145D43"/>
    <w:rsid w:val="00192C46"/>
    <w:rsid w:val="0019523C"/>
    <w:rsid w:val="001A08B3"/>
    <w:rsid w:val="001A5E40"/>
    <w:rsid w:val="001A7B60"/>
    <w:rsid w:val="001B52F0"/>
    <w:rsid w:val="001B7A65"/>
    <w:rsid w:val="001E41F3"/>
    <w:rsid w:val="00220DED"/>
    <w:rsid w:val="00221AAD"/>
    <w:rsid w:val="0026004D"/>
    <w:rsid w:val="002606ED"/>
    <w:rsid w:val="002640DD"/>
    <w:rsid w:val="00266C45"/>
    <w:rsid w:val="002740FA"/>
    <w:rsid w:val="00275D12"/>
    <w:rsid w:val="00284FEB"/>
    <w:rsid w:val="002860C4"/>
    <w:rsid w:val="002B5741"/>
    <w:rsid w:val="002B6DA6"/>
    <w:rsid w:val="002D4640"/>
    <w:rsid w:val="002E472E"/>
    <w:rsid w:val="00305409"/>
    <w:rsid w:val="003609EF"/>
    <w:rsid w:val="0036231A"/>
    <w:rsid w:val="00374DD4"/>
    <w:rsid w:val="003E1A36"/>
    <w:rsid w:val="00410371"/>
    <w:rsid w:val="004242F1"/>
    <w:rsid w:val="0042674B"/>
    <w:rsid w:val="00427B49"/>
    <w:rsid w:val="00443CB7"/>
    <w:rsid w:val="004B75B7"/>
    <w:rsid w:val="004D4503"/>
    <w:rsid w:val="005141D9"/>
    <w:rsid w:val="0051580D"/>
    <w:rsid w:val="00547111"/>
    <w:rsid w:val="00592D74"/>
    <w:rsid w:val="005E2C44"/>
    <w:rsid w:val="00621188"/>
    <w:rsid w:val="006257ED"/>
    <w:rsid w:val="00653DE4"/>
    <w:rsid w:val="00662AD5"/>
    <w:rsid w:val="00665C47"/>
    <w:rsid w:val="00695808"/>
    <w:rsid w:val="006B46FB"/>
    <w:rsid w:val="006C0602"/>
    <w:rsid w:val="006E21FB"/>
    <w:rsid w:val="00792342"/>
    <w:rsid w:val="007977A8"/>
    <w:rsid w:val="007A739C"/>
    <w:rsid w:val="007B512A"/>
    <w:rsid w:val="007C2097"/>
    <w:rsid w:val="007D6A07"/>
    <w:rsid w:val="007F7259"/>
    <w:rsid w:val="008040A8"/>
    <w:rsid w:val="008240CD"/>
    <w:rsid w:val="008279FA"/>
    <w:rsid w:val="008626E7"/>
    <w:rsid w:val="00870EE7"/>
    <w:rsid w:val="00880184"/>
    <w:rsid w:val="008863B9"/>
    <w:rsid w:val="008A45A6"/>
    <w:rsid w:val="008B3B95"/>
    <w:rsid w:val="008D3CCC"/>
    <w:rsid w:val="008F3789"/>
    <w:rsid w:val="008F686C"/>
    <w:rsid w:val="009148DE"/>
    <w:rsid w:val="009248ED"/>
    <w:rsid w:val="00940F40"/>
    <w:rsid w:val="00941E30"/>
    <w:rsid w:val="009777D9"/>
    <w:rsid w:val="00991B88"/>
    <w:rsid w:val="009A5753"/>
    <w:rsid w:val="009A579D"/>
    <w:rsid w:val="009E0CA4"/>
    <w:rsid w:val="009E3297"/>
    <w:rsid w:val="009F734F"/>
    <w:rsid w:val="00A246B6"/>
    <w:rsid w:val="00A3309F"/>
    <w:rsid w:val="00A47E70"/>
    <w:rsid w:val="00A50CF0"/>
    <w:rsid w:val="00A7671C"/>
    <w:rsid w:val="00AA2CBC"/>
    <w:rsid w:val="00AC5820"/>
    <w:rsid w:val="00AD1CD8"/>
    <w:rsid w:val="00B258BB"/>
    <w:rsid w:val="00B67B97"/>
    <w:rsid w:val="00B86C29"/>
    <w:rsid w:val="00B968C8"/>
    <w:rsid w:val="00BA3EC5"/>
    <w:rsid w:val="00BA51D9"/>
    <w:rsid w:val="00BB5DFC"/>
    <w:rsid w:val="00BD279D"/>
    <w:rsid w:val="00BD6BB8"/>
    <w:rsid w:val="00C347A5"/>
    <w:rsid w:val="00C35CAE"/>
    <w:rsid w:val="00C66BA2"/>
    <w:rsid w:val="00C870F6"/>
    <w:rsid w:val="00C95985"/>
    <w:rsid w:val="00CC5026"/>
    <w:rsid w:val="00CC68D0"/>
    <w:rsid w:val="00CE21E9"/>
    <w:rsid w:val="00CF4073"/>
    <w:rsid w:val="00D03F9A"/>
    <w:rsid w:val="00D06D51"/>
    <w:rsid w:val="00D24991"/>
    <w:rsid w:val="00D34D86"/>
    <w:rsid w:val="00D37BF8"/>
    <w:rsid w:val="00D50255"/>
    <w:rsid w:val="00D50CE6"/>
    <w:rsid w:val="00D66520"/>
    <w:rsid w:val="00D84AE9"/>
    <w:rsid w:val="00DD7AB0"/>
    <w:rsid w:val="00DE34CF"/>
    <w:rsid w:val="00E13F3D"/>
    <w:rsid w:val="00E1442D"/>
    <w:rsid w:val="00E34898"/>
    <w:rsid w:val="00E6152A"/>
    <w:rsid w:val="00E719FC"/>
    <w:rsid w:val="00EB09B7"/>
    <w:rsid w:val="00EE7D7C"/>
    <w:rsid w:val="00F145C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60652"/>
    <w:rPr>
      <w:rFonts w:ascii="Times New Roman" w:hAnsi="Times New Roman"/>
      <w:lang w:val="en-GB" w:eastAsia="en-US"/>
    </w:rPr>
  </w:style>
  <w:style w:type="character" w:customStyle="1" w:styleId="NOZchn">
    <w:name w:val="NO Zchn"/>
    <w:link w:val="NO"/>
    <w:rsid w:val="00060652"/>
    <w:rPr>
      <w:rFonts w:ascii="Times New Roman" w:hAnsi="Times New Roman"/>
      <w:lang w:val="en-GB" w:eastAsia="en-US"/>
    </w:rPr>
  </w:style>
  <w:style w:type="character" w:customStyle="1" w:styleId="B2Char">
    <w:name w:val="B2 Char"/>
    <w:link w:val="B2"/>
    <w:rsid w:val="00060652"/>
    <w:rPr>
      <w:rFonts w:ascii="Times New Roman" w:hAnsi="Times New Roman"/>
      <w:lang w:val="en-GB" w:eastAsia="en-US"/>
    </w:rPr>
  </w:style>
  <w:style w:type="paragraph" w:styleId="Revision">
    <w:name w:val="Revision"/>
    <w:hidden/>
    <w:uiPriority w:val="99"/>
    <w:semiHidden/>
    <w:rsid w:val="006C0602"/>
    <w:rPr>
      <w:rFonts w:ascii="Times New Roman" w:hAnsi="Times New Roman"/>
      <w:lang w:val="en-GB" w:eastAsia="en-US"/>
    </w:rPr>
  </w:style>
  <w:style w:type="character" w:customStyle="1" w:styleId="NOChar">
    <w:name w:val="NO Char"/>
    <w:rsid w:val="00662AD5"/>
    <w:rPr>
      <w:lang w:eastAsia="en-US"/>
    </w:rPr>
  </w:style>
  <w:style w:type="character" w:customStyle="1" w:styleId="THChar">
    <w:name w:val="TH Char"/>
    <w:link w:val="TH"/>
    <w:qFormat/>
    <w:rsid w:val="00662AD5"/>
    <w:rPr>
      <w:rFonts w:ascii="Arial" w:hAnsi="Arial"/>
      <w:b/>
      <w:lang w:val="en-GB" w:eastAsia="en-US"/>
    </w:rPr>
  </w:style>
  <w:style w:type="character" w:customStyle="1" w:styleId="TFChar">
    <w:name w:val="TF Char"/>
    <w:link w:val="TF"/>
    <w:rsid w:val="00662A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23D179C-D0F1-4BC0-B5B1-E06668D8A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FB6F44-EC5D-494C-AA9D-CF96D870F32E}">
  <ds:schemaRefs>
    <ds:schemaRef ds:uri="http://schemas.microsoft.com/sharepoint/v3/contenttype/forms"/>
  </ds:schemaRefs>
</ds:datastoreItem>
</file>

<file path=customXml/itemProps4.xml><?xml version="1.0" encoding="utf-8"?>
<ds:datastoreItem xmlns:ds="http://schemas.openxmlformats.org/officeDocument/2006/customXml" ds:itemID="{3830E0CB-898C-4521-A616-150F36C9AAD5}">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1289</TotalTime>
  <Pages>42</Pages>
  <Words>25881</Words>
  <Characters>128515</Characters>
  <Application>Microsoft Office Word</Application>
  <DocSecurity>0</DocSecurity>
  <Lines>1070</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31</cp:revision>
  <cp:lastPrinted>1900-01-01T05:00:00Z</cp:lastPrinted>
  <dcterms:created xsi:type="dcterms:W3CDTF">2020-02-03T08:32:00Z</dcterms:created>
  <dcterms:modified xsi:type="dcterms:W3CDTF">2022-05-06T15:40:00Z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