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37B5C43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C00181">
        <w:rPr>
          <w:b/>
          <w:noProof/>
          <w:sz w:val="24"/>
          <w:lang w:eastAsia="zh-CN"/>
        </w:rPr>
        <w:t>4041</w:t>
      </w:r>
    </w:p>
    <w:p w14:paraId="5FB4CE72" w14:textId="2FE8E74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78E6DF01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F717B5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commentRangeStart w:id="0"/>
            <w:r>
              <w:t>X</w:t>
            </w:r>
            <w:commentRangeEnd w:id="0"/>
            <w:r>
              <w:rPr>
                <w:rStyle w:val="a6"/>
                <w:rFonts w:ascii="Times New Roman" w:hAnsi="Times New Roman"/>
              </w:rPr>
              <w:commentReference w:id="0"/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C3696B0" w:rsidR="00DC7BF4" w:rsidRDefault="00DC7BF4" w:rsidP="00DC7BF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67D400D1" w14:textId="115945EE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>(</w:t>
      </w:r>
      <w:r w:rsidR="00147FEC">
        <w:rPr>
          <w:rFonts w:eastAsia="SimSun"/>
        </w:rPr>
        <w:t>Multicast/Broadcast Service</w:t>
      </w:r>
      <w:r w:rsidR="00147FEC">
        <w:rPr>
          <w:noProof/>
          <w:lang w:eastAsia="ko-KR"/>
        </w:rPr>
        <w:t xml:space="preserve">) 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74AF7411" w14:textId="488F2BA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12D6C496" w14:textId="4D5816DD" w:rsidR="007441C5" w:rsidRPr="00570169" w:rsidRDefault="007441C5" w:rsidP="007441C5">
      <w:pPr>
        <w:pStyle w:val="EditorsNote"/>
        <w:ind w:left="1560" w:hanging="1276"/>
        <w:rPr>
          <w:rFonts w:eastAsia="맑은 고딕"/>
          <w:lang w:eastAsia="ko-KR"/>
        </w:rPr>
      </w:pPr>
      <w:r w:rsidRPr="00570169">
        <w:rPr>
          <w:rFonts w:eastAsia="맑은 고딕"/>
          <w:lang w:eastAsia="ko-KR"/>
        </w:rPr>
        <w:t>Editor's note:</w:t>
      </w:r>
      <w:r w:rsidRPr="00570169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Whether to exclude pre-configuration of </w:t>
      </w:r>
      <w:r>
        <w:rPr>
          <w:lang w:eastAsia="ko-KR"/>
        </w:rPr>
        <w:t>Policy/Parameters related to V2X communication via MBS</w:t>
      </w:r>
      <w:r>
        <w:rPr>
          <w:rFonts w:eastAsia="맑은 고딕"/>
          <w:lang w:eastAsia="ko-KR"/>
        </w:rPr>
        <w:t xml:space="preserve"> is depending on discussion outcome of </w:t>
      </w:r>
      <w:r w:rsidRPr="00811157">
        <w:t xml:space="preserve">LS </w:t>
      </w:r>
      <w:r>
        <w:t xml:space="preserve">from CT </w:t>
      </w:r>
      <w:r w:rsidRPr="00811157">
        <w:t xml:space="preserve">on parameters preconfigured </w:t>
      </w:r>
      <w:r>
        <w:t>i</w:t>
      </w:r>
      <w:r w:rsidRPr="00811157">
        <w:t xml:space="preserve">n the UE </w:t>
      </w:r>
      <w:r>
        <w:t>to receive MBS service related to Rel-17 5MBS (</w:t>
      </w:r>
      <w:r w:rsidR="00161291" w:rsidRPr="00161291">
        <w:t>S2-2203629</w:t>
      </w:r>
      <w:r w:rsidR="00161291">
        <w:t>/</w:t>
      </w:r>
      <w:r w:rsidR="00161291" w:rsidRPr="00161291">
        <w:t>CP-220398</w:t>
      </w:r>
      <w:r>
        <w:t>)</w:t>
      </w:r>
      <w:r w:rsidRPr="00570169">
        <w:rPr>
          <w:rFonts w:eastAsia="맑은 고딕"/>
          <w:lang w:eastAsia="ko-KR"/>
        </w:rPr>
        <w:t>.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6E8F56C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>via MBS</w:t>
      </w:r>
    </w:p>
    <w:p w14:paraId="27A2D54E" w14:textId="0C00BB01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lastRenderedPageBreak/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77777777" w:rsidR="00860E5F" w:rsidRDefault="00860E5F" w:rsidP="00D86297">
      <w:pPr>
        <w:pStyle w:val="Guidance"/>
        <w:rPr>
          <w:rFonts w:eastAsia="MS Gothic"/>
          <w:i w:val="0"/>
        </w:rPr>
      </w:pPr>
    </w:p>
    <w:p w14:paraId="32C05A13" w14:textId="4D73CFD0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0.5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522BFB75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02AFBE90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7777777" w:rsidR="009F7DC2" w:rsidRPr="002A1FF9" w:rsidRDefault="009F7DC2" w:rsidP="00870EC8">
            <w:pPr>
              <w:pStyle w:val="TAL"/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77777777" w:rsidR="00242714" w:rsidRPr="002A1FF9" w:rsidRDefault="00242714" w:rsidP="00870EC8">
            <w:pPr>
              <w:pStyle w:val="TAL"/>
            </w:pPr>
            <w:bookmarkStart w:id="1" w:name="_GoBack"/>
            <w:bookmarkEnd w:id="1"/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7777777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aeYoung v1 (LG Electronics)" w:date="2022-05-07T00:13:00Z" w:initials="LY">
    <w:p w14:paraId="11084F88" w14:textId="75ACFB2D" w:rsidR="00AD237F" w:rsidRDefault="00AD237F">
      <w:pPr>
        <w:pStyle w:val="a7"/>
        <w:rPr>
          <w:lang w:eastAsia="ko-KR"/>
        </w:rPr>
      </w:pPr>
      <w:r>
        <w:rPr>
          <w:rStyle w:val="a6"/>
        </w:rPr>
        <w:annotationRef/>
      </w:r>
      <w:r w:rsidR="004F6049">
        <w:rPr>
          <w:lang w:eastAsia="ko-KR"/>
        </w:rPr>
        <w:t>J</w:t>
      </w:r>
      <w:r>
        <w:rPr>
          <w:rFonts w:hint="eastAsia"/>
          <w:lang w:eastAsia="ko-KR"/>
        </w:rPr>
        <w:t>ust due to new 5QI</w:t>
      </w:r>
      <w:r w:rsidR="004F6049">
        <w:rPr>
          <w:lang w:eastAsia="ko-KR"/>
        </w:rPr>
        <w:t xml:space="preserve"> = 75.</w:t>
      </w:r>
    </w:p>
    <w:p w14:paraId="4463538C" w14:textId="7794F24F" w:rsidR="004F6049" w:rsidRPr="004F6049" w:rsidRDefault="004F6049">
      <w:pPr>
        <w:pStyle w:val="a7"/>
        <w:rPr>
          <w:rFonts w:hint="eastAsia"/>
          <w:lang w:eastAsia="ko-KR"/>
        </w:rPr>
      </w:pPr>
      <w:r>
        <w:rPr>
          <w:lang w:eastAsia="ko-KR"/>
        </w:rPr>
        <w:t>No RAN impact in TS 23.287 CR.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63538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52A6B" w14:textId="77777777" w:rsidR="0043537A" w:rsidRDefault="0043537A" w:rsidP="00D86297">
      <w:r>
        <w:separator/>
      </w:r>
    </w:p>
  </w:endnote>
  <w:endnote w:type="continuationSeparator" w:id="0">
    <w:p w14:paraId="66D31A24" w14:textId="77777777" w:rsidR="0043537A" w:rsidRDefault="0043537A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CC0F4" w14:textId="77777777" w:rsidR="0043537A" w:rsidRDefault="0043537A" w:rsidP="00D86297">
      <w:r>
        <w:separator/>
      </w:r>
    </w:p>
  </w:footnote>
  <w:footnote w:type="continuationSeparator" w:id="0">
    <w:p w14:paraId="4740EB05" w14:textId="77777777" w:rsidR="0043537A" w:rsidRDefault="0043537A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ED"/>
    <w:rsid w:val="0002531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6257"/>
    <w:rsid w:val="003668BC"/>
    <w:rsid w:val="00367446"/>
    <w:rsid w:val="00370445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642A"/>
    <w:rsid w:val="00BD6E1A"/>
    <w:rsid w:val="00BE4FCE"/>
    <w:rsid w:val="00BF3B26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A2B54-96ED-40DA-B0B4-3E43601A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4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4620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v1 (LG Electronics)</cp:lastModifiedBy>
  <cp:revision>136</cp:revision>
  <cp:lastPrinted>2000-02-29T11:31:00Z</cp:lastPrinted>
  <dcterms:created xsi:type="dcterms:W3CDTF">2021-12-20T06:02:00Z</dcterms:created>
  <dcterms:modified xsi:type="dcterms:W3CDTF">2022-05-06T15:56:00Z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