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A588A" w14:textId="77777777" w:rsidR="0065420F" w:rsidRDefault="0065420F" w:rsidP="00B64B43">
      <w:pPr>
        <w:pStyle w:val="Header"/>
        <w:tabs>
          <w:tab w:val="clear" w:pos="8931"/>
          <w:tab w:val="clear" w:pos="13892"/>
          <w:tab w:val="right" w:pos="9638"/>
        </w:tabs>
        <w:rPr>
          <w:rFonts w:cs="Arial"/>
          <w:b/>
          <w:sz w:val="24"/>
        </w:rPr>
      </w:pPr>
      <w:r>
        <w:rPr>
          <w:rFonts w:cs="Arial"/>
          <w:b/>
          <w:sz w:val="24"/>
        </w:rPr>
        <w:t>SA WG2 Meeting #S2-151E</w:t>
      </w:r>
      <w:r>
        <w:rPr>
          <w:rFonts w:cs="Arial"/>
          <w:b/>
          <w:sz w:val="24"/>
        </w:rPr>
        <w:tab/>
        <w:t>S2-2203657</w:t>
      </w:r>
    </w:p>
    <w:p w14:paraId="64D24236" w14:textId="77777777" w:rsidR="0065420F" w:rsidRDefault="0065420F" w:rsidP="00B64B43">
      <w:pPr>
        <w:pStyle w:val="Header"/>
        <w:pBdr>
          <w:bottom w:val="single" w:sz="6" w:space="0" w:color="auto"/>
        </w:pBdr>
        <w:tabs>
          <w:tab w:val="clear" w:pos="8931"/>
          <w:tab w:val="clear" w:pos="13892"/>
          <w:tab w:val="right" w:pos="9638"/>
        </w:tabs>
        <w:rPr>
          <w:rFonts w:cs="Arial"/>
          <w:b/>
          <w:sz w:val="24"/>
        </w:rPr>
      </w:pPr>
      <w:r>
        <w:rPr>
          <w:rFonts w:cs="Arial"/>
          <w:b/>
          <w:sz w:val="24"/>
        </w:rPr>
        <w:t>16 - 20 May, 2022, Electronic meeting</w:t>
      </w:r>
    </w:p>
    <w:p w14:paraId="1DC279F3" w14:textId="7973A6C8" w:rsidR="0065420F" w:rsidRPr="0065420F" w:rsidRDefault="0065420F" w:rsidP="0065420F">
      <w:pPr>
        <w:pStyle w:val="Header"/>
        <w:tabs>
          <w:tab w:val="clear" w:pos="8931"/>
          <w:tab w:val="clear" w:pos="13892"/>
          <w:tab w:val="right" w:pos="9638"/>
        </w:tabs>
        <w:jc w:val="center"/>
        <w:rPr>
          <w:rFonts w:cs="Arial"/>
          <w:b/>
          <w:sz w:val="24"/>
        </w:rPr>
      </w:pPr>
    </w:p>
    <w:p w14:paraId="02463A65" w14:textId="77777777" w:rsidR="0065420F" w:rsidRDefault="0065420F" w:rsidP="00AD50BF">
      <w:pPr>
        <w:pStyle w:val="Header"/>
        <w:tabs>
          <w:tab w:val="right" w:pos="9356"/>
        </w:tabs>
        <w:jc w:val="center"/>
      </w:pPr>
    </w:p>
    <w:p w14:paraId="42264E96" w14:textId="48CD2D0D"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5B11A63" w:rsidR="00391C81" w:rsidRPr="00537BE2" w:rsidRDefault="00A97CE7" w:rsidP="001202FC">
                                      <w:pPr>
                                        <w:pStyle w:val="CSDocNo"/>
                                        <w:rPr>
                                          <w:sz w:val="36"/>
                                          <w:szCs w:val="36"/>
                                          <w:lang w:eastAsia="ja-JP"/>
                                        </w:rPr>
                                      </w:pPr>
                                      <w:r>
                                        <w:rPr>
                                          <w:sz w:val="36"/>
                                          <w:szCs w:val="36"/>
                                          <w:lang w:eastAsia="ja-JP"/>
                                        </w:rPr>
                                        <w:t>ENSWI#10_10</w:t>
                                      </w:r>
                                    </w:p>
                                  </w:sdtContent>
                                </w:sdt>
                                <w:p w14:paraId="42264EFC" w14:textId="025AD254" w:rsidR="00391C81" w:rsidRPr="00537BE2" w:rsidRDefault="00110D98"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59D4" w:rsidRPr="00096622">
                                        <w:rPr>
                                          <w:lang w:val="en-US" w:eastAsia="ja-JP"/>
                                        </w:rPr>
                                        <w:t xml:space="preserve">LS </w:t>
                                      </w:r>
                                      <w:r w:rsidR="009459D4">
                                        <w:rPr>
                                          <w:lang w:val="en-US" w:eastAsia="ja-JP"/>
                                        </w:rPr>
                                        <w:t>on Traffic Categories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E5D92B0" w:rsidR="00391C81" w:rsidRPr="00537BE2" w:rsidRDefault="001E393E" w:rsidP="00B41244">
                                      <w:pPr>
                                        <w:pStyle w:val="CSFieldInfo"/>
                                        <w:rPr>
                                          <w:lang w:eastAsia="ja-JP"/>
                                        </w:rPr>
                                      </w:pPr>
                                      <w:r>
                                        <w:rPr>
                                          <w:lang w:val="sv-SE" w:eastAsia="ja-JP"/>
                                        </w:rPr>
                                        <w:t>ENSWI</w:t>
                                      </w:r>
                                      <w:r w:rsidR="00F115A4">
                                        <w:rPr>
                                          <w:lang w:val="sv-SE" w:eastAsia="ja-JP"/>
                                        </w:rPr>
                                        <w:t xml:space="preserve"> #</w:t>
                                      </w:r>
                                      <w:r w:rsidR="009E7298">
                                        <w:rPr>
                                          <w:lang w:val="sv-SE" w:eastAsia="ja-JP"/>
                                        </w:rPr>
                                        <w:t>10</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4-14T00:00:00Z">
                                      <w:dateFormat w:val="yyyy-MM-dd"/>
                                      <w:lid w:val="sv-SE"/>
                                      <w:storeMappedDataAs w:val="dateTime"/>
                                      <w:calendar w:val="gregorian"/>
                                    </w:date>
                                  </w:sdtPr>
                                  <w:sdtEndPr/>
                                  <w:sdtContent>
                                    <w:p w14:paraId="42264F04" w14:textId="23C90A7C" w:rsidR="00391C81" w:rsidRPr="00537BE2" w:rsidRDefault="009E7298" w:rsidP="00791C2F">
                                      <w:pPr>
                                        <w:pStyle w:val="CSFieldInfo"/>
                                        <w:rPr>
                                          <w:lang w:eastAsia="ja-JP"/>
                                        </w:rPr>
                                      </w:pPr>
                                      <w:r>
                                        <w:rPr>
                                          <w:lang w:val="sv-SE" w:eastAsia="ja-JP"/>
                                        </w:rPr>
                                        <w:t>2022-04-14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E19E9B4" w:rsidR="00391C81" w:rsidRPr="00537BE2" w:rsidRDefault="00BC5B47" w:rsidP="00791C2F">
                                      <w:pPr>
                                        <w:pStyle w:val="CSFieldInfo"/>
                                        <w:rPr>
                                          <w:lang w:eastAsia="ja-JP"/>
                                        </w:rPr>
                                      </w:pPr>
                                      <w:r>
                                        <w:rPr>
                                          <w:lang w:eastAsia="ja-JP"/>
                                        </w:rPr>
                                        <w:t>Ms Teams</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3E158783" w:rsidR="00391C81" w:rsidRPr="009459D4" w:rsidRDefault="009E7298" w:rsidP="0029433A">
                                  <w:pPr>
                                    <w:pStyle w:val="CSFieldInfo"/>
                                    <w:rPr>
                                      <w:iCs/>
                                      <w:lang w:eastAsia="ja-JP"/>
                                    </w:rPr>
                                  </w:pPr>
                                  <w:r w:rsidRPr="009459D4">
                                    <w:rPr>
                                      <w:iCs/>
                                      <w:lang w:eastAsia="ja-JP"/>
                                    </w:rPr>
                                    <w:t>Susana Sabater</w:t>
                                  </w:r>
                                  <w:r w:rsidR="009459D4" w:rsidRPr="009459D4">
                                    <w:rPr>
                                      <w:iCs/>
                                      <w:lang w:eastAsia="ja-JP"/>
                                    </w:rPr>
                                    <w:t xml:space="preserve"> (Vodafone)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25511214" w:rsidR="00391C81" w:rsidRPr="00537BE2" w:rsidRDefault="009E7298"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C513A90" w:rsidR="00391C81" w:rsidRPr="00537BE2" w:rsidRDefault="00110D9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110D9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8CCCEF7" w:rsidR="00391C81" w:rsidRPr="00537BE2" w:rsidRDefault="00FF2BE7" w:rsidP="001202FC">
                                  <w:pPr>
                                    <w:pStyle w:val="CSFieldInfo"/>
                                    <w:rPr>
                                      <w:lang w:eastAsia="ja-JP"/>
                                    </w:rPr>
                                  </w:pPr>
                                  <w:r>
                                    <w:rPr>
                                      <w:lang w:eastAsia="ja-JP"/>
                                    </w:rPr>
                                    <w:t>2022-04-14</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2D7228" w:rsidR="00391C81" w:rsidRPr="00537BE2" w:rsidRDefault="00FF2BE7" w:rsidP="0029433A">
                                  <w:pPr>
                                    <w:pStyle w:val="CSFieldInfo"/>
                                    <w:rPr>
                                      <w:lang w:eastAsia="ja-JP"/>
                                    </w:rPr>
                                  </w:pPr>
                                  <w:r>
                                    <w:rPr>
                                      <w:lang w:eastAsia="ja-JP"/>
                                    </w:rPr>
                                    <w:t>Susana Sabater (Vodafone)</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854084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5420F">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45B11A63" w:rsidR="00391C81" w:rsidRPr="00537BE2" w:rsidRDefault="00A97CE7" w:rsidP="001202FC">
                                <w:pPr>
                                  <w:pStyle w:val="CSDocNo"/>
                                  <w:rPr>
                                    <w:sz w:val="36"/>
                                    <w:szCs w:val="36"/>
                                    <w:lang w:eastAsia="ja-JP"/>
                                  </w:rPr>
                                </w:pPr>
                                <w:r>
                                  <w:rPr>
                                    <w:sz w:val="36"/>
                                    <w:szCs w:val="36"/>
                                    <w:lang w:eastAsia="ja-JP"/>
                                  </w:rPr>
                                  <w:t>ENSWI#10_10</w:t>
                                </w:r>
                              </w:p>
                            </w:sdtContent>
                          </w:sdt>
                          <w:p w14:paraId="42264EFC" w14:textId="025AD254" w:rsidR="00391C81" w:rsidRPr="00537BE2" w:rsidRDefault="00110D98"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59D4" w:rsidRPr="00096622">
                                  <w:rPr>
                                    <w:lang w:val="en-US" w:eastAsia="ja-JP"/>
                                  </w:rPr>
                                  <w:t xml:space="preserve">LS </w:t>
                                </w:r>
                                <w:r w:rsidR="009459D4">
                                  <w:rPr>
                                    <w:lang w:val="en-US" w:eastAsia="ja-JP"/>
                                  </w:rPr>
                                  <w:t>on Traffic Categories</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E5D92B0" w:rsidR="00391C81" w:rsidRPr="00537BE2" w:rsidRDefault="001E393E" w:rsidP="00B41244">
                                <w:pPr>
                                  <w:pStyle w:val="CSFieldInfo"/>
                                  <w:rPr>
                                    <w:lang w:eastAsia="ja-JP"/>
                                  </w:rPr>
                                </w:pPr>
                                <w:r>
                                  <w:rPr>
                                    <w:lang w:val="sv-SE" w:eastAsia="ja-JP"/>
                                  </w:rPr>
                                  <w:t>ENSWI</w:t>
                                </w:r>
                                <w:r w:rsidR="00F115A4">
                                  <w:rPr>
                                    <w:lang w:val="sv-SE" w:eastAsia="ja-JP"/>
                                  </w:rPr>
                                  <w:t xml:space="preserve"> #</w:t>
                                </w:r>
                                <w:r w:rsidR="009E7298">
                                  <w:rPr>
                                    <w:lang w:val="sv-SE" w:eastAsia="ja-JP"/>
                                  </w:rPr>
                                  <w:t>10</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4-14T00:00:00Z">
                                <w:dateFormat w:val="yyyy-MM-dd"/>
                                <w:lid w:val="sv-SE"/>
                                <w:storeMappedDataAs w:val="dateTime"/>
                                <w:calendar w:val="gregorian"/>
                              </w:date>
                            </w:sdtPr>
                            <w:sdtEndPr/>
                            <w:sdtContent>
                              <w:p w14:paraId="42264F04" w14:textId="23C90A7C" w:rsidR="00391C81" w:rsidRPr="00537BE2" w:rsidRDefault="009E7298" w:rsidP="00791C2F">
                                <w:pPr>
                                  <w:pStyle w:val="CSFieldInfo"/>
                                  <w:rPr>
                                    <w:lang w:eastAsia="ja-JP"/>
                                  </w:rPr>
                                </w:pPr>
                                <w:r>
                                  <w:rPr>
                                    <w:lang w:val="sv-SE" w:eastAsia="ja-JP"/>
                                  </w:rPr>
                                  <w:t>2022-04-14</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E19E9B4" w:rsidR="00391C81" w:rsidRPr="00537BE2" w:rsidRDefault="00BC5B47" w:rsidP="00791C2F">
                                <w:pPr>
                                  <w:pStyle w:val="CSFieldInfo"/>
                                  <w:rPr>
                                    <w:lang w:eastAsia="ja-JP"/>
                                  </w:rPr>
                                </w:pPr>
                                <w:r>
                                  <w:rPr>
                                    <w:lang w:eastAsia="ja-JP"/>
                                  </w:rPr>
                                  <w:t>Ms Teams</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3E158783" w:rsidR="00391C81" w:rsidRPr="009459D4" w:rsidRDefault="009E7298" w:rsidP="0029433A">
                            <w:pPr>
                              <w:pStyle w:val="CSFieldInfo"/>
                              <w:rPr>
                                <w:iCs/>
                                <w:lang w:eastAsia="ja-JP"/>
                              </w:rPr>
                            </w:pPr>
                            <w:r w:rsidRPr="009459D4">
                              <w:rPr>
                                <w:iCs/>
                                <w:lang w:eastAsia="ja-JP"/>
                              </w:rPr>
                              <w:t>Susana Sabater</w:t>
                            </w:r>
                            <w:r w:rsidR="009459D4" w:rsidRPr="009459D4">
                              <w:rPr>
                                <w:iCs/>
                                <w:lang w:eastAsia="ja-JP"/>
                              </w:rPr>
                              <w:t xml:space="preserve"> (Vodafone)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25511214" w:rsidR="00391C81" w:rsidRPr="00537BE2" w:rsidRDefault="009E7298"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C513A90" w:rsidR="00391C81" w:rsidRPr="00537BE2" w:rsidRDefault="00110D98"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110D9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38CCCEF7" w:rsidR="00391C81" w:rsidRPr="00537BE2" w:rsidRDefault="00FF2BE7" w:rsidP="001202FC">
                            <w:pPr>
                              <w:pStyle w:val="CSFieldInfo"/>
                              <w:rPr>
                                <w:lang w:eastAsia="ja-JP"/>
                              </w:rPr>
                            </w:pPr>
                            <w:r>
                              <w:rPr>
                                <w:lang w:eastAsia="ja-JP"/>
                              </w:rPr>
                              <w:t>2022-04-14</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582D7228" w:rsidR="00391C81" w:rsidRPr="00537BE2" w:rsidRDefault="00FF2BE7" w:rsidP="0029433A">
                            <w:pPr>
                              <w:pStyle w:val="CSFieldInfo"/>
                              <w:rPr>
                                <w:lang w:eastAsia="ja-JP"/>
                              </w:rPr>
                            </w:pPr>
                            <w:r>
                              <w:rPr>
                                <w:lang w:eastAsia="ja-JP"/>
                              </w:rPr>
                              <w:t>Susana Sabater (Vodafone)</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854084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5420F">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5BC28BCB" w:rsidR="00A74A54" w:rsidRDefault="002A3ECB" w:rsidP="00E4345D">
                <w:pPr>
                  <w:pStyle w:val="TableText"/>
                </w:pPr>
                <w:r>
                  <w:rPr>
                    <w:lang w:val="sv-SE" w:eastAsia="ja-JP"/>
                  </w:rPr>
                  <w:t xml:space="preserve">LS </w:t>
                </w:r>
                <w:r w:rsidR="009E7298">
                  <w:rPr>
                    <w:lang w:val="sv-SE" w:eastAsia="ja-JP"/>
                  </w:rPr>
                  <w:t>on Traffic Categories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5B381D55" w:rsidR="00096622" w:rsidRDefault="001E393E" w:rsidP="00096622">
            <w:pPr>
              <w:pStyle w:val="TableText"/>
              <w:rPr>
                <w:rFonts w:eastAsia="MS Mincho"/>
                <w:lang w:eastAsia="ja-JP"/>
              </w:rPr>
            </w:pPr>
            <w:r>
              <w:rPr>
                <w:rFonts w:eastAsia="MS Mincho"/>
                <w:lang w:eastAsia="ja-JP"/>
              </w:rPr>
              <w:t>ENSWI</w:t>
            </w:r>
            <w:r w:rsidR="00791C2F">
              <w:rPr>
                <w:rFonts w:eastAsia="MS Mincho"/>
                <w:lang w:eastAsia="ja-JP"/>
              </w:rPr>
              <w:t xml:space="preserve"> #</w:t>
            </w:r>
            <w:r w:rsidR="009E7298">
              <w:rPr>
                <w:rFonts w:eastAsia="MS Mincho"/>
                <w:lang w:eastAsia="ja-JP"/>
              </w:rPr>
              <w:t>10</w:t>
            </w:r>
          </w:p>
        </w:tc>
        <w:tc>
          <w:tcPr>
            <w:tcW w:w="3228" w:type="dxa"/>
          </w:tcPr>
          <w:p w14:paraId="42264EA4" w14:textId="2913A4B7" w:rsidR="00096622" w:rsidRDefault="00110D98" w:rsidP="0058060A">
            <w:pPr>
              <w:pStyle w:val="TableText"/>
              <w:rPr>
                <w:rFonts w:eastAsia="MS Mincho"/>
                <w:lang w:eastAsia="ja-JP"/>
              </w:rPr>
            </w:pPr>
            <w:sdt>
              <w:sdtPr>
                <w:rPr>
                  <w:rFonts w:hint="eastAsia"/>
                  <w:lang w:eastAsia="ja-JP"/>
                </w:rPr>
                <w:alias w:val="Document Creation Date"/>
                <w:tag w:val="GSMADocumentCreatedDate"/>
                <w:id w:val="1571538939"/>
                <w:placeholder>
                  <w:docPart w:val="DB53D4AD38D142A996F177BF3D4A36B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c>
          <w:tcPr>
            <w:tcW w:w="3008" w:type="dxa"/>
          </w:tcPr>
          <w:p w14:paraId="42264EA5" w14:textId="64083854" w:rsidR="00096622" w:rsidRDefault="00BC5B47" w:rsidP="001202FC">
            <w:pPr>
              <w:pStyle w:val="TableText"/>
              <w:rPr>
                <w:rFonts w:eastAsia="MS Mincho"/>
                <w:lang w:eastAsia="ja-JP"/>
              </w:rPr>
            </w:pPr>
            <w:r>
              <w:rPr>
                <w:rFonts w:eastAsia="MS Mincho"/>
                <w:lang w:eastAsia="ja-JP"/>
              </w:rPr>
              <w:t>Ms Teams</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1FCA2A59" w:rsidR="0058060A" w:rsidRPr="00C201D7" w:rsidRDefault="001E393E" w:rsidP="00791C2F">
            <w:pPr>
              <w:pStyle w:val="TableText"/>
              <w:rPr>
                <w:rFonts w:eastAsia="MS Mincho"/>
                <w:lang w:eastAsia="ja-JP"/>
              </w:rPr>
            </w:pPr>
            <w:r>
              <w:rPr>
                <w:rFonts w:eastAsia="MS Mincho"/>
                <w:lang w:eastAsia="ja-JP"/>
              </w:rPr>
              <w:t>ENSWI</w:t>
            </w:r>
            <w:r w:rsidR="00B41244">
              <w:rPr>
                <w:rFonts w:eastAsia="MS Mincho"/>
                <w:lang w:eastAsia="ja-JP"/>
              </w:rPr>
              <w:t xml:space="preserve"> #</w:t>
            </w:r>
            <w:r w:rsidR="00FF2BE7">
              <w:rPr>
                <w:rFonts w:eastAsia="MS Mincho"/>
                <w:lang w:eastAsia="ja-JP"/>
              </w:rPr>
              <w:t>10</w:t>
            </w:r>
            <w:r w:rsidR="00096622">
              <w:rPr>
                <w:rFonts w:eastAsia="MS Mincho"/>
                <w:lang w:eastAsia="ja-JP"/>
              </w:rPr>
              <w:t xml:space="preserve"> Doc </w:t>
            </w:r>
            <w:r w:rsidR="00A97CE7">
              <w:rPr>
                <w:rFonts w:eastAsia="MS Mincho"/>
                <w:lang w:eastAsia="ja-JP"/>
              </w:rPr>
              <w:t>010</w:t>
            </w:r>
          </w:p>
        </w:tc>
        <w:tc>
          <w:tcPr>
            <w:tcW w:w="3228" w:type="dxa"/>
          </w:tcPr>
          <w:p w14:paraId="42264EAF" w14:textId="3006D731" w:rsidR="0058060A" w:rsidRDefault="00110D98" w:rsidP="001202FC">
            <w:pPr>
              <w:pStyle w:val="TableText"/>
            </w:pPr>
            <w:sdt>
              <w:sdtPr>
                <w:rPr>
                  <w:rFonts w:hint="eastAsia"/>
                  <w:lang w:eastAsia="ja-JP"/>
                </w:rPr>
                <w:alias w:val="Document Creation Date"/>
                <w:tag w:val="GSMADocumentCreatedDate"/>
                <w:id w:val="1935092510"/>
                <w:placeholder>
                  <w:docPart w:val="DEDA8CFDB6C44629940B530F1FFC3C4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4-14T00:00:00Z">
                  <w:dateFormat w:val="yyyy-MM-dd"/>
                  <w:lid w:val="sv-SE"/>
                  <w:storeMappedDataAs w:val="dateTime"/>
                  <w:calendar w:val="gregorian"/>
                </w:date>
              </w:sdtPr>
              <w:sdtEndPr/>
              <w:sdtContent>
                <w:r w:rsidR="009E7298">
                  <w:rPr>
                    <w:lang w:val="sv-SE" w:eastAsia="ja-JP"/>
                  </w:rPr>
                  <w:t>2022-04-14</w:t>
                </w:r>
              </w:sdtContent>
            </w:sdt>
          </w:p>
        </w:tc>
        <w:tc>
          <w:tcPr>
            <w:tcW w:w="3008" w:type="dxa"/>
          </w:tcPr>
          <w:p w14:paraId="42264EB0" w14:textId="5DEA43EF" w:rsidR="0058060A" w:rsidRPr="00C201D7" w:rsidRDefault="009E7298" w:rsidP="00D20D7D">
            <w:pPr>
              <w:pStyle w:val="TableText"/>
              <w:rPr>
                <w:rFonts w:eastAsia="MS Mincho"/>
                <w:lang w:eastAsia="ja-JP"/>
              </w:rPr>
            </w:pPr>
            <w:r>
              <w:rPr>
                <w:rFonts w:eastAsia="MS Mincho"/>
                <w:i/>
                <w:lang w:eastAsia="ja-JP"/>
              </w:rPr>
              <w:t>Susana Sabater (Vodafone)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1D052201" w:rsidR="0058060A" w:rsidRPr="00B41244" w:rsidRDefault="001E393E" w:rsidP="00D20D7D">
            <w:pPr>
              <w:pStyle w:val="TableText"/>
              <w:rPr>
                <w:rFonts w:eastAsia="MS Mincho"/>
                <w:lang w:eastAsia="ja-JP"/>
              </w:rPr>
            </w:pPr>
            <w:r>
              <w:rPr>
                <w:rFonts w:eastAsia="MS Mincho"/>
                <w:lang w:eastAsia="ja-JP"/>
              </w:rPr>
              <w:t>ENSWI</w:t>
            </w:r>
            <w:r w:rsidR="00235C07">
              <w:rPr>
                <w:rFonts w:eastAsia="MS Mincho"/>
                <w:lang w:eastAsia="ja-JP"/>
              </w:rPr>
              <w:t xml:space="preserve"> </w:t>
            </w:r>
          </w:p>
        </w:tc>
        <w:tc>
          <w:tcPr>
            <w:tcW w:w="3228" w:type="dxa"/>
          </w:tcPr>
          <w:p w14:paraId="42264EB7" w14:textId="5F6653C4" w:rsidR="0058060A" w:rsidRPr="00C201D7" w:rsidRDefault="009E7298" w:rsidP="001202FC">
            <w:pPr>
              <w:pStyle w:val="TableText"/>
              <w:rPr>
                <w:rFonts w:eastAsia="MS Mincho"/>
                <w:lang w:eastAsia="ja-JP"/>
              </w:rPr>
            </w:pPr>
            <w:r>
              <w:rPr>
                <w:rFonts w:eastAsia="MS Mincho"/>
                <w:i/>
                <w:lang w:eastAsia="ja-JP"/>
              </w:rPr>
              <w:t xml:space="preserve"> </w:t>
            </w:r>
            <w:r w:rsidR="006E60B2">
              <w:rPr>
                <w:rFonts w:eastAsia="MS Mincho"/>
                <w:i/>
                <w:lang w:eastAsia="ja-JP"/>
              </w:rPr>
              <w:t>See below</w:t>
            </w:r>
          </w:p>
        </w:tc>
        <w:tc>
          <w:tcPr>
            <w:tcW w:w="3008" w:type="dxa"/>
          </w:tcPr>
          <w:p w14:paraId="42264EB8" w14:textId="7BEC1633" w:rsidR="0058060A" w:rsidRPr="0062734F" w:rsidRDefault="009E7298" w:rsidP="001202FC">
            <w:pPr>
              <w:pStyle w:val="TableText"/>
              <w:rPr>
                <w:rFonts w:eastAsia="MS Mincho"/>
                <w:i/>
                <w:lang w:eastAsia="ja-JP"/>
              </w:rPr>
            </w:pPr>
            <w:r>
              <w:rPr>
                <w:rFonts w:eastAsia="MS Mincho"/>
                <w:i/>
                <w:lang w:eastAsia="ja-JP"/>
              </w:rPr>
              <w:t xml:space="preserve"> </w:t>
            </w:r>
            <w:hyperlink r:id="rId19" w:history="1">
              <w:r w:rsidR="006E60B2" w:rsidRPr="00896E6C">
                <w:rPr>
                  <w:rStyle w:val="Hyperlink"/>
                  <w:rFonts w:eastAsia="MS Mincho"/>
                  <w:i/>
                  <w:lang w:eastAsia="ja-JP"/>
                </w:rPr>
                <w:t>GSMALiaisons@gsma.com</w:t>
              </w:r>
            </w:hyperlink>
            <w:r w:rsidR="006E60B2">
              <w:rPr>
                <w:rFonts w:eastAsia="MS Mincho"/>
                <w:i/>
                <w:lang w:eastAsia="ja-JP"/>
              </w:rPr>
              <w:t xml:space="preserve"> </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2DEE9792" w:rsidR="0058060A" w:rsidRPr="00C201D7" w:rsidRDefault="00D874A3" w:rsidP="0058060A">
            <w:pPr>
              <w:pStyle w:val="TableText"/>
              <w:rPr>
                <w:rFonts w:eastAsia="MS Mincho"/>
                <w:lang w:eastAsia="ja-JP"/>
              </w:rPr>
            </w:pPr>
            <w:r>
              <w:rPr>
                <w:rFonts w:eastAsia="MS Mincho"/>
                <w:lang w:eastAsia="ja-JP"/>
              </w:rPr>
              <w:t xml:space="preserve">TSGNS, </w:t>
            </w:r>
            <w:r w:rsidR="00DF7375">
              <w:rPr>
                <w:rFonts w:eastAsia="MS Mincho"/>
                <w:lang w:eastAsia="ja-JP"/>
              </w:rPr>
              <w:t>NRG, UPG</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337BBED4" w:rsidR="0058060A" w:rsidRPr="00C201D7" w:rsidRDefault="00D874A3" w:rsidP="001202FC">
            <w:pPr>
              <w:pStyle w:val="TableText"/>
              <w:rPr>
                <w:rFonts w:eastAsia="MS Mincho"/>
                <w:lang w:eastAsia="ja-JP"/>
              </w:rPr>
            </w:pPr>
            <w:r>
              <w:rPr>
                <w:rFonts w:eastAsia="MS Mincho"/>
                <w:lang w:eastAsia="ja-JP"/>
              </w:rPr>
              <w:t>3GPP SA2</w:t>
            </w:r>
          </w:p>
        </w:tc>
      </w:tr>
    </w:tbl>
    <w:p w14:paraId="42264EC6" w14:textId="63327341" w:rsidR="00FC0FBE" w:rsidRDefault="00FC0FBE" w:rsidP="0058060A">
      <w:pPr>
        <w:pStyle w:val="NormalParagraph"/>
        <w:rPr>
          <w:lang w:val="en-IE"/>
        </w:rPr>
      </w:pPr>
    </w:p>
    <w:p w14:paraId="217C5D55" w14:textId="1E84D220" w:rsidR="006E60B2" w:rsidRDefault="006E60B2" w:rsidP="006E60B2">
      <w:pPr>
        <w:pStyle w:val="NormalParagraph"/>
        <w:rPr>
          <w:lang w:val="en-IE"/>
        </w:rPr>
      </w:pPr>
      <w:r>
        <w:rPr>
          <w:rFonts w:eastAsia="MS Mincho"/>
          <w:b/>
          <w:lang w:eastAsia="ja-JP"/>
        </w:rPr>
        <w:t>INTRODUCTION</w:t>
      </w:r>
    </w:p>
    <w:p w14:paraId="5D9EE0AF" w14:textId="47ABCDCB" w:rsidR="00F65404" w:rsidRDefault="00791D0F"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1E393E">
        <w:rPr>
          <w:rFonts w:eastAsia="MS Mincho"/>
          <w:lang w:eastAsia="ja-JP"/>
        </w:rPr>
        <w:t>ENSWI</w:t>
      </w:r>
      <w:r w:rsidR="003F70BB" w:rsidRPr="00C201D7">
        <w:rPr>
          <w:rFonts w:eastAsia="MS Mincho" w:hint="eastAsia"/>
          <w:lang w:eastAsia="ja-JP"/>
        </w:rPr>
        <w:t xml:space="preserve"> </w:t>
      </w:r>
      <w:bookmarkEnd w:id="0"/>
      <w:bookmarkEnd w:id="1"/>
      <w:bookmarkEnd w:id="2"/>
      <w:r w:rsidR="00FD3135" w:rsidRPr="00FD3135">
        <w:rPr>
          <w:rFonts w:eastAsia="MS Mincho"/>
          <w:lang w:eastAsia="ja-JP"/>
        </w:rPr>
        <w:t>defines technical requirements for E2E network slicing</w:t>
      </w:r>
      <w:r w:rsidR="00FD3135">
        <w:rPr>
          <w:rFonts w:eastAsia="MS Mincho"/>
          <w:lang w:eastAsia="ja-JP"/>
        </w:rPr>
        <w:t xml:space="preserve"> and </w:t>
      </w:r>
      <w:r w:rsidR="00F65404">
        <w:rPr>
          <w:rFonts w:eastAsia="MS Mincho"/>
          <w:lang w:eastAsia="ja-JP"/>
        </w:rPr>
        <w:t xml:space="preserve">identifies gaps that need to be addressed by SDOs in order to accelerate deployments </w:t>
      </w:r>
      <w:r w:rsidR="00C73ADA">
        <w:rPr>
          <w:rFonts w:eastAsia="MS Mincho"/>
          <w:lang w:eastAsia="ja-JP"/>
        </w:rPr>
        <w:t>according to these standards, both at network and UE level.</w:t>
      </w:r>
    </w:p>
    <w:p w14:paraId="4E9DA35F" w14:textId="2F130CDC" w:rsidR="00E915FB" w:rsidRDefault="00C73ADA" w:rsidP="00D20D7D">
      <w:pPr>
        <w:pStyle w:val="NormalParagraph"/>
        <w:rPr>
          <w:rFonts w:eastAsia="MS Mincho"/>
          <w:lang w:eastAsia="ja-JP"/>
        </w:rPr>
      </w:pPr>
      <w:r>
        <w:rPr>
          <w:rFonts w:eastAsia="MS Mincho"/>
          <w:lang w:eastAsia="ja-JP"/>
        </w:rPr>
        <w:t>GSMA ENSWI</w:t>
      </w:r>
      <w:r w:rsidRPr="00C201D7">
        <w:rPr>
          <w:rFonts w:eastAsia="MS Mincho" w:hint="eastAsia"/>
          <w:lang w:eastAsia="ja-JP"/>
        </w:rPr>
        <w:t xml:space="preserve"> </w:t>
      </w:r>
      <w:r w:rsidR="00FD3135">
        <w:rPr>
          <w:rFonts w:eastAsia="MS Mincho"/>
          <w:lang w:eastAsia="ja-JP"/>
        </w:rPr>
        <w:t xml:space="preserve">has </w:t>
      </w:r>
      <w:r w:rsidR="00FD3135">
        <w:t xml:space="preserve">discussed </w:t>
      </w:r>
      <w:r w:rsidR="0016005C">
        <w:t xml:space="preserve">and agreed </w:t>
      </w:r>
      <w:r w:rsidR="00FD3135">
        <w:t xml:space="preserve">the traffic categories </w:t>
      </w:r>
      <w:r w:rsidR="0016005C">
        <w:t>to</w:t>
      </w:r>
      <w:r w:rsidR="00FD3135">
        <w:t xml:space="preserve"> be used as traffic descriptor in </w:t>
      </w:r>
      <w:r w:rsidR="0016005C">
        <w:t xml:space="preserve">the </w:t>
      </w:r>
      <w:r w:rsidR="00FD3135">
        <w:t xml:space="preserve">URSP rules </w:t>
      </w:r>
      <w:r w:rsidR="0016005C">
        <w:t>that the network provides to the UE to configure the network slices that the UE can use.</w:t>
      </w:r>
      <w:r>
        <w:t xml:space="preserve"> </w:t>
      </w:r>
      <w:r w:rsidR="00E915FB">
        <w:rPr>
          <w:rFonts w:eastAsia="MS Mincho"/>
          <w:lang w:eastAsia="ja-JP"/>
        </w:rPr>
        <w:t xml:space="preserve">The </w:t>
      </w:r>
      <w:r w:rsidR="0016005C">
        <w:rPr>
          <w:rFonts w:eastAsia="MS Mincho"/>
          <w:lang w:eastAsia="ja-JP"/>
        </w:rPr>
        <w:t xml:space="preserve">traffic categories are being incorporated in </w:t>
      </w:r>
      <w:r w:rsidR="006B3DED">
        <w:rPr>
          <w:rFonts w:eastAsia="MS Mincho"/>
          <w:lang w:eastAsia="ja-JP"/>
        </w:rPr>
        <w:t xml:space="preserve">GSMA PRD </w:t>
      </w:r>
      <w:r w:rsidR="0016005C">
        <w:rPr>
          <w:rFonts w:eastAsia="MS Mincho"/>
          <w:lang w:eastAsia="ja-JP"/>
        </w:rPr>
        <w:t>NG.135 and are</w:t>
      </w:r>
      <w:r w:rsidR="00E915FB">
        <w:rPr>
          <w:rFonts w:eastAsia="MS Mincho"/>
          <w:lang w:eastAsia="ja-JP"/>
        </w:rPr>
        <w:t xml:space="preserve"> based on connectivity capabilities that traffic from different applications may demand.</w:t>
      </w:r>
    </w:p>
    <w:p w14:paraId="42264EC8" w14:textId="3630951C" w:rsidR="003F70BB" w:rsidRDefault="00E915FB" w:rsidP="003F70BB">
      <w:pPr>
        <w:pStyle w:val="NormalParagraph"/>
        <w:rPr>
          <w:iCs/>
          <w:lang w:val="en-US"/>
        </w:rPr>
      </w:pPr>
      <w:r w:rsidRPr="006A2418">
        <w:rPr>
          <w:iCs/>
          <w:lang w:val="en-US"/>
        </w:rPr>
        <w:t xml:space="preserve">The following list of </w:t>
      </w:r>
      <w:r>
        <w:rPr>
          <w:iCs/>
          <w:lang w:val="en-US"/>
        </w:rPr>
        <w:t xml:space="preserve">traffic </w:t>
      </w:r>
      <w:r w:rsidRPr="006A2418">
        <w:rPr>
          <w:iCs/>
          <w:lang w:val="en-US"/>
        </w:rPr>
        <w:t xml:space="preserve">categories </w:t>
      </w:r>
      <w:r>
        <w:rPr>
          <w:iCs/>
          <w:lang w:val="en-US"/>
        </w:rPr>
        <w:t>has been agreed</w:t>
      </w:r>
      <w:r w:rsidRPr="006A2418">
        <w:rPr>
          <w:iCs/>
          <w:lang w:val="en-US"/>
        </w:rPr>
        <w:t>:</w:t>
      </w:r>
    </w:p>
    <w:p w14:paraId="448FD31C" w14:textId="736E1D79" w:rsidR="00E915FB" w:rsidRPr="006A2418"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6A2418">
        <w:rPr>
          <w:rFonts w:eastAsiaTheme="minorHAnsi" w:cs="Arial"/>
          <w:szCs w:val="22"/>
          <w:lang w:eastAsia="en-US" w:bidi="ar-SA"/>
        </w:rPr>
        <w:t xml:space="preserve">IMS </w:t>
      </w:r>
      <w:r>
        <w:rPr>
          <w:rFonts w:eastAsiaTheme="minorHAnsi" w:cs="Arial"/>
          <w:szCs w:val="22"/>
          <w:lang w:eastAsia="en-US" w:bidi="ar-SA"/>
        </w:rPr>
        <w:t>traffic category; v</w:t>
      </w:r>
      <w:r w:rsidRPr="006A2418">
        <w:rPr>
          <w:rFonts w:eastAsiaTheme="minorHAnsi" w:cs="Arial"/>
          <w:szCs w:val="22"/>
          <w:lang w:eastAsia="en-US" w:bidi="ar-SA"/>
        </w:rPr>
        <w:t xml:space="preserve">oice, </w:t>
      </w:r>
      <w:r>
        <w:rPr>
          <w:rFonts w:eastAsiaTheme="minorHAnsi" w:cs="Arial"/>
          <w:szCs w:val="22"/>
          <w:lang w:eastAsia="en-US" w:bidi="ar-SA"/>
        </w:rPr>
        <w:t>v</w:t>
      </w:r>
      <w:r w:rsidRPr="006A2418">
        <w:rPr>
          <w:rFonts w:eastAsiaTheme="minorHAnsi" w:cs="Arial"/>
          <w:szCs w:val="22"/>
          <w:lang w:eastAsia="en-US" w:bidi="ar-SA"/>
        </w:rPr>
        <w:t xml:space="preserve">ideo and SMS over IMS, as well as RCS, are included in this traffic. </w:t>
      </w:r>
    </w:p>
    <w:p w14:paraId="6DBDD26D" w14:textId="1FDCA8A7" w:rsidR="00E915FB" w:rsidRPr="00E915FB"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E915FB">
        <w:rPr>
          <w:rFonts w:eastAsiaTheme="minorHAnsi" w:cs="Arial"/>
          <w:szCs w:val="22"/>
          <w:lang w:eastAsia="en-US" w:bidi="ar-SA"/>
        </w:rPr>
        <w:t xml:space="preserve">Internet </w:t>
      </w:r>
      <w:r>
        <w:rPr>
          <w:rFonts w:eastAsiaTheme="minorHAnsi" w:cs="Arial"/>
          <w:szCs w:val="22"/>
          <w:lang w:eastAsia="en-US" w:bidi="ar-SA"/>
        </w:rPr>
        <w:t>traffic</w:t>
      </w:r>
      <w:r w:rsidRPr="00E915FB">
        <w:rPr>
          <w:rFonts w:eastAsiaTheme="minorHAnsi" w:cs="Arial"/>
          <w:szCs w:val="22"/>
          <w:lang w:eastAsia="en-US" w:bidi="ar-SA"/>
        </w:rPr>
        <w:t>;</w:t>
      </w:r>
    </w:p>
    <w:p w14:paraId="47B9B8EE" w14:textId="66D8C2DF"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6A2418">
        <w:rPr>
          <w:rFonts w:eastAsiaTheme="minorHAnsi" w:cs="Arial"/>
          <w:szCs w:val="22"/>
          <w:lang w:eastAsia="en-US" w:bidi="ar-SA"/>
        </w:rPr>
        <w:lastRenderedPageBreak/>
        <w:t xml:space="preserve">IoT </w:t>
      </w:r>
      <w:r>
        <w:rPr>
          <w:rFonts w:eastAsiaTheme="minorHAnsi" w:cs="Arial"/>
          <w:szCs w:val="22"/>
          <w:lang w:eastAsia="en-US" w:bidi="ar-SA"/>
        </w:rPr>
        <w:t xml:space="preserve">and machine to machine </w:t>
      </w:r>
      <w:r w:rsidR="00DF7375">
        <w:rPr>
          <w:rFonts w:eastAsiaTheme="minorHAnsi" w:cs="Arial"/>
          <w:szCs w:val="22"/>
          <w:lang w:eastAsia="en-US" w:bidi="ar-SA"/>
        </w:rPr>
        <w:t xml:space="preserve">type of </w:t>
      </w:r>
      <w:r w:rsidRPr="0081363C">
        <w:rPr>
          <w:rFonts w:eastAsiaTheme="minorHAnsi" w:cs="Arial"/>
          <w:szCs w:val="22"/>
          <w:lang w:eastAsia="en-US" w:bidi="ar-SA"/>
        </w:rPr>
        <w:t xml:space="preserve">traffic, </w:t>
      </w:r>
      <w:r w:rsidR="000117EC" w:rsidRPr="0081363C">
        <w:rPr>
          <w:rFonts w:eastAsiaTheme="minorHAnsi" w:cs="Arial"/>
          <w:szCs w:val="22"/>
          <w:lang w:eastAsia="en-US" w:bidi="ar-SA"/>
        </w:rPr>
        <w:t>characterised by low data rates and requiring low latency occasionally</w:t>
      </w:r>
      <w:r w:rsidR="000117EC">
        <w:rPr>
          <w:rFonts w:eastAsiaTheme="minorHAnsi" w:cs="Arial"/>
          <w:szCs w:val="22"/>
          <w:lang w:eastAsia="en-US" w:bidi="ar-SA"/>
        </w:rPr>
        <w:t>.</w:t>
      </w:r>
    </w:p>
    <w:p w14:paraId="67BA07F5" w14:textId="4F6F340D"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DF7375">
        <w:rPr>
          <w:rFonts w:eastAsiaTheme="minorHAnsi" w:cs="Arial"/>
          <w:szCs w:val="22"/>
          <w:lang w:eastAsia="en-US" w:bidi="ar-SA"/>
        </w:rPr>
        <w:t>On demand downlink streaming</w:t>
      </w:r>
      <w:r w:rsidR="00DF7375" w:rsidRPr="00DF7375">
        <w:rPr>
          <w:rFonts w:eastAsiaTheme="minorHAnsi" w:cs="Arial"/>
          <w:szCs w:val="22"/>
          <w:lang w:eastAsia="en-US" w:bidi="ar-SA"/>
        </w:rPr>
        <w:t xml:space="preserve">; </w:t>
      </w:r>
      <w:r w:rsidR="000117EC" w:rsidRPr="0081363C">
        <w:rPr>
          <w:rFonts w:eastAsiaTheme="minorHAnsi" w:cs="Arial"/>
          <w:szCs w:val="22"/>
          <w:lang w:eastAsia="en-US" w:bidi="ar-SA"/>
        </w:rPr>
        <w:t xml:space="preserve">characterised as </w:t>
      </w:r>
      <w:r w:rsidR="000117EC" w:rsidRPr="000117EC">
        <w:rPr>
          <w:lang w:eastAsia="en-US"/>
        </w:rPr>
        <w:t>downlink</w:t>
      </w:r>
      <w:r w:rsidR="000117EC" w:rsidRPr="000117EC">
        <w:rPr>
          <w:rFonts w:eastAsiaTheme="minorHAnsi" w:cs="Arial"/>
          <w:szCs w:val="22"/>
          <w:lang w:eastAsia="en-US" w:bidi="ar-SA"/>
        </w:rPr>
        <w:t xml:space="preserve"> </w:t>
      </w:r>
      <w:r w:rsidR="000117EC" w:rsidRPr="0081363C">
        <w:rPr>
          <w:rFonts w:eastAsiaTheme="minorHAnsi" w:cs="Arial"/>
          <w:szCs w:val="22"/>
          <w:lang w:eastAsia="en-US" w:bidi="ar-SA"/>
        </w:rPr>
        <w:t>high data rates content and low latency</w:t>
      </w:r>
    </w:p>
    <w:p w14:paraId="5CA2F2C8" w14:textId="636047F4" w:rsidR="00E915FB" w:rsidRPr="00DF7375" w:rsidRDefault="00E915FB" w:rsidP="00DF7375">
      <w:pPr>
        <w:pStyle w:val="ListParagraph"/>
        <w:numPr>
          <w:ilvl w:val="0"/>
          <w:numId w:val="20"/>
        </w:numPr>
        <w:tabs>
          <w:tab w:val="left" w:pos="708"/>
        </w:tabs>
        <w:autoSpaceDE w:val="0"/>
        <w:autoSpaceDN w:val="0"/>
        <w:jc w:val="left"/>
        <w:rPr>
          <w:lang w:eastAsia="en-US"/>
        </w:rPr>
      </w:pPr>
      <w:r>
        <w:rPr>
          <w:lang w:eastAsia="en-US"/>
        </w:rPr>
        <w:t xml:space="preserve">On demand </w:t>
      </w:r>
      <w:r w:rsidRPr="00DF7375">
        <w:rPr>
          <w:lang w:eastAsia="en-US"/>
        </w:rPr>
        <w:t xml:space="preserve">uplink </w:t>
      </w:r>
      <w:r>
        <w:rPr>
          <w:lang w:eastAsia="en-US"/>
        </w:rPr>
        <w:t>streaming</w:t>
      </w:r>
      <w:r w:rsidR="00DF7375">
        <w:rPr>
          <w:lang w:eastAsia="en-US"/>
        </w:rPr>
        <w:t>;</w:t>
      </w:r>
    </w:p>
    <w:p w14:paraId="6C45FC5E" w14:textId="016D838B" w:rsidR="00E915FB" w:rsidRP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 xml:space="preserve">Vehicular communications, </w:t>
      </w:r>
      <w:r w:rsidR="00DF7375">
        <w:rPr>
          <w:rFonts w:eastAsiaTheme="minorHAnsi" w:cs="Arial"/>
          <w:szCs w:val="22"/>
          <w:lang w:eastAsia="en-US" w:bidi="ar-SA"/>
        </w:rPr>
        <w:t xml:space="preserve">including </w:t>
      </w:r>
      <w:r w:rsidRPr="0081363C">
        <w:rPr>
          <w:rFonts w:eastAsiaTheme="minorHAnsi" w:cs="Arial"/>
          <w:color w:val="202122"/>
          <w:szCs w:val="22"/>
          <w:lang w:eastAsia="en-US" w:bidi="ar-SA"/>
        </w:rPr>
        <w:t>vehicle-to-infrastructure, vehicle-to-network, vehicle-to-vehicle, vehicle-to-pedestrian, vehicle-to-device</w:t>
      </w:r>
      <w:r w:rsidR="00DF7375">
        <w:rPr>
          <w:rFonts w:eastAsiaTheme="minorHAnsi" w:cs="Arial"/>
          <w:color w:val="202122"/>
          <w:szCs w:val="22"/>
          <w:lang w:eastAsia="en-US" w:bidi="ar-SA"/>
        </w:rPr>
        <w:t xml:space="preserve"> and </w:t>
      </w:r>
      <w:r w:rsidRPr="0081363C">
        <w:rPr>
          <w:rFonts w:eastAsiaTheme="minorHAnsi" w:cs="Arial"/>
          <w:color w:val="202122"/>
          <w:szCs w:val="22"/>
          <w:lang w:eastAsia="en-US" w:bidi="ar-SA"/>
        </w:rPr>
        <w:t>vehicle-to-grid.</w:t>
      </w:r>
    </w:p>
    <w:p w14:paraId="781BDC0E" w14:textId="0C43C753"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Real time interactive traffic</w:t>
      </w:r>
      <w:r w:rsidR="00DF7375">
        <w:rPr>
          <w:rFonts w:eastAsiaTheme="minorHAnsi" w:cs="Arial"/>
          <w:szCs w:val="22"/>
          <w:lang w:eastAsia="en-US" w:bidi="ar-SA"/>
        </w:rPr>
        <w:t xml:space="preserve">; </w:t>
      </w:r>
      <w:r w:rsidR="00CA719B">
        <w:rPr>
          <w:rFonts w:eastAsiaTheme="minorHAnsi" w:cs="Arial"/>
          <w:szCs w:val="22"/>
          <w:lang w:eastAsia="en-US" w:bidi="ar-SA"/>
        </w:rPr>
        <w:t>characterised by bidirectional variable data rates and low latency</w:t>
      </w:r>
    </w:p>
    <w:p w14:paraId="092D88D9" w14:textId="38854F80" w:rsidR="00E915FB" w:rsidRPr="007D223A"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Unified communications traffic</w:t>
      </w:r>
      <w:r w:rsidR="00DF7375">
        <w:rPr>
          <w:rFonts w:eastAsiaTheme="minorHAnsi" w:cs="Arial"/>
          <w:szCs w:val="22"/>
          <w:lang w:eastAsia="en-US" w:bidi="ar-SA"/>
        </w:rPr>
        <w:t xml:space="preserve">; </w:t>
      </w:r>
      <w:r w:rsidRPr="0081363C">
        <w:rPr>
          <w:rFonts w:eastAsiaTheme="minorHAnsi" w:cs="Arial"/>
          <w:szCs w:val="22"/>
          <w:lang w:eastAsia="en-US" w:bidi="ar-SA"/>
        </w:rPr>
        <w:t>instant messaging, VoIP and video collaboration</w:t>
      </w:r>
      <w:r w:rsidR="00DF7375">
        <w:rPr>
          <w:rFonts w:eastAsiaTheme="minorHAnsi" w:cs="Arial"/>
          <w:szCs w:val="22"/>
          <w:lang w:eastAsia="en-US" w:bidi="ar-SA"/>
        </w:rPr>
        <w:t xml:space="preserve"> are included in this category</w:t>
      </w:r>
      <w:r w:rsidRPr="0081363C">
        <w:rPr>
          <w:rFonts w:eastAsiaTheme="minorHAnsi" w:cs="Arial"/>
          <w:szCs w:val="22"/>
          <w:lang w:eastAsia="en-US" w:bidi="ar-SA"/>
        </w:rPr>
        <w:t>.</w:t>
      </w:r>
    </w:p>
    <w:p w14:paraId="79123E7C" w14:textId="413A4668" w:rsidR="00E915FB" w:rsidRPr="00DF7375" w:rsidRDefault="00E915FB" w:rsidP="00DF7375">
      <w:pPr>
        <w:pStyle w:val="ListParagraph"/>
        <w:numPr>
          <w:ilvl w:val="0"/>
          <w:numId w:val="20"/>
        </w:numPr>
        <w:autoSpaceDE w:val="0"/>
        <w:autoSpaceDN w:val="0"/>
        <w:adjustRightInd w:val="0"/>
        <w:jc w:val="left"/>
        <w:rPr>
          <w:rFonts w:eastAsiaTheme="minorHAnsi" w:cs="Arial"/>
          <w:szCs w:val="22"/>
          <w:lang w:eastAsia="en-US" w:bidi="ar-SA"/>
        </w:rPr>
      </w:pPr>
      <w:r w:rsidRPr="00DF7375">
        <w:rPr>
          <w:rFonts w:eastAsiaTheme="minorHAnsi" w:cs="Arial"/>
          <w:szCs w:val="22"/>
          <w:lang w:eastAsia="en-US" w:bidi="ar-SA"/>
        </w:rPr>
        <w:t>Background traffic</w:t>
      </w:r>
      <w:r w:rsidR="00DF7375" w:rsidRPr="00DF7375">
        <w:rPr>
          <w:rFonts w:eastAsiaTheme="minorHAnsi" w:cs="Arial"/>
          <w:szCs w:val="22"/>
          <w:lang w:eastAsia="en-US" w:bidi="ar-SA"/>
        </w:rPr>
        <w:t xml:space="preserve">; </w:t>
      </w:r>
      <w:r w:rsidRPr="00DF7375">
        <w:rPr>
          <w:rFonts w:eastAsiaTheme="minorHAnsi" w:cs="Arial"/>
          <w:szCs w:val="22"/>
          <w:lang w:eastAsia="en-US" w:bidi="ar-SA"/>
        </w:rPr>
        <w:t>comprising processes for e.g. firmware/software updates over the air</w:t>
      </w:r>
    </w:p>
    <w:p w14:paraId="3129215D" w14:textId="77777777"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sidRPr="0081363C">
        <w:rPr>
          <w:rFonts w:eastAsiaTheme="minorHAnsi" w:cs="Arial"/>
          <w:szCs w:val="22"/>
          <w:lang w:eastAsia="en-US" w:bidi="ar-SA"/>
        </w:rPr>
        <w:t xml:space="preserve">Location-based traffic, </w:t>
      </w:r>
    </w:p>
    <w:p w14:paraId="7F8985E5" w14:textId="77777777" w:rsidR="00DF7375" w:rsidRDefault="00E915FB" w:rsidP="00E915FB">
      <w:pPr>
        <w:pStyle w:val="ListParagraph"/>
        <w:numPr>
          <w:ilvl w:val="0"/>
          <w:numId w:val="20"/>
        </w:numPr>
        <w:autoSpaceDE w:val="0"/>
        <w:autoSpaceDN w:val="0"/>
        <w:adjustRightInd w:val="0"/>
        <w:jc w:val="left"/>
        <w:rPr>
          <w:rFonts w:eastAsiaTheme="minorHAnsi" w:cs="Arial"/>
          <w:szCs w:val="22"/>
          <w:lang w:eastAsia="en-US" w:bidi="ar-SA"/>
        </w:rPr>
      </w:pPr>
      <w:r>
        <w:rPr>
          <w:rFonts w:eastAsiaTheme="minorHAnsi" w:cs="Arial"/>
          <w:szCs w:val="22"/>
          <w:lang w:eastAsia="en-US" w:bidi="ar-SA"/>
        </w:rPr>
        <w:t>Critical</w:t>
      </w:r>
      <w:r w:rsidRPr="0081363C">
        <w:rPr>
          <w:rFonts w:eastAsiaTheme="minorHAnsi" w:cs="Arial"/>
          <w:szCs w:val="22"/>
          <w:lang w:eastAsia="en-US" w:bidi="ar-SA"/>
        </w:rPr>
        <w:t xml:space="preserve"> </w:t>
      </w:r>
      <w:r>
        <w:rPr>
          <w:rFonts w:eastAsiaTheme="minorHAnsi" w:cs="Arial"/>
          <w:szCs w:val="22"/>
          <w:lang w:eastAsia="en-US" w:bidi="ar-SA"/>
        </w:rPr>
        <w:t>Communications</w:t>
      </w:r>
      <w:r w:rsidRPr="0081363C">
        <w:rPr>
          <w:rFonts w:eastAsiaTheme="minorHAnsi" w:cs="Arial"/>
          <w:szCs w:val="22"/>
          <w:lang w:eastAsia="en-US" w:bidi="ar-SA"/>
        </w:rPr>
        <w:t xml:space="preserve">, </w:t>
      </w:r>
    </w:p>
    <w:p w14:paraId="00D518C9" w14:textId="737B6E0E" w:rsidR="00E915FB" w:rsidRPr="00A97CE7" w:rsidRDefault="002E4293" w:rsidP="003F70BB">
      <w:pPr>
        <w:pStyle w:val="NormalParagraph"/>
        <w:rPr>
          <w:rFonts w:eastAsia="MS Mincho"/>
          <w:lang w:eastAsia="ja-JP"/>
        </w:rPr>
      </w:pPr>
      <w:r w:rsidRPr="00A97CE7">
        <w:rPr>
          <w:rFonts w:eastAsia="MS Mincho"/>
          <w:lang w:eastAsia="ja-JP"/>
        </w:rPr>
        <w:t xml:space="preserve">The new PRD NG.135 “E2E Network Slicing Requirements” is planned to be published </w:t>
      </w:r>
      <w:r w:rsidR="00402659" w:rsidRPr="00A97CE7">
        <w:rPr>
          <w:rFonts w:eastAsia="MS Mincho"/>
          <w:lang w:eastAsia="ja-JP"/>
        </w:rPr>
        <w:t>in May 2022.</w:t>
      </w:r>
    </w:p>
    <w:p w14:paraId="25A6A0AC" w14:textId="46A396CA" w:rsidR="00BC5B47" w:rsidRDefault="00BC5B47" w:rsidP="00BC5B4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GSMA TSGNS, NRG and UPG</w:t>
      </w:r>
      <w:r w:rsidRPr="00C201D7">
        <w:rPr>
          <w:rFonts w:eastAsia="MS Mincho" w:hint="eastAsia"/>
          <w:b/>
          <w:lang w:eastAsia="ja-JP"/>
        </w:rPr>
        <w:t>:</w:t>
      </w:r>
    </w:p>
    <w:p w14:paraId="74380F0F" w14:textId="15F37A6C" w:rsidR="00BC5B47" w:rsidRPr="00BC5B47" w:rsidRDefault="00BC5B47" w:rsidP="003F70BB">
      <w:pPr>
        <w:pStyle w:val="NormalParagraph"/>
        <w:rPr>
          <w:rFonts w:eastAsia="MS Mincho"/>
          <w:bCs/>
          <w:lang w:eastAsia="ja-JP"/>
        </w:rPr>
      </w:pPr>
      <w:r w:rsidRPr="00BC5B47">
        <w:rPr>
          <w:rFonts w:eastAsia="MS Mincho"/>
          <w:bCs/>
          <w:lang w:eastAsia="ja-JP"/>
        </w:rPr>
        <w:t xml:space="preserve">GSMA ENSWI </w:t>
      </w:r>
      <w:r>
        <w:rPr>
          <w:rFonts w:eastAsia="MS Mincho"/>
          <w:bCs/>
          <w:lang w:eastAsia="ja-JP"/>
        </w:rPr>
        <w:t xml:space="preserve">kindly requests to consider this list of categories in the </w:t>
      </w:r>
      <w:r w:rsidR="00C32841">
        <w:rPr>
          <w:rFonts w:eastAsia="MS Mincho"/>
          <w:bCs/>
          <w:lang w:eastAsia="ja-JP"/>
        </w:rPr>
        <w:t xml:space="preserve">work items </w:t>
      </w:r>
      <w:r>
        <w:rPr>
          <w:rFonts w:eastAsia="MS Mincho"/>
          <w:bCs/>
          <w:lang w:eastAsia="ja-JP"/>
        </w:rPr>
        <w:t xml:space="preserve">ongoing in your working groups. </w:t>
      </w:r>
    </w:p>
    <w:p w14:paraId="42264EC9" w14:textId="66EEDA42"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184DA4">
        <w:rPr>
          <w:rFonts w:eastAsia="MS Mincho"/>
          <w:b/>
          <w:lang w:eastAsia="ja-JP"/>
        </w:rPr>
        <w:t>3GPP SA2</w:t>
      </w:r>
      <w:r w:rsidRPr="00C201D7">
        <w:rPr>
          <w:rFonts w:eastAsia="MS Mincho" w:hint="eastAsia"/>
          <w:b/>
          <w:lang w:eastAsia="ja-JP"/>
        </w:rPr>
        <w:t>:</w:t>
      </w:r>
    </w:p>
    <w:p w14:paraId="6E41488D" w14:textId="015A8478" w:rsidR="00C73ADA" w:rsidRDefault="00184DA4" w:rsidP="00184DA4">
      <w:r>
        <w:t xml:space="preserve">GSMA ENSWI kindly requests 3GPP SA2 to consider the above </w:t>
      </w:r>
      <w:r w:rsidR="00FD3135">
        <w:t xml:space="preserve">list </w:t>
      </w:r>
      <w:r w:rsidR="007D223A">
        <w:t xml:space="preserve">of categories to be specified as part of the </w:t>
      </w:r>
      <w:r w:rsidR="00FD3135">
        <w:t>URSP</w:t>
      </w:r>
      <w:r w:rsidR="00C73ADA">
        <w:t xml:space="preserve"> traffic descriptor and provide feedback to GSMA ENSWI on how these categories are supported</w:t>
      </w:r>
      <w:r>
        <w:t>.</w:t>
      </w:r>
    </w:p>
    <w:p w14:paraId="4E849785" w14:textId="332E3B7E" w:rsidR="00184DA4" w:rsidRDefault="00C73ADA" w:rsidP="00184DA4">
      <w:pPr>
        <w:rPr>
          <w:rFonts w:asciiTheme="minorHAnsi" w:eastAsiaTheme="minorHAnsi" w:hAnsiTheme="minorHAnsi"/>
          <w:lang w:eastAsia="en-US" w:bidi="ar-SA"/>
        </w:rPr>
      </w:pPr>
      <w:r>
        <w:t>GSMA ENSWI</w:t>
      </w:r>
      <w:r w:rsidR="00184DA4">
        <w:t xml:space="preserve"> </w:t>
      </w:r>
      <w:r>
        <w:t xml:space="preserve">asks 3GPP SA2 to consider the </w:t>
      </w:r>
      <w:r w:rsidR="009459D4">
        <w:t xml:space="preserve">importance </w:t>
      </w:r>
      <w:r>
        <w:t xml:space="preserve">of having agreed specifications </w:t>
      </w:r>
      <w:r w:rsidR="00CA719B">
        <w:t>in</w:t>
      </w:r>
      <w:r w:rsidR="000117EC">
        <w:t xml:space="preserve"> the earliest possible release</w:t>
      </w:r>
      <w:r w:rsidR="00BC5B47">
        <w:t xml:space="preserve">. </w:t>
      </w:r>
    </w:p>
    <w:p w14:paraId="7EFDFDEA" w14:textId="77777777" w:rsidR="00BC5B47" w:rsidRDefault="00BC5B47" w:rsidP="00BC5B47">
      <w:pPr>
        <w:rPr>
          <w:rFonts w:asciiTheme="minorHAnsi" w:eastAsiaTheme="minorEastAsia" w:hAnsiTheme="minorHAnsi"/>
          <w:lang w:val="en-US" w:eastAsia="ja-JP" w:bidi="ar-SA"/>
        </w:rPr>
      </w:pPr>
      <w:r>
        <w:rPr>
          <w:rFonts w:eastAsiaTheme="minorEastAsia"/>
          <w:b/>
          <w:bCs/>
          <w:lang w:val="en-US" w:eastAsia="ja-JP"/>
        </w:rPr>
        <w:t>NEXT MEETINGS:</w:t>
      </w:r>
      <w:r>
        <w:rPr>
          <w:rFonts w:eastAsiaTheme="minorEastAsia"/>
          <w:lang w:val="en-US" w:eastAsia="ja-JP"/>
        </w:rPr>
        <w:t xml:space="preserve"> </w:t>
      </w:r>
    </w:p>
    <w:p w14:paraId="7102FC88" w14:textId="26656AAA" w:rsidR="00BC5B47" w:rsidRDefault="00BC5B47" w:rsidP="00BC5B47">
      <w:pPr>
        <w:rPr>
          <w:rFonts w:eastAsiaTheme="minorEastAsia"/>
          <w:lang w:val="en-US" w:eastAsia="ja-JP"/>
        </w:rPr>
      </w:pPr>
      <w:r>
        <w:rPr>
          <w:rFonts w:eastAsiaTheme="minorEastAsia"/>
          <w:lang w:val="en-US" w:eastAsia="ja-JP"/>
        </w:rPr>
        <w:t>ENSWI#11:</w:t>
      </w:r>
      <w:r>
        <w:rPr>
          <w:rFonts w:eastAsiaTheme="minorEastAsia"/>
          <w:lang w:val="en-US" w:eastAsia="ja-JP"/>
        </w:rPr>
        <w:tab/>
        <w:t>3</w:t>
      </w:r>
      <w:r w:rsidRPr="00BC5B47">
        <w:rPr>
          <w:rFonts w:eastAsiaTheme="minorEastAsia"/>
          <w:vertAlign w:val="superscript"/>
          <w:lang w:val="en-US" w:eastAsia="ja-JP"/>
        </w:rPr>
        <w:t>rd</w:t>
      </w:r>
      <w:r>
        <w:rPr>
          <w:rFonts w:eastAsiaTheme="minorEastAsia"/>
          <w:lang w:val="en-US" w:eastAsia="ja-JP"/>
        </w:rPr>
        <w:t xml:space="preserve"> May 2022</w:t>
      </w:r>
    </w:p>
    <w:p w14:paraId="1A9ED76F" w14:textId="25F3BC79" w:rsidR="00BC5B47" w:rsidRDefault="00BC5B47" w:rsidP="00BC5B47">
      <w:pPr>
        <w:rPr>
          <w:rFonts w:eastAsiaTheme="minorEastAsia"/>
          <w:lang w:val="en-US" w:eastAsia="ja-JP"/>
        </w:rPr>
      </w:pPr>
      <w:r>
        <w:rPr>
          <w:rFonts w:eastAsiaTheme="minorEastAsia"/>
          <w:lang w:val="en-US" w:eastAsia="ja-JP"/>
        </w:rPr>
        <w:t>ENSWI#12:</w:t>
      </w:r>
      <w:r>
        <w:rPr>
          <w:rFonts w:eastAsiaTheme="minorEastAsia"/>
          <w:lang w:val="en-US" w:eastAsia="ja-JP"/>
        </w:rPr>
        <w:tab/>
        <w:t>25</w:t>
      </w:r>
      <w:r>
        <w:rPr>
          <w:rFonts w:eastAsiaTheme="minorEastAsia"/>
          <w:vertAlign w:val="superscript"/>
          <w:lang w:val="en-US" w:eastAsia="ja-JP"/>
        </w:rPr>
        <w:t>th</w:t>
      </w:r>
      <w:r>
        <w:rPr>
          <w:rFonts w:eastAsiaTheme="minorEastAsia"/>
          <w:lang w:val="en-US" w:eastAsia="ja-JP"/>
        </w:rPr>
        <w:t xml:space="preserve"> May 2022</w:t>
      </w:r>
    </w:p>
    <w:p w14:paraId="0DCB51F6" w14:textId="235ACFD7" w:rsidR="00BC5B47" w:rsidRDefault="00BC5B47" w:rsidP="00BC5B47">
      <w:pPr>
        <w:rPr>
          <w:rFonts w:eastAsiaTheme="minorEastAsia"/>
          <w:lang w:val="en-US" w:eastAsia="ja-JP"/>
        </w:rPr>
      </w:pPr>
      <w:r>
        <w:rPr>
          <w:rFonts w:eastAsiaTheme="minorEastAsia"/>
          <w:lang w:val="en-US" w:eastAsia="ja-JP"/>
        </w:rPr>
        <w:t>ENSWI#13:</w:t>
      </w:r>
      <w:r>
        <w:rPr>
          <w:rFonts w:eastAsiaTheme="minorEastAsia"/>
          <w:lang w:val="en-US" w:eastAsia="ja-JP"/>
        </w:rPr>
        <w:tab/>
        <w:t>15</w:t>
      </w:r>
      <w:r>
        <w:rPr>
          <w:rFonts w:eastAsiaTheme="minorEastAsia"/>
          <w:vertAlign w:val="superscript"/>
          <w:lang w:val="en-US" w:eastAsia="ja-JP"/>
        </w:rPr>
        <w:t>th</w:t>
      </w:r>
      <w:r>
        <w:rPr>
          <w:rFonts w:eastAsiaTheme="minorEastAsia"/>
          <w:lang w:val="en-US" w:eastAsia="ja-JP"/>
        </w:rPr>
        <w:t xml:space="preserve"> June 2022</w:t>
      </w:r>
    </w:p>
    <w:p w14:paraId="1292336B" w14:textId="77777777" w:rsidR="00BC5B47" w:rsidRDefault="00BC5B47" w:rsidP="00BC5B47">
      <w:pPr>
        <w:rPr>
          <w:rFonts w:eastAsiaTheme="minorEastAsia"/>
          <w:lang w:val="en-US" w:eastAsia="ja-JP"/>
        </w:rPr>
      </w:pPr>
    </w:p>
    <w:p w14:paraId="338E5E62" w14:textId="77777777" w:rsidR="00BC5B47" w:rsidRPr="00C201D7" w:rsidRDefault="00BC5B47" w:rsidP="003F70BB">
      <w:pPr>
        <w:pStyle w:val="NormalParagraph"/>
        <w:rPr>
          <w:rFonts w:eastAsia="MS Mincho"/>
          <w:b/>
          <w:lang w:eastAsia="ja-JP"/>
        </w:rPr>
      </w:pPr>
    </w:p>
    <w:sectPr w:rsidR="00BC5B47"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5EEBB" w14:textId="77777777" w:rsidR="00110D98" w:rsidRDefault="00110D98">
      <w:r>
        <w:separator/>
      </w:r>
    </w:p>
    <w:p w14:paraId="40C45E04" w14:textId="77777777" w:rsidR="00110D98" w:rsidRDefault="00110D98"/>
    <w:p w14:paraId="48579060" w14:textId="77777777" w:rsidR="00110D98" w:rsidRDefault="00110D98"/>
    <w:p w14:paraId="624A934E" w14:textId="77777777" w:rsidR="00110D98" w:rsidRDefault="00110D98"/>
    <w:p w14:paraId="62020EC5" w14:textId="77777777" w:rsidR="00110D98" w:rsidRDefault="00110D98"/>
    <w:p w14:paraId="03FD89F1" w14:textId="77777777" w:rsidR="00110D98" w:rsidRDefault="00110D98"/>
    <w:p w14:paraId="30A18505" w14:textId="77777777" w:rsidR="00110D98" w:rsidRDefault="00110D98"/>
    <w:p w14:paraId="3F78D992" w14:textId="77777777" w:rsidR="00110D98" w:rsidRDefault="00110D98"/>
    <w:p w14:paraId="1A3F9E31" w14:textId="77777777" w:rsidR="00110D98" w:rsidRDefault="00110D98"/>
  </w:endnote>
  <w:endnote w:type="continuationSeparator" w:id="0">
    <w:p w14:paraId="635DA2A6" w14:textId="77777777" w:rsidR="00110D98" w:rsidRDefault="00110D98">
      <w:r>
        <w:continuationSeparator/>
      </w:r>
    </w:p>
    <w:p w14:paraId="1A35A9BA" w14:textId="77777777" w:rsidR="00110D98" w:rsidRDefault="00110D98"/>
    <w:p w14:paraId="17BCFBDF" w14:textId="77777777" w:rsidR="00110D98" w:rsidRDefault="00110D98"/>
    <w:p w14:paraId="48174F6F" w14:textId="77777777" w:rsidR="00110D98" w:rsidRDefault="00110D98"/>
    <w:p w14:paraId="414F42B8" w14:textId="77777777" w:rsidR="00110D98" w:rsidRDefault="00110D98"/>
    <w:p w14:paraId="18BF6E2E" w14:textId="77777777" w:rsidR="00110D98" w:rsidRDefault="00110D98"/>
    <w:p w14:paraId="02F28C51" w14:textId="77777777" w:rsidR="00110D98" w:rsidRDefault="00110D98"/>
    <w:p w14:paraId="2DFDBC58" w14:textId="77777777" w:rsidR="00110D98" w:rsidRDefault="00110D98"/>
    <w:p w14:paraId="7A2F494B" w14:textId="77777777" w:rsidR="00110D98" w:rsidRDefault="0011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F9EB" w14:textId="77777777" w:rsidR="00110D98" w:rsidRDefault="00110D98">
      <w:r>
        <w:separator/>
      </w:r>
    </w:p>
    <w:p w14:paraId="0D9A77D4" w14:textId="77777777" w:rsidR="00110D98" w:rsidRDefault="00110D98"/>
    <w:p w14:paraId="79F3B01E" w14:textId="77777777" w:rsidR="00110D98" w:rsidRDefault="00110D98"/>
    <w:p w14:paraId="14B86045" w14:textId="77777777" w:rsidR="00110D98" w:rsidRDefault="00110D98"/>
    <w:p w14:paraId="0051E3CE" w14:textId="77777777" w:rsidR="00110D98" w:rsidRDefault="00110D98"/>
    <w:p w14:paraId="609CF3CE" w14:textId="77777777" w:rsidR="00110D98" w:rsidRDefault="00110D98"/>
    <w:p w14:paraId="004218DB" w14:textId="77777777" w:rsidR="00110D98" w:rsidRDefault="00110D98"/>
    <w:p w14:paraId="02C04475" w14:textId="77777777" w:rsidR="00110D98" w:rsidRDefault="00110D98"/>
    <w:p w14:paraId="250EE724" w14:textId="77777777" w:rsidR="00110D98" w:rsidRDefault="00110D98"/>
  </w:footnote>
  <w:footnote w:type="continuationSeparator" w:id="0">
    <w:p w14:paraId="16B2ED0B" w14:textId="77777777" w:rsidR="00110D98" w:rsidRDefault="00110D98">
      <w:r>
        <w:continuationSeparator/>
      </w:r>
    </w:p>
    <w:p w14:paraId="693C8D12" w14:textId="77777777" w:rsidR="00110D98" w:rsidRDefault="00110D98"/>
    <w:p w14:paraId="52FCCFB8" w14:textId="77777777" w:rsidR="00110D98" w:rsidRDefault="00110D98"/>
    <w:p w14:paraId="47B99A10" w14:textId="77777777" w:rsidR="00110D98" w:rsidRDefault="00110D98"/>
    <w:p w14:paraId="365837F2" w14:textId="77777777" w:rsidR="00110D98" w:rsidRDefault="00110D98"/>
    <w:p w14:paraId="71671A79" w14:textId="77777777" w:rsidR="00110D98" w:rsidRDefault="00110D98"/>
    <w:p w14:paraId="1B6F92D0" w14:textId="77777777" w:rsidR="00110D98" w:rsidRDefault="00110D98"/>
    <w:p w14:paraId="225FFCF9" w14:textId="77777777" w:rsidR="00110D98" w:rsidRDefault="00110D98"/>
    <w:p w14:paraId="577893E7" w14:textId="77777777" w:rsidR="00110D98" w:rsidRDefault="00110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0"/>
  </w:num>
  <w:num w:numId="22">
    <w:abstractNumId w:val="20"/>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17E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6903"/>
    <w:rsid w:val="000E753F"/>
    <w:rsid w:val="000E7E68"/>
    <w:rsid w:val="000F0EF2"/>
    <w:rsid w:val="000F13B9"/>
    <w:rsid w:val="000F5151"/>
    <w:rsid w:val="000F6BF7"/>
    <w:rsid w:val="00100606"/>
    <w:rsid w:val="00102A40"/>
    <w:rsid w:val="0010527B"/>
    <w:rsid w:val="00105AB6"/>
    <w:rsid w:val="001101FF"/>
    <w:rsid w:val="00110D98"/>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005C"/>
    <w:rsid w:val="0016171C"/>
    <w:rsid w:val="00170D84"/>
    <w:rsid w:val="00172F4A"/>
    <w:rsid w:val="00175268"/>
    <w:rsid w:val="00176724"/>
    <w:rsid w:val="0017759E"/>
    <w:rsid w:val="00180EEC"/>
    <w:rsid w:val="001847E6"/>
    <w:rsid w:val="00184DA4"/>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393E"/>
    <w:rsid w:val="001E44C9"/>
    <w:rsid w:val="001E608E"/>
    <w:rsid w:val="001E783B"/>
    <w:rsid w:val="001F0B8D"/>
    <w:rsid w:val="0020565C"/>
    <w:rsid w:val="00206D44"/>
    <w:rsid w:val="00215EB0"/>
    <w:rsid w:val="002170FB"/>
    <w:rsid w:val="002209D0"/>
    <w:rsid w:val="0022182E"/>
    <w:rsid w:val="0022295E"/>
    <w:rsid w:val="0022369D"/>
    <w:rsid w:val="00235C07"/>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93"/>
    <w:rsid w:val="002E5F10"/>
    <w:rsid w:val="002F1E10"/>
    <w:rsid w:val="002F350A"/>
    <w:rsid w:val="002F4581"/>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2659"/>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13DD"/>
    <w:rsid w:val="004848FE"/>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3E5F"/>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27FE"/>
    <w:rsid w:val="005C3EF2"/>
    <w:rsid w:val="005C5FD9"/>
    <w:rsid w:val="005C671E"/>
    <w:rsid w:val="005D0601"/>
    <w:rsid w:val="005D2B06"/>
    <w:rsid w:val="005D50D3"/>
    <w:rsid w:val="005D5622"/>
    <w:rsid w:val="005D66FF"/>
    <w:rsid w:val="005D78B8"/>
    <w:rsid w:val="005E059E"/>
    <w:rsid w:val="005E0823"/>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420F"/>
    <w:rsid w:val="00657359"/>
    <w:rsid w:val="00662969"/>
    <w:rsid w:val="0066307D"/>
    <w:rsid w:val="00663899"/>
    <w:rsid w:val="006779E6"/>
    <w:rsid w:val="00681879"/>
    <w:rsid w:val="0068198B"/>
    <w:rsid w:val="00686CAC"/>
    <w:rsid w:val="00686DAE"/>
    <w:rsid w:val="00691301"/>
    <w:rsid w:val="00694212"/>
    <w:rsid w:val="00694E01"/>
    <w:rsid w:val="00697A2C"/>
    <w:rsid w:val="006A03EC"/>
    <w:rsid w:val="006A7B93"/>
    <w:rsid w:val="006B145D"/>
    <w:rsid w:val="006B3719"/>
    <w:rsid w:val="006B3DED"/>
    <w:rsid w:val="006B3E37"/>
    <w:rsid w:val="006C0AF0"/>
    <w:rsid w:val="006C11C6"/>
    <w:rsid w:val="006C3B99"/>
    <w:rsid w:val="006C4AAE"/>
    <w:rsid w:val="006C4D5F"/>
    <w:rsid w:val="006C5C3F"/>
    <w:rsid w:val="006C60B4"/>
    <w:rsid w:val="006C62B4"/>
    <w:rsid w:val="006D1715"/>
    <w:rsid w:val="006D19D9"/>
    <w:rsid w:val="006D2F72"/>
    <w:rsid w:val="006E0687"/>
    <w:rsid w:val="006E60B2"/>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1D0F"/>
    <w:rsid w:val="00794E39"/>
    <w:rsid w:val="00795CDE"/>
    <w:rsid w:val="007A06B8"/>
    <w:rsid w:val="007A07D3"/>
    <w:rsid w:val="007A3786"/>
    <w:rsid w:val="007B1585"/>
    <w:rsid w:val="007B15E4"/>
    <w:rsid w:val="007B4DCE"/>
    <w:rsid w:val="007B6A79"/>
    <w:rsid w:val="007C23C7"/>
    <w:rsid w:val="007C4694"/>
    <w:rsid w:val="007D03D9"/>
    <w:rsid w:val="007D223A"/>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27DEB"/>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59D4"/>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298"/>
    <w:rsid w:val="009E76DC"/>
    <w:rsid w:val="009E7765"/>
    <w:rsid w:val="009E77AF"/>
    <w:rsid w:val="009E7DCF"/>
    <w:rsid w:val="009F072F"/>
    <w:rsid w:val="009F3B55"/>
    <w:rsid w:val="009F5249"/>
    <w:rsid w:val="009F6C90"/>
    <w:rsid w:val="00A02D6C"/>
    <w:rsid w:val="00A053E2"/>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97CE7"/>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4B43"/>
    <w:rsid w:val="00B672B1"/>
    <w:rsid w:val="00B672D5"/>
    <w:rsid w:val="00B736CF"/>
    <w:rsid w:val="00B7373E"/>
    <w:rsid w:val="00B7612C"/>
    <w:rsid w:val="00B8095B"/>
    <w:rsid w:val="00B81E38"/>
    <w:rsid w:val="00B953E6"/>
    <w:rsid w:val="00BA6E6A"/>
    <w:rsid w:val="00BB0CAE"/>
    <w:rsid w:val="00BB25E9"/>
    <w:rsid w:val="00BC5B47"/>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2841"/>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3ADA"/>
    <w:rsid w:val="00C748AE"/>
    <w:rsid w:val="00C772CE"/>
    <w:rsid w:val="00C777F1"/>
    <w:rsid w:val="00C82F90"/>
    <w:rsid w:val="00C92B06"/>
    <w:rsid w:val="00C94AB9"/>
    <w:rsid w:val="00C962C4"/>
    <w:rsid w:val="00CA0DD2"/>
    <w:rsid w:val="00CA27B3"/>
    <w:rsid w:val="00CA2FCE"/>
    <w:rsid w:val="00CA3404"/>
    <w:rsid w:val="00CA3484"/>
    <w:rsid w:val="00CA719B"/>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874A3"/>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DF7375"/>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15FB"/>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5404"/>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135"/>
    <w:rsid w:val="00FD383F"/>
    <w:rsid w:val="00FE04CB"/>
    <w:rsid w:val="00FE0C4C"/>
    <w:rsid w:val="00FE280D"/>
    <w:rsid w:val="00FF01E8"/>
    <w:rsid w:val="00FF04CF"/>
    <w:rsid w:val="00FF2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NormalParagraphChar">
    <w:name w:val="Normal Paragraph Char"/>
    <w:link w:val="NormalParagraph"/>
    <w:rsid w:val="00E915FB"/>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6244566">
      <w:bodyDiv w:val="1"/>
      <w:marLeft w:val="0"/>
      <w:marRight w:val="0"/>
      <w:marTop w:val="0"/>
      <w:marBottom w:val="0"/>
      <w:divBdr>
        <w:top w:val="none" w:sz="0" w:space="0" w:color="auto"/>
        <w:left w:val="none" w:sz="0" w:space="0" w:color="auto"/>
        <w:bottom w:val="none" w:sz="0" w:space="0" w:color="auto"/>
        <w:right w:val="none" w:sz="0" w:space="0" w:color="auto"/>
      </w:divBdr>
    </w:div>
    <w:div w:id="9793104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DB53D4AD38D142A996F177BF3D4A36BA"/>
        <w:category>
          <w:name w:val="General"/>
          <w:gallery w:val="placeholder"/>
        </w:category>
        <w:types>
          <w:type w:val="bbPlcHdr"/>
        </w:types>
        <w:behaviors>
          <w:behavior w:val="content"/>
        </w:behaviors>
        <w:guid w:val="{982D5FCD-348F-48C0-A627-D41935E35BF2}"/>
      </w:docPartPr>
      <w:docPartBody>
        <w:p w:rsidR="00EB3922" w:rsidRDefault="002C1944" w:rsidP="002C1944">
          <w:pPr>
            <w:pStyle w:val="DB53D4AD38D142A996F177BF3D4A36BA"/>
          </w:pPr>
          <w:r w:rsidRPr="00A164DA">
            <w:rPr>
              <w:rStyle w:val="PlaceholderText"/>
            </w:rPr>
            <w:t>[Document Creation Date]</w:t>
          </w:r>
        </w:p>
      </w:docPartBody>
    </w:docPart>
    <w:docPart>
      <w:docPartPr>
        <w:name w:val="DEDA8CFDB6C44629940B530F1FFC3C49"/>
        <w:category>
          <w:name w:val="General"/>
          <w:gallery w:val="placeholder"/>
        </w:category>
        <w:types>
          <w:type w:val="bbPlcHdr"/>
        </w:types>
        <w:behaviors>
          <w:behavior w:val="content"/>
        </w:behaviors>
        <w:guid w:val="{68B67045-A8B0-4CED-94D5-42864FD1A42D}"/>
      </w:docPartPr>
      <w:docPartBody>
        <w:p w:rsidR="00EB3922" w:rsidRDefault="002C1944" w:rsidP="002C1944">
          <w:pPr>
            <w:pStyle w:val="DEDA8CFDB6C44629940B530F1FFC3C49"/>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53C55"/>
    <w:rsid w:val="00270698"/>
    <w:rsid w:val="002C1944"/>
    <w:rsid w:val="00314D9C"/>
    <w:rsid w:val="00355305"/>
    <w:rsid w:val="004C396E"/>
    <w:rsid w:val="004D4D34"/>
    <w:rsid w:val="00511DDB"/>
    <w:rsid w:val="00541DA1"/>
    <w:rsid w:val="005A2E39"/>
    <w:rsid w:val="007B7A47"/>
    <w:rsid w:val="00827AA6"/>
    <w:rsid w:val="0084639E"/>
    <w:rsid w:val="0089723F"/>
    <w:rsid w:val="0098084D"/>
    <w:rsid w:val="00992AC4"/>
    <w:rsid w:val="00AF710C"/>
    <w:rsid w:val="00B41CE4"/>
    <w:rsid w:val="00C41BA3"/>
    <w:rsid w:val="00D44118"/>
    <w:rsid w:val="00D96815"/>
    <w:rsid w:val="00E34DBC"/>
    <w:rsid w:val="00EB3922"/>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C1944"/>
    <w:rPr>
      <w:color w:val="808080"/>
    </w:rPr>
  </w:style>
  <w:style w:type="paragraph" w:customStyle="1" w:styleId="DB53D4AD38D142A996F177BF3D4A36BA">
    <w:name w:val="DB53D4AD38D142A996F177BF3D4A36BA"/>
    <w:rsid w:val="002C1944"/>
    <w:pPr>
      <w:spacing w:after="160" w:line="259" w:lineRule="auto"/>
    </w:pPr>
    <w:rPr>
      <w:lang w:val="en-GB" w:eastAsia="en-GB"/>
    </w:rPr>
  </w:style>
  <w:style w:type="paragraph" w:customStyle="1" w:styleId="DEDA8CFDB6C44629940B530F1FFC3C49">
    <w:name w:val="DEDA8CFDB6C44629940B530F1FFC3C49"/>
    <w:rsid w:val="002C194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6F222F8E-C082-4B82-BBF9-E4B38ACA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3</Pages>
  <Words>431</Words>
  <Characters>2459</Characters>
  <Application>Microsoft Office Word</Application>
  <DocSecurity>0</DocSecurity>
  <Lines>20</Lines>
  <Paragraphs>5</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Title</vt:lpstr>
      <vt:lpstr>LS to TDS re Call Reference in NRTRDE</vt:lpstr>
      <vt:lpstr>Combined Uniform and Liaison Statement Cover Sheets Template</vt:lpstr>
    </vt:vector>
  </TitlesOfParts>
  <Company>Nokia Oyj</Company>
  <LinksUpToDate>false</LinksUpToDate>
  <CharactersWithSpaces>2885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38.521-1_CR1600R1_(Rel-17)_NR_unlic-UEConTest</cp:lastModifiedBy>
  <cp:revision>3</cp:revision>
  <cp:lastPrinted>2006-09-14T07:39:00Z</cp:lastPrinted>
  <dcterms:created xsi:type="dcterms:W3CDTF">2022-04-28T08:24:00Z</dcterms:created>
  <dcterms:modified xsi:type="dcterms:W3CDTF">2022-04-28T08:25:00Z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