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83BEC" w14:textId="74F0940A" w:rsidR="00232B2F" w:rsidRDefault="00232B2F" w:rsidP="00232B2F">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Pr>
          <w:b/>
          <w:i/>
          <w:noProof/>
          <w:sz w:val="28"/>
        </w:rPr>
        <w:tab/>
      </w:r>
      <w:r>
        <w:rPr>
          <w:b/>
          <w:noProof/>
          <w:sz w:val="24"/>
        </w:rPr>
        <w:t>S2-210</w:t>
      </w:r>
      <w:r w:rsidR="00E43E33">
        <w:rPr>
          <w:b/>
          <w:noProof/>
          <w:sz w:val="24"/>
        </w:rPr>
        <w:t>8161</w:t>
      </w:r>
    </w:p>
    <w:p w14:paraId="043FABBF" w14:textId="20A1AA82" w:rsidR="00232B2F" w:rsidRDefault="00232B2F" w:rsidP="00232B2F">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w:t>
      </w:r>
      <w:proofErr w:type="gramStart"/>
      <w:r w:rsidRPr="00DC0B5B">
        <w:rPr>
          <w:rFonts w:ascii="Arial" w:eastAsia="Batang" w:hAnsi="Arial"/>
          <w:b/>
          <w:sz w:val="24"/>
          <w:szCs w:val="24"/>
          <w:lang w:val="en-US" w:eastAsia="zh-CN"/>
        </w:rPr>
        <w:t xml:space="preserve">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proofErr w:type="gram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77777777"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9.1.3</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232B2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232B2F">
      <w:pPr>
        <w:pStyle w:val="ListParagraph"/>
        <w:numPr>
          <w:ilvl w:val="0"/>
          <w:numId w:val="11"/>
        </w:numPr>
      </w:pPr>
      <w:r>
        <w:t>Current Exposure framework enables AF to request QoS parameters, provide traffic characteristics but not redundancy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CC65472"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885C3D"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F30553" w:rsidRPr="002453E0">
        <w:rPr>
          <w:lang w:val="en-US"/>
        </w:rPr>
        <w:t xml:space="preserve"> </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6B78E6A1" w:rsidR="00BD4D02" w:rsidRPr="002453E0" w:rsidRDefault="00BD4D02" w:rsidP="002453E0">
      <w:pPr>
        <w:pStyle w:val="B1"/>
        <w:rPr>
          <w:lang w:val="en-US"/>
        </w:rPr>
      </w:pPr>
      <w:r w:rsidRPr="002453E0">
        <w:rPr>
          <w:lang w:val="en-US"/>
        </w:rPr>
        <w:lastRenderedPageBreak/>
        <w:t xml:space="preserve">WT2 </w:t>
      </w:r>
      <w:r w:rsidR="001B2154" w:rsidRPr="002453E0">
        <w:rPr>
          <w:lang w:val="en-US"/>
        </w:rPr>
        <w:t>Study how to enable an</w:t>
      </w:r>
      <w:r w:rsidRPr="002453E0">
        <w:rPr>
          <w:lang w:val="en-US"/>
        </w:rPr>
        <w:t xml:space="preserve"> AF to </w:t>
      </w:r>
      <w:r w:rsidR="00232509" w:rsidRPr="002453E0">
        <w:rPr>
          <w:lang w:val="en-US"/>
        </w:rPr>
        <w:t xml:space="preserve">request </w:t>
      </w:r>
      <w:r w:rsidR="00A17C12" w:rsidRPr="002453E0">
        <w:rPr>
          <w:lang w:val="en-US"/>
        </w:rPr>
        <w:t xml:space="preserve">high </w:t>
      </w:r>
      <w:r w:rsidR="00D92BB8" w:rsidRPr="002453E0">
        <w:rPr>
          <w:lang w:val="en-US"/>
        </w:rPr>
        <w:t xml:space="preserve">reliability </w:t>
      </w:r>
      <w:r w:rsidR="00232509" w:rsidRPr="002453E0">
        <w:rPr>
          <w:lang w:val="en-US"/>
        </w:rPr>
        <w:t xml:space="preserve">and </w:t>
      </w:r>
      <w:r w:rsidR="001B2154" w:rsidRPr="002453E0">
        <w:rPr>
          <w:lang w:val="en-US"/>
        </w:rPr>
        <w:t xml:space="preserve">how 5GS can configure </w:t>
      </w:r>
      <w:r w:rsidR="0007012F" w:rsidRPr="002453E0">
        <w:rPr>
          <w:lang w:val="en-US"/>
        </w:rPr>
        <w:t xml:space="preserve">RAN and CN mechanisms, </w:t>
      </w:r>
      <w:r w:rsidR="00DE697B" w:rsidRPr="002453E0">
        <w:rPr>
          <w:lang w:val="en-US"/>
        </w:rPr>
        <w:t>including redundancy</w:t>
      </w:r>
      <w:r w:rsidR="008C3F74" w:rsidRPr="002453E0">
        <w:rPr>
          <w:lang w:val="en-US"/>
        </w:rPr>
        <w:t xml:space="preserve"> functions </w:t>
      </w:r>
      <w:r w:rsidRPr="002453E0">
        <w:rPr>
          <w:lang w:val="en-US"/>
        </w:rPr>
        <w:t>(</w:t>
      </w:r>
      <w:proofErr w:type="gramStart"/>
      <w:r w:rsidRPr="002453E0">
        <w:rPr>
          <w:lang w:val="en-US"/>
        </w:rPr>
        <w:t>i.e.</w:t>
      </w:r>
      <w:proofErr w:type="gramEnd"/>
      <w:r w:rsidRPr="002453E0">
        <w:rPr>
          <w:lang w:val="en-US"/>
        </w:rPr>
        <w:t xml:space="preserve"> in addition to QoS) </w:t>
      </w:r>
      <w:r w:rsidR="001B2154" w:rsidRPr="002453E0">
        <w:rPr>
          <w:lang w:val="en-US"/>
        </w:rPr>
        <w:t xml:space="preserve">based on the </w:t>
      </w:r>
      <w:r w:rsidR="00BF2C14" w:rsidRPr="002453E0">
        <w:rPr>
          <w:lang w:val="en-US"/>
        </w:rPr>
        <w:t>AF request</w:t>
      </w:r>
      <w:r w:rsidRPr="002453E0">
        <w:rPr>
          <w:lang w:val="en-US"/>
        </w:rPr>
        <w:t>.</w:t>
      </w:r>
      <w:r w:rsidR="006F2574" w:rsidRPr="002453E0">
        <w:rPr>
          <w:lang w:val="en-US"/>
        </w:rPr>
        <w:t xml:space="preserve"> </w:t>
      </w:r>
    </w:p>
    <w:p w14:paraId="3168EC40" w14:textId="374417E1" w:rsidR="00BD4D02" w:rsidRPr="002453E0" w:rsidRDefault="00BD4D02" w:rsidP="002453E0">
      <w:pPr>
        <w:pStyle w:val="B1"/>
        <w:rPr>
          <w:lang w:val="en-US"/>
        </w:rPr>
      </w:pPr>
      <w:r w:rsidRPr="002453E0">
        <w:rPr>
          <w:lang w:val="en-US" w:eastAsia="zh-CN"/>
        </w:rPr>
        <w:t>WT</w:t>
      </w:r>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3330878A" w:rsidR="00BD4D02" w:rsidRPr="002453E0" w:rsidRDefault="00BD4D02" w:rsidP="002453E0">
      <w:pPr>
        <w:pStyle w:val="B1"/>
        <w:rPr>
          <w:lang w:val="en-US"/>
        </w:rPr>
      </w:pPr>
      <w:r w:rsidRPr="002453E0">
        <w:rPr>
          <w:lang w:val="en-US" w:eastAsia="zh-CN"/>
        </w:rPr>
        <w:t>WT</w:t>
      </w:r>
      <w:r w:rsidR="002453E0">
        <w:rPr>
          <w:lang w:val="en-US" w:eastAsia="zh-CN"/>
        </w:rPr>
        <w:t>3</w:t>
      </w:r>
      <w:r w:rsidRPr="002453E0">
        <w:rPr>
          <w:lang w:val="en-US" w:eastAsia="zh-CN"/>
        </w:rPr>
        <w:t>.1 Study mechanisms for interworking with TSN transport networks</w:t>
      </w:r>
      <w:r w:rsidRPr="002453E0">
        <w:rPr>
          <w:rFonts w:eastAsiaTheme="minorEastAsia"/>
          <w:bCs/>
          <w:lang w:val="en-US" w:eastAsia="zh-CN"/>
        </w:rPr>
        <w:t xml:space="preserve">. </w:t>
      </w:r>
      <w:r w:rsidRPr="002453E0">
        <w:rPr>
          <w:lang w:val="en-US"/>
        </w:rPr>
        <w:t xml:space="preserve">Study interworking mechanisms with TSN networks deployed in the transport network in order to support of E2E determinism and low latency communication and efficient N3 </w:t>
      </w:r>
      <w:proofErr w:type="gramStart"/>
      <w:r w:rsidRPr="002453E0">
        <w:rPr>
          <w:lang w:val="en-US"/>
        </w:rPr>
        <w:t>transmission;</w:t>
      </w:r>
      <w:proofErr w:type="gramEnd"/>
    </w:p>
    <w:p w14:paraId="1C27A234" w14:textId="2BFEA559" w:rsidR="00BD4D02" w:rsidRPr="00235372" w:rsidRDefault="00BD4D02" w:rsidP="002453E0">
      <w:pPr>
        <w:pStyle w:val="B1"/>
        <w:rPr>
          <w:lang w:val="en-US"/>
        </w:rPr>
      </w:pPr>
      <w:r w:rsidRPr="002453E0">
        <w:rPr>
          <w:lang w:val="en-US" w:eastAsia="zh-CN"/>
        </w:rPr>
        <w:t>WT</w:t>
      </w:r>
      <w:r w:rsidR="002453E0">
        <w:rPr>
          <w:lang w:val="en-US" w:eastAsia="zh-CN"/>
        </w:rPr>
        <w:t>3</w:t>
      </w:r>
      <w:r w:rsidRPr="002453E0">
        <w:rPr>
          <w:lang w:val="en-US" w:eastAsia="zh-CN"/>
        </w:rPr>
        <w:t>.2 Study if it is beneficial to set the applications burst sending time based on feedback from RAN</w:t>
      </w:r>
      <w:r w:rsidRPr="002453E0">
        <w:rPr>
          <w:rFonts w:eastAsiaTheme="minorEastAsia"/>
          <w:bCs/>
          <w:lang w:val="en-US" w:eastAsia="zh-CN"/>
        </w:rPr>
        <w:t>.</w:t>
      </w:r>
      <w:r>
        <w:rPr>
          <w:lang w:val="en-US"/>
        </w:rP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2453E0">
        <w:tc>
          <w:tcPr>
            <w:tcW w:w="957" w:type="dxa"/>
            <w:shd w:val="clear" w:color="auto" w:fill="auto"/>
          </w:tcPr>
          <w:p w14:paraId="7E5F7884" w14:textId="77777777" w:rsidR="00C54E31" w:rsidRPr="00FF2903" w:rsidRDefault="00C54E31" w:rsidP="00232B2F">
            <w:r w:rsidRPr="00FF2903">
              <w:t>WT#1</w:t>
            </w:r>
          </w:p>
        </w:tc>
        <w:tc>
          <w:tcPr>
            <w:tcW w:w="2261" w:type="dxa"/>
            <w:shd w:val="clear" w:color="auto" w:fill="auto"/>
          </w:tcPr>
          <w:p w14:paraId="48A36330" w14:textId="6FE60966" w:rsidR="00C54E31" w:rsidRPr="00FF2903" w:rsidRDefault="00E63C4B" w:rsidP="00232B2F">
            <w:r>
              <w:t>3</w:t>
            </w:r>
          </w:p>
        </w:tc>
        <w:tc>
          <w:tcPr>
            <w:tcW w:w="1422" w:type="dxa"/>
          </w:tcPr>
          <w:p w14:paraId="00980A42" w14:textId="50C8682D" w:rsidR="00C54E31" w:rsidRPr="00FF2903" w:rsidRDefault="00BD4D02" w:rsidP="00232B2F">
            <w:r>
              <w:t>2</w:t>
            </w:r>
          </w:p>
        </w:tc>
        <w:tc>
          <w:tcPr>
            <w:tcW w:w="1590" w:type="dxa"/>
          </w:tcPr>
          <w:p w14:paraId="3F210054" w14:textId="61065AA2" w:rsidR="00C54E31" w:rsidRPr="00FF2903" w:rsidRDefault="00BD4D02" w:rsidP="00232B2F">
            <w:r>
              <w:t>Yes</w:t>
            </w:r>
          </w:p>
        </w:tc>
        <w:tc>
          <w:tcPr>
            <w:tcW w:w="2006" w:type="dxa"/>
          </w:tcPr>
          <w:p w14:paraId="65562CA8" w14:textId="528A9AF8" w:rsidR="00BD4D02" w:rsidRDefault="00BD4D02" w:rsidP="00232B2F">
            <w:r>
              <w:t>WT#1 is self-contained</w:t>
            </w:r>
          </w:p>
          <w:p w14:paraId="701672D3" w14:textId="573374F4" w:rsidR="00C54E31" w:rsidRPr="00FA3919" w:rsidRDefault="00C54E31" w:rsidP="00232B2F"/>
        </w:tc>
      </w:tr>
      <w:tr w:rsidR="00C54E31" w:rsidRPr="00FF2903" w14:paraId="62276A00" w14:textId="3EBD03F3" w:rsidTr="002453E0">
        <w:tc>
          <w:tcPr>
            <w:tcW w:w="957" w:type="dxa"/>
            <w:shd w:val="clear" w:color="auto" w:fill="auto"/>
          </w:tcPr>
          <w:p w14:paraId="30D69334" w14:textId="385CB18A" w:rsidR="00C54E31" w:rsidRPr="00FF2903" w:rsidRDefault="00C54E31" w:rsidP="00232B2F">
            <w:r>
              <w:t>WT#2</w:t>
            </w:r>
          </w:p>
        </w:tc>
        <w:tc>
          <w:tcPr>
            <w:tcW w:w="2261" w:type="dxa"/>
            <w:shd w:val="clear" w:color="auto" w:fill="auto"/>
          </w:tcPr>
          <w:p w14:paraId="4E9BE452" w14:textId="2CDE7D26" w:rsidR="00C54E31" w:rsidRPr="00FF2903" w:rsidRDefault="00BD4D02" w:rsidP="00232B2F">
            <w:r>
              <w:t>2</w:t>
            </w:r>
          </w:p>
        </w:tc>
        <w:tc>
          <w:tcPr>
            <w:tcW w:w="1422" w:type="dxa"/>
          </w:tcPr>
          <w:p w14:paraId="04447221" w14:textId="721E285E" w:rsidR="00C54E31" w:rsidRPr="00FF2903" w:rsidRDefault="00BD4D02" w:rsidP="00232B2F">
            <w:r>
              <w:t>1.5</w:t>
            </w:r>
          </w:p>
        </w:tc>
        <w:tc>
          <w:tcPr>
            <w:tcW w:w="1590" w:type="dxa"/>
          </w:tcPr>
          <w:p w14:paraId="4D930976" w14:textId="2E4835FF" w:rsidR="00C54E31" w:rsidRPr="00FF2903" w:rsidRDefault="00BD4D02" w:rsidP="00232B2F">
            <w:r>
              <w:t>No</w:t>
            </w:r>
          </w:p>
        </w:tc>
        <w:tc>
          <w:tcPr>
            <w:tcW w:w="2006" w:type="dxa"/>
          </w:tcPr>
          <w:p w14:paraId="1CDECE62" w14:textId="3EC24AD1" w:rsidR="00C54E31" w:rsidRPr="00EC0519" w:rsidRDefault="00EC0519" w:rsidP="00232B2F">
            <w:r>
              <w:t>WT#2 is self-contained</w:t>
            </w:r>
          </w:p>
        </w:tc>
      </w:tr>
      <w:tr w:rsidR="00BD4D02" w:rsidRPr="00FF2903" w14:paraId="0CA966D1" w14:textId="77777777" w:rsidTr="002453E0">
        <w:tc>
          <w:tcPr>
            <w:tcW w:w="957" w:type="dxa"/>
            <w:shd w:val="clear" w:color="auto" w:fill="auto"/>
          </w:tcPr>
          <w:p w14:paraId="7C5DDF36" w14:textId="7C188AEC" w:rsidR="00BD4D02" w:rsidRPr="00FF2903" w:rsidRDefault="00BD4D02" w:rsidP="00232B2F">
            <w:r>
              <w:t>WT#</w:t>
            </w:r>
            <w:r w:rsidR="002453E0">
              <w:t>3</w:t>
            </w:r>
          </w:p>
        </w:tc>
        <w:tc>
          <w:tcPr>
            <w:tcW w:w="2261" w:type="dxa"/>
            <w:shd w:val="clear" w:color="auto" w:fill="auto"/>
          </w:tcPr>
          <w:p w14:paraId="38490564" w14:textId="7D5E7FC7" w:rsidR="00BD4D02" w:rsidRPr="00FF2903" w:rsidRDefault="00E63C4B" w:rsidP="00232B2F">
            <w:r>
              <w:t>2</w:t>
            </w:r>
          </w:p>
        </w:tc>
        <w:tc>
          <w:tcPr>
            <w:tcW w:w="1422" w:type="dxa"/>
          </w:tcPr>
          <w:p w14:paraId="6460A105" w14:textId="533D2A9C" w:rsidR="00BD4D02" w:rsidRPr="00FF2903" w:rsidRDefault="00BD4D02" w:rsidP="00232B2F">
            <w:r>
              <w:t>2</w:t>
            </w:r>
          </w:p>
        </w:tc>
        <w:tc>
          <w:tcPr>
            <w:tcW w:w="1590" w:type="dxa"/>
          </w:tcPr>
          <w:p w14:paraId="6A0E38E5" w14:textId="59F121C6" w:rsidR="00BD4D02" w:rsidRPr="00FF2903" w:rsidRDefault="00BD4D02" w:rsidP="00232B2F">
            <w:r>
              <w:t>Yes</w:t>
            </w:r>
          </w:p>
        </w:tc>
        <w:tc>
          <w:tcPr>
            <w:tcW w:w="2006" w:type="dxa"/>
          </w:tcPr>
          <w:p w14:paraId="3EA9A19A" w14:textId="2A07EAC5" w:rsidR="00BD4D02" w:rsidRPr="00EC0519" w:rsidRDefault="00EC0519" w:rsidP="00232B2F">
            <w:r>
              <w:t>WT#</w:t>
            </w:r>
            <w:r w:rsidR="002453E0">
              <w:t>3</w:t>
            </w:r>
            <w:r>
              <w:t xml:space="preserve"> is self-contained</w:t>
            </w:r>
          </w:p>
        </w:tc>
      </w:tr>
    </w:tbl>
    <w:p w14:paraId="157F3CB1" w14:textId="40018D97" w:rsidR="006C2E80" w:rsidRDefault="006C2E80" w:rsidP="00232B2F"/>
    <w:p w14:paraId="16A1AE9A" w14:textId="4A0B0CA8"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63C4B">
        <w:t>7</w:t>
      </w:r>
    </w:p>
    <w:p w14:paraId="4419A35A" w14:textId="24F1706F"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5.5</w:t>
      </w:r>
    </w:p>
    <w:p w14:paraId="7864D5AF" w14:textId="584F8F85" w:rsidR="006D6AD0" w:rsidRPr="00DE4CD1" w:rsidRDefault="00DE4CD1" w:rsidP="00232B2F">
      <w:r>
        <w:t>Total</w:t>
      </w:r>
      <w:r w:rsidR="006D6AD0" w:rsidRPr="00DE4CD1">
        <w:t xml:space="preserve"> TU estimates: </w:t>
      </w:r>
      <w:r w:rsidR="002B6236">
        <w:t>9</w:t>
      </w:r>
      <w:r w:rsidR="002B6236" w:rsidRPr="00DE4CD1">
        <w:t xml:space="preserve"> </w:t>
      </w:r>
      <w:r w:rsidR="006D6AD0" w:rsidRPr="00DE4CD1">
        <w:t xml:space="preserve">+ </w:t>
      </w:r>
      <w:r w:rsidR="002B6236">
        <w:t>5.5</w:t>
      </w:r>
      <w:r w:rsidR="002B6236" w:rsidRPr="00DE4CD1">
        <w:t xml:space="preserve"> </w:t>
      </w:r>
      <w:r w:rsidR="006D6AD0" w:rsidRPr="00DE4CD1">
        <w:t xml:space="preserve">= </w:t>
      </w:r>
      <w:r w:rsidR="002B6236">
        <w:t>14.5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lastRenderedPageBreak/>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7E03"/>
    <w:rsid w:val="00171925"/>
    <w:rsid w:val="00173998"/>
    <w:rsid w:val="00174617"/>
    <w:rsid w:val="001759A7"/>
    <w:rsid w:val="001970A1"/>
    <w:rsid w:val="001A4192"/>
    <w:rsid w:val="001A7910"/>
    <w:rsid w:val="001B2154"/>
    <w:rsid w:val="001C4C19"/>
    <w:rsid w:val="001C5C86"/>
    <w:rsid w:val="001C718D"/>
    <w:rsid w:val="001D0D3E"/>
    <w:rsid w:val="001D5B74"/>
    <w:rsid w:val="001E14C4"/>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6AD0"/>
    <w:rsid w:val="006E0F19"/>
    <w:rsid w:val="006E1FDA"/>
    <w:rsid w:val="006E5E87"/>
    <w:rsid w:val="006F1A44"/>
    <w:rsid w:val="006F257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647"/>
    <w:rsid w:val="00CB4236"/>
    <w:rsid w:val="00CC72A4"/>
    <w:rsid w:val="00CD2CFA"/>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43E33"/>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5.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6.xml><?xml version="1.0" encoding="utf-8"?>
<ds:datastoreItem xmlns:ds="http://schemas.openxmlformats.org/officeDocument/2006/customXml" ds:itemID="{F5677966-3D40-4A75-AA0E-C303B5A2D4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932</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5</cp:revision>
  <cp:lastPrinted>2000-02-29T11:31:00Z</cp:lastPrinted>
  <dcterms:created xsi:type="dcterms:W3CDTF">2021-10-21T18:58:00Z</dcterms:created>
  <dcterms:modified xsi:type="dcterms:W3CDTF">2021-10-22T18:21:00Z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