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55BA0" w14:textId="34B4992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MediaTek" w:date="2020-08-24T14:32:00Z">
        <w:r w:rsidR="00BE35E6">
          <w:rPr>
            <w:rFonts w:cs="Arial"/>
            <w:b/>
            <w:noProof/>
            <w:sz w:val="24"/>
            <w:szCs w:val="24"/>
          </w:rPr>
          <w:t>r0</w:t>
        </w:r>
      </w:ins>
      <w:ins w:id="1" w:author="Ericsson 2" w:date="2020-08-26T11:12:00Z">
        <w:r w:rsidR="00FD1964">
          <w:rPr>
            <w:rFonts w:cs="Arial"/>
            <w:b/>
            <w:noProof/>
            <w:sz w:val="24"/>
            <w:szCs w:val="24"/>
          </w:rPr>
          <w:t>7</w:t>
        </w:r>
      </w:ins>
      <w:ins w:id="2" w:author="MediaTek" w:date="2020-08-24T14:32:00Z">
        <w:del w:id="3" w:author="Ericsson 2" w:date="2020-08-26T11:12:00Z">
          <w:r w:rsidR="00BE35E6" w:rsidDel="00FD1964">
            <w:rPr>
              <w:rFonts w:cs="Arial"/>
              <w:b/>
              <w:noProof/>
              <w:sz w:val="24"/>
              <w:szCs w:val="24"/>
            </w:rPr>
            <w:delText>6</w:delText>
          </w:r>
        </w:del>
      </w:ins>
    </w:p>
    <w:p w14:paraId="2F78DF5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4B1DF59C" w14:textId="77777777" w:rsidR="00560077" w:rsidRPr="0010494E" w:rsidRDefault="00560077" w:rsidP="00560077">
      <w:pPr>
        <w:pStyle w:val="CRCoverPage"/>
        <w:tabs>
          <w:tab w:val="right" w:pos="9638"/>
        </w:tabs>
        <w:spacing w:after="0"/>
        <w:rPr>
          <w:rFonts w:cs="Arial"/>
          <w:b/>
          <w:noProof/>
          <w:sz w:val="24"/>
          <w:szCs w:val="24"/>
        </w:rPr>
      </w:pPr>
    </w:p>
    <w:p w14:paraId="5764410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3C2098B1"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498E99A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EA8EC2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3178DAF4"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0474987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0808B358" w14:textId="77777777" w:rsidR="00DA0DF9" w:rsidRPr="00305BD8" w:rsidRDefault="00DA0DF9" w:rsidP="005228BA">
      <w:pPr>
        <w:pStyle w:val="CRCoverPage"/>
        <w:pBdr>
          <w:bottom w:val="single" w:sz="12" w:space="1" w:color="auto"/>
        </w:pBdr>
        <w:outlineLvl w:val="0"/>
        <w:rPr>
          <w:rFonts w:cs="Arial"/>
          <w:b/>
          <w:noProof/>
          <w:lang w:eastAsia="ko-KR"/>
        </w:rPr>
      </w:pPr>
    </w:p>
    <w:p w14:paraId="50D4E25A" w14:textId="77777777" w:rsidR="00F52DED" w:rsidRDefault="00D92DB9" w:rsidP="00D92DB9">
      <w:pPr>
        <w:pStyle w:val="Heading1"/>
      </w:pPr>
      <w:r>
        <w:t>1</w:t>
      </w:r>
      <w:r>
        <w:tab/>
      </w:r>
      <w:r w:rsidR="000B3099">
        <w:t>Discussion</w:t>
      </w:r>
    </w:p>
    <w:p w14:paraId="11FC770E"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1D701E31" w14:textId="77777777" w:rsidR="00537A63" w:rsidRPr="00537A63" w:rsidRDefault="00537A63" w:rsidP="00537A63">
      <w:pPr>
        <w:spacing w:after="0"/>
        <w:jc w:val="left"/>
        <w:rPr>
          <w:noProof/>
          <w:lang w:val="en-US" w:eastAsia="ko-KR"/>
        </w:rPr>
      </w:pPr>
    </w:p>
    <w:p w14:paraId="714309ED"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33E0B7EB" w14:textId="77777777" w:rsidR="00537A63" w:rsidRDefault="00537A63" w:rsidP="00537A63">
      <w:pPr>
        <w:spacing w:after="0"/>
        <w:jc w:val="left"/>
        <w:rPr>
          <w:noProof/>
          <w:lang w:val="en-US" w:eastAsia="ko-KR"/>
        </w:rPr>
      </w:pPr>
    </w:p>
    <w:p w14:paraId="4EFC7EB9"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47965C91" w14:textId="77777777" w:rsidR="00537A63" w:rsidRDefault="00537A63" w:rsidP="00537A63">
      <w:pPr>
        <w:spacing w:after="0"/>
        <w:jc w:val="left"/>
        <w:rPr>
          <w:i/>
          <w:iCs/>
          <w:noProof/>
          <w:lang w:val="en-US" w:eastAsia="ko-KR"/>
        </w:rPr>
      </w:pPr>
    </w:p>
    <w:p w14:paraId="6E6A0CF3"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757FC427" w14:textId="77777777" w:rsidR="00537A63" w:rsidRPr="00537A63" w:rsidRDefault="00537A63" w:rsidP="00537A63">
      <w:pPr>
        <w:spacing w:after="0"/>
        <w:jc w:val="left"/>
        <w:rPr>
          <w:noProof/>
          <w:lang w:val="en-US" w:eastAsia="ko-KR"/>
        </w:rPr>
      </w:pPr>
    </w:p>
    <w:p w14:paraId="4195125D"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EEE5FEA" w14:textId="77777777" w:rsidR="00B9718D" w:rsidRDefault="00B9718D" w:rsidP="00537A63">
      <w:pPr>
        <w:spacing w:after="0"/>
        <w:jc w:val="left"/>
        <w:rPr>
          <w:b/>
          <w:noProof/>
          <w:lang w:val="en-US" w:eastAsia="ko-KR"/>
        </w:rPr>
      </w:pPr>
    </w:p>
    <w:p w14:paraId="69E25D96"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2C2D2B92" w14:textId="77777777" w:rsidR="00537A63" w:rsidRPr="00537A63" w:rsidRDefault="00537A63" w:rsidP="00537A63">
      <w:pPr>
        <w:spacing w:after="0"/>
        <w:jc w:val="left"/>
        <w:rPr>
          <w:noProof/>
          <w:lang w:val="en-US" w:eastAsia="ko-KR"/>
        </w:rPr>
      </w:pPr>
    </w:p>
    <w:p w14:paraId="5BED3EF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3795ECD7" w14:textId="77777777" w:rsidR="003A2438" w:rsidRDefault="003A2438" w:rsidP="00537A63">
      <w:pPr>
        <w:spacing w:after="0"/>
        <w:jc w:val="left"/>
        <w:rPr>
          <w:b/>
          <w:i/>
          <w:iCs/>
          <w:noProof/>
          <w:lang w:val="en-US" w:eastAsia="ko-KR"/>
        </w:rPr>
      </w:pPr>
    </w:p>
    <w:p w14:paraId="0DABBCCA"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10764C34" w14:textId="77777777" w:rsidR="003A2438" w:rsidRDefault="003A2438" w:rsidP="00537A63">
      <w:pPr>
        <w:spacing w:after="0"/>
        <w:jc w:val="left"/>
        <w:rPr>
          <w:b/>
          <w:i/>
          <w:iCs/>
          <w:noProof/>
          <w:lang w:val="en-US" w:eastAsia="ko-KR"/>
        </w:rPr>
      </w:pPr>
    </w:p>
    <w:p w14:paraId="255630EC"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769F92E4" w14:textId="77777777" w:rsidR="003A2438" w:rsidRDefault="003A2438" w:rsidP="00537A63">
      <w:pPr>
        <w:spacing w:after="0"/>
        <w:jc w:val="left"/>
        <w:rPr>
          <w:b/>
          <w:noProof/>
          <w:lang w:val="en-US" w:eastAsia="ko-KR"/>
        </w:rPr>
      </w:pPr>
    </w:p>
    <w:p w14:paraId="62D327C4"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59A97C9E" w14:textId="77777777" w:rsidR="003A2438" w:rsidRDefault="003A2438" w:rsidP="003A2438">
      <w:pPr>
        <w:spacing w:after="0"/>
        <w:jc w:val="left"/>
        <w:rPr>
          <w:b/>
          <w:noProof/>
          <w:lang w:val="en-US" w:eastAsia="ko-KR"/>
        </w:rPr>
      </w:pPr>
    </w:p>
    <w:p w14:paraId="561EA13F"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701CE4A5" w14:textId="77777777" w:rsidR="00B9718D" w:rsidRDefault="00B9718D" w:rsidP="003A2438">
      <w:pPr>
        <w:spacing w:after="0"/>
        <w:jc w:val="left"/>
        <w:rPr>
          <w:b/>
          <w:noProof/>
          <w:u w:val="single"/>
          <w:lang w:val="en-US" w:eastAsia="ko-KR"/>
        </w:rPr>
      </w:pPr>
    </w:p>
    <w:p w14:paraId="1F7C8A53"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D359B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52256080"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7EF3EFFA"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6F4A5615"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1D56509"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4291B20E" w14:textId="77777777" w:rsidR="00537A63" w:rsidRPr="00537A63" w:rsidRDefault="00537A63" w:rsidP="00537A63">
      <w:pPr>
        <w:spacing w:after="0"/>
        <w:jc w:val="left"/>
        <w:rPr>
          <w:noProof/>
          <w:lang w:val="en-US" w:eastAsia="ko-KR"/>
        </w:rPr>
      </w:pPr>
    </w:p>
    <w:p w14:paraId="6A68AE3B"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CF103E5" w14:textId="77777777" w:rsidR="002B0AC6" w:rsidRPr="00537A63" w:rsidRDefault="002B0AC6" w:rsidP="00537A63">
      <w:pPr>
        <w:spacing w:after="0"/>
        <w:jc w:val="left"/>
        <w:rPr>
          <w:noProof/>
          <w:lang w:val="en-US" w:eastAsia="ko-KR"/>
        </w:rPr>
      </w:pPr>
    </w:p>
    <w:p w14:paraId="552F48B3"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1204D31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5E221D6C" w14:textId="77777777"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DCFA7CD" w14:textId="77777777"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02654F13"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3973917" w14:textId="77777777"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5B75C8C6" w14:textId="77777777" w:rsidR="00FB10B6" w:rsidRPr="00DB6BCC" w:rsidRDefault="00FB10B6" w:rsidP="00FB10B6">
      <w:pPr>
        <w:pStyle w:val="ListParagraph"/>
        <w:ind w:left="643"/>
        <w:rPr>
          <w:b/>
          <w:noProof/>
          <w:lang w:val="en-US" w:eastAsia="ko-KR"/>
        </w:rPr>
      </w:pPr>
    </w:p>
    <w:p w14:paraId="50A44536"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49000BB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21CF8424" w14:textId="77777777" w:rsidR="00537A63" w:rsidRPr="00537A63" w:rsidRDefault="00537A63" w:rsidP="00537A63">
      <w:pPr>
        <w:spacing w:after="0"/>
        <w:jc w:val="left"/>
        <w:rPr>
          <w:noProof/>
          <w:lang w:val="en-US" w:eastAsia="ko-KR"/>
        </w:rPr>
      </w:pPr>
    </w:p>
    <w:p w14:paraId="310D262E"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607E8907"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715BB4F8"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663A8FB8" w14:textId="77777777" w:rsidR="008B3598" w:rsidRDefault="008B3598" w:rsidP="006B2F3A">
      <w:pPr>
        <w:spacing w:after="0"/>
        <w:jc w:val="left"/>
        <w:rPr>
          <w:noProof/>
          <w:lang w:eastAsia="ko-KR"/>
        </w:rPr>
      </w:pPr>
    </w:p>
    <w:p w14:paraId="6FA868F9" w14:textId="77777777" w:rsidR="008B3598" w:rsidRDefault="008B3598" w:rsidP="006B2F3A">
      <w:pPr>
        <w:spacing w:after="0"/>
        <w:jc w:val="left"/>
        <w:rPr>
          <w:noProof/>
          <w:lang w:eastAsia="ko-KR"/>
        </w:rPr>
      </w:pPr>
    </w:p>
    <w:p w14:paraId="2ACFFE36" w14:textId="77777777" w:rsidR="000B3099" w:rsidRDefault="000B3099" w:rsidP="000B3099">
      <w:pPr>
        <w:pStyle w:val="Heading1"/>
      </w:pPr>
      <w:bookmarkStart w:id="4" w:name="_Toc510607461"/>
      <w:r>
        <w:t>2</w:t>
      </w:r>
      <w:r>
        <w:tab/>
        <w:t>Proposal</w:t>
      </w:r>
    </w:p>
    <w:p w14:paraId="08582ADF"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39716AE7"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4F1EFB1B"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729416D1"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363C523A"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432B501D" w14:textId="77777777"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6FAD4897" w14:textId="7777777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65C6C3D0" w14:textId="77777777"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1552DF40" w14:textId="77777777" w:rsidR="002663DB" w:rsidRDefault="002663DB" w:rsidP="002663DB">
      <w:pPr>
        <w:rPr>
          <w:b/>
          <w:noProof/>
          <w:lang w:val="en-US" w:eastAsia="ko-KR"/>
        </w:rPr>
      </w:pPr>
      <w:r>
        <w:rPr>
          <w:b/>
          <w:noProof/>
          <w:lang w:val="en-US" w:eastAsia="ko-KR"/>
        </w:rPr>
        <w:t xml:space="preserve">as evalution criteria for conclusions to KI#2. </w:t>
      </w:r>
    </w:p>
    <w:p w14:paraId="274B682D"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12E85C98"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7734E950" w14:textId="77777777"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43E7A7CF"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291D92E2" w14:textId="77777777" w:rsidR="00521686" w:rsidRDefault="00521686" w:rsidP="00521686">
      <w:pPr>
        <w:rPr>
          <w:lang w:eastAsia="zh-CN"/>
        </w:rPr>
      </w:pPr>
    </w:p>
    <w:p w14:paraId="6E98A40B"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0DA1FD2" w14:textId="77777777" w:rsidR="0093587F" w:rsidRPr="00A97959" w:rsidRDefault="0093587F" w:rsidP="0093587F">
      <w:pPr>
        <w:pStyle w:val="Heading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43476026"/>
      <w:bookmarkStart w:id="14" w:name="_Toc25934676"/>
      <w:bookmarkStart w:id="15" w:name="_Toc26337056"/>
      <w:bookmarkStart w:id="16" w:name="_Toc31114303"/>
      <w:bookmarkStart w:id="17" w:name="_Toc31120326"/>
      <w:bookmarkEnd w:id="4"/>
      <w:r w:rsidRPr="00A97959">
        <w:lastRenderedPageBreak/>
        <w:t>7</w:t>
      </w:r>
      <w:r w:rsidRPr="00A97959">
        <w:tab/>
        <w:t>Evaluation</w:t>
      </w:r>
      <w:bookmarkEnd w:id="5"/>
      <w:bookmarkEnd w:id="6"/>
      <w:bookmarkEnd w:id="7"/>
      <w:bookmarkEnd w:id="8"/>
      <w:bookmarkEnd w:id="9"/>
      <w:bookmarkEnd w:id="10"/>
      <w:bookmarkEnd w:id="11"/>
      <w:bookmarkEnd w:id="12"/>
      <w:bookmarkEnd w:id="13"/>
    </w:p>
    <w:p w14:paraId="7B03B5CB" w14:textId="77777777" w:rsidR="00C217FD" w:rsidRDefault="0093587F" w:rsidP="00C217FD">
      <w:pPr>
        <w:pStyle w:val="Heading2"/>
        <w:rPr>
          <w:ins w:id="18" w:author="Gludovac, Dieter" w:date="2020-08-13T21:40:00Z"/>
        </w:rPr>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r w:rsidRPr="00A97959">
        <w:t>7.</w:t>
      </w:r>
      <w:bookmarkEnd w:id="19"/>
      <w:bookmarkEnd w:id="20"/>
      <w:bookmarkEnd w:id="21"/>
      <w:bookmarkEnd w:id="22"/>
      <w:bookmarkEnd w:id="23"/>
      <w:bookmarkEnd w:id="24"/>
      <w:bookmarkEnd w:id="25"/>
      <w:bookmarkEnd w:id="26"/>
      <w:bookmarkEnd w:id="27"/>
      <w:del w:id="28" w:author="Gludovac, Dieter" w:date="2020-08-13T21:34:00Z">
        <w:r w:rsidR="00C217FD" w:rsidRPr="00A97959" w:rsidDel="00C217FD">
          <w:delText>X</w:delText>
        </w:r>
      </w:del>
      <w:ins w:id="29" w:author="Gludovac, Dieter" w:date="2020-08-13T21:34:00Z">
        <w:r w:rsidR="00C217FD">
          <w:t>1</w:t>
        </w:r>
        <w:r w:rsidR="00C217FD" w:rsidRPr="00A97959">
          <w:tab/>
        </w:r>
      </w:ins>
      <w:r w:rsidR="00C217FD" w:rsidRPr="00A97959">
        <w:t>Key Issue #</w:t>
      </w:r>
      <w:ins w:id="30" w:author="Gludovac, Dieter" w:date="2020-08-13T21:34:00Z">
        <w:r w:rsidR="00C217FD">
          <w:t>1</w:t>
        </w:r>
        <w:r w:rsidR="00C217FD" w:rsidRPr="00A97959">
          <w:t>: Enhancements to Support SNPN along with credentials owned by an entity separate from the SNPN</w:t>
        </w:r>
      </w:ins>
    </w:p>
    <w:p w14:paraId="58622C59" w14:textId="62F14F19" w:rsidR="00C217FD" w:rsidRPr="00C217FD" w:rsidDel="002B78FA" w:rsidRDefault="00C217FD" w:rsidP="00C217FD">
      <w:pPr>
        <w:pStyle w:val="EditorsNote"/>
        <w:rPr>
          <w:ins w:id="31" w:author="Gludovac, Dieter" w:date="2020-08-13T21:40:00Z"/>
          <w:del w:id="32" w:author="QC_25" w:date="2020-08-27T09:57:00Z"/>
        </w:rPr>
      </w:pPr>
      <w:ins w:id="33" w:author="Gludovac, Dieter" w:date="2020-08-13T21:40:00Z">
        <w:del w:id="34" w:author="QC_25" w:date="2020-08-27T09:57:00Z">
          <w:r w:rsidDel="002B78FA">
            <w:delText xml:space="preserve">Editor’s note: Solutions shall be evaluated whether </w:delText>
          </w:r>
          <w:r w:rsidRPr="00C217FD" w:rsidDel="002B78FA">
            <w:delText>mechanisms are in place to prevent a UE</w:delText>
          </w:r>
        </w:del>
      </w:ins>
    </w:p>
    <w:p w14:paraId="494C390F" w14:textId="330F3AAD" w:rsidR="00C217FD" w:rsidRPr="00C217FD" w:rsidDel="002B78FA" w:rsidRDefault="00C217FD" w:rsidP="00C217FD">
      <w:pPr>
        <w:pStyle w:val="EditorsNote"/>
        <w:rPr>
          <w:ins w:id="35" w:author="Gludovac, Dieter" w:date="2020-08-13T21:40:00Z"/>
          <w:del w:id="36" w:author="QC_25" w:date="2020-08-27T09:57:00Z"/>
        </w:rPr>
      </w:pPr>
      <w:ins w:id="37" w:author="Gludovac, Dieter" w:date="2020-08-13T21:40:00Z">
        <w:del w:id="38"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0C35CF6A" w14:textId="76A2C1F7" w:rsidR="00C217FD" w:rsidRPr="00C217FD" w:rsidDel="002B78FA" w:rsidRDefault="00C217FD" w:rsidP="00C217FD">
      <w:pPr>
        <w:pStyle w:val="EditorsNote"/>
        <w:rPr>
          <w:ins w:id="39" w:author="Gludovac, Dieter" w:date="2020-08-13T21:40:00Z"/>
          <w:del w:id="40" w:author="QC_25" w:date="2020-08-27T09:57:00Z"/>
          <w:lang w:val="en-US"/>
        </w:rPr>
      </w:pPr>
      <w:ins w:id="41" w:author="Gludovac, Dieter" w:date="2020-08-13T21:40:00Z">
        <w:del w:id="42"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p>
    <w:p w14:paraId="0762DC9E" w14:textId="5CF81910" w:rsidR="00C217FD" w:rsidRPr="00C217FD" w:rsidDel="002B78FA" w:rsidRDefault="00C217FD" w:rsidP="00C217FD">
      <w:pPr>
        <w:rPr>
          <w:ins w:id="43" w:author="Gludovac, Dieter" w:date="2020-08-13T21:34:00Z"/>
          <w:del w:id="44" w:author="QC_25" w:date="2020-08-27T09:57:00Z"/>
        </w:rPr>
      </w:pPr>
    </w:p>
    <w:p w14:paraId="76B65B55" w14:textId="77777777" w:rsidR="00C217FD" w:rsidRDefault="00C217FD" w:rsidP="00C217FD">
      <w:pPr>
        <w:pStyle w:val="Heading3"/>
        <w:rPr>
          <w:ins w:id="45" w:author="Gludovac, Dieter" w:date="2020-08-13T21:34:00Z"/>
        </w:rPr>
      </w:pPr>
      <w:ins w:id="46" w:author="Gludovac, Dieter" w:date="2020-08-13T21:34:00Z">
        <w:r w:rsidRPr="00A97959">
          <w:t>7.</w:t>
        </w:r>
        <w:r>
          <w:t>1.1</w:t>
        </w:r>
        <w:r w:rsidRPr="00A97959">
          <w:tab/>
        </w:r>
        <w:r>
          <w:t>Evaluation of solutions based on 3GPP identifiers and credentials</w:t>
        </w:r>
      </w:ins>
    </w:p>
    <w:p w14:paraId="4CDAC616" w14:textId="77777777" w:rsidR="00C217FD" w:rsidRPr="002663DB" w:rsidRDefault="00C217FD" w:rsidP="007716C8">
      <w:pPr>
        <w:pStyle w:val="EditorsNote"/>
        <w:rPr>
          <w:ins w:id="47" w:author="Gludovac, Dieter" w:date="2020-08-13T21:34:00Z"/>
        </w:rPr>
      </w:pPr>
      <w:ins w:id="48" w:author="Gludovac, Dieter" w:date="2020-08-13T21:34:00Z">
        <w:r>
          <w:t>Editor’s note: to be completed.</w:t>
        </w:r>
      </w:ins>
    </w:p>
    <w:p w14:paraId="7FEE1DB8" w14:textId="77777777" w:rsidR="00C217FD" w:rsidRDefault="00C217FD" w:rsidP="00C217FD">
      <w:pPr>
        <w:pStyle w:val="Heading3"/>
        <w:rPr>
          <w:ins w:id="49" w:author="Gludovac, Dieter" w:date="2020-08-13T21:34:00Z"/>
        </w:rPr>
      </w:pPr>
      <w:ins w:id="50" w:author="Gludovac, Dieter" w:date="2020-08-13T21:34:00Z">
        <w:r w:rsidRPr="00A97959">
          <w:t>7.</w:t>
        </w:r>
        <w:r>
          <w:t>1.2</w:t>
        </w:r>
        <w:r w:rsidRPr="00A97959">
          <w:tab/>
        </w:r>
        <w:r>
          <w:t>Evaluation of solutions based on non-3GPP identifiers and credentials</w:t>
        </w:r>
      </w:ins>
    </w:p>
    <w:p w14:paraId="6CF712FA" w14:textId="77777777" w:rsidR="00C217FD" w:rsidRDefault="00C217FD" w:rsidP="007716C8">
      <w:pPr>
        <w:pStyle w:val="EditorsNote"/>
        <w:rPr>
          <w:ins w:id="51" w:author="Ericsson" w:date="2020-08-20T16:05:00Z"/>
        </w:rPr>
      </w:pPr>
      <w:ins w:id="52" w:author="Gludovac, Dieter" w:date="2020-08-13T21:34:00Z">
        <w:r>
          <w:t>Editor’s note: to be completed.</w:t>
        </w:r>
      </w:ins>
    </w:p>
    <w:p w14:paraId="5D9FF9D4" w14:textId="56AD11D8" w:rsidR="00347370" w:rsidDel="002B78FA" w:rsidRDefault="00347370" w:rsidP="00347370">
      <w:pPr>
        <w:rPr>
          <w:ins w:id="53" w:author="Ericsson" w:date="2020-08-20T16:08:00Z"/>
          <w:del w:id="54" w:author="QC_25" w:date="2020-08-27T09:57:00Z"/>
        </w:rPr>
      </w:pPr>
      <w:ins w:id="55" w:author="Ericsson" w:date="2020-08-20T16:08:00Z">
        <w:del w:id="56" w:author="QC_25" w:date="2020-08-27T09:57:00Z">
          <w:r w:rsidDel="002B78FA">
            <w:delText xml:space="preserve">The entity separate from the SNPN that owns the credentials is called Home Service Provider (Home SP) in solution 1 and 2. In solution 4, it is called subscription owner (SO) and in solution 8, it is called Credentials Provider (CdP). </w:delText>
          </w:r>
          <w:commentRangeStart w:id="57"/>
          <w:r w:rsidDel="002B78FA">
            <w:delText xml:space="preserve">The home SP can be SNPN identified with PLMN ID and NID. </w:delText>
          </w:r>
        </w:del>
      </w:ins>
      <w:commentRangeEnd w:id="57"/>
      <w:ins w:id="58" w:author="Ericsson" w:date="2020-08-20T16:13:00Z">
        <w:del w:id="59" w:author="QC_25" w:date="2020-08-27T09:57:00Z">
          <w:r w:rsidR="000A51DC" w:rsidDel="002B78FA">
            <w:rPr>
              <w:rStyle w:val="CommentReference"/>
            </w:rPr>
            <w:commentReference w:id="57"/>
          </w:r>
        </w:del>
      </w:ins>
      <w:ins w:id="60" w:author="Ericsson" w:date="2020-08-20T16:08:00Z">
        <w:del w:id="61" w:author="QC_25" w:date="2020-08-27T09:57:00Z">
          <w:r w:rsidDel="002B78FA">
            <w:delText xml:space="preserve">The SO is identified with a SO-ID </w:delText>
          </w:r>
          <w:r w:rsidDel="002B78FA">
            <w:rPr>
              <w:rFonts w:eastAsia="SimSun"/>
              <w:lang w:val="en-US" w:eastAsia="zh-CN"/>
            </w:rPr>
            <w:delText>which</w:delText>
          </w:r>
          <w:r w:rsidRPr="00A97959" w:rsidDel="002B78FA">
            <w:rPr>
              <w:rFonts w:eastAsia="SimSun"/>
              <w:lang w:val="en-US" w:eastAsia="zh-CN"/>
            </w:rPr>
            <w:delText xml:space="preserve"> can be domain name </w:delText>
          </w:r>
          <w:r w:rsidDel="002B78FA">
            <w:delText xml:space="preserve">and the CdP is identified with a </w:delText>
          </w:r>
          <w:r w:rsidRPr="00626CB7" w:rsidDel="002B78FA">
            <w:delText>CdP-ID</w:delText>
          </w:r>
          <w:r w:rsidDel="002B78FA">
            <w:delText>.</w:delText>
          </w:r>
        </w:del>
      </w:ins>
    </w:p>
    <w:p w14:paraId="5D402157" w14:textId="5FF6E8DD" w:rsidR="00347370" w:rsidDel="002B78FA" w:rsidRDefault="00347370" w:rsidP="00347370">
      <w:pPr>
        <w:rPr>
          <w:ins w:id="62" w:author="Ericsson" w:date="2020-08-20T16:08:00Z"/>
          <w:del w:id="63" w:author="QC_25" w:date="2020-08-27T09:57:00Z"/>
        </w:rPr>
      </w:pPr>
      <w:ins w:id="64" w:author="Ericsson" w:date="2020-08-20T16:08:00Z">
        <w:del w:id="65" w:author="QC_25" w:date="2020-08-27T09:57:00Z">
          <w:r w:rsidDel="002B78FA">
            <w:delTex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delText>
          </w:r>
          <w:commentRangeStart w:id="66"/>
          <w:r w:rsidDel="002B78FA">
            <w:delText>themselves</w:delText>
          </w:r>
        </w:del>
      </w:ins>
      <w:commentRangeEnd w:id="66"/>
      <w:ins w:id="67" w:author="Ericsson" w:date="2020-08-20T16:16:00Z">
        <w:del w:id="68" w:author="QC_25" w:date="2020-08-27T09:57:00Z">
          <w:r w:rsidR="000A51DC" w:rsidDel="002B78FA">
            <w:rPr>
              <w:rStyle w:val="CommentReference"/>
            </w:rPr>
            <w:commentReference w:id="66"/>
          </w:r>
        </w:del>
      </w:ins>
      <w:ins w:id="69" w:author="Ericsson" w:date="2020-08-20T16:08:00Z">
        <w:del w:id="70" w:author="QC_25" w:date="2020-08-27T09:57:00Z">
          <w:r w:rsidDel="002B78FA">
            <w:delText>.</w:delText>
          </w:r>
        </w:del>
      </w:ins>
    </w:p>
    <w:p w14:paraId="004BF2F5" w14:textId="12C60075" w:rsidR="00347370" w:rsidDel="002B78FA" w:rsidRDefault="00347370" w:rsidP="00347370">
      <w:pPr>
        <w:rPr>
          <w:ins w:id="71" w:author="Ericsson" w:date="2020-08-20T16:08:00Z"/>
          <w:del w:id="72" w:author="QC_25" w:date="2020-08-27T09:57:00Z"/>
        </w:rPr>
      </w:pPr>
      <w:ins w:id="73" w:author="Ericsson" w:date="2020-08-20T16:08:00Z">
        <w:del w:id="74" w:author="QC_25" w:date="2020-08-27T09:57:00Z">
          <w:r w:rsidDel="002B78FA">
            <w:delText xml:space="preserve">All solutions assume that the UE is provisioned with credentials corresponding to the </w:delText>
          </w:r>
          <w:r w:rsidRPr="009420F2" w:rsidDel="002B78FA">
            <w:delText>entity separate from the SNPN that owns the credentials</w:delText>
          </w:r>
          <w:r w:rsidDel="002B78FA">
            <w:delText>. They differ on what information that is needed for doing network selection:</w:delText>
          </w:r>
        </w:del>
      </w:ins>
    </w:p>
    <w:p w14:paraId="7CB44724" w14:textId="39FDDAAE" w:rsidR="00347370" w:rsidDel="002B78FA" w:rsidRDefault="00347370" w:rsidP="00347370">
      <w:pPr>
        <w:pStyle w:val="B1"/>
        <w:rPr>
          <w:ins w:id="75" w:author="Ericsson" w:date="2020-08-20T16:08:00Z"/>
          <w:del w:id="76" w:author="QC_25" w:date="2020-08-27T09:57:00Z"/>
        </w:rPr>
      </w:pPr>
      <w:ins w:id="77" w:author="Ericsson" w:date="2020-08-20T16:08:00Z">
        <w:del w:id="78" w:author="QC_25" w:date="2020-08-27T09:57:00Z">
          <w:r w:rsidDel="002B78FA">
            <w:delText xml:space="preserve">- </w:delText>
          </w:r>
          <w:r w:rsidDel="002B78FA">
            <w:tab/>
            <w:delText xml:space="preserve">Solution 1: </w:delText>
          </w:r>
          <w:r w:rsidRPr="00A97959" w:rsidDel="002B78FA">
            <w:delText xml:space="preserve">"Service Provider Controlled Network Selector" </w:delText>
          </w:r>
          <w:r w:rsidDel="002B78FA">
            <w:delText xml:space="preserve">and </w:delText>
          </w:r>
          <w:r w:rsidRPr="00A97959" w:rsidDel="002B78FA">
            <w:delText>Equivalent Home Service Provider</w:delText>
          </w:r>
          <w:r w:rsidDel="002B78FA">
            <w:delText xml:space="preserve"> list </w:delText>
          </w:r>
          <w:r w:rsidRPr="00A97959" w:rsidDel="002B78FA">
            <w:delText>which include a mix of both PLMN IDs and "service provider IDs"</w:delText>
          </w:r>
          <w:r w:rsidDel="002B78FA">
            <w:delText>.</w:delText>
          </w:r>
        </w:del>
      </w:ins>
    </w:p>
    <w:p w14:paraId="2B1A1B61" w14:textId="0FE6969F" w:rsidR="00347370" w:rsidDel="002B78FA" w:rsidRDefault="00347370" w:rsidP="00347370">
      <w:pPr>
        <w:pStyle w:val="B1"/>
        <w:rPr>
          <w:ins w:id="79" w:author="Ericsson" w:date="2020-08-20T16:08:00Z"/>
          <w:del w:id="80" w:author="QC_25" w:date="2020-08-27T09:57:00Z"/>
        </w:rPr>
      </w:pPr>
      <w:ins w:id="81" w:author="Ericsson" w:date="2020-08-20T16:08:00Z">
        <w:del w:id="82" w:author="QC_25" w:date="2020-08-27T09:57:00Z">
          <w:r w:rsidDel="002B78FA">
            <w:delText xml:space="preserve">- </w:delText>
          </w:r>
          <w:r w:rsidDel="002B78FA">
            <w:tab/>
            <w:delText xml:space="preserve">Solution 2: </w:delText>
          </w:r>
          <w:r w:rsidRPr="00A97959" w:rsidDel="002B78FA">
            <w:delText xml:space="preserve">User-controlled </w:delText>
          </w:r>
          <w:r w:rsidDel="002B78FA">
            <w:delText xml:space="preserve">and SP-controlled </w:delText>
          </w:r>
          <w:r w:rsidRPr="00A97959" w:rsidDel="002B78FA">
            <w:delText>prioritized list</w:delText>
          </w:r>
          <w:r w:rsidDel="002B78FA">
            <w:delText xml:space="preserve"> of </w:delText>
          </w:r>
          <w:r w:rsidRPr="00A97959" w:rsidDel="002B78FA">
            <w:delText>preferred SNPNs and Roaming Groups</w:delText>
          </w:r>
          <w:r w:rsidDel="002B78FA">
            <w:delText xml:space="preserve">. For PLMN subscriptions there is also a </w:delText>
          </w:r>
          <w:r w:rsidRPr="00A97959" w:rsidDel="002B78FA">
            <w:delText>Visited Network Type Preference</w:delText>
          </w:r>
          <w:r w:rsidDel="002B78FA">
            <w:delText xml:space="preserve"> parameter.</w:delText>
          </w:r>
        </w:del>
      </w:ins>
    </w:p>
    <w:p w14:paraId="23991E4C" w14:textId="05E40A33" w:rsidR="00347370" w:rsidDel="002B78FA" w:rsidRDefault="00347370" w:rsidP="00347370">
      <w:pPr>
        <w:pStyle w:val="B1"/>
        <w:rPr>
          <w:ins w:id="83" w:author="Ericsson" w:date="2020-08-20T16:08:00Z"/>
          <w:del w:id="84" w:author="QC_25" w:date="2020-08-27T09:57:00Z"/>
        </w:rPr>
      </w:pPr>
      <w:ins w:id="85" w:author="Ericsson" w:date="2020-08-20T16:08:00Z">
        <w:del w:id="86" w:author="QC_25" w:date="2020-08-27T09:57:00Z">
          <w:r w:rsidDel="002B78FA">
            <w:delText xml:space="preserve">- </w:delText>
          </w:r>
          <w:r w:rsidDel="002B78FA">
            <w:tab/>
            <w:delText>Solution 4: UE is configured with list of desired SNPNs including PLMN ID+NID, priority and subscribed SO-ID.</w:delText>
          </w:r>
        </w:del>
      </w:ins>
    </w:p>
    <w:p w14:paraId="442C1D14" w14:textId="550F9730" w:rsidR="00347370" w:rsidDel="002B78FA" w:rsidRDefault="00347370" w:rsidP="00347370">
      <w:pPr>
        <w:pStyle w:val="B1"/>
        <w:ind w:left="0" w:firstLine="0"/>
        <w:rPr>
          <w:ins w:id="87" w:author="Ericsson" w:date="2020-08-20T16:08:00Z"/>
          <w:del w:id="88" w:author="QC_25" w:date="2020-08-27T09:57:00Z"/>
          <w:highlight w:val="yellow"/>
        </w:rPr>
      </w:pPr>
      <w:ins w:id="89" w:author="Ericsson" w:date="2020-08-20T16:08:00Z">
        <w:del w:id="90" w:author="QC_25" w:date="2020-08-27T09:57:00Z">
          <w:r w:rsidRPr="0021372D" w:rsidDel="002B78FA">
            <w:delText xml:space="preserve">Solution 1 </w:delText>
          </w:r>
          <w:r w:rsidDel="002B78FA">
            <w:delText>and 2 also proposes that UE configuration can be updated using any of the existing procedures i.e. UE configuration update or UE parameter update</w:delText>
          </w:r>
          <w:r w:rsidRPr="00A97959" w:rsidDel="002B78FA">
            <w:rPr>
              <w:lang w:val="en-US"/>
            </w:rPr>
            <w:delText>.</w:delText>
          </w:r>
        </w:del>
      </w:ins>
    </w:p>
    <w:p w14:paraId="6B646F71" w14:textId="4342571A" w:rsidR="00347370" w:rsidDel="002B78FA" w:rsidRDefault="000A51DC" w:rsidP="000A51DC">
      <w:pPr>
        <w:rPr>
          <w:ins w:id="91" w:author="Ericsson" w:date="2020-08-20T16:08:00Z"/>
          <w:del w:id="92" w:author="QC_25" w:date="2020-08-27T09:57:00Z"/>
        </w:rPr>
      </w:pPr>
      <w:ins w:id="93" w:author="Ericsson" w:date="2020-08-20T16:19:00Z">
        <w:del w:id="94" w:author="QC_25" w:date="2020-08-27T09:57:00Z">
          <w:r w:rsidDel="002B78FA">
            <w:delText>A</w:delText>
          </w:r>
        </w:del>
      </w:ins>
      <w:ins w:id="95" w:author="Ericsson" w:date="2020-08-20T16:08:00Z">
        <w:del w:id="96" w:author="QC_25" w:date="2020-08-27T09:57:00Z">
          <w:r w:rsidR="00347370" w:rsidDel="002B78FA">
            <w:delText>ll solutions addressing the network selection for key issue one has a component where lists in the UE are used for doing network selection, but they differ in what is included in each entry of the lists.</w:delText>
          </w:r>
        </w:del>
      </w:ins>
    </w:p>
    <w:p w14:paraId="07142077" w14:textId="12B8D790" w:rsidR="00347370" w:rsidDel="002B78FA" w:rsidRDefault="00347370" w:rsidP="00347370">
      <w:pPr>
        <w:rPr>
          <w:ins w:id="97" w:author="Ericsson" w:date="2020-08-20T16:08:00Z"/>
          <w:del w:id="98" w:author="QC_25" w:date="2020-08-27T09:57:00Z"/>
        </w:rPr>
      </w:pPr>
      <w:ins w:id="99" w:author="Ericsson" w:date="2020-08-20T16:08:00Z">
        <w:del w:id="100" w:author="QC_25" w:date="2020-08-27T09:57:00Z">
          <w:r w:rsidDel="002B78FA">
            <w:delText>Following information is proposed to be broadcasted in SIB:</w:delText>
          </w:r>
        </w:del>
      </w:ins>
    </w:p>
    <w:p w14:paraId="2A2E239D" w14:textId="007634F9" w:rsidR="00347370" w:rsidDel="002B78FA" w:rsidRDefault="00347370" w:rsidP="00347370">
      <w:pPr>
        <w:pStyle w:val="B1"/>
        <w:rPr>
          <w:ins w:id="101" w:author="Ericsson" w:date="2020-08-20T16:08:00Z"/>
          <w:del w:id="102" w:author="QC_25" w:date="2020-08-27T09:57:00Z"/>
        </w:rPr>
      </w:pPr>
      <w:ins w:id="103" w:author="Ericsson" w:date="2020-08-20T16:08:00Z">
        <w:del w:id="104" w:author="QC_25" w:date="2020-08-27T09:57:00Z">
          <w:r w:rsidDel="002B78FA">
            <w:delText xml:space="preserve">- </w:delText>
          </w:r>
          <w:r w:rsidDel="002B78FA">
            <w:tab/>
            <w:delText xml:space="preserve">Solution 1: Optionally a </w:delText>
          </w:r>
          <w:r w:rsidRPr="00A97959" w:rsidDel="002B78FA">
            <w:rPr>
              <w:noProof/>
              <w:lang w:eastAsia="ko-KR"/>
            </w:rPr>
            <w:delText xml:space="preserve">SIB indication (with the meaning </w:delText>
          </w:r>
          <w:r w:rsidRPr="00A97959" w:rsidDel="002B78FA">
            <w:rPr>
              <w:lang w:eastAsia="zh-CN"/>
            </w:rPr>
            <w:delText>"</w:delText>
          </w:r>
          <w:r w:rsidRPr="00A97959" w:rsidDel="002B78FA">
            <w:rPr>
              <w:lang w:eastAsia="ko-KR"/>
            </w:rPr>
            <w:delText>access using Home SP credentials is supported</w:delText>
          </w:r>
          <w:r w:rsidRPr="00A97959" w:rsidDel="002B78FA">
            <w:rPr>
              <w:lang w:eastAsia="zh-CN"/>
            </w:rPr>
            <w:delText>"</w:delText>
          </w:r>
          <w:r w:rsidRPr="00A97959" w:rsidDel="002B78FA">
            <w:rPr>
              <w:noProof/>
              <w:lang w:eastAsia="ko-KR"/>
            </w:rPr>
            <w:delText>) so that Rel-17 UEs can only attempt to connect to an SNPN using Home SP credentials when this indication is advertised.</w:delText>
          </w:r>
          <w:r w:rsidDel="002B78FA">
            <w:delText xml:space="preserve"> </w:delText>
          </w:r>
        </w:del>
      </w:ins>
    </w:p>
    <w:p w14:paraId="47190238" w14:textId="744AD6FC" w:rsidR="00347370" w:rsidDel="002B78FA" w:rsidRDefault="00347370" w:rsidP="00347370">
      <w:pPr>
        <w:pStyle w:val="B1"/>
        <w:rPr>
          <w:ins w:id="105" w:author="Ericsson" w:date="2020-08-20T16:08:00Z"/>
          <w:del w:id="106" w:author="QC_25" w:date="2020-08-27T09:57:00Z"/>
        </w:rPr>
      </w:pPr>
      <w:ins w:id="107" w:author="Ericsson" w:date="2020-08-20T16:08:00Z">
        <w:del w:id="108" w:author="QC_25" w:date="2020-08-27T09:57:00Z">
          <w:r w:rsidDel="002B78FA">
            <w:delText xml:space="preserve">- </w:delText>
          </w:r>
          <w:r w:rsidDel="002B78FA">
            <w:tab/>
            <w:delText xml:space="preserve">Solution 2: </w:delText>
          </w:r>
          <w:r w:rsidRPr="00A97959" w:rsidDel="002B78FA">
            <w:rPr>
              <w:lang w:eastAsia="ko-KR"/>
            </w:rPr>
            <w:delText>Indication that access using Home SP credentials is supported</w:delText>
          </w:r>
          <w:r w:rsidDel="002B78FA">
            <w:delText xml:space="preserve">, </w:delText>
          </w:r>
          <w:r w:rsidDel="002B78FA">
            <w:rPr>
              <w:lang w:eastAsia="ko-KR"/>
            </w:rPr>
            <w:delText>l</w:delText>
          </w:r>
          <w:r w:rsidRPr="00A97959" w:rsidDel="002B78FA">
            <w:rPr>
              <w:lang w:eastAsia="ko-KR"/>
            </w:rPr>
            <w:delText xml:space="preserve">ist of supported </w:delText>
          </w:r>
          <w:r w:rsidDel="002B78FA">
            <w:rPr>
              <w:lang w:eastAsia="ko-KR"/>
            </w:rPr>
            <w:delText xml:space="preserve">roaming groups and </w:delText>
          </w:r>
          <w:r w:rsidRPr="00A97959" w:rsidDel="002B78FA">
            <w:rPr>
              <w:lang w:eastAsia="ko-KR"/>
            </w:rPr>
            <w:delText>Home SP IDs</w:delText>
          </w:r>
          <w:r w:rsidDel="002B78FA">
            <w:delText>.</w:delText>
          </w:r>
        </w:del>
      </w:ins>
    </w:p>
    <w:p w14:paraId="2577036D" w14:textId="41BDBF87" w:rsidR="00347370" w:rsidDel="002B78FA" w:rsidRDefault="00347370" w:rsidP="00347370">
      <w:pPr>
        <w:pStyle w:val="B1"/>
        <w:rPr>
          <w:ins w:id="109" w:author="Ericsson" w:date="2020-08-20T16:08:00Z"/>
          <w:del w:id="110" w:author="QC_25" w:date="2020-08-27T09:57:00Z"/>
          <w:lang w:val="en-US"/>
        </w:rPr>
      </w:pPr>
      <w:ins w:id="111" w:author="Ericsson" w:date="2020-08-20T16:08:00Z">
        <w:del w:id="112" w:author="QC_25" w:date="2020-08-27T09:57:00Z">
          <w:r w:rsidDel="002B78FA">
            <w:delText xml:space="preserve">- </w:delText>
          </w:r>
          <w:r w:rsidDel="002B78FA">
            <w:tab/>
            <w:delText xml:space="preserve">Solution 4: </w:delText>
          </w:r>
          <w:r w:rsidDel="002B78FA">
            <w:rPr>
              <w:rFonts w:eastAsia="SimSun"/>
              <w:lang w:val="en-US" w:eastAsia="zh-CN"/>
            </w:rPr>
            <w:delText xml:space="preserve">Indication for support of </w:delText>
          </w:r>
          <w:r w:rsidRPr="00A97959" w:rsidDel="002B78FA">
            <w:rPr>
              <w:rFonts w:eastAsia="SimSun"/>
              <w:lang w:val="en-US" w:eastAsia="zh-CN"/>
            </w:rPr>
            <w:delText>EAA</w:delText>
          </w:r>
          <w:r w:rsidDel="002B78FA">
            <w:rPr>
              <w:lang w:val="en-US"/>
            </w:rPr>
            <w:delText xml:space="preserve"> and optionally </w:delText>
          </w:r>
          <w:r w:rsidDel="002B78FA">
            <w:rPr>
              <w:rFonts w:eastAsia="SimSun"/>
              <w:lang w:val="en-US" w:eastAsia="zh-CN"/>
            </w:rPr>
            <w:delText>s</w:delText>
          </w:r>
          <w:r w:rsidRPr="00A97959" w:rsidDel="002B78FA">
            <w:rPr>
              <w:rFonts w:eastAsia="SimSun"/>
              <w:lang w:val="en-US" w:eastAsia="zh-CN"/>
            </w:rPr>
            <w:delText>upported SO-ID list</w:delText>
          </w:r>
          <w:r w:rsidDel="002B78FA">
            <w:rPr>
              <w:lang w:val="en-US"/>
            </w:rPr>
            <w:delText xml:space="preserve">. </w:delText>
          </w:r>
        </w:del>
      </w:ins>
    </w:p>
    <w:p w14:paraId="61CB2158" w14:textId="12673FEE" w:rsidR="00347370" w:rsidDel="002B78FA" w:rsidRDefault="00347370" w:rsidP="00347370">
      <w:pPr>
        <w:pStyle w:val="B1"/>
        <w:rPr>
          <w:ins w:id="113" w:author="Ericsson" w:date="2020-08-20T16:08:00Z"/>
          <w:del w:id="114" w:author="QC_25" w:date="2020-08-27T09:57:00Z"/>
          <w:noProof/>
          <w:lang w:val="en-US" w:eastAsia="ko-KR"/>
        </w:rPr>
      </w:pPr>
      <w:ins w:id="115" w:author="Ericsson" w:date="2020-08-20T16:08:00Z">
        <w:del w:id="116" w:author="QC_25" w:date="2020-08-27T09:57:00Z">
          <w:r w:rsidDel="002B78FA">
            <w:lastRenderedPageBreak/>
            <w:delText xml:space="preserve">- </w:delText>
          </w:r>
          <w:r w:rsidDel="002B78FA">
            <w:tab/>
            <w:delText xml:space="preserve">Solution 9: </w:delText>
          </w:r>
          <w:r w:rsidRPr="00A97959" w:rsidDel="002B78FA">
            <w:rPr>
              <w:noProof/>
              <w:lang w:val="en-US" w:eastAsia="ko-KR"/>
            </w:rPr>
            <w:delText>SIB indication indicat</w:delText>
          </w:r>
          <w:r w:rsidDel="002B78FA">
            <w:rPr>
              <w:noProof/>
              <w:lang w:val="en-US" w:eastAsia="ko-KR"/>
            </w:rPr>
            <w:delText>ing support for "</w:delText>
          </w:r>
          <w:r w:rsidRPr="00A97959" w:rsidDel="002B78FA">
            <w:rPr>
              <w:noProof/>
              <w:lang w:val="en-US" w:eastAsia="ko-KR"/>
            </w:rPr>
            <w:delText>underconfigured</w:delText>
          </w:r>
          <w:r w:rsidDel="002B78FA">
            <w:rPr>
              <w:noProof/>
              <w:lang w:val="en-US" w:eastAsia="ko-KR"/>
            </w:rPr>
            <w:delText>"</w:delText>
          </w:r>
          <w:r w:rsidRPr="00A97959" w:rsidDel="002B78FA">
            <w:rPr>
              <w:noProof/>
              <w:lang w:val="en-US" w:eastAsia="ko-KR"/>
            </w:rPr>
            <w:delText xml:space="preserve"> UEs</w:delText>
          </w:r>
          <w:r w:rsidDel="002B78FA">
            <w:rPr>
              <w:noProof/>
              <w:lang w:val="en-US" w:eastAsia="ko-KR"/>
            </w:rPr>
            <w:delText>.</w:delText>
          </w:r>
        </w:del>
      </w:ins>
    </w:p>
    <w:p w14:paraId="48CB2860" w14:textId="57CAC15B" w:rsidR="00347370" w:rsidDel="002B78FA" w:rsidRDefault="00347370" w:rsidP="00347370">
      <w:pPr>
        <w:pStyle w:val="B1"/>
        <w:ind w:left="0" w:firstLine="0"/>
        <w:rPr>
          <w:ins w:id="117" w:author="Ericsson" w:date="2020-08-20T16:08:00Z"/>
          <w:del w:id="118" w:author="QC_25" w:date="2020-08-27T09:57:00Z"/>
          <w:noProof/>
          <w:lang w:val="en-US" w:eastAsia="ko-KR"/>
        </w:rPr>
      </w:pPr>
      <w:ins w:id="119" w:author="Ericsson" w:date="2020-08-20T16:08:00Z">
        <w:del w:id="120" w:author="QC_25" w:date="2020-08-27T09:57:00Z">
          <w:r w:rsidDel="002B78FA">
            <w:rPr>
              <w:noProof/>
              <w:lang w:val="en-US" w:eastAsia="ko-KR"/>
            </w:rPr>
            <w:delText>Network selection is proposed to be handled as follows in the proposed solutions:</w:delText>
          </w:r>
        </w:del>
      </w:ins>
    </w:p>
    <w:p w14:paraId="34D8CAEF" w14:textId="2ECA9D2F" w:rsidR="00347370" w:rsidDel="002B78FA" w:rsidRDefault="00347370" w:rsidP="00347370">
      <w:pPr>
        <w:pStyle w:val="B1"/>
        <w:rPr>
          <w:ins w:id="121" w:author="Ericsson" w:date="2020-08-20T16:08:00Z"/>
          <w:del w:id="122" w:author="QC_25" w:date="2020-08-27T09:57:00Z"/>
        </w:rPr>
      </w:pPr>
      <w:ins w:id="123" w:author="Ericsson" w:date="2020-08-20T16:08:00Z">
        <w:del w:id="124" w:author="QC_25" w:date="2020-08-27T09:57:00Z">
          <w:r w:rsidDel="002B78FA">
            <w:delText xml:space="preserve">- </w:delText>
          </w:r>
          <w:r w:rsidDel="002B78FA">
            <w:tab/>
            <w:delText xml:space="preserve">Solution 1: Only using the UE configured lists and matching towards the broadcasted PLMN+NID value. </w:delText>
          </w:r>
          <w:r w:rsidDel="002B78FA">
            <w:rPr>
              <w:noProof/>
              <w:lang w:eastAsia="ko-KR"/>
            </w:rPr>
            <w:delText xml:space="preserve">If UE don’t get match in the configured lists, the UE will not try to register to any SNPN using home SP credentials. </w:delText>
          </w:r>
          <w:r w:rsidDel="002B78FA">
            <w:delText>To prevent release 17 UEs to register in release 16 SNPNs it is proposed to either use the SIB indication or it can be handled by UE trying to register and SNPN respond with appropriate failure code</w:delText>
          </w:r>
          <w:r w:rsidRPr="00A97959" w:rsidDel="002B78FA">
            <w:rPr>
              <w:noProof/>
              <w:lang w:eastAsia="ko-KR"/>
            </w:rPr>
            <w:delText>.</w:delText>
          </w:r>
          <w:r w:rsidDel="002B78FA">
            <w:rPr>
              <w:noProof/>
              <w:lang w:eastAsia="ko-KR"/>
            </w:rPr>
            <w:delText xml:space="preserve"> </w:delText>
          </w:r>
        </w:del>
      </w:ins>
    </w:p>
    <w:p w14:paraId="7BEE076A" w14:textId="59073C48" w:rsidR="00347370" w:rsidDel="002B78FA" w:rsidRDefault="00347370" w:rsidP="00347370">
      <w:pPr>
        <w:pStyle w:val="B1"/>
        <w:rPr>
          <w:ins w:id="125" w:author="Ericsson" w:date="2020-08-20T16:08:00Z"/>
          <w:del w:id="126" w:author="QC_25" w:date="2020-08-27T09:57:00Z"/>
        </w:rPr>
      </w:pPr>
      <w:ins w:id="127" w:author="Ericsson" w:date="2020-08-20T16:08:00Z">
        <w:del w:id="128" w:author="QC_25" w:date="2020-08-27T09:57:00Z">
          <w:r w:rsidDel="002B78FA">
            <w:delText xml:space="preserve">- </w:delText>
          </w:r>
          <w:r w:rsidDel="002B78FA">
            <w:tab/>
            <w:delText>Solution 2: First priority is the u</w:delText>
          </w:r>
          <w:r w:rsidRPr="00A97959" w:rsidDel="002B78FA">
            <w:delText>ser-controlled prioritized list of preferred SNPN</w:delText>
          </w:r>
          <w:r w:rsidDel="002B78FA">
            <w:delText xml:space="preserve"> (match with PLMN+NID), then </w:delText>
          </w:r>
          <w:r w:rsidRPr="00A97959" w:rsidDel="002B78FA">
            <w:delText>Home SP-controlled prioritized list of preferred SNPNs</w:delText>
          </w:r>
          <w:r w:rsidDel="002B78FA">
            <w:delText xml:space="preserve"> (match PLMN+NID and roaming group), then matching broadcasted </w:delText>
          </w:r>
          <w:r w:rsidRPr="00A97959" w:rsidDel="002B78FA">
            <w:delText xml:space="preserve">Home SP ID </w:delText>
          </w:r>
          <w:r w:rsidDel="002B78FA">
            <w:delText xml:space="preserve">matching </w:delText>
          </w:r>
          <w:r w:rsidRPr="00A97959" w:rsidDel="002B78FA">
            <w:delText>the UE's Home SP subscription</w:delText>
          </w:r>
          <w:r w:rsidDel="002B78FA">
            <w:delText xml:space="preserve">. Last resort for SNPN subscriptions is to select and attempt registration in any SNPN supporting home SP credentials. Last resort for PLMN subscriptions is too use </w:delText>
          </w:r>
          <w:r w:rsidRPr="00A97959" w:rsidDel="002B78FA">
            <w:delText>Visited Network Type Preference</w:delText>
          </w:r>
          <w:r w:rsidDel="002B78FA">
            <w:delText xml:space="preserve"> that steers the UE if it should try to register to available SNPNs and/or PLMNs.</w:delText>
          </w:r>
        </w:del>
      </w:ins>
    </w:p>
    <w:p w14:paraId="759F707B" w14:textId="42971391" w:rsidR="00347370" w:rsidDel="002B78FA" w:rsidRDefault="00347370" w:rsidP="00347370">
      <w:pPr>
        <w:pStyle w:val="B1"/>
        <w:rPr>
          <w:ins w:id="129" w:author="Ericsson" w:date="2020-08-20T16:08:00Z"/>
          <w:del w:id="130" w:author="QC_25" w:date="2020-08-27T09:57:00Z"/>
          <w:rFonts w:eastAsia="SimSun"/>
          <w:lang w:val="en-US" w:eastAsia="zh-CN"/>
        </w:rPr>
      </w:pPr>
      <w:ins w:id="131" w:author="Ericsson" w:date="2020-08-20T16:08:00Z">
        <w:del w:id="132" w:author="QC_25" w:date="2020-08-27T09:57:00Z">
          <w:r w:rsidDel="002B78FA">
            <w:delText xml:space="preserve">- </w:delText>
          </w:r>
          <w:r w:rsidDel="002B78FA">
            <w:tab/>
            <w:delText xml:space="preserve">Solution 4: </w:delText>
          </w:r>
          <w:r w:rsidRPr="00A97959" w:rsidDel="002B78FA">
            <w:rPr>
              <w:rFonts w:eastAsia="SimSun"/>
              <w:lang w:val="en-US" w:eastAsia="zh-CN"/>
            </w:rPr>
            <w:delText xml:space="preserve">UE </w:delText>
          </w:r>
          <w:r w:rsidDel="002B78FA">
            <w:rPr>
              <w:rFonts w:eastAsia="SimSun"/>
              <w:lang w:val="en-US" w:eastAsia="zh-CN"/>
            </w:rPr>
            <w:delText xml:space="preserve">is using the list of </w:delText>
          </w:r>
          <w:r w:rsidRPr="00A97959" w:rsidDel="002B78FA">
            <w:rPr>
              <w:rFonts w:eastAsia="SimSun"/>
              <w:lang w:val="en-US" w:eastAsia="zh-CN"/>
            </w:rPr>
            <w:delText>desired SNPN</w:delText>
          </w:r>
          <w:r w:rsidDel="002B78FA">
            <w:rPr>
              <w:rFonts w:eastAsia="SimSun"/>
              <w:lang w:val="en-US" w:eastAsia="zh-CN"/>
            </w:rPr>
            <w:delText xml:space="preserve">s matching </w:delText>
          </w:r>
          <w:r w:rsidRPr="00A97959" w:rsidDel="002B78FA">
            <w:rPr>
              <w:rFonts w:eastAsia="SimSun"/>
              <w:lang w:val="en-US" w:eastAsia="zh-CN"/>
            </w:rPr>
            <w:delText xml:space="preserve">PLMN ID+NID of the desired SNPN is equal to the PLMN ID+NID received in broadcast, and the </w:delText>
          </w:r>
          <w:r w:rsidRPr="00A97959" w:rsidDel="002B78FA">
            <w:rPr>
              <w:rFonts w:eastAsia="SimSun"/>
              <w:lang w:eastAsia="zh-CN"/>
            </w:rPr>
            <w:delText xml:space="preserve">Subscribed SO ID of the desired SNPN is present in the </w:delText>
          </w:r>
          <w:r w:rsidRPr="00A97959" w:rsidDel="002B78FA">
            <w:rPr>
              <w:rFonts w:eastAsia="SimSun"/>
              <w:lang w:val="en-US" w:eastAsia="zh-CN"/>
            </w:rPr>
            <w:delText>Supported SO-ID list received in broadcast</w:delText>
          </w:r>
          <w:r w:rsidDel="002B78FA">
            <w:rPr>
              <w:rFonts w:eastAsia="SimSun"/>
              <w:lang w:val="en-US" w:eastAsia="zh-CN"/>
            </w:rPr>
            <w:delText>.</w:delText>
          </w:r>
        </w:del>
      </w:ins>
    </w:p>
    <w:p w14:paraId="00AB0C02" w14:textId="449FFD81" w:rsidR="00347370" w:rsidDel="002B78FA" w:rsidRDefault="00347370" w:rsidP="00347370">
      <w:pPr>
        <w:pStyle w:val="B1"/>
        <w:rPr>
          <w:ins w:id="133" w:author="Ericsson" w:date="2020-08-20T16:08:00Z"/>
          <w:del w:id="134" w:author="QC_25" w:date="2020-08-27T09:57:00Z"/>
        </w:rPr>
      </w:pPr>
      <w:ins w:id="135" w:author="Ericsson" w:date="2020-08-20T16:08:00Z">
        <w:del w:id="136" w:author="QC_25" w:date="2020-08-27T09:57:00Z">
          <w:r w:rsidDel="002B78FA">
            <w:delText xml:space="preserve">- </w:delText>
          </w:r>
          <w:r w:rsidDel="002B78FA">
            <w:tab/>
            <w:delText>Solution 9: As solution 1 but UE can as last resort also register to SNPNs that indicate support for “underconfigured” UEs.</w:delText>
          </w:r>
        </w:del>
      </w:ins>
    </w:p>
    <w:p w14:paraId="3CF85CCD" w14:textId="5A52B337" w:rsidR="00347370" w:rsidDel="002B78FA" w:rsidRDefault="00347370" w:rsidP="00347370">
      <w:pPr>
        <w:pStyle w:val="B1"/>
        <w:rPr>
          <w:ins w:id="137" w:author="Ericsson" w:date="2020-08-20T16:08:00Z"/>
          <w:del w:id="138" w:author="QC_25" w:date="2020-08-27T09:57:00Z"/>
          <w:noProof/>
          <w:lang w:val="en-US" w:eastAsia="ko-KR"/>
        </w:rPr>
      </w:pPr>
      <w:ins w:id="139" w:author="Ericsson" w:date="2020-08-20T16:08:00Z">
        <w:del w:id="140" w:author="QC_25" w:date="2020-08-27T09:57:00Z">
          <w:r w:rsidDel="002B78FA">
            <w:delText xml:space="preserve">-    </w:delText>
          </w:r>
        </w:del>
      </w:ins>
      <w:ins w:id="141" w:author="Ericsson" w:date="2020-08-20T16:09:00Z">
        <w:del w:id="142" w:author="QC_25" w:date="2020-08-27T09:57:00Z">
          <w:r w:rsidRPr="00347370" w:rsidDel="002B78FA">
            <w:rPr>
              <w:lang w:val="en-US"/>
            </w:rPr>
            <w:delText>S</w:delText>
          </w:r>
        </w:del>
      </w:ins>
      <w:ins w:id="143" w:author="Ericsson" w:date="2020-08-20T16:08:00Z">
        <w:del w:id="144" w:author="QC_25" w:date="2020-08-27T09:57:00Z">
          <w:r w:rsidDel="002B78FA">
            <w:delText xml:space="preserve">olution 11: “ Steering of Roaming “ alike solution to allow home SP to trigger UE to select and register to SNPN after UE has connected to a SNPN, this solution Supplement solution 1 and 2 which are used for UE to select the network before register to a SNPN.   </w:delText>
          </w:r>
        </w:del>
      </w:ins>
    </w:p>
    <w:p w14:paraId="1F0D0788" w14:textId="13AD9713" w:rsidR="00347370" w:rsidRPr="0021372D" w:rsidDel="002B78FA" w:rsidRDefault="00347370" w:rsidP="00347370">
      <w:pPr>
        <w:rPr>
          <w:ins w:id="145" w:author="Ericsson" w:date="2020-08-20T16:08:00Z"/>
          <w:del w:id="146" w:author="QC_25" w:date="2020-08-27T09:57:00Z"/>
          <w:lang w:val="en-US"/>
        </w:rPr>
      </w:pPr>
      <w:ins w:id="147" w:author="Ericsson" w:date="2020-08-20T16:08:00Z">
        <w:del w:id="148" w:author="QC_25" w:date="2020-08-27T09:57:00Z">
          <w:r w:rsidDel="002B78FA">
            <w:rPr>
              <w:lang w:val="en-US"/>
            </w:rPr>
            <w:delText>All solutions except solution 11 have a component of matching the PLMN+NID in broadcast with configured lists in the UE. In solution 2, the UE is required to read additional information from the SIB namely the l</w:delText>
          </w:r>
          <w:r w:rsidRPr="00333EFF" w:rsidDel="002B78FA">
            <w:rPr>
              <w:lang w:val="en-US"/>
            </w:rPr>
            <w:delText>ist of supported Roaming Group IDs</w:delText>
          </w:r>
          <w:r w:rsidDel="002B78FA">
            <w:rPr>
              <w:lang w:val="en-US"/>
            </w:rPr>
            <w:delText xml:space="preserve"> from SIB to be able to evaluate the </w:delText>
          </w:r>
          <w:r w:rsidRPr="00A97959" w:rsidDel="002B78FA">
            <w:delText>Home SP-controlled prioritized list of preferred SNPNs</w:delText>
          </w:r>
          <w:r w:rsidDel="002B78FA">
            <w:delTex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delText>
          </w:r>
        </w:del>
      </w:ins>
    </w:p>
    <w:p w14:paraId="51E6B04A" w14:textId="331BA151" w:rsidR="00347370" w:rsidDel="002B78FA" w:rsidRDefault="00347370" w:rsidP="00347370">
      <w:pPr>
        <w:rPr>
          <w:ins w:id="149" w:author="Ericsson" w:date="2020-08-20T16:08:00Z"/>
          <w:del w:id="150" w:author="QC_25" w:date="2020-08-27T09:57:00Z"/>
        </w:rPr>
      </w:pPr>
      <w:ins w:id="151" w:author="Ericsson" w:date="2020-08-20T16:08:00Z">
        <w:del w:id="152" w:author="QC_25" w:date="2020-08-27T09:57:00Z">
          <w:r w:rsidDel="002B78FA">
            <w:delText>Solution 2 also proposes to support manual network selection and UE is presented with the a</w:delText>
          </w:r>
          <w:r w:rsidRPr="00082A2C" w:rsidDel="002B78FA">
            <w:delText xml:space="preserve">vailable SNPNs </w:delText>
          </w:r>
          <w:r w:rsidDel="002B78FA">
            <w:delText xml:space="preserve">(i.e., </w:delText>
          </w:r>
          <w:r w:rsidRPr="00082A2C" w:rsidDel="002B78FA">
            <w:delText>indication access using Home SP credentials is supported</w:delText>
          </w:r>
          <w:r w:rsidDel="002B78FA">
            <w:delText>) and PLMNs (if PLMN subscription).</w:delText>
          </w:r>
        </w:del>
      </w:ins>
    </w:p>
    <w:p w14:paraId="1A05F674" w14:textId="3412FD53" w:rsidR="00347370" w:rsidDel="002B78FA" w:rsidRDefault="00347370" w:rsidP="00347370">
      <w:pPr>
        <w:rPr>
          <w:ins w:id="153" w:author="Ericsson" w:date="2020-08-20T16:08:00Z"/>
          <w:del w:id="154" w:author="QC_25" w:date="2020-08-27T09:57:00Z"/>
        </w:rPr>
      </w:pPr>
      <w:ins w:id="155" w:author="Ericsson" w:date="2020-08-20T16:08:00Z">
        <w:del w:id="156" w:author="QC_25" w:date="2020-08-27T09:57:00Z">
          <w:r w:rsidDel="002B78FA">
            <w:delTex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delText>
          </w:r>
        </w:del>
      </w:ins>
    </w:p>
    <w:p w14:paraId="71CC855F" w14:textId="2E2360B7" w:rsidR="00347370" w:rsidRPr="007B615E" w:rsidDel="002B78FA" w:rsidRDefault="00347370" w:rsidP="00347370">
      <w:pPr>
        <w:rPr>
          <w:ins w:id="157" w:author="Ericsson" w:date="2020-08-20T16:05:00Z"/>
          <w:del w:id="158" w:author="QC_25" w:date="2020-08-27T09:57:00Z"/>
        </w:rPr>
      </w:pPr>
      <w:ins w:id="159" w:author="Ericsson" w:date="2020-08-20T16:08:00Z">
        <w:del w:id="160" w:author="QC_25" w:date="2020-08-27T09:57:00Z">
          <w:r w:rsidRPr="0021372D" w:rsidDel="002B78FA">
            <w:delText xml:space="preserve">When AAA is used in </w:delText>
          </w:r>
          <w:r w:rsidRPr="001A739D" w:rsidDel="002B78FA">
            <w:delText>subscription owner</w:delText>
          </w:r>
          <w:r w:rsidRPr="0021372D" w:rsidDel="002B78FA">
            <w:delText xml:space="preserve"> </w:delText>
          </w:r>
          <w:r w:rsidDel="002B78FA">
            <w:delText xml:space="preserve">to authenticate the UE as in solution 4 and 8 there are also solutions on how to provide subscription data for the UE. In solution 4 it is assumed that subscription data is fetched via </w:delText>
          </w:r>
          <w:r w:rsidRPr="00A97959" w:rsidDel="002B78FA">
            <w:delText>AAA-P from AAA-S</w:delText>
          </w:r>
          <w:r w:rsidDel="002B78FA">
            <w:delText xml:space="preserve"> i.e., the AAA protocols are modified to carry the needed subscription data. This means that there will be an impact to information carried in AAA protocols and a need to upgrade the AAA infrastructure in the </w:delText>
          </w:r>
          <w:r w:rsidRPr="001A739D" w:rsidDel="002B78FA">
            <w:delText>subscription owner</w:delText>
          </w:r>
          <w:r w:rsidDel="002B78FA">
            <w:delText xml:space="preserve"> networks. In solution 10 there are two options, either </w:delText>
          </w:r>
          <w:r w:rsidRPr="0072521F" w:rsidDel="002B78FA">
            <w:delText>pre-provisioned in the SNPN, or provisioned on-demand to the SNPN</w:delText>
          </w:r>
          <w:r w:rsidDel="002B78FA">
            <w:delText xml:space="preserve">. In both options, </w:delText>
          </w:r>
          <w:r w:rsidRPr="00A97959" w:rsidDel="002B78FA">
            <w:delText>the SNPN generates a UE subscription identifier (SI) for the provisioned subscription data</w:delText>
          </w:r>
          <w:r w:rsidDel="002B78FA">
            <w:delText xml:space="preserve"> that is used internally in the SNPN</w:delText>
          </w:r>
          <w:r w:rsidRPr="00A97959" w:rsidDel="002B78FA">
            <w:delText>.</w:delText>
          </w:r>
          <w:r w:rsidDel="002B78FA">
            <w:delText xml:space="preserve"> </w:delText>
          </w:r>
        </w:del>
      </w:ins>
    </w:p>
    <w:p w14:paraId="4E25876B" w14:textId="77777777" w:rsidR="00347370" w:rsidRPr="00347370" w:rsidRDefault="00347370" w:rsidP="007716C8">
      <w:pPr>
        <w:pStyle w:val="EditorsNote"/>
        <w:rPr>
          <w:ins w:id="161" w:author="Gludovac, Dieter" w:date="2020-08-13T21:34:00Z"/>
          <w:lang w:val="en-GB"/>
        </w:rPr>
      </w:pPr>
    </w:p>
    <w:p w14:paraId="10C90218" w14:textId="06135BEA" w:rsidR="00C217FD" w:rsidDel="00B97FAF" w:rsidRDefault="00C217FD" w:rsidP="00C217FD">
      <w:pPr>
        <w:pStyle w:val="Heading2"/>
        <w:rPr>
          <w:ins w:id="162" w:author="Gludovac, Dieter" w:date="2020-08-13T21:34:00Z"/>
          <w:del w:id="163" w:author="MediaTek" w:date="2020-08-24T14:28:00Z"/>
        </w:rPr>
      </w:pPr>
      <w:ins w:id="164" w:author="Gludovac, Dieter" w:date="2020-08-13T21:34:00Z">
        <w:del w:id="165" w:author="MediaTek" w:date="2020-08-24T14:28:00Z">
          <w:r w:rsidRPr="00A97959" w:rsidDel="00B97FAF">
            <w:delText>7.</w:delText>
          </w:r>
          <w:r w:rsidDel="00B97FAF">
            <w:delText>2</w:delText>
          </w:r>
          <w:r w:rsidRPr="00A97959" w:rsidDel="00B97FAF">
            <w:tab/>
            <w:delText>Key Issue #</w:delText>
          </w:r>
          <w:r w:rsidDel="00B97FAF">
            <w:delText>2</w:delText>
          </w:r>
          <w:r w:rsidRPr="00A97959" w:rsidDel="00B97FAF">
            <w:delText>:</w:delText>
          </w:r>
          <w:r w:rsidRPr="00C217FD" w:rsidDel="00B97FAF">
            <w:delText>NPN support for Video, Imaging and Audio for Professional Applications (VIAPA)</w:delText>
          </w:r>
        </w:del>
      </w:ins>
    </w:p>
    <w:p w14:paraId="0A620D9E" w14:textId="077FE763" w:rsidR="00C217FD" w:rsidDel="00B97FAF" w:rsidRDefault="00C217FD" w:rsidP="007716C8">
      <w:pPr>
        <w:pStyle w:val="EditorsNote"/>
        <w:rPr>
          <w:ins w:id="166" w:author="Gludovac, Dieter" w:date="2020-08-13T21:38:00Z"/>
          <w:del w:id="167" w:author="MediaTek" w:date="2020-08-24T14:28:00Z"/>
        </w:rPr>
      </w:pPr>
      <w:ins w:id="168" w:author="Gludovac, Dieter" w:date="2020-08-13T21:34:00Z">
        <w:del w:id="169" w:author="MediaTek" w:date="2020-08-24T14:28:00Z">
          <w:r w:rsidDel="00B97FAF">
            <w:delText>Editor’s note: to be completed.</w:delText>
          </w:r>
        </w:del>
      </w:ins>
    </w:p>
    <w:p w14:paraId="6EB11108" w14:textId="69E6CADE" w:rsidR="00C217FD" w:rsidRPr="007B615E" w:rsidDel="00B97FAF" w:rsidRDefault="00C217FD" w:rsidP="007716C8">
      <w:pPr>
        <w:pStyle w:val="EditorsNote"/>
        <w:rPr>
          <w:ins w:id="170" w:author="Gludovac, Dieter" w:date="2020-08-13T21:38:00Z"/>
          <w:del w:id="171" w:author="MediaTek" w:date="2020-08-24T14:28:00Z"/>
        </w:rPr>
      </w:pPr>
      <w:ins w:id="172" w:author="Gludovac, Dieter" w:date="2020-08-13T21:38:00Z">
        <w:del w:id="173" w:author="MediaTek" w:date="2020-08-24T14:28:00Z">
          <w:r w:rsidDel="00B97FAF">
            <w:delText>Editor’s note: For th</w:delText>
          </w:r>
        </w:del>
      </w:ins>
      <w:ins w:id="174" w:author="Gludovac, Dieter" w:date="2020-08-13T21:44:00Z">
        <w:del w:id="175" w:author="MediaTek" w:date="2020-08-24T14:28:00Z">
          <w:r w:rsidR="007716C8" w:rsidRPr="007716C8" w:rsidDel="00B97FAF">
            <w:rPr>
              <w:lang w:val="en-US"/>
            </w:rPr>
            <w:delText>e</w:delText>
          </w:r>
        </w:del>
      </w:ins>
      <w:ins w:id="176" w:author="Gludovac, Dieter" w:date="2020-08-13T21:38:00Z">
        <w:del w:id="177" w:author="MediaTek" w:date="2020-08-24T14:28:00Z">
          <w:r w:rsidDel="00B97FAF">
            <w:delText xml:space="preserve"> case when non-3GPP identities and credentials are used </w:delText>
          </w:r>
        </w:del>
      </w:ins>
      <w:ins w:id="178" w:author="Gludovac, Dieter" w:date="2020-08-13T21:51:00Z">
        <w:del w:id="179" w:author="MediaTek" w:date="2020-08-24T14:28:00Z">
          <w:r w:rsidR="005A3036" w:rsidRPr="005A3036" w:rsidDel="00B97FAF">
            <w:rPr>
              <w:lang w:val="en-US"/>
            </w:rPr>
            <w:delText xml:space="preserve">and not </w:delText>
          </w:r>
        </w:del>
      </w:ins>
      <w:ins w:id="180" w:author="Gludovac, Dieter" w:date="2020-08-13T22:37:00Z">
        <w:del w:id="181" w:author="MediaTek" w:date="2020-08-24T14:28:00Z">
          <w:r w:rsidR="00115841" w:rsidDel="00B97FAF">
            <w:rPr>
              <w:lang w:val="en-US"/>
            </w:rPr>
            <w:delText xml:space="preserve">a </w:delText>
          </w:r>
        </w:del>
      </w:ins>
      <w:ins w:id="182" w:author="Gludovac, Dieter" w:date="2020-08-13T21:51:00Z">
        <w:del w:id="183" w:author="MediaTek" w:date="2020-08-24T14:28:00Z">
          <w:r w:rsidR="005A3036" w:rsidRPr="005A3036" w:rsidDel="00B97FAF">
            <w:rPr>
              <w:lang w:val="en-US"/>
            </w:rPr>
            <w:delText xml:space="preserve">Rel16 </w:delText>
          </w:r>
        </w:del>
      </w:ins>
      <w:ins w:id="184" w:author="Gludovac, Dieter" w:date="2020-08-13T22:37:00Z">
        <w:del w:id="185" w:author="MediaTek" w:date="2020-08-24T14:28:00Z">
          <w:r w:rsidR="00115841" w:rsidDel="00B97FAF">
            <w:rPr>
              <w:lang w:val="en-US"/>
            </w:rPr>
            <w:delText>like architecture (via N3IWF)</w:delText>
          </w:r>
        </w:del>
      </w:ins>
      <w:ins w:id="186" w:author="Gludovac, Dieter" w:date="2020-08-13T21:51:00Z">
        <w:del w:id="187" w:author="MediaTek" w:date="2020-08-24T14:28:00Z">
          <w:r w:rsidR="005A3036" w:rsidRPr="005A3036" w:rsidDel="00B97FAF">
            <w:rPr>
              <w:lang w:val="en-US"/>
            </w:rPr>
            <w:delText xml:space="preserve"> </w:delText>
          </w:r>
        </w:del>
      </w:ins>
      <w:ins w:id="188" w:author="Gludovac, Dieter" w:date="2020-08-13T21:38:00Z">
        <w:del w:id="189" w:author="MediaTek" w:date="2020-08-24T14:28:00Z">
          <w:r w:rsidDel="00B97FAF">
            <w:delText>no service continuity is required and therefore solutions evalution shall not include any specifics on service continuity</w:delText>
          </w:r>
        </w:del>
      </w:ins>
      <w:ins w:id="190" w:author="Gludovac, Dieter" w:date="2020-08-13T21:39:00Z">
        <w:del w:id="191" w:author="MediaTek" w:date="2020-08-24T14:28:00Z">
          <w:r w:rsidDel="00B97FAF">
            <w:delText xml:space="preserve"> for this case</w:delText>
          </w:r>
        </w:del>
      </w:ins>
      <w:ins w:id="192" w:author="Gludovac, Dieter" w:date="2020-08-13T21:38:00Z">
        <w:del w:id="193" w:author="MediaTek" w:date="2020-08-24T14:28:00Z">
          <w:r w:rsidDel="00B97FAF">
            <w:delText>.</w:delText>
          </w:r>
        </w:del>
      </w:ins>
    </w:p>
    <w:p w14:paraId="19E7474F" w14:textId="77777777" w:rsidR="00C217FD" w:rsidRPr="002663DB" w:rsidRDefault="00C217FD" w:rsidP="00C217FD">
      <w:pPr>
        <w:rPr>
          <w:ins w:id="194" w:author="Gludovac, Dieter" w:date="2020-08-13T21:34:00Z"/>
          <w:color w:val="FF0000"/>
        </w:rPr>
      </w:pPr>
    </w:p>
    <w:p w14:paraId="58A76EA6" w14:textId="77777777" w:rsidR="005250DC" w:rsidRPr="00612973" w:rsidRDefault="005250DC" w:rsidP="00C217FD">
      <w:pPr>
        <w:pStyle w:val="Heading2"/>
      </w:pPr>
    </w:p>
    <w:p w14:paraId="2A4CC50D"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E304908" w14:textId="77777777" w:rsidR="005F6AEC" w:rsidRDefault="00612973" w:rsidP="00612973">
      <w:pPr>
        <w:pStyle w:val="Heading1"/>
      </w:pPr>
      <w:r>
        <w:t>8</w:t>
      </w:r>
      <w:r w:rsidRPr="00A97959">
        <w:tab/>
      </w:r>
      <w:r>
        <w:t>Conclusions</w:t>
      </w:r>
    </w:p>
    <w:p w14:paraId="7D6E926B" w14:textId="77777777" w:rsidR="00C217FD" w:rsidRDefault="007B615E" w:rsidP="00C217FD">
      <w:pPr>
        <w:pStyle w:val="Heading2"/>
        <w:rPr>
          <w:ins w:id="195" w:author="Gludovac, Dieter" w:date="2020-08-13T21:41:00Z"/>
        </w:rPr>
      </w:pPr>
      <w:bookmarkStart w:id="196" w:name="_Toc16839391"/>
      <w:bookmarkStart w:id="197" w:name="_Toc21087550"/>
      <w:bookmarkStart w:id="198" w:name="_Toc23326083"/>
      <w:bookmarkStart w:id="199" w:name="_Toc25934689"/>
      <w:bookmarkStart w:id="200" w:name="_Toc26337069"/>
      <w:bookmarkStart w:id="201" w:name="_Toc31114366"/>
      <w:bookmarkStart w:id="202" w:name="_Toc43392854"/>
      <w:bookmarkStart w:id="203" w:name="_Toc43475653"/>
      <w:bookmarkStart w:id="204" w:name="_Toc43476029"/>
      <w:bookmarkEnd w:id="14"/>
      <w:bookmarkEnd w:id="15"/>
      <w:bookmarkEnd w:id="16"/>
      <w:bookmarkEnd w:id="17"/>
      <w:r w:rsidRPr="00A97959">
        <w:t>8.</w:t>
      </w:r>
      <w:del w:id="205" w:author="Gludovac, Dieter" w:date="2020-08-13T21:36:00Z">
        <w:r w:rsidRPr="00A97959" w:rsidDel="00C217FD">
          <w:delText>X</w:delText>
        </w:r>
      </w:del>
      <w:bookmarkEnd w:id="196"/>
      <w:bookmarkEnd w:id="197"/>
      <w:bookmarkEnd w:id="198"/>
      <w:bookmarkEnd w:id="199"/>
      <w:bookmarkEnd w:id="200"/>
      <w:bookmarkEnd w:id="201"/>
      <w:bookmarkEnd w:id="202"/>
      <w:bookmarkEnd w:id="203"/>
      <w:bookmarkEnd w:id="204"/>
      <w:ins w:id="206" w:author="Gludovac, Dieter" w:date="2020-08-13T21:36:00Z">
        <w:r w:rsidR="00C217FD">
          <w:t>1</w:t>
        </w:r>
      </w:ins>
      <w:ins w:id="207" w:author="Gludovac, Dieter" w:date="2020-08-13T21:35:00Z">
        <w:r w:rsidR="00C217FD" w:rsidRPr="00A97959">
          <w:tab/>
        </w:r>
      </w:ins>
      <w:r w:rsidR="00C217FD" w:rsidRPr="00A97959">
        <w:t>Key Issue #</w:t>
      </w:r>
      <w:ins w:id="208" w:author="Gludovac, Dieter" w:date="2020-08-13T21:35:00Z">
        <w:r w:rsidR="00C217FD">
          <w:t>1</w:t>
        </w:r>
        <w:r w:rsidR="00C217FD" w:rsidRPr="00A97959">
          <w:t>: Enhancements to Support SNPN along with credentials owned by an entity separate from the SNPN</w:t>
        </w:r>
      </w:ins>
    </w:p>
    <w:p w14:paraId="15F3FCE6" w14:textId="77B03564" w:rsidR="007716C8" w:rsidRPr="00C217FD" w:rsidDel="002B78FA" w:rsidRDefault="007716C8" w:rsidP="007716C8">
      <w:pPr>
        <w:pStyle w:val="EditorsNote"/>
        <w:rPr>
          <w:ins w:id="209" w:author="Gludovac, Dieter" w:date="2020-08-13T21:41:00Z"/>
          <w:del w:id="210" w:author="QC_25" w:date="2020-08-27T09:57:00Z"/>
        </w:rPr>
      </w:pPr>
      <w:commentRangeStart w:id="211"/>
      <w:commentRangeStart w:id="212"/>
      <w:ins w:id="213" w:author="Gludovac, Dieter" w:date="2020-08-13T21:41:00Z">
        <w:del w:id="214" w:author="QC_25" w:date="2020-08-27T09:57:00Z">
          <w:r w:rsidDel="002B78FA">
            <w:delText xml:space="preserve">Editor’s note: </w:delText>
          </w:r>
        </w:del>
      </w:ins>
      <w:ins w:id="215" w:author="Gludovac, Dieter" w:date="2020-08-13T21:43:00Z">
        <w:del w:id="216" w:author="QC_25" w:date="2020-08-27T09:57:00Z">
          <w:r w:rsidRPr="007716C8" w:rsidDel="002B78FA">
            <w:rPr>
              <w:lang w:val="en-US"/>
            </w:rPr>
            <w:delText>Conclusions</w:delText>
          </w:r>
        </w:del>
      </w:ins>
      <w:ins w:id="217" w:author="Gludovac, Dieter" w:date="2020-08-13T21:41:00Z">
        <w:del w:id="218" w:author="QC_25" w:date="2020-08-27T09:57:00Z">
          <w:r w:rsidDel="002B78FA">
            <w:delText xml:space="preserve"> shall </w:delText>
          </w:r>
        </w:del>
      </w:ins>
      <w:ins w:id="219" w:author="Gludovac, Dieter" w:date="2020-08-13T21:43:00Z">
        <w:del w:id="220" w:author="QC_25" w:date="2020-08-27T09:57:00Z">
          <w:r w:rsidRPr="007716C8" w:rsidDel="002B78FA">
            <w:rPr>
              <w:lang w:val="en-US"/>
            </w:rPr>
            <w:delText>include</w:delText>
          </w:r>
        </w:del>
      </w:ins>
      <w:ins w:id="221" w:author="Gludovac, Dieter" w:date="2020-08-13T21:41:00Z">
        <w:del w:id="222" w:author="QC_25" w:date="2020-08-27T09:57:00Z">
          <w:r w:rsidDel="002B78FA">
            <w:delText xml:space="preserve"> </w:delText>
          </w:r>
          <w:r w:rsidRPr="00C217FD" w:rsidDel="002B78FA">
            <w:delText>mechanisms to prevent a UE</w:delText>
          </w:r>
        </w:del>
      </w:ins>
    </w:p>
    <w:p w14:paraId="4C39B7EE" w14:textId="36EC4D71" w:rsidR="007716C8" w:rsidRPr="00C217FD" w:rsidDel="002B78FA" w:rsidRDefault="007716C8" w:rsidP="007716C8">
      <w:pPr>
        <w:pStyle w:val="EditorsNote"/>
        <w:rPr>
          <w:ins w:id="223" w:author="Gludovac, Dieter" w:date="2020-08-13T21:41:00Z"/>
          <w:del w:id="224" w:author="QC_25" w:date="2020-08-27T09:57:00Z"/>
        </w:rPr>
      </w:pPr>
      <w:ins w:id="225" w:author="Gludovac, Dieter" w:date="2020-08-13T21:41:00Z">
        <w:del w:id="226"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5D51FE06" w14:textId="11097504" w:rsidR="007716C8" w:rsidRPr="007716C8" w:rsidDel="002B78FA" w:rsidRDefault="007716C8" w:rsidP="00992671">
      <w:pPr>
        <w:pStyle w:val="EditorsNote"/>
        <w:rPr>
          <w:ins w:id="227" w:author="Gludovac, Dieter" w:date="2020-08-13T21:35:00Z"/>
          <w:del w:id="228" w:author="QC_25" w:date="2020-08-27T09:57:00Z"/>
          <w:lang w:val="en-US"/>
        </w:rPr>
      </w:pPr>
      <w:ins w:id="229" w:author="Gludovac, Dieter" w:date="2020-08-13T21:41:00Z">
        <w:del w:id="230"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commentRangeEnd w:id="211"/>
      <w:del w:id="231" w:author="QC_25" w:date="2020-08-27T09:57:00Z">
        <w:r w:rsidR="004D1A2C" w:rsidDel="002B78FA">
          <w:rPr>
            <w:rStyle w:val="CommentReference"/>
            <w:color w:val="auto"/>
            <w:lang w:val="en-GB"/>
          </w:rPr>
          <w:commentReference w:id="211"/>
        </w:r>
        <w:commentRangeEnd w:id="212"/>
        <w:r w:rsidR="003A506D" w:rsidDel="002B78FA">
          <w:rPr>
            <w:rStyle w:val="CommentReference"/>
            <w:color w:val="auto"/>
            <w:lang w:val="en-GB"/>
          </w:rPr>
          <w:commentReference w:id="212"/>
        </w:r>
      </w:del>
    </w:p>
    <w:p w14:paraId="2D8B20D8" w14:textId="751DC80B" w:rsidR="00C217FD" w:rsidDel="002B78FA" w:rsidRDefault="00C217FD" w:rsidP="00992671">
      <w:pPr>
        <w:pStyle w:val="EditorsNote"/>
        <w:rPr>
          <w:ins w:id="232" w:author="Gludovac, Dieter" w:date="2020-08-13T21:35:00Z"/>
          <w:del w:id="233" w:author="QC_25" w:date="2020-08-27T09:57:00Z"/>
        </w:rPr>
      </w:pPr>
      <w:ins w:id="234" w:author="Gludovac, Dieter" w:date="2020-08-13T21:35:00Z">
        <w:del w:id="235" w:author="QC_25" w:date="2020-08-27T09:57:00Z">
          <w:r w:rsidDel="002B78FA">
            <w:delText>8</w:delText>
          </w:r>
          <w:r w:rsidRPr="00A97959" w:rsidDel="002B78FA">
            <w:delText>.</w:delText>
          </w:r>
        </w:del>
      </w:ins>
      <w:ins w:id="236" w:author="Gludovac, Dieter" w:date="2020-08-13T21:36:00Z">
        <w:del w:id="237" w:author="QC_25" w:date="2020-08-27T09:57:00Z">
          <w:r w:rsidDel="002B78FA">
            <w:delText>1</w:delText>
          </w:r>
        </w:del>
      </w:ins>
      <w:ins w:id="238" w:author="Gludovac, Dieter" w:date="2020-08-13T21:35:00Z">
        <w:del w:id="239" w:author="QC_25" w:date="2020-08-27T09:57:00Z">
          <w:r w:rsidDel="002B78FA">
            <w:delText>.1</w:delText>
          </w:r>
          <w:r w:rsidRPr="00A97959" w:rsidDel="002B78FA">
            <w:tab/>
          </w:r>
          <w:r w:rsidDel="002B78FA">
            <w:delText>Conclusions to solutions based on 3GPP identifiers and credentials</w:delText>
          </w:r>
        </w:del>
      </w:ins>
    </w:p>
    <w:p w14:paraId="4D77D130" w14:textId="447C7334" w:rsidR="00C217FD" w:rsidRPr="002663DB" w:rsidDel="002B78FA" w:rsidRDefault="00C217FD" w:rsidP="007716C8">
      <w:pPr>
        <w:pStyle w:val="EditorsNote"/>
        <w:rPr>
          <w:ins w:id="240" w:author="Gludovac, Dieter" w:date="2020-08-13T21:35:00Z"/>
          <w:del w:id="241" w:author="QC_25" w:date="2020-08-27T09:57:00Z"/>
        </w:rPr>
      </w:pPr>
      <w:ins w:id="242" w:author="Gludovac, Dieter" w:date="2020-08-13T21:35:00Z">
        <w:del w:id="243" w:author="QC_25" w:date="2020-08-27T09:57:00Z">
          <w:r w:rsidDel="002B78FA">
            <w:delText>Editor’s note: to be completed.</w:delText>
          </w:r>
        </w:del>
      </w:ins>
    </w:p>
    <w:p w14:paraId="08A10CA9" w14:textId="4B036375" w:rsidR="00C217FD" w:rsidRDefault="00C217FD" w:rsidP="00C217FD">
      <w:pPr>
        <w:pStyle w:val="Heading3"/>
        <w:rPr>
          <w:ins w:id="244" w:author="Gludovac, Dieter" w:date="2020-08-13T21:35:00Z"/>
        </w:rPr>
      </w:pPr>
      <w:ins w:id="245" w:author="Gludovac, Dieter" w:date="2020-08-13T21:35:00Z">
        <w:r>
          <w:t>8</w:t>
        </w:r>
        <w:r w:rsidRPr="00A97959">
          <w:t>.</w:t>
        </w:r>
      </w:ins>
      <w:ins w:id="246" w:author="Gludovac, Dieter" w:date="2020-08-13T21:36:00Z">
        <w:r>
          <w:t>1</w:t>
        </w:r>
      </w:ins>
      <w:ins w:id="247" w:author="Gludovac, Dieter" w:date="2020-08-13T21:35:00Z">
        <w:r>
          <w:t>.2</w:t>
        </w:r>
        <w:r w:rsidRPr="00A97959">
          <w:tab/>
        </w:r>
        <w:r>
          <w:t xml:space="preserve">Conclusions </w:t>
        </w:r>
        <w:del w:id="248" w:author="QC_25" w:date="2020-08-27T10:01:00Z">
          <w:r w:rsidDel="002B78FA">
            <w:delText>to solutions based on non-3GPP identifiers and credentials</w:delText>
          </w:r>
        </w:del>
      </w:ins>
      <w:ins w:id="249" w:author="QC_25" w:date="2020-08-27T10:01:00Z">
        <w:r w:rsidR="002B78FA">
          <w:t>for UEs with an SNPN subscription</w:t>
        </w:r>
      </w:ins>
    </w:p>
    <w:p w14:paraId="256F6A4A" w14:textId="77777777" w:rsidR="00C217FD" w:rsidRDefault="00C217FD" w:rsidP="007716C8">
      <w:pPr>
        <w:pStyle w:val="EditorsNote"/>
        <w:rPr>
          <w:ins w:id="250" w:author="Ericsson" w:date="2020-08-20T16:21:00Z"/>
        </w:rPr>
      </w:pPr>
      <w:ins w:id="251" w:author="Gludovac, Dieter" w:date="2020-08-13T21:35:00Z">
        <w:r>
          <w:t>Editor’s note: to be completed.</w:t>
        </w:r>
      </w:ins>
    </w:p>
    <w:p w14:paraId="3E4D69E1" w14:textId="77777777" w:rsidR="000A51DC" w:rsidRDefault="000A51DC" w:rsidP="000A51DC">
      <w:pPr>
        <w:rPr>
          <w:ins w:id="252" w:author="Ericsson" w:date="2020-08-20T16:21:00Z"/>
        </w:rPr>
      </w:pPr>
      <w:ins w:id="253" w:author="Ericsson" w:date="2020-08-20T16:21:00Z">
        <w:r>
          <w:t xml:space="preserve">In the conclusion the entity owning the credentials is called Home SNPN (HSNPN) </w:t>
        </w:r>
      </w:ins>
      <w:ins w:id="254" w:author="Ericsson" w:date="2020-08-20T16:22:00Z">
        <w:r>
          <w:t>and</w:t>
        </w:r>
      </w:ins>
      <w:ins w:id="255" w:author="Ericsson" w:date="2020-08-20T16:21:00Z">
        <w:r>
          <w:t xml:space="preserve"> the owner is a SNPN (identified with PLMN ID + NID).</w:t>
        </w:r>
      </w:ins>
    </w:p>
    <w:p w14:paraId="3AE3C424" w14:textId="77777777" w:rsidR="009971EA" w:rsidDel="00304326" w:rsidRDefault="000A51DC" w:rsidP="009971EA">
      <w:pPr>
        <w:rPr>
          <w:ins w:id="256" w:author="Ericsson" w:date="2020-08-20T16:22:00Z"/>
          <w:del w:id="257" w:author="Antoine G Mouquet (Orange)" w:date="2020-08-21T19:06:00Z"/>
        </w:rPr>
      </w:pPr>
      <w:ins w:id="258" w:author="Ericsson" w:date="2020-08-20T16:21:00Z">
        <w:del w:id="259" w:author="Antoine G Mouquet (Orange)" w:date="2020-08-21T19:06:00Z">
          <w:r w:rsidDel="00304326">
            <w:delText>It is recommended to use an architecture as depicted in f</w:delText>
          </w:r>
        </w:del>
      </w:ins>
      <w:ins w:id="260" w:author="intel user SA2#140E v1" w:date="2020-08-21T17:05:00Z">
        <w:del w:id="261" w:author="Antoine G Mouquet (Orange)" w:date="2020-08-21T19:06:00Z">
          <w:r w:rsidR="004D1A2C" w:rsidDel="00304326">
            <w:delText>F</w:delText>
          </w:r>
        </w:del>
      </w:ins>
      <w:ins w:id="262" w:author="Ericsson" w:date="2020-08-20T16:21:00Z">
        <w:del w:id="263" w:author="Antoine G Mouquet (Orange)" w:date="2020-08-21T19:06:00Z">
          <w:r w:rsidDel="00304326">
            <w:delText xml:space="preserve">igure </w:delText>
          </w:r>
          <w:r w:rsidRPr="00A97959" w:rsidDel="00304326">
            <w:delText>6.1.1-1</w:delText>
          </w:r>
        </w:del>
      </w:ins>
      <w:ins w:id="264" w:author="intel user SA2#140E v1" w:date="2020-08-21T17:01:00Z">
        <w:del w:id="265" w:author="Antoine G Mouquet (Orange)" w:date="2020-08-21T19:06:00Z">
          <w:r w:rsidR="004D1A2C" w:rsidDel="00304326">
            <w:delText>8.1.2-1</w:delText>
          </w:r>
        </w:del>
      </w:ins>
      <w:ins w:id="266" w:author="intel user SA2#140E v1" w:date="2020-08-21T17:02:00Z">
        <w:del w:id="267" w:author="Antoine G Mouquet (Orange)" w:date="2020-08-21T19:06:00Z">
          <w:r w:rsidR="004D1A2C" w:rsidDel="00304326">
            <w:delText xml:space="preserve"> and Figure 8.1.2-2</w:delText>
          </w:r>
        </w:del>
      </w:ins>
      <w:ins w:id="268" w:author="Ericsson" w:date="2020-08-20T16:21:00Z">
        <w:del w:id="269" w:author="Antoine G Mouquet (Orange)" w:date="2020-08-21T19:06:00Z">
          <w:r w:rsidDel="00304326">
            <w:delText>.</w:delText>
          </w:r>
        </w:del>
      </w:ins>
    </w:p>
    <w:p w14:paraId="4EE86607" w14:textId="77777777" w:rsidR="004D1A2C" w:rsidRPr="00A97959" w:rsidDel="00304326" w:rsidRDefault="00A24FE1" w:rsidP="004D1A2C">
      <w:pPr>
        <w:pStyle w:val="TF"/>
        <w:rPr>
          <w:ins w:id="270" w:author="intel user SA2#140E v1" w:date="2020-08-21T17:01:00Z"/>
          <w:del w:id="271" w:author="Antoine G Mouquet (Orange)" w:date="2020-08-21T19:06:00Z"/>
        </w:rPr>
      </w:pPr>
      <w:ins w:id="272" w:author="intel user SA2#140E v1" w:date="2020-08-21T17:01:00Z">
        <w:del w:id="273" w:author="Antoine G Mouquet (Orange)" w:date="2020-08-21T19:06:00Z">
          <w:r w:rsidRPr="00A97959" w:rsidDel="00304326">
            <w:object w:dxaOrig="10465" w:dyaOrig="6360" w14:anchorId="17A9CB1A">
              <v:shape id="_x0000_i1027" type="#_x0000_t75" style="width:482.25pt;height:291.75pt" o:ole="">
                <v:imagedata r:id="rId14" o:title=""/>
              </v:shape>
              <o:OLEObject Type="Embed" ProgID="Visio.Drawing.11" ShapeID="_x0000_i1027" DrawAspect="Content" ObjectID="_1660028821" r:id="rId15"/>
            </w:object>
          </w:r>
        </w:del>
      </w:ins>
      <w:ins w:id="274" w:author="intel user SA2#140E v1" w:date="2020-08-21T17:01:00Z">
        <w:del w:id="275"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276" w:author="intel user SA2#140E v1" w:date="2020-08-21T17:02:00Z">
        <w:del w:id="277" w:author="Antoine G Mouquet (Orange)" w:date="2020-08-21T19:06:00Z">
          <w:r w:rsidR="004D1A2C" w:rsidDel="00304326">
            <w:rPr>
              <w:lang w:val="en-US"/>
            </w:rPr>
            <w:delText>1.2</w:delText>
          </w:r>
        </w:del>
      </w:ins>
      <w:ins w:id="278" w:author="intel user SA2#140E v1" w:date="2020-08-21T17:01:00Z">
        <w:del w:id="279"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280" w:author="intel user SA2#140E v1" w:date="2020-08-21T17:03:00Z">
        <w:del w:id="281" w:author="Antoine G Mouquet (Orange)" w:date="2020-08-21T19:06:00Z">
          <w:r w:rsidR="004D1A2C" w:rsidRPr="004D1A2C" w:rsidDel="00304326">
            <w:rPr>
              <w:lang w:val="en-US"/>
            </w:rPr>
            <w:delText>Ar</w:delText>
          </w:r>
          <w:r w:rsidR="004D1A2C" w:rsidDel="00304326">
            <w:rPr>
              <w:lang w:val="en-US"/>
            </w:rPr>
            <w:delText>chitecture</w:delText>
          </w:r>
        </w:del>
      </w:ins>
      <w:ins w:id="282" w:author="intel user SA2#140E v1" w:date="2020-08-21T17:01:00Z">
        <w:del w:id="283"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14:paraId="449F0949" w14:textId="224DC9CE" w:rsidR="004D1A2C" w:rsidRPr="00A97959" w:rsidDel="00304326" w:rsidRDefault="001E3517" w:rsidP="00FA31ED">
      <w:pPr>
        <w:pStyle w:val="TH"/>
        <w:jc w:val="left"/>
        <w:rPr>
          <w:ins w:id="284" w:author="intel user SA2#140E v1" w:date="2020-08-21T17:01:00Z"/>
          <w:del w:id="285" w:author="Antoine G Mouquet (Orange)" w:date="2020-08-21T19:06:00Z"/>
        </w:rPr>
      </w:pPr>
      <w:ins w:id="286" w:author="MediaTek" w:date="2020-08-24T14:00:00Z">
        <w:del w:id="287" w:author="Ericsson 2" w:date="2020-08-26T10:58:00Z">
          <w:r>
            <w:rPr>
              <w:noProof/>
            </w:rPr>
            <w:lastRenderedPageBreak/>
            <w:object w:dxaOrig="1440" w:dyaOrig="1440" w14:anchorId="67E155F9">
              <v:shape id="_x0000_s1030" type="#_x0000_t75" style="position:absolute;margin-left:32.55pt;margin-top:0;width:416.95pt;height:267.8pt;z-index:251659264;mso-position-horizontal:absolute;mso-position-horizontal-relative:text;mso-position-vertical-relative:text">
                <v:imagedata r:id="rId16" o:title=""/>
                <w10:wrap type="square" side="right"/>
              </v:shape>
              <o:OLEObject Type="Embed" ProgID="Visio.Drawing.11" ShapeID="_x0000_s1030" DrawAspect="Content" ObjectID="_1660028823" r:id="rId17"/>
            </w:object>
          </w:r>
        </w:del>
      </w:ins>
      <w:ins w:id="288" w:author="intel user SA2#140E v1" w:date="2020-08-21T17:01:00Z">
        <w:del w:id="289" w:author="MediaTek" w:date="2020-08-24T14:00:00Z">
          <w:r w:rsidR="00A24FE1" w:rsidRPr="00A97959" w:rsidDel="00FA31ED">
            <w:object w:dxaOrig="11389" w:dyaOrig="7309" w14:anchorId="4AAC0DC5">
              <v:shape id="_x0000_i1029" type="#_x0000_t75" style="width:417pt;height:267.75pt" o:ole="">
                <v:imagedata r:id="rId18" o:title=""/>
              </v:shape>
              <o:OLEObject Type="Embed" ProgID="Visio.Drawing.11" ShapeID="_x0000_i1029" DrawAspect="Content" ObjectID="_1660028822" r:id="rId19"/>
            </w:object>
          </w:r>
        </w:del>
      </w:ins>
      <w:ins w:id="290" w:author="MediaTek" w:date="2020-08-24T14:00:00Z">
        <w:del w:id="291" w:author="Ericsson 2" w:date="2020-08-26T10:58:00Z">
          <w:r w:rsidR="00FA31ED" w:rsidDel="00992671">
            <w:br w:type="textWrapping" w:clear="all"/>
          </w:r>
        </w:del>
      </w:ins>
    </w:p>
    <w:p w14:paraId="24342132" w14:textId="77777777" w:rsidR="004D1A2C" w:rsidRPr="00A97959" w:rsidDel="00304326" w:rsidRDefault="004D1A2C" w:rsidP="004D1A2C">
      <w:pPr>
        <w:pStyle w:val="TF"/>
        <w:rPr>
          <w:ins w:id="292" w:author="intel user SA2#140E v1" w:date="2020-08-21T17:01:00Z"/>
          <w:del w:id="293" w:author="Antoine G Mouquet (Orange)" w:date="2020-08-21T19:06:00Z"/>
        </w:rPr>
      </w:pPr>
      <w:ins w:id="294" w:author="intel user SA2#140E v1" w:date="2020-08-21T17:01:00Z">
        <w:del w:id="295" w:author="Antoine G Mouquet (Orange)" w:date="2020-08-21T19:06:00Z">
          <w:r w:rsidRPr="00A97959" w:rsidDel="00304326">
            <w:delText xml:space="preserve">Figure </w:delText>
          </w:r>
          <w:r w:rsidRPr="00E86FDD" w:rsidDel="00304326">
            <w:rPr>
              <w:lang w:val="en-US"/>
            </w:rPr>
            <w:delText>8.</w:delText>
          </w:r>
        </w:del>
      </w:ins>
      <w:ins w:id="296" w:author="intel user SA2#140E v1" w:date="2020-08-21T17:02:00Z">
        <w:del w:id="297" w:author="Antoine G Mouquet (Orange)" w:date="2020-08-21T19:06:00Z">
          <w:r w:rsidDel="00304326">
            <w:rPr>
              <w:lang w:val="en-US"/>
            </w:rPr>
            <w:delText>1.2</w:delText>
          </w:r>
        </w:del>
      </w:ins>
      <w:ins w:id="298" w:author="intel user SA2#140E v1" w:date="2020-08-21T17:01:00Z">
        <w:del w:id="299" w:author="Antoine G Mouquet (Orange)" w:date="2020-08-21T19:06:00Z">
          <w:r w:rsidDel="00304326">
            <w:rPr>
              <w:lang w:val="en-US"/>
            </w:rPr>
            <w:delText>-2</w:delText>
          </w:r>
          <w:r w:rsidRPr="00A97959" w:rsidDel="00304326">
            <w:delText xml:space="preserve">: </w:delText>
          </w:r>
        </w:del>
      </w:ins>
      <w:ins w:id="300" w:author="intel user SA2#140E v1" w:date="2020-08-21T17:03:00Z">
        <w:del w:id="301" w:author="Antoine G Mouquet (Orange)" w:date="2020-08-21T19:06:00Z">
          <w:r w:rsidDel="00304326">
            <w:rPr>
              <w:lang w:val="en-US"/>
            </w:rPr>
            <w:delText>Architecture</w:delText>
          </w:r>
        </w:del>
      </w:ins>
      <w:ins w:id="302" w:author="intel user SA2#140E v1" w:date="2020-08-21T17:01:00Z">
        <w:del w:id="303" w:author="Antoine G Mouquet (Orange)" w:date="2020-08-21T19:06:00Z">
          <w:r w:rsidRPr="00A97959" w:rsidDel="00304326">
            <w:delText xml:space="preserve"> </w:delText>
          </w:r>
          <w:r w:rsidRPr="00A97959" w:rsidDel="00304326">
            <w:rPr>
              <w:lang w:val="en-US"/>
            </w:rPr>
            <w:delText xml:space="preserve">with services provided by the </w:delText>
          </w:r>
        </w:del>
      </w:ins>
      <w:ins w:id="304" w:author="intel user SA2#140E v1" w:date="2020-08-21T17:02:00Z">
        <w:del w:id="305" w:author="Antoine G Mouquet (Orange)" w:date="2020-08-21T19:06:00Z">
          <w:r w:rsidDel="00304326">
            <w:rPr>
              <w:lang w:val="en-US"/>
            </w:rPr>
            <w:delText>Home SNPN</w:delText>
          </w:r>
        </w:del>
      </w:ins>
    </w:p>
    <w:p w14:paraId="7EEA2F50" w14:textId="77777777" w:rsidR="000A51DC" w:rsidRPr="0037075B" w:rsidDel="00ED0F1D" w:rsidRDefault="000A51DC" w:rsidP="000A51DC">
      <w:pPr>
        <w:pStyle w:val="EditorsNote"/>
        <w:rPr>
          <w:ins w:id="306" w:author="Ericsson" w:date="2020-08-20T16:21:00Z"/>
          <w:del w:id="307" w:author="Huawei-ZQH821" w:date="2020-08-22T00:09:00Z"/>
          <w:lang w:val="en-US"/>
        </w:rPr>
      </w:pPr>
      <w:ins w:id="308" w:author="Ericsson" w:date="2020-08-20T16:21:00Z">
        <w:del w:id="309" w:author="Huawei-ZQH821" w:date="2020-08-22T00:09:00Z">
          <w:r w:rsidDel="00ED0F1D">
            <w:delText>Editor’s note: An architecture to support AAA interfaces to service provider (SNPN) is pending input from SA3 and is FFS.</w:delText>
          </w:r>
        </w:del>
      </w:ins>
      <w:ins w:id="310" w:author="Antoine G Mouquet (Orange)" w:date="2020-08-21T11:18:00Z">
        <w:del w:id="311"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312" w:author="Antoine G Mouquet (Orange)" w:date="2020-08-21T11:19:00Z">
        <w:del w:id="313" w:author="Huawei-ZQH821" w:date="2020-08-22T00:09:00Z">
          <w:r w:rsidR="0037075B" w:rsidDel="00ED0F1D">
            <w:rPr>
              <w:lang w:val="en-US"/>
            </w:rPr>
            <w:delText>f</w:delText>
          </w:r>
        </w:del>
      </w:ins>
      <w:ins w:id="314" w:author="Antoine G Mouquet (Orange)" w:date="2020-08-21T11:18:00Z">
        <w:del w:id="315" w:author="Huawei-ZQH821" w:date="2020-08-22T00:09:00Z">
          <w:r w:rsidR="0037075B" w:rsidDel="00ED0F1D">
            <w:rPr>
              <w:lang w:val="en-US"/>
            </w:rPr>
            <w:delText>eeback.</w:delText>
          </w:r>
        </w:del>
      </w:ins>
    </w:p>
    <w:p w14:paraId="7925FA15" w14:textId="2EAD4CF1" w:rsidR="00FA31ED" w:rsidDel="00992671" w:rsidRDefault="000A51DC" w:rsidP="000A51DC">
      <w:pPr>
        <w:rPr>
          <w:del w:id="316" w:author="MediaTek" w:date="2020-08-24T14:04:00Z"/>
        </w:rPr>
      </w:pPr>
      <w:ins w:id="317" w:author="Ericsson" w:date="2020-08-20T16:21:00Z">
        <w:r>
          <w:t>HSNPN subscriptions are provisioned in the UE.</w:t>
        </w:r>
      </w:ins>
      <w:ins w:id="318" w:author="MediaTek" w:date="2020-08-24T14:04:00Z">
        <w:r w:rsidR="00FA31ED">
          <w:t xml:space="preserve"> </w:t>
        </w:r>
      </w:ins>
      <w:moveToRangeStart w:id="319" w:author="MediaTek" w:date="2020-08-24T14:04:00Z" w:name="move49170299"/>
      <w:moveTo w:id="320" w:author="MediaTek" w:date="2020-08-24T14:04:00Z">
        <w:r w:rsidR="00FA31ED" w:rsidRPr="00264765">
          <w:rPr>
            <w:highlight w:val="yellow"/>
          </w:rPr>
          <w:t>If credentials from multiple HSNPN are provisioned in the UE, it is assumed that the UE, before the network selection procedure, determines what HSNPN is used. How this is done is not spe</w:t>
        </w:r>
        <w:bookmarkStart w:id="321" w:name="_GoBack"/>
        <w:bookmarkEnd w:id="321"/>
        <w:r w:rsidR="00FA31ED" w:rsidRPr="00264765">
          <w:rPr>
            <w:highlight w:val="yellow"/>
          </w:rPr>
          <w:t>cified.</w:t>
        </w:r>
      </w:moveTo>
      <w:ins w:id="322" w:author="Ericsson 2" w:date="2020-08-26T10:58:00Z">
        <w:r w:rsidR="00992671">
          <w:t xml:space="preserve"> </w:t>
        </w:r>
      </w:ins>
    </w:p>
    <w:p w14:paraId="496D84EE" w14:textId="77777777" w:rsidR="00992671" w:rsidRDefault="00992671" w:rsidP="00FA31ED">
      <w:pPr>
        <w:rPr>
          <w:ins w:id="323" w:author="Ericsson 2" w:date="2020-08-26T10:59:00Z"/>
          <w:moveTo w:id="324" w:author="MediaTek" w:date="2020-08-24T14:04:00Z"/>
        </w:rPr>
      </w:pPr>
    </w:p>
    <w:moveToRangeEnd w:id="319"/>
    <w:p w14:paraId="40F7F8BB" w14:textId="77777777" w:rsidR="000A51DC" w:rsidDel="00FA31ED" w:rsidRDefault="000A51DC" w:rsidP="00992671">
      <w:pPr>
        <w:pStyle w:val="EditorsNote"/>
        <w:rPr>
          <w:ins w:id="325" w:author="Ericsson" w:date="2020-08-20T16:21:00Z"/>
          <w:del w:id="326" w:author="MediaTek" w:date="2020-08-24T14:04:00Z"/>
        </w:rPr>
      </w:pPr>
    </w:p>
    <w:p w14:paraId="040DF694" w14:textId="532503F9" w:rsidR="008816AB" w:rsidRPr="008816AB" w:rsidDel="008816AB" w:rsidRDefault="000A51DC" w:rsidP="00992671">
      <w:pPr>
        <w:pStyle w:val="EditorsNote"/>
        <w:rPr>
          <w:ins w:id="327" w:author="Ericsson" w:date="2020-08-20T16:21:00Z"/>
          <w:del w:id="328" w:author="MediaTek" w:date="2020-08-24T13:49:00Z"/>
        </w:rPr>
      </w:pPr>
      <w:ins w:id="329" w:author="Ericsson" w:date="2020-08-20T16:21:00Z">
        <w:r>
          <w:t xml:space="preserve">Editor's note: </w:t>
        </w:r>
        <w:r w:rsidRPr="00A97959">
          <w:t>It is FFS</w:t>
        </w:r>
        <w:r>
          <w:t xml:space="preserve"> </w:t>
        </w:r>
      </w:ins>
      <w:ins w:id="330" w:author="QC_25" w:date="2020-08-27T10:07:00Z">
        <w:r w:rsidR="002B78FA">
          <w:rPr>
            <w:lang w:val="en-US"/>
          </w:rPr>
          <w:t xml:space="preserve">which information </w:t>
        </w:r>
      </w:ins>
      <w:ins w:id="331" w:author="Ericsson" w:date="2020-08-20T16:21:00Z">
        <w:del w:id="332" w:author="QC_25" w:date="2020-08-27T10:07:00Z">
          <w:r w:rsidDel="002B78FA">
            <w:delText xml:space="preserve">what lists are </w:delText>
          </w:r>
        </w:del>
      </w:ins>
      <w:ins w:id="333" w:author="QC_25" w:date="2020-08-27T10:07:00Z">
        <w:r w:rsidR="002B78FA">
          <w:rPr>
            <w:lang w:val="en-US"/>
          </w:rPr>
          <w:t xml:space="preserve">is </w:t>
        </w:r>
      </w:ins>
      <w:ins w:id="334" w:author="Ericsson" w:date="2020-08-20T16:21:00Z">
        <w:r>
          <w:t>configured in the UE for doing network selection</w:t>
        </w:r>
        <w:r w:rsidRPr="00A97959">
          <w:t>.</w:t>
        </w:r>
      </w:ins>
    </w:p>
    <w:p w14:paraId="26B93AAC" w14:textId="2E3A8245" w:rsidR="000A51DC" w:rsidRPr="002B78FA" w:rsidDel="002B78FA" w:rsidRDefault="000A51DC" w:rsidP="00992671">
      <w:pPr>
        <w:pStyle w:val="EditorsNote"/>
        <w:rPr>
          <w:ins w:id="335" w:author="Ericsson" w:date="2020-08-20T16:21:00Z"/>
          <w:del w:id="336" w:author="QC_25" w:date="2020-08-27T10:08:00Z"/>
          <w:lang w:val="en-US"/>
        </w:rPr>
      </w:pPr>
      <w:ins w:id="337" w:author="Ericsson" w:date="2020-08-20T16:21:00Z">
        <w:r>
          <w:lastRenderedPageBreak/>
          <w:t xml:space="preserve">The </w:t>
        </w:r>
        <w:del w:id="338" w:author="QC_25" w:date="2020-08-27T10:07:00Z">
          <w:r w:rsidDel="002B78FA">
            <w:delText xml:space="preserve">lists and other </w:delText>
          </w:r>
        </w:del>
        <w:r>
          <w:t xml:space="preserve">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ins w:id="339" w:author="QC_25" w:date="2020-08-27T10:08:00Z">
        <w:r w:rsidR="002B78FA">
          <w:rPr>
            <w:lang w:val="en-US"/>
          </w:rPr>
          <w:t xml:space="preserve"> </w:t>
        </w:r>
      </w:ins>
    </w:p>
    <w:p w14:paraId="5FAA8000" w14:textId="4441E257" w:rsidR="002B78FA" w:rsidRDefault="002B78FA" w:rsidP="002B78FA">
      <w:pPr>
        <w:pStyle w:val="EditorsNote"/>
        <w:rPr>
          <w:ins w:id="340" w:author="QC_25" w:date="2020-08-27T10:08:00Z"/>
        </w:rPr>
      </w:pPr>
      <w:ins w:id="341" w:author="QC_25" w:date="2020-08-27T10:08:00Z">
        <w:r>
          <w:t>SIB enhancements to enable the above are FFS.</w:t>
        </w:r>
      </w:ins>
    </w:p>
    <w:p w14:paraId="2B0CA716" w14:textId="4AB54708" w:rsidR="000A51DC" w:rsidRPr="00A97959" w:rsidDel="002B78FA" w:rsidRDefault="000A51DC" w:rsidP="000A51DC">
      <w:pPr>
        <w:rPr>
          <w:ins w:id="342" w:author="Ericsson" w:date="2020-08-20T16:21:00Z"/>
          <w:del w:id="343" w:author="QC_25" w:date="2020-08-27T10:08:00Z"/>
        </w:rPr>
      </w:pPr>
      <w:ins w:id="344" w:author="Ericsson" w:date="2020-08-20T16:21:00Z">
        <w:del w:id="345" w:author="QC_25" w:date="2020-08-27T10:08:00Z">
          <w:r w:rsidRPr="00A97959" w:rsidDel="002B78FA">
            <w:delText xml:space="preserve">NG-RAN nodes which support access using </w:delText>
          </w:r>
          <w:r w:rsidDel="002B78FA">
            <w:delText xml:space="preserve">HSNPN </w:delText>
          </w:r>
          <w:r w:rsidRPr="00A97959" w:rsidDel="002B78FA">
            <w:rPr>
              <w:lang w:eastAsia="ko-KR"/>
            </w:rPr>
            <w:delText xml:space="preserve">credentials </w:delText>
          </w:r>
          <w:r w:rsidRPr="00A97959" w:rsidDel="002B78FA">
            <w:delText>broadcast the following information per SNPN:</w:delText>
          </w:r>
        </w:del>
      </w:ins>
    </w:p>
    <w:p w14:paraId="1F72BF3A" w14:textId="24EAD2EC" w:rsidR="000A51DC" w:rsidRPr="00A97959" w:rsidDel="002B78FA" w:rsidRDefault="000A51DC" w:rsidP="000A51DC">
      <w:pPr>
        <w:pStyle w:val="B1"/>
        <w:rPr>
          <w:ins w:id="346" w:author="Ericsson" w:date="2020-08-20T16:21:00Z"/>
          <w:del w:id="347" w:author="QC_25" w:date="2020-08-27T10:08:00Z"/>
          <w:lang w:eastAsia="ko-KR"/>
        </w:rPr>
      </w:pPr>
      <w:ins w:id="348" w:author="Ericsson" w:date="2020-08-20T16:21:00Z">
        <w:del w:id="349" w:author="QC_25" w:date="2020-08-27T10:08:00Z">
          <w:r w:rsidRPr="00A97959" w:rsidDel="002B78FA">
            <w:rPr>
              <w:lang w:eastAsia="ko-KR"/>
            </w:rPr>
            <w:delText>-</w:delText>
          </w:r>
          <w:r w:rsidRPr="00A97959" w:rsidDel="002B78FA">
            <w:rPr>
              <w:lang w:eastAsia="ko-KR"/>
            </w:rPr>
            <w:tab/>
            <w:delText xml:space="preserve">Indication that access using </w:delText>
          </w:r>
          <w:r w:rsidDel="002B78FA">
            <w:rPr>
              <w:lang w:eastAsia="ko-KR"/>
            </w:rPr>
            <w:delText xml:space="preserve">HSNPN </w:delText>
          </w:r>
          <w:r w:rsidRPr="00A97959" w:rsidDel="002B78FA">
            <w:rPr>
              <w:lang w:eastAsia="ko-KR"/>
            </w:rPr>
            <w:delText>credentials is supported</w:delText>
          </w:r>
        </w:del>
      </w:ins>
    </w:p>
    <w:p w14:paraId="101ECB72" w14:textId="77777777" w:rsidR="000A51DC" w:rsidDel="00FA31ED" w:rsidRDefault="000A51DC" w:rsidP="000A51DC">
      <w:pPr>
        <w:rPr>
          <w:ins w:id="350" w:author="Ericsson" w:date="2020-08-20T16:21:00Z"/>
          <w:moveFrom w:id="351" w:author="MediaTek" w:date="2020-08-24T14:04:00Z"/>
        </w:rPr>
      </w:pPr>
      <w:moveFromRangeStart w:id="352" w:author="MediaTek" w:date="2020-08-24T14:04:00Z" w:name="move49170299"/>
      <w:moveFrom w:id="353" w:author="MediaTek" w:date="2020-08-24T14:04:00Z">
        <w:ins w:id="354" w:author="Ericsson" w:date="2020-08-20T16:21:00Z">
          <w:r w:rsidDel="00FA31ED">
            <w:t>If credentials from multiple HSNPN</w:t>
          </w:r>
        </w:ins>
        <w:ins w:id="355" w:author="Ericsson" w:date="2020-08-20T16:24:00Z">
          <w:r w:rsidR="000524E9" w:rsidDel="00FA31ED">
            <w:t xml:space="preserve"> </w:t>
          </w:r>
        </w:ins>
        <w:ins w:id="356" w:author="Ericsson" w:date="2020-08-20T16:21:00Z">
          <w:r w:rsidDel="00FA31ED">
            <w:t>are provisioned in the UE, it is assumed that the UE, before the network selection procedure, determines what HSNPN</w:t>
          </w:r>
        </w:ins>
        <w:ins w:id="357" w:author="Ericsson" w:date="2020-08-20T16:24:00Z">
          <w:r w:rsidR="000524E9" w:rsidDel="00FA31ED">
            <w:t xml:space="preserve"> </w:t>
          </w:r>
        </w:ins>
        <w:ins w:id="358" w:author="Ericsson" w:date="2020-08-20T16:21:00Z">
          <w:r w:rsidDel="00FA31ED">
            <w:t>is used. How this is done is not specified.</w:t>
          </w:r>
        </w:ins>
      </w:moveFrom>
    </w:p>
    <w:moveFromRangeEnd w:id="352"/>
    <w:p w14:paraId="086F90CF" w14:textId="7828DD30" w:rsidR="000A51DC" w:rsidDel="002B78FA" w:rsidRDefault="000A51DC" w:rsidP="000A51DC">
      <w:pPr>
        <w:rPr>
          <w:ins w:id="359" w:author="Ericsson" w:date="2020-08-20T16:21:00Z"/>
          <w:del w:id="360" w:author="QC_25" w:date="2020-08-27T10:09:00Z"/>
        </w:rPr>
      </w:pPr>
      <w:ins w:id="361" w:author="Ericsson" w:date="2020-08-20T16:21:00Z">
        <w:del w:id="362" w:author="QC_25" w:date="2020-08-27T10:09:00Z">
          <w:r w:rsidDel="002B78FA">
            <w:delText>First part of network selection is to evaluate the UE configured lists and if there is a match between an announced SNPN and an entry in the list, the UE will attempt register to that SNPN.</w:delText>
          </w:r>
        </w:del>
      </w:ins>
    </w:p>
    <w:p w14:paraId="3B13181C" w14:textId="7F055D56" w:rsidR="000A51DC" w:rsidRDefault="000A51DC" w:rsidP="000A51DC">
      <w:pPr>
        <w:rPr>
          <w:ins w:id="363" w:author="Ericsson" w:date="2020-08-20T16:21:00Z"/>
        </w:rPr>
      </w:pPr>
      <w:ins w:id="364" w:author="Ericsson" w:date="2020-08-20T16:21:00Z">
        <w:r>
          <w:t>After UE registers to a SNPN, UE may reselect and register to another SNPN with the new network selection information from HSNPN</w:t>
        </w:r>
      </w:ins>
      <w:ins w:id="365" w:author="MediaTek" w:date="2020-08-24T14:05:00Z">
        <w:del w:id="366" w:author="QC_25" w:date="2020-08-27T10:10:00Z">
          <w:r w:rsidR="00FA31ED" w:rsidDel="002B78FA">
            <w:delText xml:space="preserve"> e.g. by manually selecting a SNPN</w:delText>
          </w:r>
        </w:del>
      </w:ins>
      <w:ins w:id="367" w:author="QC_25" w:date="2020-08-27T10:10:00Z">
        <w:r w:rsidR="002B78FA">
          <w:t>.</w:t>
        </w:r>
      </w:ins>
      <w:ins w:id="368" w:author="Ericsson" w:date="2020-08-20T16:21:00Z">
        <w:del w:id="369" w:author="MediaTek" w:date="2020-08-24T14:05:00Z">
          <w:r w:rsidDel="00FA31ED">
            <w:delText>.</w:delText>
          </w:r>
        </w:del>
      </w:ins>
    </w:p>
    <w:p w14:paraId="6690CBE0" w14:textId="1F64A023" w:rsidR="000A51DC" w:rsidRDefault="000A51DC" w:rsidP="000A51DC">
      <w:pPr>
        <w:rPr>
          <w:ins w:id="370" w:author="Huawei-ZQH821" w:date="2020-08-22T00:06:00Z"/>
        </w:rPr>
      </w:pPr>
      <w:ins w:id="371" w:author="Ericsson" w:date="2020-08-20T16:21:00Z">
        <w:r>
          <w:t xml:space="preserve">For SNPN </w:t>
        </w:r>
        <w:del w:id="372" w:author="QC_25" w:date="2020-08-27T10:10:00Z">
          <w:r w:rsidDel="002B78FA">
            <w:delText xml:space="preserve">(standalone) </w:delText>
          </w:r>
        </w:del>
        <w:r>
          <w:t xml:space="preserve">subscriptions, non-AKA authentication procedure can be used as described in annex B of </w:t>
        </w:r>
        <w:r w:rsidRPr="00A97959">
          <w:t>TS 33.501 [7]</w:t>
        </w:r>
        <w:r>
          <w:t>.</w:t>
        </w:r>
      </w:ins>
    </w:p>
    <w:p w14:paraId="5BEA4B2E" w14:textId="1D43ADC1" w:rsidR="00B30691" w:rsidDel="00992671" w:rsidRDefault="00B30691" w:rsidP="000A51DC">
      <w:pPr>
        <w:rPr>
          <w:ins w:id="373" w:author="Huawei-ZQH821" w:date="2020-08-22T00:06:00Z"/>
          <w:del w:id="374" w:author="Ericsson 2" w:date="2020-08-26T10:58:00Z"/>
        </w:rPr>
      </w:pPr>
      <w:commentRangeStart w:id="375"/>
      <w:commentRangeStart w:id="376"/>
      <w:commentRangeStart w:id="377"/>
      <w:commentRangeStart w:id="378"/>
    </w:p>
    <w:p w14:paraId="465318C0" w14:textId="0571DC33" w:rsidR="00B30691" w:rsidRPr="00B30691" w:rsidDel="002B78FA" w:rsidRDefault="00B30691" w:rsidP="000A51DC">
      <w:pPr>
        <w:rPr>
          <w:ins w:id="379" w:author="Ericsson" w:date="2020-08-20T16:21:00Z"/>
          <w:del w:id="380" w:author="QC_25" w:date="2020-08-27T10:04:00Z"/>
        </w:rPr>
      </w:pPr>
      <w:ins w:id="381" w:author="Huawei-ZQH821" w:date="2020-08-22T00:06:00Z">
        <w:del w:id="382" w:author="QC_25" w:date="2020-08-27T10:04:00Z">
          <w:r w:rsidDel="002B78FA">
            <w:rPr>
              <w:rFonts w:eastAsiaTheme="minorEastAsia"/>
              <w:lang w:eastAsia="zh-CN"/>
            </w:rPr>
            <w:delText xml:space="preserve">In the </w:delText>
          </w:r>
        </w:del>
      </w:ins>
      <w:ins w:id="383" w:author="Huawei-ZQH821" w:date="2020-08-22T00:07:00Z">
        <w:del w:id="384" w:author="QC_25" w:date="2020-08-27T10:04:00Z">
          <w:r w:rsidDel="002B78FA">
            <w:delText>conclusion the</w:delText>
          </w:r>
        </w:del>
      </w:ins>
      <w:ins w:id="385" w:author="Ericsson 2" w:date="2020-08-26T11:09:00Z">
        <w:del w:id="386" w:author="QC_25" w:date="2020-08-27T10:04:00Z">
          <w:r w:rsidR="00B96F25" w:rsidDel="002B78FA">
            <w:delText>For the scenario</w:delText>
          </w:r>
          <w:r w:rsidR="00376B6C" w:rsidDel="002B78FA">
            <w:delText xml:space="preserve"> where</w:delText>
          </w:r>
        </w:del>
      </w:ins>
      <w:ins w:id="387" w:author="Huawei-ZQH821" w:date="2020-08-22T00:07:00Z">
        <w:del w:id="388" w:author="QC_25" w:date="2020-08-27T10:04:00Z">
          <w:r w:rsidDel="002B78FA">
            <w:delText xml:space="preserve"> entity owning the credentials </w:delText>
          </w:r>
        </w:del>
      </w:ins>
      <w:ins w:id="389" w:author="Ericsson 2" w:date="2020-08-26T11:09:00Z">
        <w:del w:id="390" w:author="QC_25" w:date="2020-08-27T10:04:00Z">
          <w:r w:rsidR="00376B6C" w:rsidDel="002B78FA">
            <w:delText xml:space="preserve">only has </w:delText>
          </w:r>
        </w:del>
      </w:ins>
      <w:ins w:id="391" w:author="Huawei-ZQH821" w:date="2020-08-22T00:07:00Z">
        <w:del w:id="392" w:author="QC_25" w:date="2020-08-27T10:04:00Z">
          <w:r w:rsidDel="002B78FA">
            <w:delText>is</w:delText>
          </w:r>
        </w:del>
      </w:ins>
      <w:ins w:id="393" w:author="Ericsson 2" w:date="2020-08-26T11:09:00Z">
        <w:del w:id="394" w:author="QC_25" w:date="2020-08-27T10:04:00Z">
          <w:r w:rsidR="00376B6C" w:rsidDel="002B78FA">
            <w:delText>a</w:delText>
          </w:r>
        </w:del>
      </w:ins>
      <w:ins w:id="395" w:author="Huawei-ZQH821" w:date="2020-08-22T00:07:00Z">
        <w:del w:id="396" w:author="QC_25" w:date="2020-08-27T10:04:00Z">
          <w:r w:rsidDel="002B78FA">
            <w:delText xml:space="preserve"> </w:delText>
          </w:r>
          <w:r w:rsidDel="002B78FA">
            <w:rPr>
              <w:rFonts w:eastAsiaTheme="minorEastAsia"/>
              <w:lang w:eastAsia="zh-CN"/>
            </w:rPr>
            <w:delText>AAA Server (AAA-S)</w:delText>
          </w:r>
        </w:del>
      </w:ins>
      <w:ins w:id="397" w:author="Ericsson 2" w:date="2020-08-26T11:10:00Z">
        <w:del w:id="398" w:author="QC_25" w:date="2020-08-27T10:04:00Z">
          <w:r w:rsidR="00E71487" w:rsidDel="002B78FA">
            <w:delText xml:space="preserve">, </w:delText>
          </w:r>
        </w:del>
      </w:ins>
      <w:ins w:id="399" w:author="Huawei-ZQH821" w:date="2020-08-22T00:07:00Z">
        <w:del w:id="400" w:author="QC_25" w:date="2020-08-27T10:04:00Z">
          <w:r w:rsidDel="002B78FA">
            <w:delText xml:space="preserve"> and the owner is a SNPN (identified with PLMN ID + NID)</w:delText>
          </w:r>
        </w:del>
      </w:ins>
      <w:ins w:id="401" w:author="Ericsson 2" w:date="2020-08-26T11:10:00Z">
        <w:del w:id="402" w:author="QC_25" w:date="2020-08-27T10:04:00Z">
          <w:r w:rsidR="00E71487" w:rsidDel="002B78FA">
            <w:rPr>
              <w:rFonts w:eastAsiaTheme="minorEastAsia"/>
              <w:lang w:eastAsia="zh-CN"/>
            </w:rPr>
            <w:delText xml:space="preserve"> and</w:delText>
          </w:r>
        </w:del>
      </w:ins>
      <w:ins w:id="403" w:author="Huawei-ZQH821" w:date="2020-08-22T00:06:00Z">
        <w:del w:id="404" w:author="QC_25" w:date="2020-08-27T10:04:00Z">
          <w:r w:rsidDel="002B78FA">
            <w:rPr>
              <w:rFonts w:eastAsiaTheme="minorEastAsia"/>
              <w:lang w:eastAsia="zh-CN"/>
            </w:rPr>
            <w:delText xml:space="preserve">, </w:delText>
          </w:r>
        </w:del>
      </w:ins>
      <w:ins w:id="405" w:author="Huawei-ZQH821" w:date="2020-08-22T00:08:00Z">
        <w:del w:id="406" w:author="QC_25" w:date="2020-08-27T10:04:00Z">
          <w:r w:rsidDel="002B78FA">
            <w:rPr>
              <w:rFonts w:eastAsiaTheme="minorEastAsia"/>
              <w:lang w:eastAsia="zh-CN"/>
            </w:rPr>
            <w:delText>the primary authentication and authorization towards the AAA-S can be used during the initial registration and maybe triggered by AMF based on local policy or UDM indication, and the AMF or SMF can obtain the subscription data from UDM or AAA-P to complete the registration and session management procedures. The subscription data in UDM or AAA-P may be pre-configured or obtained from AAA-S in a dynamic manner.</w:delText>
          </w:r>
        </w:del>
      </w:ins>
      <w:commentRangeEnd w:id="375"/>
      <w:commentRangeEnd w:id="376"/>
      <w:commentRangeEnd w:id="377"/>
      <w:del w:id="407" w:author="QC_25" w:date="2020-08-27T10:04:00Z">
        <w:r w:rsidR="002B78FA" w:rsidDel="002B78FA">
          <w:rPr>
            <w:rStyle w:val="CommentReference"/>
          </w:rPr>
          <w:commentReference w:id="377"/>
        </w:r>
        <w:commentRangeEnd w:id="378"/>
        <w:r w:rsidR="002B78FA" w:rsidDel="002B78FA">
          <w:rPr>
            <w:rStyle w:val="CommentReference"/>
          </w:rPr>
          <w:commentReference w:id="378"/>
        </w:r>
        <w:r w:rsidR="002B78FA" w:rsidDel="002B78FA">
          <w:rPr>
            <w:rStyle w:val="CommentReference"/>
          </w:rPr>
          <w:commentReference w:id="376"/>
        </w:r>
        <w:r w:rsidR="002B78FA" w:rsidDel="002B78FA">
          <w:rPr>
            <w:rStyle w:val="CommentReference"/>
          </w:rPr>
          <w:commentReference w:id="375"/>
        </w:r>
      </w:del>
    </w:p>
    <w:p w14:paraId="7CE94CF2" w14:textId="77777777" w:rsidR="00ED0F1D" w:rsidRPr="0037075B" w:rsidRDefault="00ED0F1D" w:rsidP="00ED0F1D">
      <w:pPr>
        <w:pStyle w:val="EditorsNote"/>
        <w:rPr>
          <w:ins w:id="408" w:author="Huawei-ZQH821" w:date="2020-08-22T00:09:00Z"/>
          <w:lang w:val="en-US"/>
        </w:rPr>
      </w:pPr>
      <w:ins w:id="409" w:author="Huawei-ZQH821" w:date="2020-08-22T00:09:00Z">
        <w:r>
          <w:t>Editor’s note: An architecture to support AAA interfaces to service provider (SNPN) is pending input from SA3.</w:t>
        </w:r>
        <w:r w:rsidRPr="0037075B">
          <w:rPr>
            <w:lang w:val="en-US"/>
          </w:rPr>
          <w:t xml:space="preserve"> T</w:t>
        </w:r>
        <w:r>
          <w:rPr>
            <w:lang w:val="en-US"/>
          </w:rPr>
          <w:t>he recommended architecutre will be decided based on SA3's feeback.</w:t>
        </w:r>
      </w:ins>
    </w:p>
    <w:p w14:paraId="1D39DFE5" w14:textId="77777777" w:rsidR="000A51DC" w:rsidRDefault="000A51DC" w:rsidP="000A51DC">
      <w:pPr>
        <w:pStyle w:val="EditorsNote"/>
      </w:pPr>
      <w:ins w:id="410" w:author="Ericsson" w:date="2020-08-20T16:21:00Z">
        <w:r>
          <w:t>Editor’s note: Registration procedure to support AAA interfaces to service provider (SNPN) is pending input from SA3 and is FFS including the subscription data V-SNPN should use in this scenario.</w:t>
        </w:r>
      </w:ins>
    </w:p>
    <w:p w14:paraId="504F10F5" w14:textId="14347DA0" w:rsidR="0090501E" w:rsidDel="002B78FA" w:rsidRDefault="0090501E" w:rsidP="0090501E">
      <w:pPr>
        <w:rPr>
          <w:ins w:id="411" w:author="Huawei-ZQH821" w:date="2020-08-22T00:12:00Z"/>
          <w:del w:id="412" w:author="QC_25" w:date="2020-08-27T10:05:00Z"/>
          <w:rFonts w:eastAsiaTheme="minorEastAsia"/>
          <w:lang w:eastAsia="zh-CN"/>
        </w:rPr>
      </w:pPr>
      <w:bookmarkStart w:id="413" w:name="_Hlk49415134"/>
      <w:ins w:id="414" w:author="Huawei-ZQH821" w:date="2020-08-22T00:12:00Z">
        <w:del w:id="415" w:author="QC_25" w:date="2020-08-27T10:05:00Z">
          <w:r w:rsidDel="002B78FA">
            <w:rPr>
              <w:lang w:eastAsia="zh-CN"/>
            </w:rPr>
            <w:delText>Support</w:delText>
          </w:r>
          <w:r w:rsidDel="002B78FA">
            <w:rPr>
              <w:rFonts w:eastAsiaTheme="minorEastAsia"/>
              <w:lang w:eastAsia="zh-CN"/>
            </w:rPr>
            <w:delText xml:space="preserve"> N3IWF-based interworking</w:delText>
          </w:r>
        </w:del>
      </w:ins>
      <w:ins w:id="416" w:author="Huawei-ZQH821" w:date="2020-08-22T00:13:00Z">
        <w:del w:id="417" w:author="QC_25" w:date="2020-08-27T10:05:00Z">
          <w:r w:rsidR="00C23862" w:rsidDel="002B78FA">
            <w:rPr>
              <w:rFonts w:eastAsiaTheme="minorEastAsia"/>
              <w:lang w:eastAsia="zh-CN"/>
            </w:rPr>
            <w:delText xml:space="preserve"> </w:delText>
          </w:r>
        </w:del>
      </w:ins>
      <w:ins w:id="418" w:author="Ericsson 2" w:date="2020-08-26T11:25:00Z">
        <w:del w:id="419" w:author="QC_25" w:date="2020-08-27T10:05:00Z">
          <w:r w:rsidR="00D30E9D" w:rsidDel="002B78FA">
            <w:rPr>
              <w:rFonts w:eastAsiaTheme="minorEastAsia"/>
              <w:lang w:eastAsia="zh-CN"/>
            </w:rPr>
            <w:delText xml:space="preserve">access </w:delText>
          </w:r>
        </w:del>
      </w:ins>
      <w:ins w:id="420" w:author="Ericsson 2" w:date="2020-08-26T12:15:00Z">
        <w:del w:id="421" w:author="QC_25" w:date="2020-08-27T10:05:00Z">
          <w:r w:rsidR="00F160C6" w:rsidDel="002B78FA">
            <w:rPr>
              <w:rFonts w:eastAsiaTheme="minorEastAsia"/>
              <w:lang w:eastAsia="zh-CN"/>
            </w:rPr>
            <w:delText xml:space="preserve">to </w:delText>
          </w:r>
        </w:del>
      </w:ins>
      <w:ins w:id="422" w:author="Ericsson 2" w:date="2020-08-26T11:25:00Z">
        <w:del w:id="423" w:author="QC_25" w:date="2020-08-27T10:05:00Z">
          <w:r w:rsidR="003A3E2C" w:rsidDel="002B78FA">
            <w:rPr>
              <w:rFonts w:eastAsiaTheme="minorEastAsia"/>
              <w:lang w:eastAsia="zh-CN"/>
            </w:rPr>
            <w:delText>the HSNPN services</w:delText>
          </w:r>
        </w:del>
      </w:ins>
      <w:ins w:id="424" w:author="Ericsson 2" w:date="2020-08-26T12:16:00Z">
        <w:del w:id="425" w:author="QC_25" w:date="2020-08-27T10:05:00Z">
          <w:r w:rsidR="003C4060" w:rsidDel="002B78FA">
            <w:rPr>
              <w:rFonts w:eastAsiaTheme="minorEastAsia"/>
              <w:lang w:eastAsia="zh-CN"/>
            </w:rPr>
            <w:delText xml:space="preserve"> and</w:delText>
          </w:r>
        </w:del>
      </w:ins>
      <w:ins w:id="426" w:author="Huawei-ZQH821" w:date="2020-08-22T00:13:00Z">
        <w:del w:id="427" w:author="QC_25" w:date="2020-08-27T10:05:00Z">
          <w:r w:rsidR="00C23862" w:rsidDel="002B78FA">
            <w:rPr>
              <w:rFonts w:eastAsiaTheme="minorEastAsia"/>
              <w:lang w:eastAsia="zh-CN"/>
            </w:rPr>
            <w:delText xml:space="preserve">or architecture </w:delText>
          </w:r>
          <w:r w:rsidR="00C23862" w:rsidDel="002B78FA">
            <w:delText>depicted in Figure 8.1.2-1 and Figure 8.1.2-2</w:delText>
          </w:r>
        </w:del>
      </w:ins>
      <w:ins w:id="428" w:author="Huawei-ZQH821" w:date="2020-08-22T00:12:00Z">
        <w:del w:id="429" w:author="QC_25" w:date="2020-08-27T10:05:00Z">
          <w:r w:rsidDel="002B78FA">
            <w:rPr>
              <w:rFonts w:eastAsiaTheme="minorEastAsia"/>
              <w:lang w:eastAsia="zh-CN"/>
            </w:rPr>
            <w:delText xml:space="preserve"> </w:delText>
          </w:r>
        </w:del>
      </w:ins>
      <w:ins w:id="430" w:author="Ericsson 2" w:date="2020-08-26T12:11:00Z">
        <w:del w:id="431" w:author="QC_25" w:date="2020-08-27T10:05:00Z">
          <w:r w:rsidR="00A65835" w:rsidDel="002B78FA">
            <w:rPr>
              <w:rFonts w:eastAsiaTheme="minorEastAsia"/>
              <w:lang w:eastAsia="zh-CN"/>
            </w:rPr>
            <w:delText xml:space="preserve"> </w:delText>
          </w:r>
        </w:del>
      </w:ins>
      <w:ins w:id="432" w:author="Ericsson 2" w:date="2020-08-26T12:12:00Z">
        <w:del w:id="433" w:author="QC_25" w:date="2020-08-27T10:05:00Z">
          <w:r w:rsidR="00A65835" w:rsidDel="002B78FA">
            <w:rPr>
              <w:rFonts w:eastAsiaTheme="minorEastAsia"/>
              <w:lang w:eastAsia="zh-CN"/>
            </w:rPr>
            <w:delText xml:space="preserve">during mobility </w:delText>
          </w:r>
        </w:del>
      </w:ins>
      <w:ins w:id="434" w:author="Huawei-ZQH821" w:date="2020-08-22T00:12:00Z">
        <w:del w:id="435" w:author="QC_25" w:date="2020-08-27T10:05:00Z">
          <w:r w:rsidDel="002B78FA">
            <w:rPr>
              <w:rFonts w:eastAsiaTheme="minorEastAsia"/>
              <w:lang w:eastAsia="zh-CN"/>
            </w:rPr>
            <w:delText xml:space="preserve">between </w:delText>
          </w:r>
        </w:del>
      </w:ins>
      <w:ins w:id="436" w:author="Ericsson 2" w:date="2020-08-26T11:26:00Z">
        <w:del w:id="437" w:author="QC_25" w:date="2020-08-27T10:05:00Z">
          <w:r w:rsidR="00C441B5" w:rsidDel="002B78FA">
            <w:rPr>
              <w:rFonts w:eastAsiaTheme="minorEastAsia"/>
              <w:lang w:eastAsia="zh-CN"/>
            </w:rPr>
            <w:delText>V-SNPN and HSNPN</w:delText>
          </w:r>
        </w:del>
      </w:ins>
      <w:ins w:id="438" w:author="Ericsson 2" w:date="2020-08-26T12:12:00Z">
        <w:del w:id="439" w:author="QC_25" w:date="2020-08-27T10:05:00Z">
          <w:r w:rsidR="00A65835" w:rsidDel="002B78FA">
            <w:rPr>
              <w:rFonts w:eastAsiaTheme="minorEastAsia"/>
              <w:lang w:eastAsia="zh-CN"/>
            </w:rPr>
            <w:delText xml:space="preserve"> </w:delText>
          </w:r>
          <w:r w:rsidR="00AD1B73" w:rsidDel="002B78FA">
            <w:rPr>
              <w:rFonts w:eastAsiaTheme="minorEastAsia"/>
              <w:lang w:eastAsia="zh-CN"/>
            </w:rPr>
            <w:delText>and</w:delText>
          </w:r>
          <w:r w:rsidR="00A65835" w:rsidDel="002B78FA">
            <w:rPr>
              <w:rFonts w:eastAsiaTheme="minorEastAsia"/>
              <w:lang w:eastAsia="zh-CN"/>
            </w:rPr>
            <w:delText xml:space="preserve"> between V-SNPN and V-SNPN</w:delText>
          </w:r>
        </w:del>
      </w:ins>
      <w:ins w:id="440" w:author="Huawei-ZQH821" w:date="2020-08-22T00:12:00Z">
        <w:del w:id="441" w:author="QC_25" w:date="2020-08-27T10:05:00Z">
          <w:r w:rsidDel="002B78FA">
            <w:rPr>
              <w:rFonts w:eastAsiaTheme="minorEastAsia"/>
              <w:lang w:eastAsia="zh-CN"/>
            </w:rPr>
            <w:delText>the source network and target network to address the mobility scenarios.</w:delText>
          </w:r>
        </w:del>
      </w:ins>
    </w:p>
    <w:bookmarkEnd w:id="413"/>
    <w:p w14:paraId="044A6CC3" w14:textId="77777777" w:rsidR="00C217FD" w:rsidDel="00247305" w:rsidRDefault="00C217FD" w:rsidP="00C217FD">
      <w:pPr>
        <w:pStyle w:val="Heading2"/>
        <w:rPr>
          <w:ins w:id="442" w:author="Gludovac, Dieter" w:date="2020-08-13T21:35:00Z"/>
          <w:del w:id="443" w:author="MediaTek" w:date="2020-08-24T14:08:00Z"/>
        </w:rPr>
      </w:pPr>
      <w:ins w:id="444" w:author="Gludovac, Dieter" w:date="2020-08-13T21:35:00Z">
        <w:del w:id="445" w:author="MediaTek" w:date="2020-08-24T14:08:00Z">
          <w:r w:rsidRPr="00A97959" w:rsidDel="00247305">
            <w:delText>8.</w:delText>
          </w:r>
        </w:del>
      </w:ins>
      <w:ins w:id="446" w:author="Gludovac, Dieter" w:date="2020-08-13T21:36:00Z">
        <w:del w:id="447" w:author="MediaTek" w:date="2020-08-24T14:08:00Z">
          <w:r w:rsidDel="00247305">
            <w:delText>2</w:delText>
          </w:r>
        </w:del>
      </w:ins>
      <w:ins w:id="448" w:author="Gludovac, Dieter" w:date="2020-08-13T21:35:00Z">
        <w:del w:id="449" w:author="MediaTek" w:date="2020-08-24T14:08:00Z">
          <w:r w:rsidRPr="00A97959" w:rsidDel="00247305">
            <w:tab/>
            <w:delText>Key Issue #</w:delText>
          </w:r>
          <w:r w:rsidDel="00247305">
            <w:delText>2</w:delText>
          </w:r>
          <w:r w:rsidRPr="00A97959" w:rsidDel="00247305">
            <w:delText xml:space="preserve">: </w:delText>
          </w:r>
          <w:r w:rsidRPr="00C217FD" w:rsidDel="00247305">
            <w:delText>NPN support for Video, Imaging and Audio for Professional Applications (VIAPA)</w:delText>
          </w:r>
        </w:del>
      </w:ins>
    </w:p>
    <w:p w14:paraId="363B1B94" w14:textId="77777777" w:rsidR="007716C8" w:rsidRPr="007B615E" w:rsidDel="00247305" w:rsidRDefault="007716C8" w:rsidP="007716C8">
      <w:pPr>
        <w:pStyle w:val="EditorsNote"/>
        <w:rPr>
          <w:ins w:id="450" w:author="Gludovac, Dieter" w:date="2020-08-13T21:44:00Z"/>
          <w:del w:id="451" w:author="MediaTek" w:date="2020-08-24T14:08:00Z"/>
        </w:rPr>
      </w:pPr>
      <w:ins w:id="452" w:author="Gludovac, Dieter" w:date="2020-08-13T21:44:00Z">
        <w:del w:id="453" w:author="MediaTek" w:date="2020-08-24T14:08:00Z">
          <w:r w:rsidDel="00247305">
            <w:delText xml:space="preserve">Editor’s note: For this case when non-3GPP identities and credentials are used </w:delText>
          </w:r>
        </w:del>
      </w:ins>
      <w:ins w:id="454" w:author="Gludovac, Dieter" w:date="2020-08-13T22:38:00Z">
        <w:del w:id="455" w:author="MediaTek" w:date="2020-08-24T14:08:00Z">
          <w:r w:rsidR="00115841" w:rsidRPr="005A3036" w:rsidDel="00247305">
            <w:rPr>
              <w:lang w:val="en-US"/>
            </w:rPr>
            <w:delText xml:space="preserve">not </w:delText>
          </w:r>
          <w:r w:rsidR="00115841" w:rsidDel="00247305">
            <w:rPr>
              <w:lang w:val="en-US"/>
            </w:rPr>
            <w:delText xml:space="preserve">a </w:delText>
          </w:r>
          <w:r w:rsidR="00115841" w:rsidRPr="005A3036" w:rsidDel="00247305">
            <w:rPr>
              <w:lang w:val="en-US"/>
            </w:rPr>
            <w:delText xml:space="preserve">Rel16 </w:delText>
          </w:r>
          <w:r w:rsidR="00115841" w:rsidDel="00247305">
            <w:rPr>
              <w:lang w:val="en-US"/>
            </w:rPr>
            <w:delText xml:space="preserve">like architecture (via N3IWF) </w:delText>
          </w:r>
        </w:del>
      </w:ins>
      <w:ins w:id="456" w:author="Gludovac, Dieter" w:date="2020-08-13T21:44:00Z">
        <w:del w:id="457" w:author="MediaTek" w:date="2020-08-24T14:08:00Z">
          <w:r w:rsidDel="00247305">
            <w:delText xml:space="preserve">no service continuity is required and therefore </w:delText>
          </w:r>
        </w:del>
      </w:ins>
      <w:ins w:id="458" w:author="Gludovac, Dieter" w:date="2020-08-13T21:45:00Z">
        <w:del w:id="459" w:author="MediaTek" w:date="2020-08-24T14:08:00Z">
          <w:r w:rsidRPr="007716C8" w:rsidDel="00247305">
            <w:rPr>
              <w:lang w:val="en-US"/>
            </w:rPr>
            <w:delText xml:space="preserve">conclusions </w:delText>
          </w:r>
        </w:del>
      </w:ins>
      <w:ins w:id="460" w:author="Gludovac, Dieter" w:date="2020-08-13T21:44:00Z">
        <w:del w:id="461" w:author="MediaTek" w:date="2020-08-24T14:08:00Z">
          <w:r w:rsidDel="00247305">
            <w:delText xml:space="preserve">shall not include any specifics on service continuity for </w:delText>
          </w:r>
        </w:del>
      </w:ins>
      <w:ins w:id="462" w:author="Gludovac, Dieter" w:date="2020-08-13T21:45:00Z">
        <w:del w:id="463" w:author="MediaTek" w:date="2020-08-24T14:08:00Z">
          <w:r w:rsidRPr="007716C8" w:rsidDel="00247305">
            <w:rPr>
              <w:lang w:val="en-US"/>
            </w:rPr>
            <w:delText xml:space="preserve">such a </w:delText>
          </w:r>
        </w:del>
      </w:ins>
      <w:ins w:id="464" w:author="Gludovac, Dieter" w:date="2020-08-13T21:44:00Z">
        <w:del w:id="465" w:author="MediaTek" w:date="2020-08-24T14:08:00Z">
          <w:r w:rsidDel="00247305">
            <w:delText>case.</w:delText>
          </w:r>
        </w:del>
      </w:ins>
    </w:p>
    <w:p w14:paraId="149DD316" w14:textId="77777777" w:rsidR="002663DB" w:rsidRPr="007716C8" w:rsidRDefault="002663DB" w:rsidP="00C217FD">
      <w:pPr>
        <w:pStyle w:val="Heading2"/>
        <w:rPr>
          <w:lang w:val="x-none"/>
        </w:rPr>
      </w:pPr>
    </w:p>
    <w:p w14:paraId="05B7B010"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72EA0AB6" w14:textId="77777777" w:rsidR="00DD4092" w:rsidRDefault="00DD4092" w:rsidP="00DD4092">
      <w:pPr>
        <w:rPr>
          <w:lang w:eastAsia="ko-KR"/>
        </w:rPr>
      </w:pPr>
    </w:p>
    <w:sectPr w:rsidR="00DD4092" w:rsidSect="000B455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Ericsson" w:date="2020-08-20T16:13:00Z" w:initials="DN">
    <w:p w14:paraId="0DC3EA44" w14:textId="77777777" w:rsidR="000A51DC" w:rsidRDefault="000A51DC">
      <w:pPr>
        <w:pStyle w:val="CommentText"/>
      </w:pPr>
      <w:r>
        <w:rPr>
          <w:rStyle w:val="CommentReference"/>
        </w:rPr>
        <w:annotationRef/>
      </w:r>
      <w:r>
        <w:t xml:space="preserve">Remove PLMN as Home SP </w:t>
      </w:r>
      <w:r w:rsidR="00E249E0">
        <w:t xml:space="preserve">since not in scope of clause </w:t>
      </w:r>
      <w:r>
        <w:t>7.1.2.</w:t>
      </w:r>
    </w:p>
  </w:comment>
  <w:comment w:id="66" w:author="Ericsson" w:date="2020-08-20T16:16:00Z" w:initials="DN">
    <w:p w14:paraId="2FFEF41E" w14:textId="77777777" w:rsidR="000A51DC" w:rsidRDefault="000A51DC">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 w:id="211" w:author="intel user SA2#140E v1" w:date="2020-08-21T17:04:00Z" w:initials="SS">
    <w:p w14:paraId="62E7EC54" w14:textId="77777777" w:rsidR="004D1A2C" w:rsidRDefault="004D1A2C">
      <w:pPr>
        <w:pStyle w:val="CommentText"/>
      </w:pPr>
      <w:r>
        <w:rPr>
          <w:rStyle w:val="CommentReference"/>
        </w:rPr>
        <w:annotationRef/>
      </w:r>
      <w:r>
        <w:t>Why are these Editor’s notes added in the Conclusion clause? They are already part of stage 1 requirements as many others. What makes them so special?</w:t>
      </w:r>
    </w:p>
  </w:comment>
  <w:comment w:id="212" w:author="Antoine G Mouquet (Orange)" w:date="2020-08-21T19:05:00Z" w:initials="AM">
    <w:p w14:paraId="76622CA7" w14:textId="77777777" w:rsidR="003A506D" w:rsidRDefault="003A506D">
      <w:pPr>
        <w:pStyle w:val="CommentText"/>
      </w:pPr>
      <w:r>
        <w:rPr>
          <w:rStyle w:val="CommentReference"/>
        </w:rPr>
        <w:annotationRef/>
      </w:r>
      <w:r>
        <w:t>We need to ensure that these stage 1 requirements are fulfilled by this Key Issue Conclusion. These EN enable us to start agreeing some conclusion text before the mechanisms to fulfill these requirements are described. The alternative is to defer this conclusion until these mechanisms are described.</w:t>
      </w:r>
    </w:p>
  </w:comment>
  <w:comment w:id="377" w:author="QC_25" w:date="2020-08-27T10:03:00Z" w:initials="QC">
    <w:p w14:paraId="0F382D31" w14:textId="792A6D91" w:rsidR="002B78FA" w:rsidRDefault="002B78FA">
      <w:pPr>
        <w:pStyle w:val="CommentText"/>
      </w:pPr>
      <w:r>
        <w:rPr>
          <w:rStyle w:val="CommentReference"/>
        </w:rPr>
        <w:annotationRef/>
      </w:r>
    </w:p>
  </w:comment>
  <w:comment w:id="378" w:author="QC_25" w:date="2020-08-27T10:03:00Z" w:initials="QC">
    <w:p w14:paraId="6BBA396D" w14:textId="6239FE36" w:rsidR="002B78FA" w:rsidRDefault="002B78FA">
      <w:pPr>
        <w:pStyle w:val="CommentText"/>
      </w:pPr>
      <w:r>
        <w:rPr>
          <w:rStyle w:val="CommentReference"/>
        </w:rPr>
        <w:annotationRef/>
      </w:r>
    </w:p>
  </w:comment>
  <w:comment w:id="376" w:author="QC_25" w:date="2020-08-27T10:03:00Z" w:initials="QC">
    <w:p w14:paraId="2F831E1D" w14:textId="54270AE3" w:rsidR="002B78FA" w:rsidRDefault="002B78FA">
      <w:pPr>
        <w:pStyle w:val="CommentText"/>
      </w:pPr>
      <w:r>
        <w:rPr>
          <w:rStyle w:val="CommentReference"/>
        </w:rPr>
        <w:annotationRef/>
      </w:r>
    </w:p>
  </w:comment>
  <w:comment w:id="375" w:author="QC_25" w:date="2020-08-27T10:03:00Z" w:initials="QC">
    <w:p w14:paraId="78602153" w14:textId="7AD76642" w:rsidR="002B78FA" w:rsidRDefault="002B78FA">
      <w:pPr>
        <w:pStyle w:val="CommentText"/>
      </w:pPr>
      <w:r>
        <w:rPr>
          <w:rStyle w:val="CommentReference"/>
        </w:rPr>
        <w:annotationRef/>
      </w:r>
      <w:r w:rsidR="001E3517">
        <w:rPr>
          <w:noProof/>
        </w:rPr>
        <w:t>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3EA44" w15:done="0"/>
  <w15:commentEx w15:paraId="2FFEF41E" w15:done="0"/>
  <w15:commentEx w15:paraId="62E7EC54" w15:done="0"/>
  <w15:commentEx w15:paraId="76622CA7" w15:done="0"/>
  <w15:commentEx w15:paraId="0F382D31" w15:done="0"/>
  <w15:commentEx w15:paraId="6BBA396D" w15:paraIdParent="0F382D31" w15:done="0"/>
  <w15:commentEx w15:paraId="2F831E1D" w15:done="0"/>
  <w15:commentEx w15:paraId="786021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3EA44" w16cid:durableId="22F0BD59"/>
  <w16cid:commentId w16cid:paraId="2FFEF41E" w16cid:durableId="22F0BD5A"/>
  <w16cid:commentId w16cid:paraId="62E7EC54" w16cid:durableId="22F0BD5B"/>
  <w16cid:commentId w16cid:paraId="76622CA7" w16cid:durableId="22F0BD5C"/>
  <w16cid:commentId w16cid:paraId="0F382D31" w16cid:durableId="22F2038F"/>
  <w16cid:commentId w16cid:paraId="6BBA396D" w16cid:durableId="22F20390"/>
  <w16cid:commentId w16cid:paraId="2F831E1D" w16cid:durableId="22F20384"/>
  <w16cid:commentId w16cid:paraId="78602153" w16cid:durableId="22F203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E9B1C" w14:textId="77777777" w:rsidR="00692A41" w:rsidRDefault="00692A41">
      <w:r>
        <w:separator/>
      </w:r>
    </w:p>
  </w:endnote>
  <w:endnote w:type="continuationSeparator" w:id="0">
    <w:p w14:paraId="0233EB3B" w14:textId="77777777" w:rsidR="00692A41" w:rsidRDefault="0069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AF3DA" w14:textId="77777777" w:rsidR="002426D6" w:rsidRDefault="00242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D5D0F" w14:textId="77777777" w:rsidR="00493133" w:rsidRDefault="00493133">
    <w:pPr>
      <w:pStyle w:val="Footer"/>
    </w:pPr>
    <w:r>
      <w:rPr>
        <w:noProof w:val="0"/>
      </w:rPr>
      <w:fldChar w:fldCharType="begin"/>
    </w:r>
    <w:r>
      <w:instrText xml:space="preserve"> PAGE   \* MERGEFORMAT </w:instrText>
    </w:r>
    <w:r>
      <w:rPr>
        <w:noProof w:val="0"/>
      </w:rPr>
      <w:fldChar w:fldCharType="separate"/>
    </w:r>
    <w:r w:rsidR="00BE35E6">
      <w:t>7</w:t>
    </w:r>
    <w:r>
      <w:fldChar w:fldCharType="end"/>
    </w:r>
  </w:p>
  <w:p w14:paraId="1D47E2F7"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B85A" w14:textId="77777777" w:rsidR="002426D6" w:rsidRDefault="00242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D94BA" w14:textId="77777777" w:rsidR="00692A41" w:rsidRDefault="00692A41">
      <w:r>
        <w:separator/>
      </w:r>
    </w:p>
  </w:footnote>
  <w:footnote w:type="continuationSeparator" w:id="0">
    <w:p w14:paraId="20CA33F9" w14:textId="77777777" w:rsidR="00692A41" w:rsidRDefault="00692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F5566" w14:textId="77777777" w:rsidR="002426D6" w:rsidRDefault="002426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351B7" w14:textId="77777777" w:rsidR="002426D6" w:rsidRDefault="00242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8331E" w14:textId="77777777" w:rsidR="002426D6" w:rsidRDefault="00242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pt;height:16.5pt" o:bullet="t">
        <v:imagedata r:id="rId1" o:title="art7234"/>
      </v:shape>
    </w:pict>
  </w:numPicBullet>
  <w:numPicBullet w:numPicBulletId="1">
    <w:pict>
      <v:shape id="_x0000_i1029"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29"/>
  </w:num>
  <w:num w:numId="5">
    <w:abstractNumId w:val="12"/>
  </w:num>
  <w:num w:numId="6">
    <w:abstractNumId w:val="0"/>
  </w:num>
  <w:num w:numId="7">
    <w:abstractNumId w:val="10"/>
  </w:num>
  <w:num w:numId="8">
    <w:abstractNumId w:val="16"/>
  </w:num>
  <w:num w:numId="9">
    <w:abstractNumId w:val="14"/>
  </w:num>
  <w:num w:numId="10">
    <w:abstractNumId w:val="9"/>
  </w:num>
  <w:num w:numId="11">
    <w:abstractNumId w:val="34"/>
  </w:num>
  <w:num w:numId="12">
    <w:abstractNumId w:val="19"/>
  </w:num>
  <w:num w:numId="13">
    <w:abstractNumId w:val="6"/>
  </w:num>
  <w:num w:numId="14">
    <w:abstractNumId w:val="18"/>
  </w:num>
  <w:num w:numId="15">
    <w:abstractNumId w:val="30"/>
  </w:num>
  <w:num w:numId="16">
    <w:abstractNumId w:val="26"/>
  </w:num>
  <w:num w:numId="17">
    <w:abstractNumId w:val="3"/>
  </w:num>
  <w:num w:numId="18">
    <w:abstractNumId w:val="21"/>
  </w:num>
  <w:num w:numId="19">
    <w:abstractNumId w:val="33"/>
  </w:num>
  <w:num w:numId="20">
    <w:abstractNumId w:val="17"/>
  </w:num>
  <w:num w:numId="21">
    <w:abstractNumId w:val="11"/>
  </w:num>
  <w:num w:numId="22">
    <w:abstractNumId w:val="25"/>
  </w:num>
  <w:num w:numId="23">
    <w:abstractNumId w:val="31"/>
  </w:num>
  <w:num w:numId="24">
    <w:abstractNumId w:val="1"/>
  </w:num>
  <w:num w:numId="25">
    <w:abstractNumId w:val="8"/>
  </w:num>
  <w:num w:numId="26">
    <w:abstractNumId w:val="32"/>
  </w:num>
  <w:num w:numId="27">
    <w:abstractNumId w:val="15"/>
  </w:num>
  <w:num w:numId="28">
    <w:abstractNumId w:val="27"/>
  </w:num>
  <w:num w:numId="29">
    <w:abstractNumId w:val="2"/>
  </w:num>
  <w:num w:numId="30">
    <w:abstractNumId w:val="20"/>
  </w:num>
  <w:num w:numId="31">
    <w:abstractNumId w:val="28"/>
  </w:num>
  <w:num w:numId="32">
    <w:abstractNumId w:val="4"/>
  </w:num>
  <w:num w:numId="33">
    <w:abstractNumId w:val="7"/>
  </w:num>
  <w:num w:numId="34">
    <w:abstractNumId w:val="22"/>
  </w:num>
  <w:num w:numId="3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Ericsson 2">
    <w15:presenceInfo w15:providerId="None" w15:userId="Ericsson 2"/>
  </w15:person>
  <w15:person w15:author="Gludovac, Dieter">
    <w15:presenceInfo w15:providerId="None" w15:userId="Gludovac, Dieter"/>
  </w15:person>
  <w15:person w15:author="QC_25">
    <w15:presenceInfo w15:providerId="None" w15:userId="QC_25"/>
  </w15:person>
  <w15:person w15:author="intel user SA2#140E v1">
    <w15:presenceInfo w15:providerId="None" w15:userId="intel user SA2#140E v1"/>
  </w15:person>
  <w15:person w15:author="Huawei-ZQH821">
    <w15:presenceInfo w15:providerId="None" w15:userId="Huawei-ZQH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517"/>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6D6"/>
    <w:rsid w:val="00242A88"/>
    <w:rsid w:val="0024372D"/>
    <w:rsid w:val="00243DB2"/>
    <w:rsid w:val="002442A9"/>
    <w:rsid w:val="002457B3"/>
    <w:rsid w:val="00245DA8"/>
    <w:rsid w:val="00247185"/>
    <w:rsid w:val="0024730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765"/>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B78FA"/>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B6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E2C"/>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60"/>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3CD"/>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AF2"/>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BE5"/>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A41"/>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4B1"/>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6AB"/>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71"/>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35"/>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B73"/>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6F25"/>
    <w:rsid w:val="00B9718D"/>
    <w:rsid w:val="00B97D22"/>
    <w:rsid w:val="00B97FAF"/>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5E6"/>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1B5"/>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0E9D"/>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2686"/>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1487"/>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0C6"/>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535"/>
    <w:rsid w:val="00FA1B58"/>
    <w:rsid w:val="00FA1EDD"/>
    <w:rsid w:val="00FA273F"/>
    <w:rsid w:val="00FA2903"/>
    <w:rsid w:val="00FA31ED"/>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964"/>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C9924"/>
  <w15:docId w15:val="{F62DC333-376E-4F36-9402-59AC1B20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8B025-BF23-4330-A5F5-BAB7B192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EE8CC6-C212-461C-9BA0-610370C37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0</TotalTime>
  <Pages>3</Pages>
  <Words>1214</Words>
  <Characters>16559</Characters>
  <Application>Microsoft Office Word</Application>
  <DocSecurity>0</DocSecurity>
  <Lines>137</Lines>
  <Paragraphs>35</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QC_25</cp:lastModifiedBy>
  <cp:revision>2</cp:revision>
  <cp:lastPrinted>2017-11-09T09:38:00Z</cp:lastPrinted>
  <dcterms:created xsi:type="dcterms:W3CDTF">2020-08-27T08:15:00Z</dcterms:created>
  <dcterms:modified xsi:type="dcterms:W3CDTF">2020-08-27T08:15:00Z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ies>
</file>