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24F8B0C4" w:rsidR="007C601C" w:rsidRPr="009949AF" w:rsidRDefault="007C601C" w:rsidP="00005426">
      <w:pPr>
        <w:widowControl w:val="0"/>
        <w:tabs>
          <w:tab w:val="right" w:pos="9638"/>
        </w:tabs>
        <w:spacing w:after="0"/>
        <w:rPr>
          <w:rFonts w:ascii="Arial" w:hAnsi="Arial" w:cs="Arial"/>
          <w:b/>
          <w:noProof/>
          <w:sz w:val="24"/>
          <w:lang w:val="en-US"/>
        </w:rPr>
      </w:pPr>
      <w:r w:rsidRPr="009949AF">
        <w:rPr>
          <w:rFonts w:ascii="Arial" w:hAnsi="Arial" w:cs="Arial"/>
          <w:b/>
          <w:noProof/>
          <w:sz w:val="24"/>
          <w:lang w:val="en-US"/>
        </w:rPr>
        <w:t>SA WG2 Meeting #S2-1</w:t>
      </w:r>
      <w:r w:rsidR="001860BA" w:rsidRPr="009949AF">
        <w:rPr>
          <w:rFonts w:ascii="Arial" w:hAnsi="Arial" w:cs="Arial"/>
          <w:b/>
          <w:noProof/>
          <w:sz w:val="24"/>
          <w:lang w:val="en-US"/>
        </w:rPr>
        <w:t>40</w:t>
      </w:r>
      <w:r w:rsidR="00A60D94">
        <w:rPr>
          <w:rFonts w:ascii="Arial" w:hAnsi="Arial" w:cs="Arial"/>
          <w:b/>
          <w:noProof/>
          <w:sz w:val="24"/>
          <w:lang w:val="en-US"/>
        </w:rPr>
        <w:t>e</w:t>
      </w:r>
      <w:bookmarkStart w:id="0" w:name="_GoBack"/>
      <w:bookmarkEnd w:id="0"/>
      <w:r w:rsidRPr="009949AF">
        <w:rPr>
          <w:rFonts w:ascii="Arial" w:hAnsi="Arial" w:cs="Arial"/>
          <w:b/>
          <w:noProof/>
          <w:sz w:val="24"/>
          <w:lang w:val="en-US"/>
        </w:rPr>
        <w:tab/>
        <w:t>S2-</w:t>
      </w:r>
      <w:r w:rsidR="008027D7" w:rsidRPr="009949AF">
        <w:rPr>
          <w:rFonts w:ascii="Arial" w:hAnsi="Arial" w:cs="Arial"/>
          <w:b/>
          <w:noProof/>
          <w:sz w:val="24"/>
          <w:lang w:val="en-US"/>
        </w:rPr>
        <w:t>20</w:t>
      </w:r>
      <w:r w:rsidRPr="009949AF">
        <w:rPr>
          <w:rFonts w:ascii="Arial" w:hAnsi="Arial" w:cs="Arial"/>
          <w:b/>
          <w:noProof/>
          <w:sz w:val="24"/>
          <w:lang w:val="en-US"/>
        </w:rPr>
        <w:t>0</w:t>
      </w:r>
      <w:r w:rsidR="004B0AB1">
        <w:rPr>
          <w:rFonts w:ascii="Arial" w:hAnsi="Arial" w:cs="Arial"/>
          <w:b/>
          <w:noProof/>
          <w:sz w:val="24"/>
          <w:lang w:val="en-US"/>
        </w:rPr>
        <w:t>4917</w:t>
      </w:r>
    </w:p>
    <w:p w14:paraId="3B7C9D86" w14:textId="6A69154B" w:rsidR="003D4EF6" w:rsidRPr="009949AF" w:rsidRDefault="00036C3D" w:rsidP="00005426">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sidR="00175B96" w:rsidRPr="009949AF">
        <w:rPr>
          <w:rFonts w:ascii="Arial" w:hAnsi="Arial" w:cs="Arial"/>
          <w:b/>
          <w:noProof/>
          <w:sz w:val="24"/>
          <w:lang w:val="en-US"/>
        </w:rPr>
        <w:t>9 August</w:t>
      </w:r>
      <w:r w:rsidR="007C601C" w:rsidRPr="009949AF">
        <w:rPr>
          <w:rFonts w:ascii="Arial" w:hAnsi="Arial" w:cs="Arial"/>
          <w:b/>
          <w:noProof/>
          <w:sz w:val="24"/>
          <w:lang w:val="en-US"/>
        </w:rPr>
        <w:t xml:space="preserve"> - </w:t>
      </w:r>
      <w:r w:rsidRPr="009949AF">
        <w:rPr>
          <w:rFonts w:ascii="Arial" w:hAnsi="Arial" w:cs="Arial"/>
          <w:b/>
          <w:noProof/>
          <w:sz w:val="24"/>
          <w:lang w:val="en-US"/>
        </w:rPr>
        <w:t>2</w:t>
      </w:r>
      <w:r w:rsidR="007C601C" w:rsidRPr="009949AF">
        <w:rPr>
          <w:rFonts w:ascii="Arial" w:hAnsi="Arial" w:cs="Arial"/>
          <w:b/>
          <w:noProof/>
          <w:sz w:val="24"/>
          <w:lang w:val="en-US"/>
        </w:rPr>
        <w:t xml:space="preserve"> </w:t>
      </w:r>
      <w:r w:rsidR="00175B96" w:rsidRPr="009949AF">
        <w:rPr>
          <w:rFonts w:ascii="Arial" w:hAnsi="Arial" w:cs="Arial"/>
          <w:b/>
          <w:noProof/>
          <w:sz w:val="24"/>
          <w:lang w:val="en-US"/>
        </w:rPr>
        <w:t>September</w:t>
      </w:r>
      <w:r w:rsidR="007C601C" w:rsidRPr="009949AF">
        <w:rPr>
          <w:rFonts w:ascii="Arial" w:hAnsi="Arial" w:cs="Arial"/>
          <w:b/>
          <w:noProof/>
          <w:sz w:val="24"/>
          <w:lang w:val="en-US"/>
        </w:rPr>
        <w:t>, 20</w:t>
      </w:r>
      <w:r w:rsidR="008027D7" w:rsidRPr="009949AF">
        <w:rPr>
          <w:rFonts w:ascii="Arial" w:hAnsi="Arial" w:cs="Arial"/>
          <w:b/>
          <w:noProof/>
          <w:sz w:val="24"/>
          <w:lang w:val="en-US"/>
        </w:rPr>
        <w:t>20</w:t>
      </w:r>
      <w:r w:rsidR="007C601C" w:rsidRPr="009949AF">
        <w:rPr>
          <w:rFonts w:ascii="Arial" w:hAnsi="Arial" w:cs="Arial"/>
          <w:b/>
          <w:noProof/>
          <w:sz w:val="24"/>
          <w:lang w:val="en-US"/>
        </w:rPr>
        <w:t xml:space="preserve">, </w:t>
      </w:r>
      <w:r w:rsidR="008027D7" w:rsidRPr="009949AF">
        <w:rPr>
          <w:rFonts w:ascii="Arial" w:hAnsi="Arial" w:cs="Arial"/>
          <w:b/>
          <w:noProof/>
          <w:sz w:val="24"/>
          <w:lang w:val="en-US"/>
        </w:rPr>
        <w:t>Electronic</w:t>
      </w:r>
      <w:r w:rsidR="00FE4E92" w:rsidRPr="009949AF">
        <w:rPr>
          <w:rFonts w:ascii="Arial" w:hAnsi="Arial" w:cs="Arial"/>
          <w:b/>
          <w:bCs/>
          <w:i/>
          <w:color w:val="0000FF"/>
          <w:lang w:val="en-US"/>
        </w:rPr>
        <w:tab/>
      </w:r>
    </w:p>
    <w:p w14:paraId="36B3F20D" w14:textId="77777777" w:rsidR="003D4EF6" w:rsidRPr="009949AF" w:rsidRDefault="003D4EF6" w:rsidP="00005426">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1E148C35" w:rsidR="00394567" w:rsidRPr="009949AF" w:rsidRDefault="00440983" w:rsidP="00005426">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bookmarkStart w:id="1"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E61F08">
        <w:rPr>
          <w:rFonts w:ascii="Arial" w:hAnsi="Arial" w:cs="Arial"/>
          <w:b/>
          <w:lang w:val="en-US"/>
        </w:rPr>
        <w:t>3A</w:t>
      </w:r>
      <w:r w:rsidR="000B2EE2">
        <w:rPr>
          <w:rFonts w:ascii="Arial" w:hAnsi="Arial" w:cs="Arial"/>
          <w:b/>
          <w:lang w:val="en-US"/>
        </w:rPr>
        <w:t>,</w:t>
      </w:r>
      <w:r w:rsidR="00A0323F" w:rsidRPr="009949AF">
        <w:rPr>
          <w:rFonts w:ascii="Arial" w:hAnsi="Arial" w:cs="Arial"/>
          <w:b/>
          <w:lang w:val="en-US"/>
        </w:rPr>
        <w:t xml:space="preserve"> New sol: </w:t>
      </w:r>
      <w:bookmarkEnd w:id="1"/>
      <w:r w:rsidR="00A161DC" w:rsidRPr="009949AF">
        <w:rPr>
          <w:rFonts w:ascii="Arial" w:hAnsi="Arial" w:cs="Arial"/>
          <w:b/>
          <w:lang w:val="en-US"/>
        </w:rPr>
        <w:t xml:space="preserve">TSN stream </w:t>
      </w:r>
      <w:r w:rsidR="00DA15CA" w:rsidRPr="009949AF">
        <w:rPr>
          <w:rFonts w:ascii="Arial" w:hAnsi="Arial" w:cs="Arial"/>
          <w:b/>
          <w:lang w:val="en-US"/>
        </w:rPr>
        <w:t xml:space="preserve">information provisioning </w:t>
      </w:r>
      <w:r w:rsidR="002B3870" w:rsidRPr="009949AF">
        <w:rPr>
          <w:rFonts w:ascii="Arial" w:hAnsi="Arial" w:cs="Arial"/>
          <w:b/>
          <w:lang w:val="en-US"/>
        </w:rPr>
        <w:t xml:space="preserve">from CNC to </w:t>
      </w:r>
      <w:r w:rsidR="00A341E1" w:rsidRPr="009949AF">
        <w:rPr>
          <w:rFonts w:ascii="Arial" w:hAnsi="Arial" w:cs="Arial"/>
          <w:b/>
          <w:lang w:val="en-US"/>
        </w:rPr>
        <w:t>5GS</w:t>
      </w:r>
    </w:p>
    <w:p w14:paraId="7A05E347" w14:textId="175B56D6"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1F01F2" w:rsidRPr="009949AF">
        <w:rPr>
          <w:rFonts w:ascii="Arial" w:hAnsi="Arial" w:cs="Arial"/>
          <w:b/>
          <w:lang w:val="en-US"/>
        </w:rPr>
        <w:t>Agreement</w:t>
      </w:r>
    </w:p>
    <w:p w14:paraId="4EED1A65" w14:textId="42611A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r w:rsidR="008027D7" w:rsidRPr="009949AF">
        <w:rPr>
          <w:rFonts w:ascii="Arial" w:hAnsi="Arial" w:cs="Arial"/>
          <w:b/>
          <w:lang w:val="en-US"/>
        </w:rPr>
        <w:t>FS_IIoT</w:t>
      </w:r>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64CE8FDA" w:rsidR="007E00B8" w:rsidRPr="009949AF" w:rsidRDefault="00440983" w:rsidP="00005426">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352819">
        <w:rPr>
          <w:rFonts w:ascii="Arial" w:hAnsi="Arial" w:cs="Arial"/>
          <w:i/>
          <w:lang w:val="en-US"/>
        </w:rPr>
        <w:t>Allows the TSN AF to expose t</w:t>
      </w:r>
      <w:r w:rsidR="00837D01">
        <w:rPr>
          <w:rFonts w:ascii="Arial" w:hAnsi="Arial" w:cs="Arial"/>
          <w:i/>
          <w:lang w:val="en-US"/>
        </w:rPr>
        <w:t>he need</w:t>
      </w:r>
      <w:r w:rsidR="00B05F37">
        <w:rPr>
          <w:rFonts w:ascii="Arial" w:hAnsi="Arial" w:cs="Arial"/>
          <w:i/>
          <w:lang w:val="en-US"/>
        </w:rPr>
        <w:t xml:space="preserve"> for </w:t>
      </w:r>
      <w:r w:rsidR="00837D01">
        <w:rPr>
          <w:rFonts w:ascii="Arial" w:hAnsi="Arial" w:cs="Arial"/>
          <w:i/>
          <w:lang w:val="en-US"/>
        </w:rPr>
        <w:t>TSN stream specific info to the CNC,</w:t>
      </w:r>
      <w:r w:rsidR="00B05F37">
        <w:rPr>
          <w:rFonts w:ascii="Arial" w:hAnsi="Arial" w:cs="Arial"/>
          <w:i/>
          <w:lang w:val="en-US"/>
        </w:rPr>
        <w:t xml:space="preserve"> so that </w:t>
      </w:r>
      <w:r w:rsidR="00D2501B">
        <w:rPr>
          <w:rFonts w:ascii="Arial" w:hAnsi="Arial" w:cs="Arial"/>
          <w:i/>
          <w:lang w:val="en-US"/>
        </w:rPr>
        <w:t xml:space="preserve">CNC </w:t>
      </w:r>
      <w:r w:rsidR="00B05F37">
        <w:rPr>
          <w:rFonts w:ascii="Arial" w:hAnsi="Arial" w:cs="Arial"/>
          <w:i/>
          <w:lang w:val="en-US"/>
        </w:rPr>
        <w:t xml:space="preserve">can </w:t>
      </w:r>
      <w:r w:rsidR="00D2501B">
        <w:rPr>
          <w:rFonts w:ascii="Arial" w:hAnsi="Arial" w:cs="Arial"/>
          <w:i/>
          <w:lang w:val="en-US"/>
        </w:rPr>
        <w:t>provide</w:t>
      </w:r>
      <w:r w:rsidR="00101873">
        <w:rPr>
          <w:rFonts w:ascii="Arial" w:hAnsi="Arial" w:cs="Arial"/>
          <w:i/>
          <w:lang w:val="en-US"/>
        </w:rPr>
        <w:t xml:space="preserve"> the </w:t>
      </w:r>
      <w:r w:rsidR="00B05F37">
        <w:rPr>
          <w:rFonts w:ascii="Arial" w:hAnsi="Arial" w:cs="Arial"/>
          <w:i/>
          <w:lang w:val="en-US"/>
        </w:rPr>
        <w:t xml:space="preserve">requested </w:t>
      </w:r>
      <w:r w:rsidR="00101873">
        <w:rPr>
          <w:rFonts w:ascii="Arial" w:hAnsi="Arial" w:cs="Arial"/>
          <w:i/>
          <w:lang w:val="en-US"/>
        </w:rPr>
        <w:t>information</w:t>
      </w:r>
      <w:r w:rsidR="00A00C4E">
        <w:rPr>
          <w:rFonts w:ascii="Arial" w:hAnsi="Arial" w:cs="Arial"/>
          <w:i/>
          <w:lang w:val="en-US"/>
        </w:rPr>
        <w:t xml:space="preserve"> </w:t>
      </w:r>
      <w:r w:rsidR="004F7048">
        <w:rPr>
          <w:rFonts w:ascii="Arial" w:hAnsi="Arial" w:cs="Arial"/>
          <w:i/>
          <w:lang w:val="en-US"/>
        </w:rPr>
        <w:t>explicitly</w:t>
      </w:r>
      <w:r w:rsidR="00707117">
        <w:rPr>
          <w:rFonts w:ascii="Arial" w:hAnsi="Arial" w:cs="Arial"/>
          <w:i/>
          <w:lang w:val="en-US"/>
        </w:rPr>
        <w:t xml:space="preserve">. </w:t>
      </w:r>
    </w:p>
    <w:p w14:paraId="42A03627" w14:textId="06A9D0B2" w:rsidR="00E3402F" w:rsidRPr="009949AF" w:rsidRDefault="00A476C5" w:rsidP="00005426">
      <w:pPr>
        <w:pStyle w:val="Heading1"/>
        <w:keepNext w:val="0"/>
        <w:keepLines w:val="0"/>
        <w:widowControl w:val="0"/>
        <w:kinsoku w:val="0"/>
        <w:ind w:left="0" w:firstLine="0"/>
        <w:rPr>
          <w:lang w:val="en-US" w:eastAsia="zh-CN"/>
        </w:rPr>
      </w:pPr>
      <w:r w:rsidRPr="009949AF">
        <w:rPr>
          <w:lang w:val="en-US" w:eastAsia="zh-CN"/>
        </w:rPr>
        <w:t>Introduction</w:t>
      </w:r>
    </w:p>
    <w:p w14:paraId="113641D5" w14:textId="51F9AE31" w:rsidR="00044A21" w:rsidRDefault="003A5881" w:rsidP="00005426">
      <w:pPr>
        <w:widowControl w:val="0"/>
      </w:pPr>
      <w:r>
        <w:t>This contribution</w:t>
      </w:r>
      <w:r w:rsidR="00CF4FD9">
        <w:t xml:space="preserve"> addresses Key Issue #3</w:t>
      </w:r>
      <w:r w:rsidR="00BB7A0E">
        <w:t>A</w:t>
      </w:r>
      <w:r w:rsidR="00A861D2">
        <w:t>,</w:t>
      </w:r>
      <w:r>
        <w:t xml:space="preserve"> uses exposure </w:t>
      </w:r>
      <w:r w:rsidR="00FC0921">
        <w:t>of the information needed by the 5GS towards the CNC</w:t>
      </w:r>
      <w:r>
        <w:t xml:space="preserve"> to </w:t>
      </w:r>
      <w:r w:rsidR="00014DB0">
        <w:t>address</w:t>
      </w:r>
      <w:r>
        <w:t xml:space="preserve"> un</w:t>
      </w:r>
      <w:r w:rsidR="00014DB0">
        <w:t>re</w:t>
      </w:r>
      <w:r>
        <w:t>solved issues in Release 16</w:t>
      </w:r>
      <w:r w:rsidR="003F0CDE">
        <w:t xml:space="preserve"> related to </w:t>
      </w:r>
      <w:r w:rsidR="00014DB0">
        <w:t>obtaining TSN stream specific information</w:t>
      </w:r>
      <w:r w:rsidR="003F0CDE">
        <w:t>.</w:t>
      </w:r>
      <w:r w:rsidR="009D7346">
        <w:t xml:space="preserve"> Hence the solution enables the TSN AF to reque</w:t>
      </w:r>
      <w:r w:rsidR="00DC71B3">
        <w:t>st the needed QoS from the PCF for the appropriate PDU Sessions.</w:t>
      </w:r>
      <w:r w:rsidR="003F0CDE">
        <w:t xml:space="preserve"> </w:t>
      </w:r>
      <w:r w:rsidR="003A646A">
        <w:t xml:space="preserve">The unresolved issues were also highlighted by </w:t>
      </w:r>
      <w:r w:rsidR="00192E15" w:rsidRPr="009949AF">
        <w:rPr>
          <w:lang w:val="en-US" w:eastAsia="zh-CN"/>
        </w:rPr>
        <w:t xml:space="preserve">the IEEE </w:t>
      </w:r>
      <w:r w:rsidR="00E70834">
        <w:rPr>
          <w:lang w:val="en-US" w:eastAsia="zh-CN"/>
        </w:rPr>
        <w:t xml:space="preserve">802.1 </w:t>
      </w:r>
      <w:r w:rsidR="00192E15" w:rsidRPr="009949AF">
        <w:rPr>
          <w:lang w:val="en-US" w:eastAsia="zh-CN"/>
        </w:rPr>
        <w:t>LS response</w:t>
      </w:r>
      <w:r w:rsidR="00D56799">
        <w:rPr>
          <w:lang w:val="en-US" w:eastAsia="zh-CN"/>
        </w:rPr>
        <w:t xml:space="preserve"> </w:t>
      </w:r>
      <w:r w:rsidR="00A700BC">
        <w:rPr>
          <w:lang w:val="en-US" w:eastAsia="zh-CN"/>
        </w:rPr>
        <w:t xml:space="preserve">S2-2004336 </w:t>
      </w:r>
      <w:r w:rsidR="00D56799">
        <w:rPr>
          <w:lang w:val="en-US" w:eastAsia="zh-CN"/>
        </w:rPr>
        <w:t>on</w:t>
      </w:r>
      <w:r w:rsidR="003A646A">
        <w:rPr>
          <w:lang w:val="en-US" w:eastAsia="zh-CN"/>
        </w:rPr>
        <w:t xml:space="preserve"> </w:t>
      </w:r>
      <w:r w:rsidR="00011CF2" w:rsidRPr="00011CF2">
        <w:rPr>
          <w:lang w:val="en-US" w:eastAsia="zh-CN"/>
        </w:rPr>
        <w:t>TSN support in 3GPP Release-16 stage 2 completion</w:t>
      </w:r>
      <w:r w:rsidR="00D56799">
        <w:rPr>
          <w:lang w:val="en-US" w:eastAsia="zh-CN"/>
        </w:rPr>
        <w:t xml:space="preserve">, </w:t>
      </w:r>
      <w:r w:rsidR="003A646A">
        <w:rPr>
          <w:lang w:val="en-US" w:eastAsia="zh-CN"/>
        </w:rPr>
        <w:t xml:space="preserve">indicating that </w:t>
      </w:r>
      <w:r w:rsidR="008D31AB">
        <w:rPr>
          <w:lang w:val="en-US" w:eastAsia="zh-CN"/>
        </w:rPr>
        <w:t xml:space="preserve">that it is unclear </w:t>
      </w:r>
      <w:r w:rsidR="00A73DA0">
        <w:rPr>
          <w:lang w:val="en-US" w:eastAsia="zh-CN"/>
        </w:rPr>
        <w:t xml:space="preserve">in the release-16 specifications </w:t>
      </w:r>
      <w:r w:rsidR="008D31AB">
        <w:rPr>
          <w:lang w:val="en-US" w:eastAsia="zh-CN"/>
        </w:rPr>
        <w:t>how the</w:t>
      </w:r>
      <w:r w:rsidR="00A73DA0">
        <w:rPr>
          <w:lang w:val="en-US" w:eastAsia="zh-CN"/>
        </w:rPr>
        <w:t xml:space="preserve"> 3GPP system obtains TSN stream information using PSFP mechanism. </w:t>
      </w:r>
      <w:r w:rsidR="00EB2793">
        <w:rPr>
          <w:lang w:val="en-US" w:eastAsia="zh-CN"/>
        </w:rPr>
        <w:t>It is a</w:t>
      </w:r>
      <w:r w:rsidR="007C5BC7">
        <w:rPr>
          <w:lang w:val="en-US" w:eastAsia="zh-CN"/>
        </w:rPr>
        <w:t xml:space="preserve">lso </w:t>
      </w:r>
      <w:r w:rsidR="00EB2793">
        <w:rPr>
          <w:lang w:val="en-US" w:eastAsia="zh-CN"/>
        </w:rPr>
        <w:t xml:space="preserve">mentioned in the </w:t>
      </w:r>
      <w:r w:rsidR="0049446E">
        <w:rPr>
          <w:lang w:val="en-US" w:eastAsia="zh-CN"/>
        </w:rPr>
        <w:t xml:space="preserve">IEEE </w:t>
      </w:r>
      <w:r w:rsidR="0049446E">
        <w:rPr>
          <w:lang w:val="hu-HU" w:eastAsia="zh-CN"/>
        </w:rPr>
        <w:t>8</w:t>
      </w:r>
      <w:r w:rsidR="0049446E">
        <w:rPr>
          <w:lang w:val="en-US" w:eastAsia="zh-CN"/>
        </w:rPr>
        <w:t xml:space="preserve">02.1 LS response </w:t>
      </w:r>
      <w:r w:rsidR="00257FA7">
        <w:rPr>
          <w:lang w:val="en-US" w:eastAsia="zh-CN"/>
        </w:rPr>
        <w:t>S2-200</w:t>
      </w:r>
      <w:r w:rsidR="0007734E">
        <w:rPr>
          <w:lang w:val="en-US" w:eastAsia="zh-CN"/>
        </w:rPr>
        <w:t xml:space="preserve">4934 </w:t>
      </w:r>
      <w:r w:rsidR="0049446E">
        <w:rPr>
          <w:lang w:val="en-US" w:eastAsia="zh-CN"/>
        </w:rPr>
        <w:t>on</w:t>
      </w:r>
      <w:r w:rsidR="0049446E" w:rsidRPr="0049446E">
        <w:rPr>
          <w:lang w:val="en-US" w:eastAsia="zh-CN"/>
        </w:rPr>
        <w:t xml:space="preserve"> the need for survival time</w:t>
      </w:r>
      <w:r w:rsidR="00260A98">
        <w:rPr>
          <w:lang w:val="en-US" w:eastAsia="zh-CN"/>
        </w:rPr>
        <w:t xml:space="preserve"> that </w:t>
      </w:r>
      <w:r w:rsidR="00260A98">
        <w:t>the CNC does not communicate characteristics of applications or TSN Streams towards the bridges.</w:t>
      </w:r>
    </w:p>
    <w:p w14:paraId="3BB80160" w14:textId="1645DCDA" w:rsidR="00433276" w:rsidRPr="009949AF" w:rsidRDefault="00770B89" w:rsidP="00005426">
      <w:pPr>
        <w:widowControl w:val="0"/>
        <w:rPr>
          <w:lang w:val="en-US" w:eastAsia="zh-CN"/>
        </w:rPr>
      </w:pPr>
      <w:r w:rsidRPr="009949AF">
        <w:rPr>
          <w:lang w:val="en-US" w:eastAsia="zh-CN"/>
        </w:rPr>
        <w:t>The integration of 5GS into the TSN network builds on the assumption that 5GS is modeled as a TSN bridge</w:t>
      </w:r>
      <w:r w:rsidR="008D4DAF" w:rsidRPr="009949AF">
        <w:rPr>
          <w:lang w:val="en-US" w:eastAsia="zh-CN"/>
        </w:rPr>
        <w:t xml:space="preserve">. This helps to re-use existing </w:t>
      </w:r>
      <w:r w:rsidR="00016962" w:rsidRPr="009949AF">
        <w:rPr>
          <w:lang w:val="en-US" w:eastAsia="zh-CN"/>
        </w:rPr>
        <w:t xml:space="preserve">IEEE defined </w:t>
      </w:r>
      <w:r w:rsidR="008D4DAF" w:rsidRPr="009949AF">
        <w:rPr>
          <w:lang w:val="en-US" w:eastAsia="zh-CN"/>
        </w:rPr>
        <w:t xml:space="preserve">interfaces </w:t>
      </w:r>
      <w:r w:rsidR="00016962" w:rsidRPr="009949AF">
        <w:rPr>
          <w:lang w:val="en-US" w:eastAsia="zh-CN"/>
        </w:rPr>
        <w:t>also for the 5GS logical bridge</w:t>
      </w:r>
      <w:r w:rsidR="00B07C7C" w:rsidRPr="009949AF">
        <w:rPr>
          <w:lang w:val="en-US" w:eastAsia="zh-CN"/>
        </w:rPr>
        <w:t xml:space="preserve">, and 5GS can make use of the bridge configuration provided by </w:t>
      </w:r>
      <w:r w:rsidR="00A341E1" w:rsidRPr="009949AF">
        <w:rPr>
          <w:lang w:val="en-US" w:eastAsia="zh-CN"/>
        </w:rPr>
        <w:t xml:space="preserve">the CNC. </w:t>
      </w:r>
      <w:r w:rsidR="00F52436" w:rsidRPr="009949AF">
        <w:rPr>
          <w:lang w:val="en-US" w:eastAsia="zh-CN"/>
        </w:rPr>
        <w:t>From the point of view of CNC, the 5GS acts as a bridge</w:t>
      </w:r>
      <w:r w:rsidR="00722F58" w:rsidRPr="009949AF">
        <w:rPr>
          <w:lang w:val="en-US" w:eastAsia="zh-CN"/>
        </w:rPr>
        <w:t xml:space="preserve">, and no additional information is used besides the standard IEEE configuration parameters that may be provided to fixed bridges as well. </w:t>
      </w:r>
    </w:p>
    <w:p w14:paraId="5073F6F2" w14:textId="3937348B" w:rsidR="00722F58" w:rsidRPr="009949AF" w:rsidRDefault="003F37AD" w:rsidP="00005426">
      <w:pPr>
        <w:widowControl w:val="0"/>
        <w:rPr>
          <w:lang w:val="en-US" w:eastAsia="zh-CN"/>
        </w:rPr>
      </w:pPr>
      <w:r w:rsidRPr="009949AF">
        <w:rPr>
          <w:lang w:val="en-US" w:eastAsia="zh-CN"/>
        </w:rPr>
        <w:t xml:space="preserve">However the 3GPP system has special requirements: </w:t>
      </w:r>
      <w:r w:rsidR="005F348C" w:rsidRPr="009949AF">
        <w:rPr>
          <w:lang w:val="en-US" w:eastAsia="zh-CN"/>
        </w:rPr>
        <w:t>the ingress</w:t>
      </w:r>
      <w:r w:rsidR="001B3A8E" w:rsidRPr="009949AF">
        <w:rPr>
          <w:lang w:val="en-US" w:eastAsia="zh-CN"/>
        </w:rPr>
        <w:t>/</w:t>
      </w:r>
      <w:r w:rsidR="005F348C" w:rsidRPr="009949AF">
        <w:rPr>
          <w:lang w:val="en-US" w:eastAsia="zh-CN"/>
        </w:rPr>
        <w:t>egress ports for a TSN stream need to be known</w:t>
      </w:r>
      <w:r w:rsidR="001B3A8E" w:rsidRPr="009949AF">
        <w:rPr>
          <w:lang w:val="en-US" w:eastAsia="zh-CN"/>
        </w:rPr>
        <w:t xml:space="preserve"> so that </w:t>
      </w:r>
      <w:r w:rsidR="005F348C" w:rsidRPr="009949AF">
        <w:rPr>
          <w:lang w:val="en-US" w:eastAsia="zh-CN"/>
        </w:rPr>
        <w:t xml:space="preserve"> </w:t>
      </w:r>
      <w:r w:rsidRPr="009949AF">
        <w:rPr>
          <w:lang w:val="en-US" w:eastAsia="zh-CN"/>
        </w:rPr>
        <w:t xml:space="preserve">we </w:t>
      </w:r>
      <w:r w:rsidR="001B3A8E" w:rsidRPr="009949AF">
        <w:rPr>
          <w:lang w:val="en-US" w:eastAsia="zh-CN"/>
        </w:rPr>
        <w:t xml:space="preserve">can </w:t>
      </w:r>
      <w:r w:rsidRPr="009949AF">
        <w:rPr>
          <w:lang w:val="en-US" w:eastAsia="zh-CN"/>
        </w:rPr>
        <w:t xml:space="preserve">set up the QoS on the </w:t>
      </w:r>
      <w:r w:rsidR="0070000B" w:rsidRPr="009949AF">
        <w:rPr>
          <w:lang w:val="en-US" w:eastAsia="zh-CN"/>
        </w:rPr>
        <w:t xml:space="preserve">appropriate </w:t>
      </w:r>
      <w:r w:rsidRPr="009949AF">
        <w:rPr>
          <w:lang w:val="en-US" w:eastAsia="zh-CN"/>
        </w:rPr>
        <w:t xml:space="preserve">PDU Sessions that are </w:t>
      </w:r>
      <w:r w:rsidR="005D7778" w:rsidRPr="009949AF">
        <w:rPr>
          <w:lang w:val="en-US" w:eastAsia="zh-CN"/>
        </w:rPr>
        <w:t xml:space="preserve">involved </w:t>
      </w:r>
      <w:r w:rsidR="0070000B" w:rsidRPr="009949AF">
        <w:rPr>
          <w:lang w:val="en-US" w:eastAsia="zh-CN"/>
        </w:rPr>
        <w:t>for the specific</w:t>
      </w:r>
      <w:r w:rsidR="005D7778" w:rsidRPr="009949AF">
        <w:rPr>
          <w:lang w:val="en-US" w:eastAsia="zh-CN"/>
        </w:rPr>
        <w:t xml:space="preserve"> TSN stream, and the 3GPP system may send additional assistance information to RAN </w:t>
      </w:r>
      <w:r w:rsidR="005F348C" w:rsidRPr="009949AF">
        <w:rPr>
          <w:lang w:val="en-US" w:eastAsia="zh-CN"/>
        </w:rPr>
        <w:t>about the traffic pattern. Such inform</w:t>
      </w:r>
      <w:r w:rsidR="0070000B" w:rsidRPr="009949AF">
        <w:rPr>
          <w:lang w:val="en-US" w:eastAsia="zh-CN"/>
        </w:rPr>
        <w:t xml:space="preserve">ation is not </w:t>
      </w:r>
      <w:r w:rsidR="009B1CE7" w:rsidRPr="009949AF">
        <w:rPr>
          <w:lang w:val="en-US" w:eastAsia="zh-CN"/>
        </w:rPr>
        <w:t>used by fixed TSN bridges, and the CNC does not currently provide such TSN stream specific information</w:t>
      </w:r>
      <w:r w:rsidR="00473221" w:rsidRPr="009949AF">
        <w:rPr>
          <w:lang w:val="en-US" w:eastAsia="zh-CN"/>
        </w:rPr>
        <w:t>. This is a difference which stems</w:t>
      </w:r>
      <w:r w:rsidR="00B506EC" w:rsidRPr="009949AF">
        <w:rPr>
          <w:lang w:val="en-US" w:eastAsia="zh-CN"/>
        </w:rPr>
        <w:t xml:space="preserve"> from the fact that the 5GS is significantly different from a </w:t>
      </w:r>
      <w:r w:rsidR="001F066C">
        <w:rPr>
          <w:lang w:val="en-US" w:eastAsia="zh-CN"/>
        </w:rPr>
        <w:t xml:space="preserve">typical </w:t>
      </w:r>
      <w:r w:rsidR="00D47D35" w:rsidRPr="009949AF">
        <w:rPr>
          <w:lang w:val="en-US" w:eastAsia="zh-CN"/>
        </w:rPr>
        <w:t xml:space="preserve">fixed </w:t>
      </w:r>
      <w:r w:rsidR="001F066C">
        <w:rPr>
          <w:lang w:val="en-US" w:eastAsia="zh-CN"/>
        </w:rPr>
        <w:t xml:space="preserve">TSN </w:t>
      </w:r>
      <w:r w:rsidR="00D47D35" w:rsidRPr="009949AF">
        <w:rPr>
          <w:lang w:val="en-US" w:eastAsia="zh-CN"/>
        </w:rPr>
        <w:t xml:space="preserve">bridge which has very small delay in the backplane. </w:t>
      </w:r>
    </w:p>
    <w:p w14:paraId="47F8DBEB" w14:textId="26819956" w:rsidR="00D47D35" w:rsidRPr="009949AF" w:rsidRDefault="00D47D35" w:rsidP="00005426">
      <w:pPr>
        <w:widowControl w:val="0"/>
        <w:rPr>
          <w:lang w:val="en-US" w:eastAsia="zh-CN"/>
        </w:rPr>
      </w:pPr>
      <w:r w:rsidRPr="009949AF">
        <w:rPr>
          <w:lang w:val="en-US" w:eastAsia="zh-CN"/>
        </w:rPr>
        <w:t xml:space="preserve">The current </w:t>
      </w:r>
      <w:r w:rsidR="00946B32">
        <w:rPr>
          <w:lang w:val="en-US" w:eastAsia="zh-CN"/>
        </w:rPr>
        <w:t xml:space="preserve">SA2 </w:t>
      </w:r>
      <w:r w:rsidRPr="009949AF">
        <w:rPr>
          <w:lang w:val="en-US" w:eastAsia="zh-CN"/>
        </w:rPr>
        <w:t xml:space="preserve">specification tries to obtain the missing information from the CNC based on </w:t>
      </w:r>
      <w:r w:rsidR="00F84F04" w:rsidRPr="009949AF">
        <w:rPr>
          <w:lang w:val="en-US" w:eastAsia="zh-CN"/>
        </w:rPr>
        <w:t xml:space="preserve">PSFP information. There are however a number of </w:t>
      </w:r>
      <w:r w:rsidR="006036F0">
        <w:rPr>
          <w:lang w:val="en-US" w:eastAsia="zh-CN"/>
        </w:rPr>
        <w:t>challenges</w:t>
      </w:r>
      <w:r w:rsidR="006036F0" w:rsidRPr="009949AF">
        <w:rPr>
          <w:lang w:val="en-US" w:eastAsia="zh-CN"/>
        </w:rPr>
        <w:t xml:space="preserve"> </w:t>
      </w:r>
      <w:r w:rsidR="0005399C" w:rsidRPr="009949AF">
        <w:rPr>
          <w:lang w:val="en-US" w:eastAsia="zh-CN"/>
        </w:rPr>
        <w:t xml:space="preserve">with that approach. </w:t>
      </w:r>
    </w:p>
    <w:p w14:paraId="5EE9E1F2" w14:textId="54E44A5D" w:rsidR="00BD3F1F" w:rsidRDefault="009949AF" w:rsidP="00005426">
      <w:pPr>
        <w:pStyle w:val="ListParagraph"/>
        <w:widowControl w:val="0"/>
        <w:numPr>
          <w:ilvl w:val="0"/>
          <w:numId w:val="44"/>
        </w:numPr>
        <w:wordWrap/>
        <w:ind w:leftChars="0"/>
        <w:rPr>
          <w:lang w:eastAsia="zh-CN"/>
        </w:rPr>
      </w:pPr>
      <w:r w:rsidRPr="009949AF">
        <w:rPr>
          <w:lang w:eastAsia="zh-CN"/>
        </w:rPr>
        <w:t xml:space="preserve">A CNC may not always set up </w:t>
      </w:r>
      <w:r>
        <w:rPr>
          <w:lang w:eastAsia="zh-CN"/>
        </w:rPr>
        <w:t xml:space="preserve">PSFP rules for </w:t>
      </w:r>
      <w:r w:rsidR="005709C3">
        <w:rPr>
          <w:lang w:eastAsia="zh-CN"/>
        </w:rPr>
        <w:t xml:space="preserve">all TSN streams at all the TSN bridges. </w:t>
      </w:r>
      <w:r w:rsidR="00D52AB4">
        <w:rPr>
          <w:lang w:eastAsia="zh-CN"/>
        </w:rPr>
        <w:t xml:space="preserve">PSFP is a capability of the bridges, but it is up </w:t>
      </w:r>
      <w:r w:rsidR="00F97079">
        <w:rPr>
          <w:lang w:eastAsia="zh-CN"/>
        </w:rPr>
        <w:t>to the CNC whether it uses this capability or not</w:t>
      </w:r>
      <w:r w:rsidR="00BD3F1F">
        <w:rPr>
          <w:lang w:eastAsia="zh-CN"/>
        </w:rPr>
        <w:t xml:space="preserve">. </w:t>
      </w:r>
    </w:p>
    <w:p w14:paraId="260B8572" w14:textId="67BD36E4" w:rsidR="00B62E4B" w:rsidRDefault="00BD3F1F" w:rsidP="00005426">
      <w:pPr>
        <w:pStyle w:val="ListParagraph"/>
        <w:widowControl w:val="0"/>
        <w:numPr>
          <w:ilvl w:val="0"/>
          <w:numId w:val="44"/>
        </w:numPr>
        <w:wordWrap/>
        <w:ind w:leftChars="0"/>
        <w:rPr>
          <w:lang w:eastAsia="zh-CN"/>
        </w:rPr>
      </w:pPr>
      <w:r>
        <w:rPr>
          <w:lang w:eastAsia="zh-CN"/>
        </w:rPr>
        <w:t xml:space="preserve">The PSFP information does not </w:t>
      </w:r>
      <w:r w:rsidR="0099168B">
        <w:rPr>
          <w:lang w:eastAsia="zh-CN"/>
        </w:rPr>
        <w:t xml:space="preserve">provide the ingress and egress port information. Even with traffic forwarding information, </w:t>
      </w:r>
      <w:r w:rsidR="00667EB5">
        <w:rPr>
          <w:lang w:eastAsia="zh-CN"/>
        </w:rPr>
        <w:t xml:space="preserve">there is no guarantee that the ingress and egress port info can be </w:t>
      </w:r>
      <w:r w:rsidR="005C7098">
        <w:rPr>
          <w:lang w:eastAsia="zh-CN"/>
        </w:rPr>
        <w:t xml:space="preserve">made </w:t>
      </w:r>
      <w:r w:rsidR="00667EB5">
        <w:rPr>
          <w:lang w:eastAsia="zh-CN"/>
        </w:rPr>
        <w:t>available</w:t>
      </w:r>
      <w:r w:rsidR="005C7098">
        <w:rPr>
          <w:lang w:eastAsia="zh-CN"/>
        </w:rPr>
        <w:t xml:space="preserve"> to a 5GS</w:t>
      </w:r>
      <w:r w:rsidR="00667EB5">
        <w:rPr>
          <w:lang w:eastAsia="zh-CN"/>
        </w:rPr>
        <w:t>, since there are multiple options for stream identification and not all options</w:t>
      </w:r>
      <w:r w:rsidR="00E7676B">
        <w:rPr>
          <w:lang w:eastAsia="zh-CN"/>
        </w:rPr>
        <w:t xml:space="preserve"> enable the identification of the ingress and egress ports. (Besides, the traffic forwarding information is not generally available at the TSN AF in Release-16, sinc</w:t>
      </w:r>
      <w:r w:rsidR="00005426">
        <w:rPr>
          <w:lang w:eastAsia="zh-CN"/>
        </w:rPr>
        <w:t>e the current spec</w:t>
      </w:r>
      <w:r w:rsidR="005F6964">
        <w:rPr>
          <w:lang w:eastAsia="zh-CN"/>
        </w:rPr>
        <w:t>ifications</w:t>
      </w:r>
      <w:r w:rsidR="00005426">
        <w:rPr>
          <w:lang w:eastAsia="zh-CN"/>
        </w:rPr>
        <w:t xml:space="preserve"> only support uplink static forwarding info</w:t>
      </w:r>
      <w:r w:rsidR="00BD1102">
        <w:rPr>
          <w:lang w:eastAsia="zh-CN"/>
        </w:rPr>
        <w:t>rmation</w:t>
      </w:r>
      <w:r w:rsidR="00005426">
        <w:rPr>
          <w:lang w:eastAsia="zh-CN"/>
        </w:rPr>
        <w:t xml:space="preserve"> to be configured by the CNC.)</w:t>
      </w:r>
      <w:r w:rsidR="005709C3">
        <w:rPr>
          <w:lang w:eastAsia="zh-CN"/>
        </w:rPr>
        <w:t xml:space="preserve"> </w:t>
      </w:r>
    </w:p>
    <w:p w14:paraId="61CE919D" w14:textId="53651E94" w:rsidR="00E92674" w:rsidRDefault="00E92674" w:rsidP="00005426">
      <w:pPr>
        <w:pStyle w:val="ListParagraph"/>
        <w:widowControl w:val="0"/>
        <w:numPr>
          <w:ilvl w:val="0"/>
          <w:numId w:val="44"/>
        </w:numPr>
        <w:wordWrap/>
        <w:ind w:leftChars="0"/>
        <w:rPr>
          <w:lang w:eastAsia="zh-CN"/>
        </w:rPr>
      </w:pPr>
      <w:r>
        <w:rPr>
          <w:lang w:eastAsia="zh-CN"/>
        </w:rPr>
        <w:t xml:space="preserve">Even if PSFP rules are provided, the CNC may use gate open intervals that are larger than the actual traffic burst. Hence, there is no guarantee that the PSFP rules provide accurate </w:t>
      </w:r>
      <w:r w:rsidR="00BD4E64">
        <w:rPr>
          <w:lang w:eastAsia="zh-CN"/>
        </w:rPr>
        <w:t xml:space="preserve">basis </w:t>
      </w:r>
      <w:r w:rsidR="000D53A6">
        <w:rPr>
          <w:lang w:eastAsia="zh-CN"/>
        </w:rPr>
        <w:t xml:space="preserve">for determining information about the traffic pattern of the TSN streams. </w:t>
      </w:r>
    </w:p>
    <w:p w14:paraId="6952E7C2" w14:textId="59F344F6" w:rsidR="00516FD7" w:rsidRDefault="0075081D" w:rsidP="00005426">
      <w:pPr>
        <w:pStyle w:val="ListParagraph"/>
        <w:widowControl w:val="0"/>
        <w:numPr>
          <w:ilvl w:val="0"/>
          <w:numId w:val="44"/>
        </w:numPr>
        <w:wordWrap/>
        <w:ind w:leftChars="0"/>
        <w:rPr>
          <w:lang w:eastAsia="zh-CN"/>
        </w:rPr>
      </w:pPr>
      <w:r>
        <w:rPr>
          <w:lang w:eastAsia="zh-CN"/>
        </w:rPr>
        <w:t xml:space="preserve">The use of PSFP cannot be extended for the provision of additional </w:t>
      </w:r>
      <w:r w:rsidR="00284C63">
        <w:rPr>
          <w:lang w:eastAsia="zh-CN"/>
        </w:rPr>
        <w:t>parameters</w:t>
      </w:r>
      <w:r w:rsidR="00664DB2">
        <w:rPr>
          <w:lang w:eastAsia="zh-CN"/>
        </w:rPr>
        <w:t xml:space="preserve"> concerning </w:t>
      </w:r>
      <w:r w:rsidR="000A3621">
        <w:rPr>
          <w:lang w:eastAsia="zh-CN"/>
        </w:rPr>
        <w:t xml:space="preserve">TSN stream or application characteristics. </w:t>
      </w:r>
    </w:p>
    <w:p w14:paraId="66B97CDD" w14:textId="77777777" w:rsidR="00F03506" w:rsidRDefault="00F03506" w:rsidP="000D53A6">
      <w:pPr>
        <w:widowControl w:val="0"/>
        <w:rPr>
          <w:lang w:eastAsia="zh-CN"/>
        </w:rPr>
      </w:pPr>
    </w:p>
    <w:p w14:paraId="0139897E" w14:textId="0AD5146F" w:rsidR="000D53A6" w:rsidRDefault="00F03506" w:rsidP="000D53A6">
      <w:pPr>
        <w:widowControl w:val="0"/>
        <w:rPr>
          <w:lang w:eastAsia="zh-CN"/>
        </w:rPr>
      </w:pPr>
      <w:r>
        <w:rPr>
          <w:lang w:eastAsia="zh-CN"/>
        </w:rPr>
        <w:t>Therefore</w:t>
      </w:r>
      <w:r w:rsidR="00E60FB2">
        <w:rPr>
          <w:lang w:eastAsia="zh-CN"/>
        </w:rPr>
        <w:t>,</w:t>
      </w:r>
      <w:r>
        <w:rPr>
          <w:lang w:eastAsia="zh-CN"/>
        </w:rPr>
        <w:t xml:space="preserve"> a CNC which is unaware of the fact that a 5GS bridge is</w:t>
      </w:r>
      <w:r w:rsidR="001D747F">
        <w:rPr>
          <w:lang w:eastAsia="zh-CN"/>
        </w:rPr>
        <w:t xml:space="preserve"> deployed </w:t>
      </w:r>
      <w:r w:rsidR="00DD3B33">
        <w:rPr>
          <w:lang w:eastAsia="zh-CN"/>
        </w:rPr>
        <w:t xml:space="preserve">with different characteristics than a fixed TSN bridge </w:t>
      </w:r>
      <w:r w:rsidR="001D747F">
        <w:rPr>
          <w:lang w:eastAsia="zh-CN"/>
        </w:rPr>
        <w:t>may not be suitable to provide the configuration information that the 5GS actually needs. The current spec</w:t>
      </w:r>
      <w:r w:rsidR="00A73529">
        <w:rPr>
          <w:lang w:eastAsia="zh-CN"/>
        </w:rPr>
        <w:t>ification</w:t>
      </w:r>
      <w:r w:rsidR="001D747F">
        <w:rPr>
          <w:lang w:eastAsia="zh-CN"/>
        </w:rPr>
        <w:t xml:space="preserve"> tries to obtain the needed parameters based on IEEE configuration that was defined for other purposes, i.e., PSFP was not meant to provide ingress/egress port info or traffic pattern characteristics. This is </w:t>
      </w:r>
      <w:r w:rsidR="005813C1">
        <w:rPr>
          <w:lang w:eastAsia="zh-CN"/>
        </w:rPr>
        <w:t xml:space="preserve">not accurate use </w:t>
      </w:r>
      <w:r w:rsidR="001D747F">
        <w:rPr>
          <w:lang w:eastAsia="zh-CN"/>
        </w:rPr>
        <w:t>of the IEEE specs that</w:t>
      </w:r>
      <w:r w:rsidR="00F24C1C">
        <w:rPr>
          <w:lang w:eastAsia="zh-CN"/>
        </w:rPr>
        <w:t xml:space="preserve"> is risky and may not provide multivendor interoperability in all deployments. </w:t>
      </w:r>
    </w:p>
    <w:p w14:paraId="0BAC1270" w14:textId="71E0DA2C" w:rsidR="00F24C1C" w:rsidRPr="009949AF" w:rsidRDefault="00A60C79" w:rsidP="000D53A6">
      <w:pPr>
        <w:widowControl w:val="0"/>
        <w:rPr>
          <w:lang w:eastAsia="zh-CN"/>
        </w:rPr>
      </w:pPr>
      <w:r>
        <w:rPr>
          <w:lang w:eastAsia="zh-CN"/>
        </w:rPr>
        <w:t xml:space="preserve">We propose to investigate other means of providing TSN stream </w:t>
      </w:r>
      <w:r w:rsidR="00D868D9">
        <w:rPr>
          <w:lang w:eastAsia="zh-CN"/>
        </w:rPr>
        <w:t xml:space="preserve">specific </w:t>
      </w:r>
      <w:r>
        <w:rPr>
          <w:lang w:eastAsia="zh-CN"/>
        </w:rPr>
        <w:t xml:space="preserve">information </w:t>
      </w:r>
      <w:r w:rsidR="00722243">
        <w:rPr>
          <w:lang w:eastAsia="zh-CN"/>
        </w:rPr>
        <w:t>available within</w:t>
      </w:r>
      <w:r>
        <w:rPr>
          <w:lang w:eastAsia="zh-CN"/>
        </w:rPr>
        <w:t xml:space="preserve"> the CNC to the </w:t>
      </w:r>
      <w:r w:rsidR="000208AC">
        <w:rPr>
          <w:lang w:eastAsia="zh-CN"/>
        </w:rPr>
        <w:t xml:space="preserve">5GS (specifically, the TSN AF). The CNC is aware of the TSN stream characteristics and could provide the 5GS with </w:t>
      </w:r>
      <w:r w:rsidR="000208AC">
        <w:rPr>
          <w:lang w:eastAsia="zh-CN"/>
        </w:rPr>
        <w:lastRenderedPageBreak/>
        <w:t xml:space="preserve">the necessary information if the </w:t>
      </w:r>
      <w:r w:rsidR="00F53B12">
        <w:rPr>
          <w:lang w:eastAsia="zh-CN"/>
        </w:rPr>
        <w:t xml:space="preserve">CNC is aware </w:t>
      </w:r>
      <w:r w:rsidR="001366EA">
        <w:rPr>
          <w:lang w:eastAsia="zh-CN"/>
        </w:rPr>
        <w:t xml:space="preserve">of </w:t>
      </w:r>
      <w:r w:rsidR="00FB56F8">
        <w:rPr>
          <w:lang w:eastAsia="zh-CN"/>
        </w:rPr>
        <w:t>the need for additional information</w:t>
      </w:r>
      <w:r w:rsidR="001366EA">
        <w:rPr>
          <w:lang w:eastAsia="zh-CN"/>
        </w:rPr>
        <w:t xml:space="preserve"> and </w:t>
      </w:r>
      <w:r w:rsidR="00592C6A">
        <w:rPr>
          <w:lang w:eastAsia="zh-CN"/>
        </w:rPr>
        <w:t xml:space="preserve">a </w:t>
      </w:r>
      <w:r w:rsidR="004237DE">
        <w:rPr>
          <w:lang w:eastAsia="zh-CN"/>
        </w:rPr>
        <w:t xml:space="preserve">means for </w:t>
      </w:r>
      <w:r w:rsidR="00592C6A">
        <w:rPr>
          <w:lang w:eastAsia="zh-CN"/>
        </w:rPr>
        <w:t xml:space="preserve">provisioning </w:t>
      </w:r>
      <w:r w:rsidR="004237DE">
        <w:rPr>
          <w:lang w:eastAsia="zh-CN"/>
        </w:rPr>
        <w:t xml:space="preserve">such information </w:t>
      </w:r>
      <w:r w:rsidR="00592C6A">
        <w:rPr>
          <w:lang w:eastAsia="zh-CN"/>
        </w:rPr>
        <w:t xml:space="preserve">to </w:t>
      </w:r>
      <w:r w:rsidR="002D337B">
        <w:rPr>
          <w:lang w:eastAsia="zh-CN"/>
        </w:rPr>
        <w:t>a</w:t>
      </w:r>
      <w:r w:rsidR="00592C6A">
        <w:rPr>
          <w:lang w:eastAsia="zh-CN"/>
        </w:rPr>
        <w:t xml:space="preserve"> 5GS</w:t>
      </w:r>
      <w:r w:rsidR="004237DE">
        <w:rPr>
          <w:lang w:eastAsia="zh-CN"/>
        </w:rPr>
        <w:t xml:space="preserve"> is defined. We propose such a mechanism below</w:t>
      </w:r>
      <w:r w:rsidR="00580B78">
        <w:rPr>
          <w:lang w:eastAsia="zh-CN"/>
        </w:rPr>
        <w:t xml:space="preserve">. </w:t>
      </w:r>
    </w:p>
    <w:p w14:paraId="77A9CFFD" w14:textId="77777777" w:rsidR="00433276" w:rsidRPr="009949AF" w:rsidRDefault="00433276" w:rsidP="00005426">
      <w:pPr>
        <w:widowControl w:val="0"/>
        <w:rPr>
          <w:lang w:val="en-US" w:eastAsia="zh-CN"/>
        </w:rPr>
      </w:pPr>
    </w:p>
    <w:p w14:paraId="5D8CF861" w14:textId="279FCC9A" w:rsidR="000E20EC" w:rsidRPr="009949AF" w:rsidRDefault="000E20EC" w:rsidP="00005426">
      <w:pPr>
        <w:pStyle w:val="Heading1"/>
        <w:keepNext w:val="0"/>
        <w:keepLines w:val="0"/>
        <w:widowControl w:val="0"/>
        <w:kinsoku w:val="0"/>
        <w:ind w:left="0" w:firstLine="0"/>
        <w:rPr>
          <w:lang w:val="en-US" w:eastAsia="zh-CN"/>
        </w:rPr>
      </w:pPr>
      <w:r w:rsidRPr="009949AF">
        <w:rPr>
          <w:lang w:val="en-US" w:eastAsia="zh-CN"/>
        </w:rPr>
        <w:t>Proposal</w:t>
      </w:r>
    </w:p>
    <w:p w14:paraId="38790AC2" w14:textId="72B18A30" w:rsidR="00BA1E1F" w:rsidRPr="009949AF" w:rsidRDefault="00764A0F" w:rsidP="00005426">
      <w:pPr>
        <w:widowControl w:val="0"/>
        <w:rPr>
          <w:lang w:val="en-US" w:eastAsia="zh-CN"/>
        </w:rPr>
      </w:pPr>
      <w:r w:rsidRPr="009949AF">
        <w:rPr>
          <w:lang w:val="en-US" w:eastAsia="zh-CN"/>
        </w:rPr>
        <w:t xml:space="preserve">It is proposed to add the following </w:t>
      </w:r>
      <w:r w:rsidR="00805197" w:rsidRPr="009949AF">
        <w:rPr>
          <w:lang w:val="en-US" w:eastAsia="zh-CN"/>
        </w:rPr>
        <w:t>solution</w:t>
      </w:r>
      <w:r w:rsidR="00CB484D" w:rsidRPr="009949AF">
        <w:rPr>
          <w:lang w:val="en-US" w:eastAsia="zh-CN"/>
        </w:rPr>
        <w:t xml:space="preserve"> to 23.</w:t>
      </w:r>
      <w:r w:rsidR="0035456E" w:rsidRPr="009949AF">
        <w:rPr>
          <w:lang w:val="en-US" w:eastAsia="zh-CN"/>
        </w:rPr>
        <w:t>700-20 (all new text).</w:t>
      </w:r>
    </w:p>
    <w:p w14:paraId="4E18934B" w14:textId="77777777" w:rsidR="0022311D" w:rsidRPr="009949AF" w:rsidRDefault="0022311D" w:rsidP="00005426">
      <w:pPr>
        <w:widowControl w:val="0"/>
        <w:rPr>
          <w:noProof/>
          <w:lang w:val="en-US"/>
        </w:rPr>
      </w:pPr>
    </w:p>
    <w:p w14:paraId="1FD787D4" w14:textId="43C87304"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Start new section</w:t>
      </w:r>
      <w:r w:rsidRPr="009949AF">
        <w:rPr>
          <w:rFonts w:ascii="Arial" w:hAnsi="Arial" w:cs="Arial"/>
          <w:b/>
          <w:noProof/>
          <w:color w:val="C5003D"/>
          <w:sz w:val="28"/>
          <w:szCs w:val="28"/>
          <w:lang w:val="en-US"/>
        </w:rPr>
        <w:t xml:space="preserve"> * * * *</w:t>
      </w:r>
    </w:p>
    <w:bookmarkEnd w:id="2"/>
    <w:p w14:paraId="52FE768E" w14:textId="07170160" w:rsidR="00B846C8" w:rsidRPr="009949AF" w:rsidRDefault="00B846C8" w:rsidP="00005426">
      <w:pPr>
        <w:widowControl w:val="0"/>
        <w:rPr>
          <w:lang w:val="en-US" w:eastAsia="zh-CN"/>
        </w:rPr>
      </w:pPr>
    </w:p>
    <w:p w14:paraId="69C48600" w14:textId="7DCBA602" w:rsidR="00B846C8" w:rsidRPr="009949AF" w:rsidRDefault="00B846C8" w:rsidP="00005426">
      <w:pPr>
        <w:pStyle w:val="Heading2"/>
        <w:keepNext w:val="0"/>
        <w:keepLines w:val="0"/>
        <w:widowControl w:val="0"/>
        <w:kinsoku w:val="0"/>
        <w:rPr>
          <w:lang w:val="en-US"/>
        </w:rPr>
      </w:pPr>
      <w:bookmarkStart w:id="3" w:name="_Toc26431242"/>
      <w:bookmarkStart w:id="4" w:name="_Toc30694640"/>
      <w:bookmarkStart w:id="5" w:name="_Toc31096554"/>
      <w:r w:rsidRPr="009949AF">
        <w:rPr>
          <w:lang w:val="en-US"/>
        </w:rPr>
        <w:t>6.</w:t>
      </w:r>
      <w:r w:rsidR="0035456E" w:rsidRPr="009949AF">
        <w:rPr>
          <w:lang w:val="en-US"/>
        </w:rPr>
        <w:t>X</w:t>
      </w:r>
      <w:r w:rsidRPr="009949AF">
        <w:rPr>
          <w:lang w:val="en-US"/>
        </w:rPr>
        <w:tab/>
        <w:t>Solution #</w:t>
      </w:r>
      <w:r w:rsidR="0035456E" w:rsidRPr="009949AF">
        <w:rPr>
          <w:lang w:val="en-US"/>
        </w:rPr>
        <w:t>X</w:t>
      </w:r>
      <w:r w:rsidR="00E00D3C" w:rsidRPr="009949AF">
        <w:rPr>
          <w:lang w:val="en-US"/>
        </w:rPr>
        <w:t>:</w:t>
      </w:r>
      <w:r w:rsidRPr="009949AF">
        <w:rPr>
          <w:lang w:val="en-US"/>
        </w:rPr>
        <w:t xml:space="preserve"> </w:t>
      </w:r>
      <w:bookmarkEnd w:id="3"/>
      <w:bookmarkEnd w:id="4"/>
      <w:bookmarkEnd w:id="5"/>
      <w:r w:rsidR="00580B78" w:rsidRPr="00580B78">
        <w:rPr>
          <w:lang w:val="en-US"/>
        </w:rPr>
        <w:t>TSN stream information provisioning from CNC to 5GS</w:t>
      </w:r>
    </w:p>
    <w:p w14:paraId="33559148" w14:textId="3B70FE94" w:rsidR="00B846C8" w:rsidRPr="009949AF" w:rsidRDefault="00B846C8" w:rsidP="00005426">
      <w:pPr>
        <w:pStyle w:val="Heading3"/>
        <w:keepNext w:val="0"/>
        <w:keepLines w:val="0"/>
        <w:widowControl w:val="0"/>
        <w:kinsoku w:val="0"/>
        <w:rPr>
          <w:lang w:val="en-US" w:eastAsia="ko-KR"/>
        </w:rPr>
      </w:pPr>
      <w:bookmarkStart w:id="6" w:name="_Toc26386437"/>
      <w:bookmarkStart w:id="7" w:name="_Toc26431243"/>
      <w:bookmarkStart w:id="8" w:name="_Toc30694641"/>
      <w:bookmarkStart w:id="9" w:name="_Toc31096555"/>
      <w:r w:rsidRPr="009949AF">
        <w:rPr>
          <w:lang w:val="en-US" w:eastAsia="ko-KR"/>
        </w:rPr>
        <w:t>6.</w:t>
      </w:r>
      <w:r w:rsidR="0035456E" w:rsidRPr="009949AF">
        <w:rPr>
          <w:lang w:val="en-US" w:eastAsia="ko-KR"/>
        </w:rPr>
        <w:t>X</w:t>
      </w:r>
      <w:r w:rsidRPr="009949AF">
        <w:rPr>
          <w:lang w:val="en-US" w:eastAsia="ko-KR"/>
        </w:rPr>
        <w:t>.1</w:t>
      </w:r>
      <w:r w:rsidRPr="009949AF">
        <w:rPr>
          <w:lang w:val="en-US" w:eastAsia="ko-KR"/>
        </w:rPr>
        <w:tab/>
        <w:t>Introduction</w:t>
      </w:r>
      <w:bookmarkEnd w:id="6"/>
      <w:bookmarkEnd w:id="7"/>
      <w:bookmarkEnd w:id="8"/>
      <w:bookmarkEnd w:id="9"/>
    </w:p>
    <w:p w14:paraId="6814C992" w14:textId="5A1EBFFF" w:rsidR="00C81D9E" w:rsidRPr="009A696F" w:rsidRDefault="00C81D9E" w:rsidP="00C81D9E">
      <w:pPr>
        <w:rPr>
          <w:lang w:val="en-US" w:eastAsia="ko-KR"/>
        </w:rPr>
      </w:pPr>
      <w:r>
        <w:rPr>
          <w:lang w:val="en-US" w:eastAsia="ko-KR"/>
        </w:rPr>
        <w:t>For key issue #3A.</w:t>
      </w:r>
    </w:p>
    <w:p w14:paraId="20083EB5" w14:textId="72AA95E7" w:rsidR="003A04B6" w:rsidRDefault="00354824" w:rsidP="00005426">
      <w:pPr>
        <w:widowControl w:val="0"/>
        <w:rPr>
          <w:lang w:val="en-US" w:eastAsia="ko-KR"/>
        </w:rPr>
      </w:pPr>
      <w:r>
        <w:rPr>
          <w:lang w:val="en-US" w:eastAsia="ko-KR"/>
        </w:rPr>
        <w:t xml:space="preserve">Currently, there are no mechanisms standardized in IEEE to provide </w:t>
      </w:r>
      <w:r w:rsidR="00AD2F4A">
        <w:rPr>
          <w:lang w:val="en-US" w:eastAsia="ko-KR"/>
        </w:rPr>
        <w:t xml:space="preserve">TSN stream specific information from the CNC to TSN bridges, </w:t>
      </w:r>
      <w:r w:rsidR="00192FD6">
        <w:rPr>
          <w:lang w:val="en-US" w:eastAsia="ko-KR"/>
        </w:rPr>
        <w:t xml:space="preserve">even </w:t>
      </w:r>
      <w:r w:rsidR="00F41C0A">
        <w:rPr>
          <w:lang w:val="en-US" w:eastAsia="ko-KR"/>
        </w:rPr>
        <w:t xml:space="preserve">if </w:t>
      </w:r>
      <w:r w:rsidR="00BE19CF">
        <w:rPr>
          <w:lang w:val="en-US" w:eastAsia="ko-KR"/>
        </w:rPr>
        <w:t xml:space="preserve">the information </w:t>
      </w:r>
      <w:r w:rsidR="00111A89">
        <w:rPr>
          <w:lang w:val="en-US" w:eastAsia="ko-KR"/>
        </w:rPr>
        <w:t xml:space="preserve">can be </w:t>
      </w:r>
      <w:r w:rsidR="00BE19CF">
        <w:rPr>
          <w:lang w:val="en-US" w:eastAsia="ko-KR"/>
        </w:rPr>
        <w:t xml:space="preserve">available at the CNC. Existing specs are based on </w:t>
      </w:r>
      <w:r w:rsidR="001347A0">
        <w:rPr>
          <w:lang w:val="en-US" w:eastAsia="ko-KR"/>
        </w:rPr>
        <w:t xml:space="preserve">the PSFP mechanism, but there is no guarantee that a CNC would </w:t>
      </w:r>
      <w:proofErr w:type="gramStart"/>
      <w:r w:rsidR="001347A0">
        <w:rPr>
          <w:lang w:val="en-US" w:eastAsia="ko-KR"/>
        </w:rPr>
        <w:t>actually use</w:t>
      </w:r>
      <w:proofErr w:type="gramEnd"/>
      <w:r w:rsidR="001347A0">
        <w:rPr>
          <w:lang w:val="en-US" w:eastAsia="ko-KR"/>
        </w:rPr>
        <w:t xml:space="preserve"> PSFP </w:t>
      </w:r>
      <w:r w:rsidR="00AD658B">
        <w:rPr>
          <w:lang w:val="en-US" w:eastAsia="ko-KR"/>
        </w:rPr>
        <w:t>and set it for all TSN streams</w:t>
      </w:r>
      <w:r w:rsidR="002D28E1">
        <w:rPr>
          <w:lang w:val="en-US" w:eastAsia="ko-KR"/>
        </w:rPr>
        <w:t>.</w:t>
      </w:r>
      <w:r w:rsidR="003C3965">
        <w:rPr>
          <w:lang w:val="en-US" w:eastAsia="ko-KR"/>
        </w:rPr>
        <w:t xml:space="preserve"> </w:t>
      </w:r>
      <w:r w:rsidR="002D28E1">
        <w:rPr>
          <w:lang w:val="en-US" w:eastAsia="ko-KR"/>
        </w:rPr>
        <w:t>E</w:t>
      </w:r>
      <w:r w:rsidR="00AD658B">
        <w:rPr>
          <w:lang w:val="en-US" w:eastAsia="ko-KR"/>
        </w:rPr>
        <w:t xml:space="preserve">ven when the CNC uses PSFP, the traffic pattern information obtained </w:t>
      </w:r>
      <w:r w:rsidR="004417C2">
        <w:rPr>
          <w:lang w:val="en-US" w:eastAsia="ko-KR"/>
        </w:rPr>
        <w:t>this way may not always be accurate. Additionally, ingress/egress port info might no</w:t>
      </w:r>
      <w:r w:rsidR="00A9066B">
        <w:rPr>
          <w:lang w:val="en-US" w:eastAsia="ko-KR"/>
        </w:rPr>
        <w:t>t</w:t>
      </w:r>
      <w:r w:rsidR="004417C2">
        <w:rPr>
          <w:lang w:val="en-US" w:eastAsia="ko-KR"/>
        </w:rPr>
        <w:t xml:space="preserve"> be possible to obtain based on PSFP information. </w:t>
      </w:r>
    </w:p>
    <w:p w14:paraId="2500E45A" w14:textId="3B52B025" w:rsidR="004417C2" w:rsidRPr="000B67AB" w:rsidRDefault="004417C2" w:rsidP="00005426">
      <w:pPr>
        <w:widowControl w:val="0"/>
        <w:rPr>
          <w:lang w:val="hu-HU" w:eastAsia="ko-KR"/>
        </w:rPr>
      </w:pPr>
      <w:r>
        <w:rPr>
          <w:lang w:val="en-US" w:eastAsia="ko-KR"/>
        </w:rPr>
        <w:t>Therefore</w:t>
      </w:r>
      <w:r w:rsidR="006C77E7">
        <w:rPr>
          <w:lang w:val="en-US" w:eastAsia="ko-KR"/>
        </w:rPr>
        <w:t>,</w:t>
      </w:r>
      <w:r>
        <w:rPr>
          <w:lang w:val="en-US" w:eastAsia="ko-KR"/>
        </w:rPr>
        <w:t xml:space="preserve"> </w:t>
      </w:r>
      <w:r w:rsidR="008451BB">
        <w:rPr>
          <w:lang w:val="en-US" w:eastAsia="ko-KR"/>
        </w:rPr>
        <w:t xml:space="preserve">this solution introduces a signaling mechanism that explicitly provides the TSN </w:t>
      </w:r>
      <w:r w:rsidR="00F06030">
        <w:rPr>
          <w:lang w:val="en-US" w:eastAsia="ko-KR"/>
        </w:rPr>
        <w:t xml:space="preserve">stream specific information to the 5GS bridge. </w:t>
      </w:r>
      <w:r w:rsidR="00216143">
        <w:rPr>
          <w:lang w:val="en-US" w:eastAsia="ko-KR"/>
        </w:rPr>
        <w:t>This gives us a clean solution without the need to reverse-engineer o</w:t>
      </w:r>
      <w:r w:rsidR="00A7116A">
        <w:rPr>
          <w:lang w:val="en-US" w:eastAsia="ko-KR"/>
        </w:rPr>
        <w:t xml:space="preserve">ther mechanisms meant for different purposes. </w:t>
      </w:r>
      <w:r w:rsidR="00A448A6">
        <w:rPr>
          <w:lang w:val="en-US" w:eastAsia="ko-KR"/>
        </w:rPr>
        <w:t>E</w:t>
      </w:r>
      <w:r w:rsidR="00A7116A">
        <w:rPr>
          <w:lang w:val="en-US" w:eastAsia="ko-KR"/>
        </w:rPr>
        <w:t>xplicitly provid</w:t>
      </w:r>
      <w:r w:rsidR="00A448A6">
        <w:rPr>
          <w:lang w:val="en-US" w:eastAsia="ko-KR"/>
        </w:rPr>
        <w:t>ing</w:t>
      </w:r>
      <w:r w:rsidR="00A7116A">
        <w:rPr>
          <w:lang w:val="en-US" w:eastAsia="ko-KR"/>
        </w:rPr>
        <w:t xml:space="preserve"> the needed information from CNC to </w:t>
      </w:r>
      <w:r w:rsidR="00A448A6">
        <w:rPr>
          <w:lang w:val="en-US" w:eastAsia="ko-KR"/>
        </w:rPr>
        <w:t>TSN AF can simplify the system</w:t>
      </w:r>
      <w:r w:rsidR="00F3773A">
        <w:rPr>
          <w:lang w:val="en-US" w:eastAsia="ko-KR"/>
        </w:rPr>
        <w:t xml:space="preserve"> architecture as well as the</w:t>
      </w:r>
      <w:r w:rsidR="00A448A6">
        <w:rPr>
          <w:lang w:val="en-US" w:eastAsia="ko-KR"/>
        </w:rPr>
        <w:t xml:space="preserve"> </w:t>
      </w:r>
      <w:r w:rsidR="000E3388">
        <w:rPr>
          <w:lang w:val="en-US" w:eastAsia="ko-KR"/>
        </w:rPr>
        <w:t xml:space="preserve">implementation </w:t>
      </w:r>
      <w:r w:rsidR="00A448A6">
        <w:rPr>
          <w:lang w:val="en-US" w:eastAsia="ko-KR"/>
        </w:rPr>
        <w:t xml:space="preserve">and avoid interoperability issues. </w:t>
      </w:r>
      <w:r w:rsidR="00593080">
        <w:rPr>
          <w:lang w:val="en-US" w:eastAsia="ko-KR"/>
        </w:rPr>
        <w:t>The solu</w:t>
      </w:r>
      <w:r w:rsidR="007A3C3E">
        <w:rPr>
          <w:lang w:val="en-US" w:eastAsia="ko-KR"/>
        </w:rPr>
        <w:t xml:space="preserve">tion does not impact the NEF and proposes direct signaling between the TSN AF and CNC. </w:t>
      </w:r>
    </w:p>
    <w:p w14:paraId="52FE7DBB" w14:textId="4922B03F" w:rsidR="00FC6749" w:rsidRPr="009949AF" w:rsidRDefault="00FC6749" w:rsidP="00005426">
      <w:pPr>
        <w:widowControl w:val="0"/>
        <w:rPr>
          <w:rFonts w:eastAsia="SimSun"/>
          <w:lang w:val="en-US"/>
        </w:rPr>
      </w:pPr>
      <w:bookmarkStart w:id="10" w:name="_Toc26386438"/>
      <w:bookmarkStart w:id="11" w:name="_Toc26431244"/>
      <w:bookmarkStart w:id="12" w:name="_Toc30694642"/>
      <w:bookmarkStart w:id="13" w:name="_Toc31096556"/>
    </w:p>
    <w:p w14:paraId="445C9697" w14:textId="4D71DE0B" w:rsidR="00B846C8" w:rsidRDefault="00B846C8" w:rsidP="00005426">
      <w:pPr>
        <w:pStyle w:val="Heading3"/>
        <w:keepNext w:val="0"/>
        <w:keepLines w:val="0"/>
        <w:widowControl w:val="0"/>
        <w:kinsoku w:val="0"/>
        <w:rPr>
          <w:lang w:val="en-US" w:eastAsia="ko-KR"/>
        </w:rPr>
      </w:pPr>
      <w:r w:rsidRPr="009949AF">
        <w:rPr>
          <w:lang w:val="en-US" w:eastAsia="ko-KR"/>
        </w:rPr>
        <w:t>6.</w:t>
      </w:r>
      <w:r w:rsidR="0035456E" w:rsidRPr="009949AF">
        <w:rPr>
          <w:lang w:val="en-US" w:eastAsia="ko-KR"/>
        </w:rPr>
        <w:t>X</w:t>
      </w:r>
      <w:r w:rsidRPr="009949AF">
        <w:rPr>
          <w:lang w:val="en-US" w:eastAsia="ko-KR"/>
        </w:rPr>
        <w:t>.2</w:t>
      </w:r>
      <w:r w:rsidRPr="009949AF">
        <w:rPr>
          <w:lang w:val="en-US" w:eastAsia="ko-KR"/>
        </w:rPr>
        <w:tab/>
        <w:t>Functional Description</w:t>
      </w:r>
      <w:bookmarkEnd w:id="10"/>
      <w:bookmarkEnd w:id="11"/>
      <w:bookmarkEnd w:id="12"/>
      <w:bookmarkEnd w:id="13"/>
    </w:p>
    <w:p w14:paraId="24602F5A" w14:textId="1545AF8A" w:rsidR="000B67AB" w:rsidRDefault="00290BD8" w:rsidP="000B67AB">
      <w:pPr>
        <w:rPr>
          <w:lang w:val="en-US" w:eastAsia="ko-KR"/>
        </w:rPr>
      </w:pPr>
      <w:r>
        <w:rPr>
          <w:lang w:val="en-US" w:eastAsia="ko-KR"/>
        </w:rPr>
        <w:t xml:space="preserve">The TSN AF </w:t>
      </w:r>
      <w:r w:rsidR="001F5D7E">
        <w:rPr>
          <w:lang w:val="en-US" w:eastAsia="ko-KR"/>
        </w:rPr>
        <w:t xml:space="preserve">associated with a given </w:t>
      </w:r>
      <w:r w:rsidR="000E72B1">
        <w:rPr>
          <w:lang w:val="en-US" w:eastAsia="ko-KR"/>
        </w:rPr>
        <w:t xml:space="preserve">bridge </w:t>
      </w:r>
      <w:r>
        <w:rPr>
          <w:lang w:val="en-US" w:eastAsia="ko-KR"/>
        </w:rPr>
        <w:t>sends a subscription message to the CNC</w:t>
      </w:r>
      <w:r w:rsidR="000815E7">
        <w:rPr>
          <w:lang w:val="en-US" w:eastAsia="ko-KR"/>
        </w:rPr>
        <w:t xml:space="preserve"> to </w:t>
      </w:r>
      <w:r w:rsidR="005076D2">
        <w:rPr>
          <w:lang w:val="en-US" w:eastAsia="ko-KR"/>
        </w:rPr>
        <w:t xml:space="preserve">request that it </w:t>
      </w:r>
      <w:r w:rsidR="000815E7">
        <w:rPr>
          <w:lang w:val="en-US" w:eastAsia="ko-KR"/>
        </w:rPr>
        <w:t>be notified about TSN stream specific information</w:t>
      </w:r>
      <w:r w:rsidR="00F967F0">
        <w:rPr>
          <w:lang w:val="en-US" w:eastAsia="ko-KR"/>
        </w:rPr>
        <w:t xml:space="preserve"> for streams that </w:t>
      </w:r>
      <w:r w:rsidR="00DD06D6">
        <w:rPr>
          <w:lang w:val="en-US" w:eastAsia="ko-KR"/>
        </w:rPr>
        <w:t xml:space="preserve">pass </w:t>
      </w:r>
      <w:r w:rsidR="00753B41">
        <w:rPr>
          <w:lang w:val="en-US" w:eastAsia="ko-KR"/>
        </w:rPr>
        <w:t>through</w:t>
      </w:r>
      <w:r w:rsidR="00DD06D6">
        <w:rPr>
          <w:lang w:val="en-US" w:eastAsia="ko-KR"/>
        </w:rPr>
        <w:t xml:space="preserve"> the given bridge</w:t>
      </w:r>
      <w:r w:rsidR="000815E7">
        <w:rPr>
          <w:lang w:val="en-US" w:eastAsia="ko-KR"/>
        </w:rPr>
        <w:t>. Each time the</w:t>
      </w:r>
      <w:r w:rsidR="00DD40FF">
        <w:rPr>
          <w:lang w:val="en-US" w:eastAsia="ko-KR"/>
        </w:rPr>
        <w:t>re is a new/updated TSN stream</w:t>
      </w:r>
      <w:r w:rsidR="00C83DD0">
        <w:rPr>
          <w:lang w:val="en-US" w:eastAsia="ko-KR"/>
        </w:rPr>
        <w:t xml:space="preserve"> </w:t>
      </w:r>
      <w:r w:rsidR="00150D14">
        <w:rPr>
          <w:lang w:val="en-US" w:eastAsia="ko-KR"/>
        </w:rPr>
        <w:t xml:space="preserve">that passes through </w:t>
      </w:r>
      <w:r w:rsidR="00BF0F33">
        <w:rPr>
          <w:lang w:val="en-US" w:eastAsia="ko-KR"/>
        </w:rPr>
        <w:t>a given bridge</w:t>
      </w:r>
      <w:r w:rsidR="00DD40FF">
        <w:rPr>
          <w:lang w:val="en-US" w:eastAsia="ko-KR"/>
        </w:rPr>
        <w:t xml:space="preserve">, the CNC sends </w:t>
      </w:r>
      <w:r w:rsidR="001A2C3C">
        <w:rPr>
          <w:lang w:val="en-US" w:eastAsia="ko-KR"/>
        </w:rPr>
        <w:t xml:space="preserve">a notification </w:t>
      </w:r>
      <w:r w:rsidR="00DD40FF">
        <w:rPr>
          <w:lang w:val="en-US" w:eastAsia="ko-KR"/>
        </w:rPr>
        <w:t xml:space="preserve">to the </w:t>
      </w:r>
      <w:r w:rsidR="001A2C3C">
        <w:rPr>
          <w:lang w:val="en-US" w:eastAsia="ko-KR"/>
        </w:rPr>
        <w:t>TSN AF</w:t>
      </w:r>
      <w:r w:rsidR="000815E7">
        <w:rPr>
          <w:lang w:val="en-US" w:eastAsia="ko-KR"/>
        </w:rPr>
        <w:t xml:space="preserve"> </w:t>
      </w:r>
      <w:r w:rsidR="001A2C3C">
        <w:rPr>
          <w:lang w:val="en-US" w:eastAsia="ko-KR"/>
        </w:rPr>
        <w:t xml:space="preserve">which includes the following. </w:t>
      </w:r>
    </w:p>
    <w:p w14:paraId="7E662E58" w14:textId="0D6AF4AC" w:rsidR="001A2C3C" w:rsidRDefault="001A2C3C" w:rsidP="001A2C3C">
      <w:pPr>
        <w:pStyle w:val="ListParagraph"/>
        <w:numPr>
          <w:ilvl w:val="0"/>
          <w:numId w:val="45"/>
        </w:numPr>
        <w:ind w:leftChars="0"/>
        <w:rPr>
          <w:lang w:eastAsia="ko-KR"/>
        </w:rPr>
      </w:pPr>
      <w:r>
        <w:rPr>
          <w:lang w:eastAsia="ko-KR"/>
        </w:rPr>
        <w:t>Identification of the stream</w:t>
      </w:r>
      <w:r w:rsidR="008857BD">
        <w:rPr>
          <w:lang w:eastAsia="ko-KR"/>
        </w:rPr>
        <w:t xml:space="preserve"> (</w:t>
      </w:r>
      <w:r w:rsidR="007F5E60">
        <w:rPr>
          <w:lang w:eastAsia="ko-KR"/>
        </w:rPr>
        <w:t xml:space="preserve">for TSN </w:t>
      </w:r>
      <w:r w:rsidR="008857BD">
        <w:rPr>
          <w:lang w:eastAsia="ko-KR"/>
        </w:rPr>
        <w:t>as described in clause 6 of IEEE 802.1cb-2017)</w:t>
      </w:r>
    </w:p>
    <w:p w14:paraId="67DBAD3E" w14:textId="066B9E8C" w:rsidR="008857BD" w:rsidRDefault="00F967F0" w:rsidP="001A2C3C">
      <w:pPr>
        <w:pStyle w:val="ListParagraph"/>
        <w:numPr>
          <w:ilvl w:val="0"/>
          <w:numId w:val="45"/>
        </w:numPr>
        <w:ind w:leftChars="0"/>
        <w:rPr>
          <w:lang w:eastAsia="ko-KR"/>
        </w:rPr>
      </w:pPr>
      <w:r>
        <w:rPr>
          <w:lang w:eastAsia="ko-KR"/>
        </w:rPr>
        <w:t>Ingress port number</w:t>
      </w:r>
    </w:p>
    <w:p w14:paraId="69AE1203" w14:textId="59C2C643" w:rsidR="00F967F0" w:rsidRDefault="00F967F0" w:rsidP="001A2C3C">
      <w:pPr>
        <w:pStyle w:val="ListParagraph"/>
        <w:numPr>
          <w:ilvl w:val="0"/>
          <w:numId w:val="45"/>
        </w:numPr>
        <w:ind w:leftChars="0"/>
        <w:rPr>
          <w:lang w:eastAsia="ko-KR"/>
        </w:rPr>
      </w:pPr>
      <w:r>
        <w:rPr>
          <w:lang w:eastAsia="ko-KR"/>
        </w:rPr>
        <w:t>Egress port number(s)</w:t>
      </w:r>
    </w:p>
    <w:p w14:paraId="203CE97C" w14:textId="1615848A" w:rsidR="00F967F0" w:rsidRDefault="00DD06D6" w:rsidP="001A2C3C">
      <w:pPr>
        <w:pStyle w:val="ListParagraph"/>
        <w:numPr>
          <w:ilvl w:val="0"/>
          <w:numId w:val="45"/>
        </w:numPr>
        <w:ind w:leftChars="0"/>
        <w:rPr>
          <w:lang w:eastAsia="ko-KR"/>
        </w:rPr>
      </w:pPr>
      <w:r>
        <w:rPr>
          <w:lang w:eastAsia="ko-KR"/>
        </w:rPr>
        <w:t>Periodicity</w:t>
      </w:r>
    </w:p>
    <w:p w14:paraId="528A6A23" w14:textId="3B01B1E9" w:rsidR="00DD06D6" w:rsidRDefault="00DD06D6" w:rsidP="001A2C3C">
      <w:pPr>
        <w:pStyle w:val="ListParagraph"/>
        <w:numPr>
          <w:ilvl w:val="0"/>
          <w:numId w:val="45"/>
        </w:numPr>
        <w:ind w:leftChars="0"/>
        <w:rPr>
          <w:lang w:eastAsia="ko-KR"/>
        </w:rPr>
      </w:pPr>
      <w:r>
        <w:rPr>
          <w:lang w:eastAsia="ko-KR"/>
        </w:rPr>
        <w:t>Burst Arrival Time</w:t>
      </w:r>
    </w:p>
    <w:p w14:paraId="4B1302B9" w14:textId="52A1EC9C" w:rsidR="00DD06D6" w:rsidRDefault="00215014" w:rsidP="001A2C3C">
      <w:pPr>
        <w:pStyle w:val="ListParagraph"/>
        <w:numPr>
          <w:ilvl w:val="0"/>
          <w:numId w:val="45"/>
        </w:numPr>
        <w:ind w:leftChars="0"/>
        <w:rPr>
          <w:lang w:eastAsia="ko-KR"/>
        </w:rPr>
      </w:pPr>
      <w:r>
        <w:rPr>
          <w:lang w:eastAsia="ko-KR"/>
        </w:rPr>
        <w:t>Burst Size</w:t>
      </w:r>
    </w:p>
    <w:p w14:paraId="3845E91E" w14:textId="5E1E7CAD" w:rsidR="00455EAA" w:rsidRDefault="00455EAA" w:rsidP="001A2C3C">
      <w:pPr>
        <w:pStyle w:val="ListParagraph"/>
        <w:numPr>
          <w:ilvl w:val="0"/>
          <w:numId w:val="45"/>
        </w:numPr>
        <w:ind w:leftChars="0"/>
        <w:rPr>
          <w:lang w:eastAsia="ko-KR"/>
        </w:rPr>
      </w:pPr>
      <w:r>
        <w:rPr>
          <w:lang w:eastAsia="ko-KR"/>
        </w:rPr>
        <w:t>Priority</w:t>
      </w:r>
      <w:r w:rsidR="00A96913">
        <w:rPr>
          <w:lang w:eastAsia="ko-KR"/>
        </w:rPr>
        <w:t>.</w:t>
      </w:r>
    </w:p>
    <w:p w14:paraId="42E2A23F" w14:textId="77777777" w:rsidR="00215014" w:rsidRDefault="00215014" w:rsidP="00215014">
      <w:pPr>
        <w:rPr>
          <w:lang w:eastAsia="ko-KR"/>
        </w:rPr>
      </w:pPr>
    </w:p>
    <w:p w14:paraId="4E3E3383" w14:textId="049B40E5" w:rsidR="006C3E66" w:rsidRPr="00A96913" w:rsidRDefault="00215014" w:rsidP="00A96913">
      <w:pPr>
        <w:rPr>
          <w:lang w:eastAsia="ko-KR"/>
        </w:rPr>
      </w:pPr>
      <w:r>
        <w:rPr>
          <w:lang w:eastAsia="ko-KR"/>
        </w:rPr>
        <w:t>The solution may be extended with other parameters</w:t>
      </w:r>
      <w:r w:rsidR="00664DB2">
        <w:rPr>
          <w:lang w:eastAsia="ko-KR"/>
        </w:rPr>
        <w:t xml:space="preserve"> </w:t>
      </w:r>
      <w:r w:rsidR="00664DB2">
        <w:rPr>
          <w:lang w:eastAsia="zh-CN"/>
        </w:rPr>
        <w:t>concerning TSN stream or application characteristics</w:t>
      </w:r>
      <w:r>
        <w:rPr>
          <w:lang w:eastAsia="ko-KR"/>
        </w:rPr>
        <w:t xml:space="preserve">. </w:t>
      </w:r>
    </w:p>
    <w:p w14:paraId="71F885B2" w14:textId="23C83B61" w:rsidR="00B846C8" w:rsidRPr="009949AF" w:rsidRDefault="00B846C8" w:rsidP="00005426">
      <w:pPr>
        <w:pStyle w:val="Heading3"/>
        <w:keepNext w:val="0"/>
        <w:keepLines w:val="0"/>
        <w:widowControl w:val="0"/>
        <w:kinsoku w:val="0"/>
        <w:rPr>
          <w:lang w:val="en-US"/>
        </w:rPr>
      </w:pPr>
      <w:bookmarkStart w:id="14" w:name="_Toc26386439"/>
      <w:bookmarkStart w:id="15" w:name="_Toc26431245"/>
      <w:bookmarkStart w:id="16" w:name="_Toc30694643"/>
      <w:bookmarkStart w:id="17" w:name="_Toc31096557"/>
      <w:r w:rsidRPr="009949AF">
        <w:rPr>
          <w:lang w:val="en-US"/>
        </w:rPr>
        <w:t>6.</w:t>
      </w:r>
      <w:r w:rsidR="0035456E" w:rsidRPr="009949AF">
        <w:rPr>
          <w:lang w:val="en-US"/>
        </w:rPr>
        <w:t>X</w:t>
      </w:r>
      <w:r w:rsidRPr="009949AF">
        <w:rPr>
          <w:lang w:val="en-US"/>
        </w:rPr>
        <w:t>.3</w:t>
      </w:r>
      <w:r w:rsidRPr="009949AF">
        <w:rPr>
          <w:lang w:val="en-US"/>
        </w:rPr>
        <w:tab/>
        <w:t>Procedures</w:t>
      </w:r>
      <w:bookmarkEnd w:id="14"/>
      <w:bookmarkEnd w:id="15"/>
      <w:bookmarkEnd w:id="16"/>
      <w:bookmarkEnd w:id="17"/>
    </w:p>
    <w:p w14:paraId="539AB501" w14:textId="2238AAA7" w:rsidR="002B3870" w:rsidRDefault="00AF7D94" w:rsidP="00005426">
      <w:pPr>
        <w:widowControl w:val="0"/>
        <w:rPr>
          <w:lang w:val="en-US"/>
        </w:rPr>
      </w:pPr>
      <w:r>
        <w:rPr>
          <w:lang w:val="en-US"/>
        </w:rPr>
        <w:t xml:space="preserve">The solution involves the following additional steps. </w:t>
      </w:r>
    </w:p>
    <w:p w14:paraId="72F77E77" w14:textId="433D4513" w:rsidR="00AF7D94" w:rsidRDefault="00AF7D94" w:rsidP="00005426">
      <w:pPr>
        <w:widowControl w:val="0"/>
        <w:rPr>
          <w:lang w:val="en-US"/>
        </w:rPr>
      </w:pPr>
      <w:r>
        <w:rPr>
          <w:lang w:val="en-US"/>
        </w:rPr>
        <w:t xml:space="preserve">1. The TSN AF </w:t>
      </w:r>
      <w:r w:rsidR="002635F1">
        <w:rPr>
          <w:lang w:val="en-US"/>
        </w:rPr>
        <w:t xml:space="preserve">of a given bridge </w:t>
      </w:r>
      <w:r>
        <w:rPr>
          <w:lang w:val="en-US"/>
        </w:rPr>
        <w:t xml:space="preserve">sends a </w:t>
      </w:r>
      <w:r w:rsidR="008D7B85">
        <w:rPr>
          <w:lang w:val="en-US"/>
        </w:rPr>
        <w:t>STREAM-</w:t>
      </w:r>
      <w:r w:rsidR="00B44F10">
        <w:rPr>
          <w:lang w:val="en-US"/>
        </w:rPr>
        <w:t xml:space="preserve">SUBSCRIBE message to the CNC in order to </w:t>
      </w:r>
      <w:r w:rsidR="006F3AF5">
        <w:rPr>
          <w:lang w:val="en-US"/>
        </w:rPr>
        <w:t>request</w:t>
      </w:r>
      <w:r w:rsidR="00B44F10">
        <w:rPr>
          <w:lang w:val="en-US"/>
        </w:rPr>
        <w:t xml:space="preserve"> notifi</w:t>
      </w:r>
      <w:r w:rsidR="006F3AF5">
        <w:rPr>
          <w:lang w:val="en-US"/>
        </w:rPr>
        <w:t>cations</w:t>
      </w:r>
      <w:r w:rsidR="00B44F10">
        <w:rPr>
          <w:lang w:val="en-US"/>
        </w:rPr>
        <w:t xml:space="preserve"> about TSN stream specific information for TSN streams that pass </w:t>
      </w:r>
      <w:r w:rsidR="00A2430F">
        <w:rPr>
          <w:lang w:val="en-US"/>
        </w:rPr>
        <w:t>through</w:t>
      </w:r>
      <w:r w:rsidR="00B44F10">
        <w:rPr>
          <w:lang w:val="en-US"/>
        </w:rPr>
        <w:t xml:space="preserve"> the given </w:t>
      </w:r>
      <w:r w:rsidR="009822E1">
        <w:rPr>
          <w:lang w:val="en-US"/>
        </w:rPr>
        <w:t>bridge.</w:t>
      </w:r>
    </w:p>
    <w:p w14:paraId="66A7A151" w14:textId="06B0420A" w:rsidR="009822E1" w:rsidRDefault="009822E1" w:rsidP="00005426">
      <w:pPr>
        <w:widowControl w:val="0"/>
        <w:rPr>
          <w:lang w:val="en-US"/>
        </w:rPr>
      </w:pPr>
      <w:r>
        <w:rPr>
          <w:lang w:val="en-US"/>
        </w:rPr>
        <w:t xml:space="preserve">2. The CNC sends a </w:t>
      </w:r>
      <w:r w:rsidR="008D7B85">
        <w:rPr>
          <w:lang w:val="en-US"/>
        </w:rPr>
        <w:t>STREAM-</w:t>
      </w:r>
      <w:r>
        <w:rPr>
          <w:lang w:val="en-US"/>
        </w:rPr>
        <w:t>NOT</w:t>
      </w:r>
      <w:r w:rsidR="00853263">
        <w:rPr>
          <w:lang w:val="en-US"/>
        </w:rPr>
        <w:t>I</w:t>
      </w:r>
      <w:r>
        <w:rPr>
          <w:lang w:val="en-US"/>
        </w:rPr>
        <w:t>FY message to the TSN AF</w:t>
      </w:r>
      <w:r w:rsidR="00C03AAC">
        <w:rPr>
          <w:lang w:val="en-US"/>
        </w:rPr>
        <w:t xml:space="preserve"> containing information about new/updated TSN streams. The CNC also sends a </w:t>
      </w:r>
      <w:r w:rsidR="008D7B85">
        <w:rPr>
          <w:lang w:val="en-US"/>
        </w:rPr>
        <w:t>STREAM-</w:t>
      </w:r>
      <w:r w:rsidR="00C03AAC">
        <w:rPr>
          <w:lang w:val="en-US"/>
        </w:rPr>
        <w:t xml:space="preserve">NOTIFY message to the TSN AF when a TSN stream is removed. </w:t>
      </w:r>
    </w:p>
    <w:p w14:paraId="2892E421" w14:textId="69AB30A0" w:rsidR="00C03AAC" w:rsidRDefault="00C03AAC" w:rsidP="00005426">
      <w:pPr>
        <w:widowControl w:val="0"/>
        <w:rPr>
          <w:lang w:val="en-US"/>
        </w:rPr>
      </w:pPr>
      <w:r>
        <w:rPr>
          <w:lang w:val="en-US"/>
        </w:rPr>
        <w:lastRenderedPageBreak/>
        <w:t>The TSN AF processes the information as already specified</w:t>
      </w:r>
      <w:r w:rsidR="00B94F0A">
        <w:rPr>
          <w:lang w:val="en-US"/>
        </w:rPr>
        <w:t>. The TSN AF</w:t>
      </w:r>
      <w:r w:rsidR="00F63CA8">
        <w:rPr>
          <w:lang w:val="en-US"/>
        </w:rPr>
        <w:t xml:space="preserve"> does</w:t>
      </w:r>
      <w:r w:rsidR="00B94F0A">
        <w:rPr>
          <w:lang w:val="en-US"/>
        </w:rPr>
        <w:t xml:space="preserve"> no</w:t>
      </w:r>
      <w:r w:rsidR="00D71874">
        <w:rPr>
          <w:lang w:val="en-US"/>
        </w:rPr>
        <w:t>t</w:t>
      </w:r>
      <w:r w:rsidR="00B94F0A">
        <w:rPr>
          <w:lang w:val="en-US"/>
        </w:rPr>
        <w:t xml:space="preserve"> need to consider PSFP configuration </w:t>
      </w:r>
      <w:r w:rsidR="00F63CA8">
        <w:rPr>
          <w:lang w:val="en-US"/>
        </w:rPr>
        <w:t xml:space="preserve">information </w:t>
      </w:r>
      <w:r w:rsidR="00B94F0A">
        <w:rPr>
          <w:lang w:val="en-US"/>
        </w:rPr>
        <w:t xml:space="preserve">to obtain TSN stream specific information to derive the ingress/egress port numbers and QoS information. </w:t>
      </w:r>
    </w:p>
    <w:p w14:paraId="677558CB" w14:textId="42F0020E" w:rsidR="00490884" w:rsidRPr="009949AF" w:rsidRDefault="00490884" w:rsidP="00005426">
      <w:pPr>
        <w:widowControl w:val="0"/>
        <w:rPr>
          <w:lang w:val="en-US"/>
        </w:rPr>
      </w:pPr>
      <w:r>
        <w:rPr>
          <w:lang w:val="en-US"/>
        </w:rPr>
        <w:t xml:space="preserve">It </w:t>
      </w:r>
      <w:r w:rsidR="00212B0D">
        <w:rPr>
          <w:lang w:val="en-US"/>
        </w:rPr>
        <w:t>could</w:t>
      </w:r>
      <w:r>
        <w:rPr>
          <w:lang w:val="en-US"/>
        </w:rPr>
        <w:t xml:space="preserve"> be possible to apply t</w:t>
      </w:r>
      <w:r w:rsidR="00212B0D">
        <w:rPr>
          <w:lang w:val="en-US"/>
        </w:rPr>
        <w:t xml:space="preserve">he solution to the non-TSN case as well where the TSN AF is replaced by the AF. </w:t>
      </w:r>
    </w:p>
    <w:p w14:paraId="2BF3152B" w14:textId="25BB48AA" w:rsidR="00B846C8" w:rsidRDefault="00B846C8" w:rsidP="00005426">
      <w:pPr>
        <w:pStyle w:val="Heading3"/>
        <w:keepNext w:val="0"/>
        <w:keepLines w:val="0"/>
        <w:widowControl w:val="0"/>
        <w:kinsoku w:val="0"/>
        <w:rPr>
          <w:lang w:val="en-US"/>
        </w:rPr>
      </w:pPr>
      <w:bookmarkStart w:id="18" w:name="_Toc26386440"/>
      <w:bookmarkStart w:id="19" w:name="_Toc26431246"/>
      <w:bookmarkStart w:id="20" w:name="_Toc30694644"/>
      <w:bookmarkStart w:id="21" w:name="_Toc31096558"/>
      <w:r w:rsidRPr="009949AF">
        <w:rPr>
          <w:lang w:val="en-US"/>
        </w:rPr>
        <w:t>6.</w:t>
      </w:r>
      <w:r w:rsidR="0035456E" w:rsidRPr="009949AF">
        <w:rPr>
          <w:lang w:val="en-US"/>
        </w:rPr>
        <w:t>X</w:t>
      </w:r>
      <w:r w:rsidRPr="009949AF">
        <w:rPr>
          <w:lang w:val="en-US"/>
        </w:rPr>
        <w:t>.4</w:t>
      </w:r>
      <w:r w:rsidRPr="009949AF">
        <w:rPr>
          <w:lang w:val="en-US"/>
        </w:rPr>
        <w:tab/>
        <w:t>Impacts on existing services and interfaces</w:t>
      </w:r>
      <w:bookmarkEnd w:id="18"/>
      <w:bookmarkEnd w:id="19"/>
      <w:bookmarkEnd w:id="20"/>
      <w:bookmarkEnd w:id="21"/>
    </w:p>
    <w:p w14:paraId="1CDF759B" w14:textId="477AC441" w:rsidR="00DA1ACF" w:rsidRDefault="00DA1ACF" w:rsidP="00DA1ACF">
      <w:pPr>
        <w:rPr>
          <w:lang w:val="en-US"/>
        </w:rPr>
      </w:pPr>
      <w:r>
        <w:rPr>
          <w:lang w:val="en-US"/>
        </w:rPr>
        <w:t>TSN AF:</w:t>
      </w:r>
    </w:p>
    <w:p w14:paraId="03EAAA2E" w14:textId="32E230B5" w:rsidR="0027450E" w:rsidRPr="00AD1D51" w:rsidRDefault="00671004" w:rsidP="00BA53E6">
      <w:pPr>
        <w:pStyle w:val="ListParagraph"/>
        <w:numPr>
          <w:ilvl w:val="0"/>
          <w:numId w:val="45"/>
        </w:numPr>
        <w:ind w:leftChars="0"/>
        <w:rPr>
          <w:lang w:eastAsia="ko-KR"/>
        </w:rPr>
      </w:pPr>
      <w:r w:rsidRPr="00593080">
        <w:rPr>
          <w:lang w:eastAsia="ko-KR"/>
        </w:rPr>
        <w:t xml:space="preserve">Support for </w:t>
      </w:r>
      <w:r w:rsidR="00D84650" w:rsidRPr="00593080">
        <w:rPr>
          <w:lang w:eastAsia="ko-KR"/>
        </w:rPr>
        <w:t>sending a</w:t>
      </w:r>
      <w:r w:rsidRPr="007A3C3E">
        <w:rPr>
          <w:lang w:eastAsia="ko-KR"/>
        </w:rPr>
        <w:t xml:space="preserve"> </w:t>
      </w:r>
      <w:r w:rsidR="008D7B85">
        <w:t>STREAM-</w:t>
      </w:r>
      <w:r w:rsidRPr="007A3C3E">
        <w:rPr>
          <w:lang w:eastAsia="ko-KR"/>
        </w:rPr>
        <w:t xml:space="preserve">SUBSCRIBE </w:t>
      </w:r>
      <w:r w:rsidR="00D84650" w:rsidRPr="00DE04A8">
        <w:rPr>
          <w:lang w:eastAsia="ko-KR"/>
        </w:rPr>
        <w:t xml:space="preserve">message </w:t>
      </w:r>
      <w:r w:rsidR="006C3D54" w:rsidRPr="00AD1D51">
        <w:rPr>
          <w:lang w:eastAsia="ko-KR"/>
        </w:rPr>
        <w:t>indicating interest in receiving</w:t>
      </w:r>
      <w:r w:rsidRPr="00AD1D51">
        <w:rPr>
          <w:lang w:eastAsia="ko-KR"/>
        </w:rPr>
        <w:t xml:space="preserve"> TSN stream specific info</w:t>
      </w:r>
      <w:r w:rsidR="006C3D54" w:rsidRPr="00AD1D51">
        <w:rPr>
          <w:lang w:eastAsia="ko-KR"/>
        </w:rPr>
        <w:t>rmation</w:t>
      </w:r>
      <w:r w:rsidRPr="00AD1D51">
        <w:rPr>
          <w:lang w:eastAsia="ko-KR"/>
        </w:rPr>
        <w:t xml:space="preserve"> notifications</w:t>
      </w:r>
      <w:r w:rsidR="00D84650" w:rsidRPr="00AD1D51">
        <w:rPr>
          <w:lang w:eastAsia="ko-KR"/>
        </w:rPr>
        <w:t>.</w:t>
      </w:r>
      <w:r w:rsidRPr="00AD1D51">
        <w:rPr>
          <w:lang w:eastAsia="ko-KR"/>
        </w:rPr>
        <w:t xml:space="preserve"> </w:t>
      </w:r>
    </w:p>
    <w:p w14:paraId="4BC7CE99" w14:textId="2A7356A3" w:rsidR="00DA1ACF" w:rsidRDefault="0027450E" w:rsidP="00BA53E6">
      <w:pPr>
        <w:pStyle w:val="ListParagraph"/>
        <w:numPr>
          <w:ilvl w:val="0"/>
          <w:numId w:val="45"/>
        </w:numPr>
        <w:ind w:leftChars="0"/>
        <w:rPr>
          <w:lang w:eastAsia="ko-KR"/>
        </w:rPr>
      </w:pPr>
      <w:r>
        <w:rPr>
          <w:lang w:eastAsia="ko-KR"/>
        </w:rPr>
        <w:t>Support for</w:t>
      </w:r>
      <w:r w:rsidR="009934B1">
        <w:rPr>
          <w:lang w:eastAsia="ko-KR"/>
        </w:rPr>
        <w:t xml:space="preserve"> </w:t>
      </w:r>
      <w:r w:rsidR="008D7B85">
        <w:t>STREAM-</w:t>
      </w:r>
      <w:r w:rsidR="00671004">
        <w:rPr>
          <w:lang w:eastAsia="ko-KR"/>
        </w:rPr>
        <w:t>NOTIFY messages</w:t>
      </w:r>
      <w:r>
        <w:rPr>
          <w:lang w:eastAsia="ko-KR"/>
        </w:rPr>
        <w:t xml:space="preserve"> </w:t>
      </w:r>
      <w:r w:rsidR="00AF180F">
        <w:rPr>
          <w:lang w:eastAsia="ko-KR"/>
        </w:rPr>
        <w:t>that provide TSN stream specific information</w:t>
      </w:r>
      <w:r w:rsidR="00C57F97">
        <w:rPr>
          <w:lang w:eastAsia="ko-KR"/>
        </w:rPr>
        <w:t xml:space="preserve">. </w:t>
      </w:r>
    </w:p>
    <w:p w14:paraId="64FF0812" w14:textId="1E0AE20D" w:rsidR="00C57F97" w:rsidRDefault="00C57F97" w:rsidP="00BA53E6">
      <w:pPr>
        <w:pStyle w:val="ListParagraph"/>
        <w:numPr>
          <w:ilvl w:val="0"/>
          <w:numId w:val="45"/>
        </w:numPr>
        <w:ind w:leftChars="0"/>
        <w:rPr>
          <w:lang w:eastAsia="ko-KR"/>
        </w:rPr>
      </w:pPr>
      <w:r>
        <w:rPr>
          <w:lang w:eastAsia="ko-KR"/>
        </w:rPr>
        <w:t xml:space="preserve">No longer needs to support obtaining the same parameters from </w:t>
      </w:r>
      <w:r w:rsidR="00B8261E">
        <w:rPr>
          <w:lang w:eastAsia="ko-KR"/>
        </w:rPr>
        <w:t>PSFP information.</w:t>
      </w:r>
    </w:p>
    <w:p w14:paraId="5FFEF42D" w14:textId="77777777" w:rsidR="00B8261E" w:rsidRDefault="00B8261E" w:rsidP="00B8261E"/>
    <w:p w14:paraId="228ED76E" w14:textId="6309ABBD" w:rsidR="00B8261E" w:rsidRDefault="00B8261E" w:rsidP="00B8261E">
      <w:r>
        <w:t>CNC (non 3GPP defined entity):</w:t>
      </w:r>
    </w:p>
    <w:p w14:paraId="050E583E" w14:textId="51CC750B" w:rsidR="00856206" w:rsidRDefault="009B42FE" w:rsidP="00856206">
      <w:pPr>
        <w:pStyle w:val="ListParagraph"/>
        <w:numPr>
          <w:ilvl w:val="0"/>
          <w:numId w:val="47"/>
        </w:numPr>
        <w:ind w:leftChars="0"/>
      </w:pPr>
      <w:r>
        <w:t xml:space="preserve">Accept subscriptions from TSN bridges and provide </w:t>
      </w:r>
      <w:r w:rsidR="00F63014">
        <w:t xml:space="preserve">notifications on TSN stream specific information. </w:t>
      </w:r>
    </w:p>
    <w:p w14:paraId="5BF69C6F" w14:textId="77777777" w:rsidR="00BF2484" w:rsidRPr="00DA1ACF" w:rsidRDefault="00BF2484" w:rsidP="00B8261E"/>
    <w:p w14:paraId="6D9249C1" w14:textId="140BEBDA" w:rsidR="0022311D" w:rsidRPr="009949AF" w:rsidRDefault="0022311D" w:rsidP="00005426">
      <w:pPr>
        <w:widowControl w:val="0"/>
        <w:rPr>
          <w:b/>
          <w:bCs/>
          <w:lang w:val="en-US" w:eastAsia="zh-CN"/>
        </w:rPr>
      </w:pPr>
    </w:p>
    <w:p w14:paraId="2863BB93" w14:textId="1A43031C"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End new section</w:t>
      </w:r>
      <w:r w:rsidRPr="009949AF">
        <w:rPr>
          <w:rFonts w:ascii="Arial" w:hAnsi="Arial" w:cs="Arial"/>
          <w:b/>
          <w:noProof/>
          <w:color w:val="C5003D"/>
          <w:sz w:val="28"/>
          <w:szCs w:val="28"/>
          <w:lang w:val="en-US"/>
        </w:rPr>
        <w:t xml:space="preserve"> * * * *</w:t>
      </w:r>
    </w:p>
    <w:sectPr w:rsidR="0022311D" w:rsidRPr="009949AF" w:rsidSect="00E5699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56017" w14:textId="77777777" w:rsidR="008079EB" w:rsidRDefault="008079EB">
      <w:r>
        <w:separator/>
      </w:r>
    </w:p>
    <w:p w14:paraId="013412B9" w14:textId="77777777" w:rsidR="008079EB" w:rsidRDefault="008079EB"/>
  </w:endnote>
  <w:endnote w:type="continuationSeparator" w:id="0">
    <w:p w14:paraId="4A35874F" w14:textId="77777777" w:rsidR="008079EB" w:rsidRDefault="008079EB">
      <w:r>
        <w:continuationSeparator/>
      </w:r>
    </w:p>
    <w:p w14:paraId="0294AF1B" w14:textId="77777777" w:rsidR="008079EB" w:rsidRDefault="008079EB"/>
  </w:endnote>
  <w:endnote w:type="continuationNotice" w:id="1">
    <w:p w14:paraId="475E0461" w14:textId="77777777" w:rsidR="008079EB" w:rsidRDefault="008079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1A4CB" w14:textId="77777777" w:rsidR="008079EB" w:rsidRDefault="008079EB">
      <w:r>
        <w:separator/>
      </w:r>
    </w:p>
    <w:p w14:paraId="7D1BF0A9" w14:textId="77777777" w:rsidR="008079EB" w:rsidRDefault="008079EB"/>
  </w:footnote>
  <w:footnote w:type="continuationSeparator" w:id="0">
    <w:p w14:paraId="11FA67EC" w14:textId="77777777" w:rsidR="008079EB" w:rsidRDefault="008079EB">
      <w:r>
        <w:continuationSeparator/>
      </w:r>
    </w:p>
    <w:p w14:paraId="4E7173BE" w14:textId="77777777" w:rsidR="008079EB" w:rsidRDefault="008079EB"/>
  </w:footnote>
  <w:footnote w:type="continuationNotice" w:id="1">
    <w:p w14:paraId="42D833A1" w14:textId="77777777" w:rsidR="008079EB" w:rsidRDefault="008079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5B6B0C"/>
    <w:multiLevelType w:val="hybridMultilevel"/>
    <w:tmpl w:val="0B3A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1D8E08E5"/>
    <w:multiLevelType w:val="hybridMultilevel"/>
    <w:tmpl w:val="B38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3" w15:restartNumberingAfterBreak="0">
    <w:nsid w:val="244D6703"/>
    <w:multiLevelType w:val="hybridMultilevel"/>
    <w:tmpl w:val="5F8C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6"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10C55D5"/>
    <w:multiLevelType w:val="hybridMultilevel"/>
    <w:tmpl w:val="132C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0"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6" w15:restartNumberingAfterBreak="0">
    <w:nsid w:val="4484512A"/>
    <w:multiLevelType w:val="hybridMultilevel"/>
    <w:tmpl w:val="16B2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8"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4B4D7E00"/>
    <w:multiLevelType w:val="hybridMultilevel"/>
    <w:tmpl w:val="264E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1"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6"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2"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3"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6"/>
  </w:num>
  <w:num w:numId="5">
    <w:abstractNumId w:val="25"/>
  </w:num>
  <w:num w:numId="6">
    <w:abstractNumId w:val="44"/>
  </w:num>
  <w:num w:numId="7">
    <w:abstractNumId w:val="4"/>
  </w:num>
  <w:num w:numId="8">
    <w:abstractNumId w:val="10"/>
  </w:num>
  <w:num w:numId="9">
    <w:abstractNumId w:val="12"/>
  </w:num>
  <w:num w:numId="10">
    <w:abstractNumId w:val="27"/>
  </w:num>
  <w:num w:numId="11">
    <w:abstractNumId w:val="33"/>
  </w:num>
  <w:num w:numId="12">
    <w:abstractNumId w:val="43"/>
  </w:num>
  <w:num w:numId="13">
    <w:abstractNumId w:val="0"/>
  </w:num>
  <w:num w:numId="14">
    <w:abstractNumId w:val="20"/>
  </w:num>
  <w:num w:numId="15">
    <w:abstractNumId w:val="41"/>
  </w:num>
  <w:num w:numId="16">
    <w:abstractNumId w:val="18"/>
  </w:num>
  <w:num w:numId="17">
    <w:abstractNumId w:val="22"/>
  </w:num>
  <w:num w:numId="18">
    <w:abstractNumId w:val="3"/>
  </w:num>
  <w:num w:numId="19">
    <w:abstractNumId w:val="21"/>
  </w:num>
  <w:num w:numId="20">
    <w:abstractNumId w:val="6"/>
  </w:num>
  <w:num w:numId="21">
    <w:abstractNumId w:val="16"/>
  </w:num>
  <w:num w:numId="22">
    <w:abstractNumId w:val="8"/>
  </w:num>
  <w:num w:numId="23">
    <w:abstractNumId w:val="31"/>
  </w:num>
  <w:num w:numId="24">
    <w:abstractNumId w:val="42"/>
  </w:num>
  <w:num w:numId="25">
    <w:abstractNumId w:val="35"/>
  </w:num>
  <w:num w:numId="26">
    <w:abstractNumId w:val="24"/>
  </w:num>
  <w:num w:numId="27">
    <w:abstractNumId w:val="14"/>
  </w:num>
  <w:num w:numId="28">
    <w:abstractNumId w:val="19"/>
  </w:num>
  <w:num w:numId="29">
    <w:abstractNumId w:val="23"/>
  </w:num>
  <w:num w:numId="30">
    <w:abstractNumId w:val="2"/>
  </w:num>
  <w:num w:numId="31">
    <w:abstractNumId w:val="30"/>
  </w:num>
  <w:num w:numId="32">
    <w:abstractNumId w:val="28"/>
  </w:num>
  <w:num w:numId="33">
    <w:abstractNumId w:val="5"/>
  </w:num>
  <w:num w:numId="34">
    <w:abstractNumId w:val="38"/>
  </w:num>
  <w:num w:numId="35">
    <w:abstractNumId w:val="1"/>
  </w:num>
  <w:num w:numId="36">
    <w:abstractNumId w:val="15"/>
  </w:num>
  <w:num w:numId="37">
    <w:abstractNumId w:val="36"/>
  </w:num>
  <w:num w:numId="38">
    <w:abstractNumId w:val="47"/>
  </w:num>
  <w:num w:numId="39">
    <w:abstractNumId w:val="11"/>
  </w:num>
  <w:num w:numId="40">
    <w:abstractNumId w:val="40"/>
  </w:num>
  <w:num w:numId="41">
    <w:abstractNumId w:val="39"/>
  </w:num>
  <w:num w:numId="42">
    <w:abstractNumId w:val="37"/>
  </w:num>
  <w:num w:numId="43">
    <w:abstractNumId w:val="45"/>
  </w:num>
  <w:num w:numId="44">
    <w:abstractNumId w:val="26"/>
  </w:num>
  <w:num w:numId="45">
    <w:abstractNumId w:val="17"/>
  </w:num>
  <w:num w:numId="46">
    <w:abstractNumId w:val="29"/>
  </w:num>
  <w:num w:numId="47">
    <w:abstractNumId w:val="7"/>
  </w:num>
  <w:num w:numId="48">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AC"/>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C08"/>
    <w:rsid w:val="00030091"/>
    <w:rsid w:val="0003096B"/>
    <w:rsid w:val="00030C44"/>
    <w:rsid w:val="00030C62"/>
    <w:rsid w:val="00030DD1"/>
    <w:rsid w:val="00031732"/>
    <w:rsid w:val="000323EB"/>
    <w:rsid w:val="00032A05"/>
    <w:rsid w:val="00032DCD"/>
    <w:rsid w:val="0003304D"/>
    <w:rsid w:val="00034D2E"/>
    <w:rsid w:val="00034D84"/>
    <w:rsid w:val="00035765"/>
    <w:rsid w:val="00035BCE"/>
    <w:rsid w:val="00035C44"/>
    <w:rsid w:val="00036C3D"/>
    <w:rsid w:val="00037322"/>
    <w:rsid w:val="00037798"/>
    <w:rsid w:val="000379B1"/>
    <w:rsid w:val="00037A07"/>
    <w:rsid w:val="00037DA4"/>
    <w:rsid w:val="00042987"/>
    <w:rsid w:val="00042B4B"/>
    <w:rsid w:val="00042C6A"/>
    <w:rsid w:val="00042E99"/>
    <w:rsid w:val="00042F30"/>
    <w:rsid w:val="00043080"/>
    <w:rsid w:val="000433A0"/>
    <w:rsid w:val="00043A7A"/>
    <w:rsid w:val="00043C99"/>
    <w:rsid w:val="00044236"/>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27D6"/>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34E"/>
    <w:rsid w:val="00077879"/>
    <w:rsid w:val="00077D47"/>
    <w:rsid w:val="000803EE"/>
    <w:rsid w:val="000815E7"/>
    <w:rsid w:val="00081A77"/>
    <w:rsid w:val="00081F0B"/>
    <w:rsid w:val="00082287"/>
    <w:rsid w:val="00082411"/>
    <w:rsid w:val="00082A40"/>
    <w:rsid w:val="00084109"/>
    <w:rsid w:val="00084314"/>
    <w:rsid w:val="000843DB"/>
    <w:rsid w:val="0008509E"/>
    <w:rsid w:val="000850FC"/>
    <w:rsid w:val="00085568"/>
    <w:rsid w:val="00085D17"/>
    <w:rsid w:val="00091B1A"/>
    <w:rsid w:val="00093B17"/>
    <w:rsid w:val="00094DC6"/>
    <w:rsid w:val="00095394"/>
    <w:rsid w:val="000957B9"/>
    <w:rsid w:val="00095AAB"/>
    <w:rsid w:val="00095F00"/>
    <w:rsid w:val="00095FB2"/>
    <w:rsid w:val="0009654B"/>
    <w:rsid w:val="000965BE"/>
    <w:rsid w:val="0009670F"/>
    <w:rsid w:val="00097BDF"/>
    <w:rsid w:val="000A009E"/>
    <w:rsid w:val="000A0313"/>
    <w:rsid w:val="000A09F9"/>
    <w:rsid w:val="000A131B"/>
    <w:rsid w:val="000A17FA"/>
    <w:rsid w:val="000A1D29"/>
    <w:rsid w:val="000A1D59"/>
    <w:rsid w:val="000A20FB"/>
    <w:rsid w:val="000A2C0C"/>
    <w:rsid w:val="000A34AB"/>
    <w:rsid w:val="000A3621"/>
    <w:rsid w:val="000A3EED"/>
    <w:rsid w:val="000A3F3D"/>
    <w:rsid w:val="000A45BF"/>
    <w:rsid w:val="000A477F"/>
    <w:rsid w:val="000A4A7D"/>
    <w:rsid w:val="000A4E12"/>
    <w:rsid w:val="000A52E1"/>
    <w:rsid w:val="000A5BFF"/>
    <w:rsid w:val="000A5E44"/>
    <w:rsid w:val="000A60A4"/>
    <w:rsid w:val="000A6A0A"/>
    <w:rsid w:val="000A6E41"/>
    <w:rsid w:val="000A71BF"/>
    <w:rsid w:val="000B041C"/>
    <w:rsid w:val="000B132E"/>
    <w:rsid w:val="000B1B0D"/>
    <w:rsid w:val="000B1F47"/>
    <w:rsid w:val="000B231C"/>
    <w:rsid w:val="000B2409"/>
    <w:rsid w:val="000B279F"/>
    <w:rsid w:val="000B2EE2"/>
    <w:rsid w:val="000B375C"/>
    <w:rsid w:val="000B3C9C"/>
    <w:rsid w:val="000B436A"/>
    <w:rsid w:val="000B50E3"/>
    <w:rsid w:val="000B57D3"/>
    <w:rsid w:val="000B6701"/>
    <w:rsid w:val="000B67AB"/>
    <w:rsid w:val="000B6B1D"/>
    <w:rsid w:val="000B6DD6"/>
    <w:rsid w:val="000B7507"/>
    <w:rsid w:val="000B7C5B"/>
    <w:rsid w:val="000B7DE0"/>
    <w:rsid w:val="000C0C99"/>
    <w:rsid w:val="000C1042"/>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DE5"/>
    <w:rsid w:val="000D484F"/>
    <w:rsid w:val="000D4D3A"/>
    <w:rsid w:val="000D4E79"/>
    <w:rsid w:val="000D4FC1"/>
    <w:rsid w:val="000D53A6"/>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50A8"/>
    <w:rsid w:val="000E53AF"/>
    <w:rsid w:val="000E5761"/>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9B9"/>
    <w:rsid w:val="00107AB6"/>
    <w:rsid w:val="0011132C"/>
    <w:rsid w:val="00111431"/>
    <w:rsid w:val="001114CE"/>
    <w:rsid w:val="0011186F"/>
    <w:rsid w:val="00111A89"/>
    <w:rsid w:val="00114DF5"/>
    <w:rsid w:val="00116553"/>
    <w:rsid w:val="00116CCC"/>
    <w:rsid w:val="00116DFF"/>
    <w:rsid w:val="0011761C"/>
    <w:rsid w:val="00117A15"/>
    <w:rsid w:val="00120110"/>
    <w:rsid w:val="001207BC"/>
    <w:rsid w:val="00120F6D"/>
    <w:rsid w:val="001211BB"/>
    <w:rsid w:val="00121F6C"/>
    <w:rsid w:val="0012210A"/>
    <w:rsid w:val="00122469"/>
    <w:rsid w:val="0012293F"/>
    <w:rsid w:val="00122A4B"/>
    <w:rsid w:val="001246ED"/>
    <w:rsid w:val="0012539B"/>
    <w:rsid w:val="00125651"/>
    <w:rsid w:val="00125FFF"/>
    <w:rsid w:val="0012761F"/>
    <w:rsid w:val="00127652"/>
    <w:rsid w:val="00127C25"/>
    <w:rsid w:val="00130284"/>
    <w:rsid w:val="0013053C"/>
    <w:rsid w:val="001309E4"/>
    <w:rsid w:val="00131865"/>
    <w:rsid w:val="00132ADE"/>
    <w:rsid w:val="001330BA"/>
    <w:rsid w:val="001338DF"/>
    <w:rsid w:val="00133E81"/>
    <w:rsid w:val="00134066"/>
    <w:rsid w:val="001347A0"/>
    <w:rsid w:val="00134B4B"/>
    <w:rsid w:val="00135461"/>
    <w:rsid w:val="00135841"/>
    <w:rsid w:val="00135B00"/>
    <w:rsid w:val="001366EA"/>
    <w:rsid w:val="00136E8F"/>
    <w:rsid w:val="00136FFB"/>
    <w:rsid w:val="00137DF2"/>
    <w:rsid w:val="00140C0F"/>
    <w:rsid w:val="00140D3F"/>
    <w:rsid w:val="0014228E"/>
    <w:rsid w:val="00142773"/>
    <w:rsid w:val="00142CDB"/>
    <w:rsid w:val="001435A2"/>
    <w:rsid w:val="00143745"/>
    <w:rsid w:val="00143E18"/>
    <w:rsid w:val="001448B4"/>
    <w:rsid w:val="00145D83"/>
    <w:rsid w:val="00146652"/>
    <w:rsid w:val="00146861"/>
    <w:rsid w:val="00146C33"/>
    <w:rsid w:val="00147933"/>
    <w:rsid w:val="00147ECA"/>
    <w:rsid w:val="001503D7"/>
    <w:rsid w:val="0015084F"/>
    <w:rsid w:val="00150D14"/>
    <w:rsid w:val="00150DAC"/>
    <w:rsid w:val="0015211F"/>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7AE"/>
    <w:rsid w:val="00174F88"/>
    <w:rsid w:val="00174FBF"/>
    <w:rsid w:val="00175772"/>
    <w:rsid w:val="00175B96"/>
    <w:rsid w:val="00176020"/>
    <w:rsid w:val="00176C65"/>
    <w:rsid w:val="00176E9A"/>
    <w:rsid w:val="00176FB5"/>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2E15"/>
    <w:rsid w:val="00192FD6"/>
    <w:rsid w:val="00193617"/>
    <w:rsid w:val="0019365C"/>
    <w:rsid w:val="00193CCC"/>
    <w:rsid w:val="00193EEE"/>
    <w:rsid w:val="00194781"/>
    <w:rsid w:val="001954D2"/>
    <w:rsid w:val="00195544"/>
    <w:rsid w:val="0019679C"/>
    <w:rsid w:val="00196899"/>
    <w:rsid w:val="0019698E"/>
    <w:rsid w:val="00197A56"/>
    <w:rsid w:val="00197F89"/>
    <w:rsid w:val="001A0CC6"/>
    <w:rsid w:val="001A0FD1"/>
    <w:rsid w:val="001A2C3C"/>
    <w:rsid w:val="001A2DD9"/>
    <w:rsid w:val="001A334A"/>
    <w:rsid w:val="001A34BC"/>
    <w:rsid w:val="001A3B94"/>
    <w:rsid w:val="001A402D"/>
    <w:rsid w:val="001A5050"/>
    <w:rsid w:val="001A5053"/>
    <w:rsid w:val="001A5296"/>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3F1"/>
    <w:rsid w:val="001B2C48"/>
    <w:rsid w:val="001B2DB2"/>
    <w:rsid w:val="001B34FB"/>
    <w:rsid w:val="001B3A8E"/>
    <w:rsid w:val="001B3D55"/>
    <w:rsid w:val="001B4384"/>
    <w:rsid w:val="001B467C"/>
    <w:rsid w:val="001B6225"/>
    <w:rsid w:val="001B7320"/>
    <w:rsid w:val="001B73BC"/>
    <w:rsid w:val="001B76AB"/>
    <w:rsid w:val="001B786D"/>
    <w:rsid w:val="001C1941"/>
    <w:rsid w:val="001C1B86"/>
    <w:rsid w:val="001C1FAE"/>
    <w:rsid w:val="001C21C5"/>
    <w:rsid w:val="001C2599"/>
    <w:rsid w:val="001C26B8"/>
    <w:rsid w:val="001C2834"/>
    <w:rsid w:val="001C2A07"/>
    <w:rsid w:val="001C302F"/>
    <w:rsid w:val="001C3150"/>
    <w:rsid w:val="001C36FA"/>
    <w:rsid w:val="001C3F17"/>
    <w:rsid w:val="001C46A5"/>
    <w:rsid w:val="001C48F8"/>
    <w:rsid w:val="001C49B6"/>
    <w:rsid w:val="001C5049"/>
    <w:rsid w:val="001C55DF"/>
    <w:rsid w:val="001C5EB6"/>
    <w:rsid w:val="001C637D"/>
    <w:rsid w:val="001C6DAF"/>
    <w:rsid w:val="001C73B1"/>
    <w:rsid w:val="001D0604"/>
    <w:rsid w:val="001D0CA8"/>
    <w:rsid w:val="001D1C22"/>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66C"/>
    <w:rsid w:val="001F0D54"/>
    <w:rsid w:val="001F14C0"/>
    <w:rsid w:val="001F154D"/>
    <w:rsid w:val="001F1B84"/>
    <w:rsid w:val="001F1F31"/>
    <w:rsid w:val="001F2DF7"/>
    <w:rsid w:val="001F2F50"/>
    <w:rsid w:val="001F394A"/>
    <w:rsid w:val="001F3FE6"/>
    <w:rsid w:val="001F4538"/>
    <w:rsid w:val="001F4B0E"/>
    <w:rsid w:val="001F5148"/>
    <w:rsid w:val="001F5D7E"/>
    <w:rsid w:val="001F60DA"/>
    <w:rsid w:val="001F7E08"/>
    <w:rsid w:val="002003D0"/>
    <w:rsid w:val="00200525"/>
    <w:rsid w:val="002007E5"/>
    <w:rsid w:val="00200F08"/>
    <w:rsid w:val="0020109F"/>
    <w:rsid w:val="002015A7"/>
    <w:rsid w:val="002020F2"/>
    <w:rsid w:val="002023C0"/>
    <w:rsid w:val="002027BA"/>
    <w:rsid w:val="002028AD"/>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0D"/>
    <w:rsid w:val="00212BCE"/>
    <w:rsid w:val="00212C63"/>
    <w:rsid w:val="00213358"/>
    <w:rsid w:val="00213636"/>
    <w:rsid w:val="00213863"/>
    <w:rsid w:val="00213D91"/>
    <w:rsid w:val="002147A5"/>
    <w:rsid w:val="00214BA2"/>
    <w:rsid w:val="00215014"/>
    <w:rsid w:val="00215448"/>
    <w:rsid w:val="00216143"/>
    <w:rsid w:val="002161A6"/>
    <w:rsid w:val="0021645F"/>
    <w:rsid w:val="00216A97"/>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27A16"/>
    <w:rsid w:val="00227EC7"/>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55"/>
    <w:rsid w:val="0023756C"/>
    <w:rsid w:val="00237691"/>
    <w:rsid w:val="002400C5"/>
    <w:rsid w:val="00240B45"/>
    <w:rsid w:val="002416AF"/>
    <w:rsid w:val="00242535"/>
    <w:rsid w:val="0024288E"/>
    <w:rsid w:val="00242D7B"/>
    <w:rsid w:val="00242E0B"/>
    <w:rsid w:val="0024301D"/>
    <w:rsid w:val="00243220"/>
    <w:rsid w:val="00243453"/>
    <w:rsid w:val="00243DA7"/>
    <w:rsid w:val="00244057"/>
    <w:rsid w:val="00245CD9"/>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D39"/>
    <w:rsid w:val="00251EBB"/>
    <w:rsid w:val="0025280D"/>
    <w:rsid w:val="0025353E"/>
    <w:rsid w:val="0025380A"/>
    <w:rsid w:val="00253EC0"/>
    <w:rsid w:val="0025606E"/>
    <w:rsid w:val="00256AA3"/>
    <w:rsid w:val="00256B0E"/>
    <w:rsid w:val="00256C54"/>
    <w:rsid w:val="00256EF8"/>
    <w:rsid w:val="00257242"/>
    <w:rsid w:val="00257FA7"/>
    <w:rsid w:val="00260109"/>
    <w:rsid w:val="0026021E"/>
    <w:rsid w:val="00260404"/>
    <w:rsid w:val="00260708"/>
    <w:rsid w:val="00260A98"/>
    <w:rsid w:val="00260ABF"/>
    <w:rsid w:val="00260CA3"/>
    <w:rsid w:val="00262489"/>
    <w:rsid w:val="002626D1"/>
    <w:rsid w:val="002635F1"/>
    <w:rsid w:val="00263B97"/>
    <w:rsid w:val="00263BE4"/>
    <w:rsid w:val="00264371"/>
    <w:rsid w:val="0026508C"/>
    <w:rsid w:val="0026554B"/>
    <w:rsid w:val="00265B33"/>
    <w:rsid w:val="00265F8C"/>
    <w:rsid w:val="00266B91"/>
    <w:rsid w:val="002670EE"/>
    <w:rsid w:val="0027074E"/>
    <w:rsid w:val="00270BF9"/>
    <w:rsid w:val="00270C61"/>
    <w:rsid w:val="00271B79"/>
    <w:rsid w:val="00271C08"/>
    <w:rsid w:val="00272506"/>
    <w:rsid w:val="002729F8"/>
    <w:rsid w:val="00272F15"/>
    <w:rsid w:val="00273247"/>
    <w:rsid w:val="00273461"/>
    <w:rsid w:val="00273579"/>
    <w:rsid w:val="00273B04"/>
    <w:rsid w:val="00273E55"/>
    <w:rsid w:val="0027434C"/>
    <w:rsid w:val="0027450E"/>
    <w:rsid w:val="00274668"/>
    <w:rsid w:val="002751F7"/>
    <w:rsid w:val="002758E3"/>
    <w:rsid w:val="00275912"/>
    <w:rsid w:val="00276581"/>
    <w:rsid w:val="0027760F"/>
    <w:rsid w:val="00277670"/>
    <w:rsid w:val="00277A95"/>
    <w:rsid w:val="002801C5"/>
    <w:rsid w:val="002802AD"/>
    <w:rsid w:val="00280A0A"/>
    <w:rsid w:val="0028177E"/>
    <w:rsid w:val="002830D7"/>
    <w:rsid w:val="0028473F"/>
    <w:rsid w:val="002849A6"/>
    <w:rsid w:val="00284C63"/>
    <w:rsid w:val="00285319"/>
    <w:rsid w:val="00285678"/>
    <w:rsid w:val="00286446"/>
    <w:rsid w:val="002868F6"/>
    <w:rsid w:val="002873BD"/>
    <w:rsid w:val="0028798D"/>
    <w:rsid w:val="00287B2A"/>
    <w:rsid w:val="00287C0B"/>
    <w:rsid w:val="00287EF5"/>
    <w:rsid w:val="00287F2A"/>
    <w:rsid w:val="00290BD8"/>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D36"/>
    <w:rsid w:val="002967AE"/>
    <w:rsid w:val="0029702E"/>
    <w:rsid w:val="00297CA3"/>
    <w:rsid w:val="002A026C"/>
    <w:rsid w:val="002A02DC"/>
    <w:rsid w:val="002A0B3E"/>
    <w:rsid w:val="002A0EE3"/>
    <w:rsid w:val="002A1A02"/>
    <w:rsid w:val="002A1BAB"/>
    <w:rsid w:val="002A1CDD"/>
    <w:rsid w:val="002A2230"/>
    <w:rsid w:val="002A2D28"/>
    <w:rsid w:val="002A3366"/>
    <w:rsid w:val="002A34A1"/>
    <w:rsid w:val="002A39A2"/>
    <w:rsid w:val="002A479D"/>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F27"/>
    <w:rsid w:val="002B44EB"/>
    <w:rsid w:val="002B594B"/>
    <w:rsid w:val="002B631E"/>
    <w:rsid w:val="002B65DB"/>
    <w:rsid w:val="002B6AE3"/>
    <w:rsid w:val="002B6CA6"/>
    <w:rsid w:val="002B6FE5"/>
    <w:rsid w:val="002B7888"/>
    <w:rsid w:val="002B7CCB"/>
    <w:rsid w:val="002C09CB"/>
    <w:rsid w:val="002C1DB1"/>
    <w:rsid w:val="002C1E75"/>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C6A"/>
    <w:rsid w:val="002D0000"/>
    <w:rsid w:val="002D00AA"/>
    <w:rsid w:val="002D0297"/>
    <w:rsid w:val="002D07EC"/>
    <w:rsid w:val="002D0AB8"/>
    <w:rsid w:val="002D0B8B"/>
    <w:rsid w:val="002D0BDE"/>
    <w:rsid w:val="002D18E4"/>
    <w:rsid w:val="002D1A0C"/>
    <w:rsid w:val="002D1BB4"/>
    <w:rsid w:val="002D1C7F"/>
    <w:rsid w:val="002D28D6"/>
    <w:rsid w:val="002D28E1"/>
    <w:rsid w:val="002D337B"/>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D7A2B"/>
    <w:rsid w:val="002E00C2"/>
    <w:rsid w:val="002E03C1"/>
    <w:rsid w:val="002E063C"/>
    <w:rsid w:val="002E0DE5"/>
    <w:rsid w:val="002E10F8"/>
    <w:rsid w:val="002E14B0"/>
    <w:rsid w:val="002E1B1D"/>
    <w:rsid w:val="002E1CE8"/>
    <w:rsid w:val="002E1DEE"/>
    <w:rsid w:val="002E2ECF"/>
    <w:rsid w:val="002E3583"/>
    <w:rsid w:val="002E3C0F"/>
    <w:rsid w:val="002E3DC2"/>
    <w:rsid w:val="002E4866"/>
    <w:rsid w:val="002E5D82"/>
    <w:rsid w:val="002E5F7E"/>
    <w:rsid w:val="002E5FE6"/>
    <w:rsid w:val="002E67B5"/>
    <w:rsid w:val="002E68E6"/>
    <w:rsid w:val="002E6C33"/>
    <w:rsid w:val="002E6F54"/>
    <w:rsid w:val="002E7C6F"/>
    <w:rsid w:val="002F0978"/>
    <w:rsid w:val="002F0F0A"/>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0D30"/>
    <w:rsid w:val="00301349"/>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DCD"/>
    <w:rsid w:val="003200CB"/>
    <w:rsid w:val="00321025"/>
    <w:rsid w:val="0032182E"/>
    <w:rsid w:val="0032260C"/>
    <w:rsid w:val="00323AE3"/>
    <w:rsid w:val="00323DD7"/>
    <w:rsid w:val="00324052"/>
    <w:rsid w:val="003242E6"/>
    <w:rsid w:val="0032451C"/>
    <w:rsid w:val="00324A02"/>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456E"/>
    <w:rsid w:val="003545A9"/>
    <w:rsid w:val="00354824"/>
    <w:rsid w:val="003553E9"/>
    <w:rsid w:val="00355B17"/>
    <w:rsid w:val="00355C9E"/>
    <w:rsid w:val="0035620C"/>
    <w:rsid w:val="0035621C"/>
    <w:rsid w:val="003564FA"/>
    <w:rsid w:val="00356676"/>
    <w:rsid w:val="00356D8C"/>
    <w:rsid w:val="003577E2"/>
    <w:rsid w:val="0036034D"/>
    <w:rsid w:val="00360D35"/>
    <w:rsid w:val="003610A7"/>
    <w:rsid w:val="00362043"/>
    <w:rsid w:val="003620BE"/>
    <w:rsid w:val="00362138"/>
    <w:rsid w:val="00363028"/>
    <w:rsid w:val="0036400A"/>
    <w:rsid w:val="00364ACC"/>
    <w:rsid w:val="0036546E"/>
    <w:rsid w:val="00365A8B"/>
    <w:rsid w:val="003664C3"/>
    <w:rsid w:val="0036695D"/>
    <w:rsid w:val="003703D0"/>
    <w:rsid w:val="00370487"/>
    <w:rsid w:val="00370630"/>
    <w:rsid w:val="0037082A"/>
    <w:rsid w:val="00370FED"/>
    <w:rsid w:val="003710BB"/>
    <w:rsid w:val="00372271"/>
    <w:rsid w:val="00372A73"/>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4CB"/>
    <w:rsid w:val="00381709"/>
    <w:rsid w:val="00381AC1"/>
    <w:rsid w:val="00381BD7"/>
    <w:rsid w:val="00382CE9"/>
    <w:rsid w:val="00382DDA"/>
    <w:rsid w:val="00383DF4"/>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AC7"/>
    <w:rsid w:val="00391C48"/>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A04B6"/>
    <w:rsid w:val="003A07D3"/>
    <w:rsid w:val="003A0DAF"/>
    <w:rsid w:val="003A10AF"/>
    <w:rsid w:val="003A1850"/>
    <w:rsid w:val="003A217C"/>
    <w:rsid w:val="003A25C4"/>
    <w:rsid w:val="003A29A7"/>
    <w:rsid w:val="003A3EA3"/>
    <w:rsid w:val="003A46F1"/>
    <w:rsid w:val="003A5346"/>
    <w:rsid w:val="003A5572"/>
    <w:rsid w:val="003A5881"/>
    <w:rsid w:val="003A5E5E"/>
    <w:rsid w:val="003A646A"/>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965"/>
    <w:rsid w:val="003C3B3D"/>
    <w:rsid w:val="003C3F68"/>
    <w:rsid w:val="003C40AC"/>
    <w:rsid w:val="003C4246"/>
    <w:rsid w:val="003C46B9"/>
    <w:rsid w:val="003C512D"/>
    <w:rsid w:val="003C55CD"/>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42F7"/>
    <w:rsid w:val="003D44E2"/>
    <w:rsid w:val="003D4EF6"/>
    <w:rsid w:val="003D55A1"/>
    <w:rsid w:val="003D5AAC"/>
    <w:rsid w:val="003D6E06"/>
    <w:rsid w:val="003D7043"/>
    <w:rsid w:val="003D7157"/>
    <w:rsid w:val="003D7188"/>
    <w:rsid w:val="003D7AF7"/>
    <w:rsid w:val="003E018A"/>
    <w:rsid w:val="003E0557"/>
    <w:rsid w:val="003E0B74"/>
    <w:rsid w:val="003E1792"/>
    <w:rsid w:val="003E1A2C"/>
    <w:rsid w:val="003E25F3"/>
    <w:rsid w:val="003E2667"/>
    <w:rsid w:val="003E2D80"/>
    <w:rsid w:val="003E32A8"/>
    <w:rsid w:val="003E3AA3"/>
    <w:rsid w:val="003E3F7F"/>
    <w:rsid w:val="003E455D"/>
    <w:rsid w:val="003E49E4"/>
    <w:rsid w:val="003E4A3D"/>
    <w:rsid w:val="003E52BD"/>
    <w:rsid w:val="003E5AC9"/>
    <w:rsid w:val="003E6D0F"/>
    <w:rsid w:val="003E6DF0"/>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40E"/>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46D"/>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7DE"/>
    <w:rsid w:val="00423C56"/>
    <w:rsid w:val="0042421F"/>
    <w:rsid w:val="00424796"/>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F6C"/>
    <w:rsid w:val="00437FEC"/>
    <w:rsid w:val="00440983"/>
    <w:rsid w:val="004417C2"/>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501AB"/>
    <w:rsid w:val="00450CCF"/>
    <w:rsid w:val="0045106B"/>
    <w:rsid w:val="00451528"/>
    <w:rsid w:val="00451D90"/>
    <w:rsid w:val="00452280"/>
    <w:rsid w:val="004527D4"/>
    <w:rsid w:val="00452A55"/>
    <w:rsid w:val="00452AC0"/>
    <w:rsid w:val="00452C5E"/>
    <w:rsid w:val="00453688"/>
    <w:rsid w:val="00453F79"/>
    <w:rsid w:val="00455771"/>
    <w:rsid w:val="00455EAA"/>
    <w:rsid w:val="0045624A"/>
    <w:rsid w:val="004562BC"/>
    <w:rsid w:val="00456AC3"/>
    <w:rsid w:val="004575B5"/>
    <w:rsid w:val="0045796F"/>
    <w:rsid w:val="00457980"/>
    <w:rsid w:val="0046049F"/>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80A2A"/>
    <w:rsid w:val="00480C55"/>
    <w:rsid w:val="004816DC"/>
    <w:rsid w:val="004817A3"/>
    <w:rsid w:val="00482029"/>
    <w:rsid w:val="0048280C"/>
    <w:rsid w:val="00483579"/>
    <w:rsid w:val="0048388C"/>
    <w:rsid w:val="0048483E"/>
    <w:rsid w:val="00485B0D"/>
    <w:rsid w:val="00485C6F"/>
    <w:rsid w:val="00486300"/>
    <w:rsid w:val="004864F7"/>
    <w:rsid w:val="00487A83"/>
    <w:rsid w:val="00487EB3"/>
    <w:rsid w:val="00490884"/>
    <w:rsid w:val="004913CF"/>
    <w:rsid w:val="004919E3"/>
    <w:rsid w:val="00492796"/>
    <w:rsid w:val="00492A52"/>
    <w:rsid w:val="00492AE2"/>
    <w:rsid w:val="004934E0"/>
    <w:rsid w:val="0049364F"/>
    <w:rsid w:val="00493DD5"/>
    <w:rsid w:val="0049446E"/>
    <w:rsid w:val="00494AE6"/>
    <w:rsid w:val="0049512E"/>
    <w:rsid w:val="00495303"/>
    <w:rsid w:val="00495804"/>
    <w:rsid w:val="0049611F"/>
    <w:rsid w:val="00496331"/>
    <w:rsid w:val="004968B5"/>
    <w:rsid w:val="00496B92"/>
    <w:rsid w:val="004A038A"/>
    <w:rsid w:val="004A04EC"/>
    <w:rsid w:val="004A0750"/>
    <w:rsid w:val="004A1119"/>
    <w:rsid w:val="004A22C8"/>
    <w:rsid w:val="004A28CB"/>
    <w:rsid w:val="004A2C28"/>
    <w:rsid w:val="004A2E8B"/>
    <w:rsid w:val="004A371C"/>
    <w:rsid w:val="004A3A76"/>
    <w:rsid w:val="004A458F"/>
    <w:rsid w:val="004A4C83"/>
    <w:rsid w:val="004A50CA"/>
    <w:rsid w:val="004A55E4"/>
    <w:rsid w:val="004A754A"/>
    <w:rsid w:val="004B0936"/>
    <w:rsid w:val="004B0AB1"/>
    <w:rsid w:val="004B0EC5"/>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3011"/>
    <w:rsid w:val="004D3776"/>
    <w:rsid w:val="004D38EE"/>
    <w:rsid w:val="004D3A75"/>
    <w:rsid w:val="004D3A84"/>
    <w:rsid w:val="004D46C4"/>
    <w:rsid w:val="004D5016"/>
    <w:rsid w:val="004D5165"/>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DEE"/>
    <w:rsid w:val="004F6520"/>
    <w:rsid w:val="004F7048"/>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6D2"/>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6FD7"/>
    <w:rsid w:val="00517276"/>
    <w:rsid w:val="00517547"/>
    <w:rsid w:val="00517932"/>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6955"/>
    <w:rsid w:val="00526AAB"/>
    <w:rsid w:val="00527275"/>
    <w:rsid w:val="005279A1"/>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43F6"/>
    <w:rsid w:val="00544985"/>
    <w:rsid w:val="005453AB"/>
    <w:rsid w:val="00546B09"/>
    <w:rsid w:val="00546EB2"/>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9C3"/>
    <w:rsid w:val="00570DC8"/>
    <w:rsid w:val="0057154C"/>
    <w:rsid w:val="0057178C"/>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B78"/>
    <w:rsid w:val="00580F42"/>
    <w:rsid w:val="00581022"/>
    <w:rsid w:val="00581235"/>
    <w:rsid w:val="005813C1"/>
    <w:rsid w:val="005814BC"/>
    <w:rsid w:val="00581E82"/>
    <w:rsid w:val="00582778"/>
    <w:rsid w:val="005832C0"/>
    <w:rsid w:val="0058342F"/>
    <w:rsid w:val="00583779"/>
    <w:rsid w:val="005838CC"/>
    <w:rsid w:val="00583B9F"/>
    <w:rsid w:val="00583ED5"/>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C5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0B8"/>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D065F"/>
    <w:rsid w:val="005D0C0B"/>
    <w:rsid w:val="005D0CDC"/>
    <w:rsid w:val="005D22FE"/>
    <w:rsid w:val="005D2C5C"/>
    <w:rsid w:val="005D2D87"/>
    <w:rsid w:val="005D3372"/>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7778"/>
    <w:rsid w:val="005D7868"/>
    <w:rsid w:val="005D7ABC"/>
    <w:rsid w:val="005D7AC8"/>
    <w:rsid w:val="005E133E"/>
    <w:rsid w:val="005E14D9"/>
    <w:rsid w:val="005E15DA"/>
    <w:rsid w:val="005E1E3D"/>
    <w:rsid w:val="005E27F5"/>
    <w:rsid w:val="005E2D9B"/>
    <w:rsid w:val="005E3491"/>
    <w:rsid w:val="005E3B3A"/>
    <w:rsid w:val="005E42A2"/>
    <w:rsid w:val="005E43A5"/>
    <w:rsid w:val="005E44C2"/>
    <w:rsid w:val="005E4847"/>
    <w:rsid w:val="005E51FC"/>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B58"/>
    <w:rsid w:val="006036F0"/>
    <w:rsid w:val="00604B97"/>
    <w:rsid w:val="0060518B"/>
    <w:rsid w:val="00605A1D"/>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5BF5"/>
    <w:rsid w:val="00615D59"/>
    <w:rsid w:val="00616126"/>
    <w:rsid w:val="006173BF"/>
    <w:rsid w:val="00617C74"/>
    <w:rsid w:val="006208B4"/>
    <w:rsid w:val="00621D7D"/>
    <w:rsid w:val="006226E2"/>
    <w:rsid w:val="006228E0"/>
    <w:rsid w:val="00622986"/>
    <w:rsid w:val="00623200"/>
    <w:rsid w:val="006232AA"/>
    <w:rsid w:val="0062395C"/>
    <w:rsid w:val="00623D77"/>
    <w:rsid w:val="00624167"/>
    <w:rsid w:val="006253A9"/>
    <w:rsid w:val="00625AE7"/>
    <w:rsid w:val="00626004"/>
    <w:rsid w:val="00626225"/>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3D98"/>
    <w:rsid w:val="00664DB2"/>
    <w:rsid w:val="00664E9F"/>
    <w:rsid w:val="00665606"/>
    <w:rsid w:val="00665EE3"/>
    <w:rsid w:val="006666A4"/>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84C"/>
    <w:rsid w:val="0067526C"/>
    <w:rsid w:val="00675529"/>
    <w:rsid w:val="0067554A"/>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D36"/>
    <w:rsid w:val="006A31A2"/>
    <w:rsid w:val="006A386D"/>
    <w:rsid w:val="006A438F"/>
    <w:rsid w:val="006A4C15"/>
    <w:rsid w:val="006A5A89"/>
    <w:rsid w:val="006A5BB6"/>
    <w:rsid w:val="006A5E5F"/>
    <w:rsid w:val="006A5F2F"/>
    <w:rsid w:val="006A64B2"/>
    <w:rsid w:val="006A64CE"/>
    <w:rsid w:val="006A6865"/>
    <w:rsid w:val="006A6B80"/>
    <w:rsid w:val="006A7334"/>
    <w:rsid w:val="006A73A6"/>
    <w:rsid w:val="006A7601"/>
    <w:rsid w:val="006A76A4"/>
    <w:rsid w:val="006A7C5A"/>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3D54"/>
    <w:rsid w:val="006C3E66"/>
    <w:rsid w:val="006C40C2"/>
    <w:rsid w:val="006C42FE"/>
    <w:rsid w:val="006C6626"/>
    <w:rsid w:val="006C6C4D"/>
    <w:rsid w:val="006C718F"/>
    <w:rsid w:val="006C7462"/>
    <w:rsid w:val="006C756E"/>
    <w:rsid w:val="006C76E4"/>
    <w:rsid w:val="006C77E7"/>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577"/>
    <w:rsid w:val="006E2819"/>
    <w:rsid w:val="006E2CF9"/>
    <w:rsid w:val="006E3B29"/>
    <w:rsid w:val="006E3E7E"/>
    <w:rsid w:val="006E48B0"/>
    <w:rsid w:val="006E4921"/>
    <w:rsid w:val="006E5E9D"/>
    <w:rsid w:val="006E5FF3"/>
    <w:rsid w:val="006E6C14"/>
    <w:rsid w:val="006E73A3"/>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AF5"/>
    <w:rsid w:val="006F3DDC"/>
    <w:rsid w:val="006F3F95"/>
    <w:rsid w:val="006F43AD"/>
    <w:rsid w:val="006F44CE"/>
    <w:rsid w:val="006F4612"/>
    <w:rsid w:val="006F4BFF"/>
    <w:rsid w:val="006F521F"/>
    <w:rsid w:val="006F5398"/>
    <w:rsid w:val="006F583F"/>
    <w:rsid w:val="006F6242"/>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17"/>
    <w:rsid w:val="00707142"/>
    <w:rsid w:val="0070730A"/>
    <w:rsid w:val="00710282"/>
    <w:rsid w:val="0071067D"/>
    <w:rsid w:val="00710C12"/>
    <w:rsid w:val="0071110F"/>
    <w:rsid w:val="00711208"/>
    <w:rsid w:val="00711D03"/>
    <w:rsid w:val="007122FE"/>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3B7"/>
    <w:rsid w:val="00717B20"/>
    <w:rsid w:val="00717CE3"/>
    <w:rsid w:val="007208E2"/>
    <w:rsid w:val="0072108C"/>
    <w:rsid w:val="00721A55"/>
    <w:rsid w:val="00722243"/>
    <w:rsid w:val="00722F58"/>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081D"/>
    <w:rsid w:val="007518EC"/>
    <w:rsid w:val="00751EA8"/>
    <w:rsid w:val="007521DE"/>
    <w:rsid w:val="00752876"/>
    <w:rsid w:val="0075308F"/>
    <w:rsid w:val="00753411"/>
    <w:rsid w:val="007534A6"/>
    <w:rsid w:val="007535DB"/>
    <w:rsid w:val="00753B41"/>
    <w:rsid w:val="00754154"/>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5BA"/>
    <w:rsid w:val="007615F0"/>
    <w:rsid w:val="00762C63"/>
    <w:rsid w:val="00763151"/>
    <w:rsid w:val="00763199"/>
    <w:rsid w:val="00763DC9"/>
    <w:rsid w:val="007649E7"/>
    <w:rsid w:val="00764A0F"/>
    <w:rsid w:val="00764B10"/>
    <w:rsid w:val="00764F31"/>
    <w:rsid w:val="00764FFD"/>
    <w:rsid w:val="00765516"/>
    <w:rsid w:val="00765CA5"/>
    <w:rsid w:val="00766715"/>
    <w:rsid w:val="00766772"/>
    <w:rsid w:val="00767021"/>
    <w:rsid w:val="00767B78"/>
    <w:rsid w:val="00767D37"/>
    <w:rsid w:val="007707EC"/>
    <w:rsid w:val="00770B89"/>
    <w:rsid w:val="00771416"/>
    <w:rsid w:val="0077144B"/>
    <w:rsid w:val="007716CB"/>
    <w:rsid w:val="00772163"/>
    <w:rsid w:val="007724C3"/>
    <w:rsid w:val="00772597"/>
    <w:rsid w:val="0077270E"/>
    <w:rsid w:val="00772FDC"/>
    <w:rsid w:val="007739E1"/>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685A"/>
    <w:rsid w:val="00786A6E"/>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C8C"/>
    <w:rsid w:val="007C4689"/>
    <w:rsid w:val="007C4F2E"/>
    <w:rsid w:val="007C4F95"/>
    <w:rsid w:val="007C54B1"/>
    <w:rsid w:val="007C5533"/>
    <w:rsid w:val="007C5BC7"/>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637"/>
    <w:rsid w:val="007E7D2C"/>
    <w:rsid w:val="007F05B0"/>
    <w:rsid w:val="007F11C1"/>
    <w:rsid w:val="007F144F"/>
    <w:rsid w:val="007F18D8"/>
    <w:rsid w:val="007F2276"/>
    <w:rsid w:val="007F3084"/>
    <w:rsid w:val="007F3B2E"/>
    <w:rsid w:val="007F3E20"/>
    <w:rsid w:val="007F40F8"/>
    <w:rsid w:val="007F45EC"/>
    <w:rsid w:val="007F4FA3"/>
    <w:rsid w:val="007F5387"/>
    <w:rsid w:val="007F5E60"/>
    <w:rsid w:val="007F6318"/>
    <w:rsid w:val="007F65A0"/>
    <w:rsid w:val="007F65CC"/>
    <w:rsid w:val="007F6AC8"/>
    <w:rsid w:val="007F7B6B"/>
    <w:rsid w:val="00800899"/>
    <w:rsid w:val="00800D0B"/>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68FB"/>
    <w:rsid w:val="00807234"/>
    <w:rsid w:val="008073ED"/>
    <w:rsid w:val="008077AD"/>
    <w:rsid w:val="008079CB"/>
    <w:rsid w:val="008079EB"/>
    <w:rsid w:val="00811721"/>
    <w:rsid w:val="00811F71"/>
    <w:rsid w:val="008129E6"/>
    <w:rsid w:val="00812FF2"/>
    <w:rsid w:val="008130DC"/>
    <w:rsid w:val="00813A44"/>
    <w:rsid w:val="00814668"/>
    <w:rsid w:val="00814ECE"/>
    <w:rsid w:val="00815329"/>
    <w:rsid w:val="008153AB"/>
    <w:rsid w:val="0081566E"/>
    <w:rsid w:val="00815992"/>
    <w:rsid w:val="00815A04"/>
    <w:rsid w:val="00816DE8"/>
    <w:rsid w:val="0081750F"/>
    <w:rsid w:val="0081754D"/>
    <w:rsid w:val="00817841"/>
    <w:rsid w:val="008179BE"/>
    <w:rsid w:val="00817CA3"/>
    <w:rsid w:val="00820077"/>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2FD"/>
    <w:rsid w:val="0083659A"/>
    <w:rsid w:val="00836836"/>
    <w:rsid w:val="00836A61"/>
    <w:rsid w:val="00836BCD"/>
    <w:rsid w:val="00837D01"/>
    <w:rsid w:val="00840EF3"/>
    <w:rsid w:val="00840FBB"/>
    <w:rsid w:val="00841492"/>
    <w:rsid w:val="00841689"/>
    <w:rsid w:val="00841ADB"/>
    <w:rsid w:val="00842DB3"/>
    <w:rsid w:val="0084398F"/>
    <w:rsid w:val="00844399"/>
    <w:rsid w:val="00844F4F"/>
    <w:rsid w:val="00845087"/>
    <w:rsid w:val="008451BB"/>
    <w:rsid w:val="00845672"/>
    <w:rsid w:val="008468FC"/>
    <w:rsid w:val="00846A8A"/>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263"/>
    <w:rsid w:val="008538D6"/>
    <w:rsid w:val="00853CAE"/>
    <w:rsid w:val="008546B3"/>
    <w:rsid w:val="0085472F"/>
    <w:rsid w:val="00855466"/>
    <w:rsid w:val="008554BB"/>
    <w:rsid w:val="00855A87"/>
    <w:rsid w:val="00855B57"/>
    <w:rsid w:val="00856206"/>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66E0"/>
    <w:rsid w:val="00877531"/>
    <w:rsid w:val="0088225E"/>
    <w:rsid w:val="0088290E"/>
    <w:rsid w:val="0088350A"/>
    <w:rsid w:val="00883993"/>
    <w:rsid w:val="00883A8A"/>
    <w:rsid w:val="00883E2A"/>
    <w:rsid w:val="00884086"/>
    <w:rsid w:val="008843EE"/>
    <w:rsid w:val="008847E3"/>
    <w:rsid w:val="008857BD"/>
    <w:rsid w:val="00885969"/>
    <w:rsid w:val="00885E44"/>
    <w:rsid w:val="0088610C"/>
    <w:rsid w:val="008866B3"/>
    <w:rsid w:val="008869D5"/>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EA2"/>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57E"/>
    <w:rsid w:val="008B061D"/>
    <w:rsid w:val="008B1C7B"/>
    <w:rsid w:val="008B2125"/>
    <w:rsid w:val="008B218E"/>
    <w:rsid w:val="008B250E"/>
    <w:rsid w:val="008B2A88"/>
    <w:rsid w:val="008B2B79"/>
    <w:rsid w:val="008B3E42"/>
    <w:rsid w:val="008B400C"/>
    <w:rsid w:val="008B4357"/>
    <w:rsid w:val="008B577E"/>
    <w:rsid w:val="008B5DDD"/>
    <w:rsid w:val="008B5F46"/>
    <w:rsid w:val="008B6018"/>
    <w:rsid w:val="008B608C"/>
    <w:rsid w:val="008B63EA"/>
    <w:rsid w:val="008B737B"/>
    <w:rsid w:val="008B7444"/>
    <w:rsid w:val="008B76ED"/>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A28"/>
    <w:rsid w:val="008D04CB"/>
    <w:rsid w:val="008D0556"/>
    <w:rsid w:val="008D067E"/>
    <w:rsid w:val="008D0E93"/>
    <w:rsid w:val="008D156B"/>
    <w:rsid w:val="008D1591"/>
    <w:rsid w:val="008D1672"/>
    <w:rsid w:val="008D1ADF"/>
    <w:rsid w:val="008D2C14"/>
    <w:rsid w:val="008D2CD8"/>
    <w:rsid w:val="008D31AB"/>
    <w:rsid w:val="008D32D8"/>
    <w:rsid w:val="008D3672"/>
    <w:rsid w:val="008D41A5"/>
    <w:rsid w:val="008D48CC"/>
    <w:rsid w:val="008D4938"/>
    <w:rsid w:val="008D4DAF"/>
    <w:rsid w:val="008D5D41"/>
    <w:rsid w:val="008D6A25"/>
    <w:rsid w:val="008D6C48"/>
    <w:rsid w:val="008D6FB4"/>
    <w:rsid w:val="008D6FCB"/>
    <w:rsid w:val="008D7127"/>
    <w:rsid w:val="008D763E"/>
    <w:rsid w:val="008D791E"/>
    <w:rsid w:val="008D7B85"/>
    <w:rsid w:val="008E05D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3048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E5"/>
    <w:rsid w:val="0094360C"/>
    <w:rsid w:val="00943930"/>
    <w:rsid w:val="00943B3C"/>
    <w:rsid w:val="00944220"/>
    <w:rsid w:val="00945A0B"/>
    <w:rsid w:val="009465D1"/>
    <w:rsid w:val="009465DA"/>
    <w:rsid w:val="00946B32"/>
    <w:rsid w:val="00946E38"/>
    <w:rsid w:val="00947706"/>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684"/>
    <w:rsid w:val="0096582E"/>
    <w:rsid w:val="00965A87"/>
    <w:rsid w:val="00965D92"/>
    <w:rsid w:val="00966E7D"/>
    <w:rsid w:val="009702C2"/>
    <w:rsid w:val="0097080F"/>
    <w:rsid w:val="00970A75"/>
    <w:rsid w:val="00971072"/>
    <w:rsid w:val="009712FE"/>
    <w:rsid w:val="009715DE"/>
    <w:rsid w:val="009718AA"/>
    <w:rsid w:val="009730D9"/>
    <w:rsid w:val="00973AC5"/>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22E1"/>
    <w:rsid w:val="0098347D"/>
    <w:rsid w:val="00983507"/>
    <w:rsid w:val="00983A13"/>
    <w:rsid w:val="00984159"/>
    <w:rsid w:val="009846C9"/>
    <w:rsid w:val="00984840"/>
    <w:rsid w:val="00984AC5"/>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AD"/>
    <w:rsid w:val="009946BE"/>
    <w:rsid w:val="009949AF"/>
    <w:rsid w:val="00995CC8"/>
    <w:rsid w:val="00995D09"/>
    <w:rsid w:val="00995D54"/>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06E0"/>
    <w:rsid w:val="009B1CE7"/>
    <w:rsid w:val="009B2C60"/>
    <w:rsid w:val="009B2E2D"/>
    <w:rsid w:val="009B310A"/>
    <w:rsid w:val="009B35B7"/>
    <w:rsid w:val="009B3CFE"/>
    <w:rsid w:val="009B3E38"/>
    <w:rsid w:val="009B3ECD"/>
    <w:rsid w:val="009B3EDC"/>
    <w:rsid w:val="009B42FE"/>
    <w:rsid w:val="009B4421"/>
    <w:rsid w:val="009B4539"/>
    <w:rsid w:val="009B5DE7"/>
    <w:rsid w:val="009B5E38"/>
    <w:rsid w:val="009B6543"/>
    <w:rsid w:val="009B6F8D"/>
    <w:rsid w:val="009B712B"/>
    <w:rsid w:val="009B7B53"/>
    <w:rsid w:val="009C0053"/>
    <w:rsid w:val="009C0BAB"/>
    <w:rsid w:val="009C2726"/>
    <w:rsid w:val="009C47FC"/>
    <w:rsid w:val="009C4EE1"/>
    <w:rsid w:val="009C5A19"/>
    <w:rsid w:val="009C677F"/>
    <w:rsid w:val="009C6A00"/>
    <w:rsid w:val="009C6CFE"/>
    <w:rsid w:val="009C6F07"/>
    <w:rsid w:val="009C78AA"/>
    <w:rsid w:val="009C7A4E"/>
    <w:rsid w:val="009D07FA"/>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346"/>
    <w:rsid w:val="009D7A7D"/>
    <w:rsid w:val="009D7B7D"/>
    <w:rsid w:val="009E15A7"/>
    <w:rsid w:val="009E2C29"/>
    <w:rsid w:val="009E2DB5"/>
    <w:rsid w:val="009E3403"/>
    <w:rsid w:val="009E3AC9"/>
    <w:rsid w:val="009E4DE6"/>
    <w:rsid w:val="009E5170"/>
    <w:rsid w:val="009E52F2"/>
    <w:rsid w:val="009E5706"/>
    <w:rsid w:val="009E580A"/>
    <w:rsid w:val="009E654A"/>
    <w:rsid w:val="009E668E"/>
    <w:rsid w:val="009E70CB"/>
    <w:rsid w:val="009E793E"/>
    <w:rsid w:val="009E7E9F"/>
    <w:rsid w:val="009F095E"/>
    <w:rsid w:val="009F218B"/>
    <w:rsid w:val="009F2A9D"/>
    <w:rsid w:val="009F3227"/>
    <w:rsid w:val="009F3803"/>
    <w:rsid w:val="009F3A73"/>
    <w:rsid w:val="009F420F"/>
    <w:rsid w:val="009F4529"/>
    <w:rsid w:val="009F4646"/>
    <w:rsid w:val="009F4CE5"/>
    <w:rsid w:val="009F4D2C"/>
    <w:rsid w:val="009F511A"/>
    <w:rsid w:val="009F55A1"/>
    <w:rsid w:val="009F5938"/>
    <w:rsid w:val="009F64E8"/>
    <w:rsid w:val="009F717A"/>
    <w:rsid w:val="009F7AE6"/>
    <w:rsid w:val="009F7F89"/>
    <w:rsid w:val="00A00432"/>
    <w:rsid w:val="00A004B8"/>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1DDE"/>
    <w:rsid w:val="00A122FB"/>
    <w:rsid w:val="00A1333E"/>
    <w:rsid w:val="00A1396C"/>
    <w:rsid w:val="00A1409A"/>
    <w:rsid w:val="00A141F3"/>
    <w:rsid w:val="00A148DB"/>
    <w:rsid w:val="00A148DF"/>
    <w:rsid w:val="00A14A28"/>
    <w:rsid w:val="00A14D1D"/>
    <w:rsid w:val="00A14DE6"/>
    <w:rsid w:val="00A161DC"/>
    <w:rsid w:val="00A1639F"/>
    <w:rsid w:val="00A1677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48A6"/>
    <w:rsid w:val="00A4692C"/>
    <w:rsid w:val="00A469E4"/>
    <w:rsid w:val="00A46AE7"/>
    <w:rsid w:val="00A476C5"/>
    <w:rsid w:val="00A50E40"/>
    <w:rsid w:val="00A51EE2"/>
    <w:rsid w:val="00A521AD"/>
    <w:rsid w:val="00A54D00"/>
    <w:rsid w:val="00A55285"/>
    <w:rsid w:val="00A56798"/>
    <w:rsid w:val="00A567E9"/>
    <w:rsid w:val="00A56C4C"/>
    <w:rsid w:val="00A601B5"/>
    <w:rsid w:val="00A601D2"/>
    <w:rsid w:val="00A609FD"/>
    <w:rsid w:val="00A60C79"/>
    <w:rsid w:val="00A60D94"/>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5308"/>
    <w:rsid w:val="00A75BE4"/>
    <w:rsid w:val="00A75FDA"/>
    <w:rsid w:val="00A7616A"/>
    <w:rsid w:val="00A76227"/>
    <w:rsid w:val="00A76612"/>
    <w:rsid w:val="00A76805"/>
    <w:rsid w:val="00A76AF5"/>
    <w:rsid w:val="00A770BA"/>
    <w:rsid w:val="00A77723"/>
    <w:rsid w:val="00A777EB"/>
    <w:rsid w:val="00A77A9C"/>
    <w:rsid w:val="00A802D8"/>
    <w:rsid w:val="00A8071B"/>
    <w:rsid w:val="00A807BA"/>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30C0"/>
    <w:rsid w:val="00A94481"/>
    <w:rsid w:val="00A9477B"/>
    <w:rsid w:val="00A948BF"/>
    <w:rsid w:val="00A94913"/>
    <w:rsid w:val="00A94BF2"/>
    <w:rsid w:val="00A95110"/>
    <w:rsid w:val="00A95554"/>
    <w:rsid w:val="00A95BDC"/>
    <w:rsid w:val="00A96589"/>
    <w:rsid w:val="00A96913"/>
    <w:rsid w:val="00A9728D"/>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D51"/>
    <w:rsid w:val="00AD1E2F"/>
    <w:rsid w:val="00AD2638"/>
    <w:rsid w:val="00AD2F4A"/>
    <w:rsid w:val="00AD2F6A"/>
    <w:rsid w:val="00AD3234"/>
    <w:rsid w:val="00AD35F6"/>
    <w:rsid w:val="00AD3D4F"/>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439"/>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245"/>
    <w:rsid w:val="00B049BD"/>
    <w:rsid w:val="00B053EA"/>
    <w:rsid w:val="00B054F6"/>
    <w:rsid w:val="00B05D17"/>
    <w:rsid w:val="00B05F37"/>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8C3"/>
    <w:rsid w:val="00B33B93"/>
    <w:rsid w:val="00B34488"/>
    <w:rsid w:val="00B34994"/>
    <w:rsid w:val="00B352A5"/>
    <w:rsid w:val="00B35C1E"/>
    <w:rsid w:val="00B360D5"/>
    <w:rsid w:val="00B3657E"/>
    <w:rsid w:val="00B36830"/>
    <w:rsid w:val="00B37B2D"/>
    <w:rsid w:val="00B40797"/>
    <w:rsid w:val="00B407C8"/>
    <w:rsid w:val="00B40C70"/>
    <w:rsid w:val="00B40FC6"/>
    <w:rsid w:val="00B41872"/>
    <w:rsid w:val="00B41956"/>
    <w:rsid w:val="00B421FC"/>
    <w:rsid w:val="00B42B48"/>
    <w:rsid w:val="00B43858"/>
    <w:rsid w:val="00B43984"/>
    <w:rsid w:val="00B44F10"/>
    <w:rsid w:val="00B44F12"/>
    <w:rsid w:val="00B45376"/>
    <w:rsid w:val="00B457E0"/>
    <w:rsid w:val="00B46280"/>
    <w:rsid w:val="00B46437"/>
    <w:rsid w:val="00B4690E"/>
    <w:rsid w:val="00B47C4D"/>
    <w:rsid w:val="00B47EB1"/>
    <w:rsid w:val="00B506EC"/>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515"/>
    <w:rsid w:val="00B640E8"/>
    <w:rsid w:val="00B6451E"/>
    <w:rsid w:val="00B6452C"/>
    <w:rsid w:val="00B645C9"/>
    <w:rsid w:val="00B646DF"/>
    <w:rsid w:val="00B65092"/>
    <w:rsid w:val="00B650B7"/>
    <w:rsid w:val="00B65BDD"/>
    <w:rsid w:val="00B6620D"/>
    <w:rsid w:val="00B66637"/>
    <w:rsid w:val="00B6684B"/>
    <w:rsid w:val="00B66C63"/>
    <w:rsid w:val="00B66D59"/>
    <w:rsid w:val="00B670CE"/>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A8D"/>
    <w:rsid w:val="00B82409"/>
    <w:rsid w:val="00B8261E"/>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871BA"/>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4381"/>
    <w:rsid w:val="00BA4518"/>
    <w:rsid w:val="00BA4804"/>
    <w:rsid w:val="00BA4F74"/>
    <w:rsid w:val="00BA51F1"/>
    <w:rsid w:val="00BA53E6"/>
    <w:rsid w:val="00BA638D"/>
    <w:rsid w:val="00BA642B"/>
    <w:rsid w:val="00BA6972"/>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A4A"/>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905"/>
    <w:rsid w:val="00BC6B40"/>
    <w:rsid w:val="00BC6C10"/>
    <w:rsid w:val="00BC7E36"/>
    <w:rsid w:val="00BD0AFA"/>
    <w:rsid w:val="00BD0BFC"/>
    <w:rsid w:val="00BD0DCE"/>
    <w:rsid w:val="00BD1102"/>
    <w:rsid w:val="00BD17AA"/>
    <w:rsid w:val="00BD1B4B"/>
    <w:rsid w:val="00BD1B70"/>
    <w:rsid w:val="00BD1C9C"/>
    <w:rsid w:val="00BD1DC7"/>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81C"/>
    <w:rsid w:val="00C02C0C"/>
    <w:rsid w:val="00C03AAC"/>
    <w:rsid w:val="00C03FBF"/>
    <w:rsid w:val="00C07878"/>
    <w:rsid w:val="00C07960"/>
    <w:rsid w:val="00C1014D"/>
    <w:rsid w:val="00C10314"/>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137"/>
    <w:rsid w:val="00C177F4"/>
    <w:rsid w:val="00C2022D"/>
    <w:rsid w:val="00C2038B"/>
    <w:rsid w:val="00C21258"/>
    <w:rsid w:val="00C2135C"/>
    <w:rsid w:val="00C220E4"/>
    <w:rsid w:val="00C22D18"/>
    <w:rsid w:val="00C22F1F"/>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B84"/>
    <w:rsid w:val="00C440EB"/>
    <w:rsid w:val="00C45467"/>
    <w:rsid w:val="00C45A25"/>
    <w:rsid w:val="00C46152"/>
    <w:rsid w:val="00C46A33"/>
    <w:rsid w:val="00C46B6C"/>
    <w:rsid w:val="00C4727F"/>
    <w:rsid w:val="00C47442"/>
    <w:rsid w:val="00C47766"/>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617D"/>
    <w:rsid w:val="00C565D5"/>
    <w:rsid w:val="00C56B78"/>
    <w:rsid w:val="00C56DF1"/>
    <w:rsid w:val="00C57202"/>
    <w:rsid w:val="00C5720F"/>
    <w:rsid w:val="00C57F97"/>
    <w:rsid w:val="00C60819"/>
    <w:rsid w:val="00C609A3"/>
    <w:rsid w:val="00C614DC"/>
    <w:rsid w:val="00C616F2"/>
    <w:rsid w:val="00C617C5"/>
    <w:rsid w:val="00C61E37"/>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D9E"/>
    <w:rsid w:val="00C81F66"/>
    <w:rsid w:val="00C8214D"/>
    <w:rsid w:val="00C8360A"/>
    <w:rsid w:val="00C837CF"/>
    <w:rsid w:val="00C83C0C"/>
    <w:rsid w:val="00C83C46"/>
    <w:rsid w:val="00C83C65"/>
    <w:rsid w:val="00C83DD0"/>
    <w:rsid w:val="00C83DE9"/>
    <w:rsid w:val="00C8462F"/>
    <w:rsid w:val="00C8484F"/>
    <w:rsid w:val="00C85F6B"/>
    <w:rsid w:val="00C86076"/>
    <w:rsid w:val="00C862C9"/>
    <w:rsid w:val="00C86541"/>
    <w:rsid w:val="00C86562"/>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454"/>
    <w:rsid w:val="00CC6566"/>
    <w:rsid w:val="00CC69A0"/>
    <w:rsid w:val="00CC6BBA"/>
    <w:rsid w:val="00CC6D7C"/>
    <w:rsid w:val="00CC6E67"/>
    <w:rsid w:val="00CC71D7"/>
    <w:rsid w:val="00CC7AE1"/>
    <w:rsid w:val="00CD0BA5"/>
    <w:rsid w:val="00CD0E3F"/>
    <w:rsid w:val="00CD2108"/>
    <w:rsid w:val="00CD28F3"/>
    <w:rsid w:val="00CD2EB2"/>
    <w:rsid w:val="00CD3297"/>
    <w:rsid w:val="00CD3B33"/>
    <w:rsid w:val="00CD3D7C"/>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412"/>
    <w:rsid w:val="00D068A8"/>
    <w:rsid w:val="00D06B81"/>
    <w:rsid w:val="00D06C55"/>
    <w:rsid w:val="00D070A0"/>
    <w:rsid w:val="00D074A3"/>
    <w:rsid w:val="00D07853"/>
    <w:rsid w:val="00D07D8B"/>
    <w:rsid w:val="00D10062"/>
    <w:rsid w:val="00D10748"/>
    <w:rsid w:val="00D10797"/>
    <w:rsid w:val="00D1114D"/>
    <w:rsid w:val="00D1155A"/>
    <w:rsid w:val="00D11648"/>
    <w:rsid w:val="00D11BC4"/>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01B"/>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2F4"/>
    <w:rsid w:val="00D40B95"/>
    <w:rsid w:val="00D4122E"/>
    <w:rsid w:val="00D41371"/>
    <w:rsid w:val="00D42466"/>
    <w:rsid w:val="00D42A62"/>
    <w:rsid w:val="00D43022"/>
    <w:rsid w:val="00D43669"/>
    <w:rsid w:val="00D43EBF"/>
    <w:rsid w:val="00D44F94"/>
    <w:rsid w:val="00D45BD5"/>
    <w:rsid w:val="00D46D81"/>
    <w:rsid w:val="00D46DC1"/>
    <w:rsid w:val="00D46EDA"/>
    <w:rsid w:val="00D47D23"/>
    <w:rsid w:val="00D47D35"/>
    <w:rsid w:val="00D47E72"/>
    <w:rsid w:val="00D501A0"/>
    <w:rsid w:val="00D510D0"/>
    <w:rsid w:val="00D510FB"/>
    <w:rsid w:val="00D51A50"/>
    <w:rsid w:val="00D51F58"/>
    <w:rsid w:val="00D52434"/>
    <w:rsid w:val="00D52742"/>
    <w:rsid w:val="00D52849"/>
    <w:rsid w:val="00D52AB4"/>
    <w:rsid w:val="00D53D7C"/>
    <w:rsid w:val="00D53DE1"/>
    <w:rsid w:val="00D54D14"/>
    <w:rsid w:val="00D54E84"/>
    <w:rsid w:val="00D54F54"/>
    <w:rsid w:val="00D54F60"/>
    <w:rsid w:val="00D55408"/>
    <w:rsid w:val="00D55635"/>
    <w:rsid w:val="00D55AB2"/>
    <w:rsid w:val="00D56671"/>
    <w:rsid w:val="00D56799"/>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97A"/>
    <w:rsid w:val="00D71823"/>
    <w:rsid w:val="00D71874"/>
    <w:rsid w:val="00D71AC0"/>
    <w:rsid w:val="00D71BDE"/>
    <w:rsid w:val="00D72024"/>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650"/>
    <w:rsid w:val="00D84E54"/>
    <w:rsid w:val="00D851BD"/>
    <w:rsid w:val="00D85390"/>
    <w:rsid w:val="00D855F7"/>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BB2"/>
    <w:rsid w:val="00D96C36"/>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1B3"/>
    <w:rsid w:val="00DC77C9"/>
    <w:rsid w:val="00DD0540"/>
    <w:rsid w:val="00DD06D6"/>
    <w:rsid w:val="00DD1ED1"/>
    <w:rsid w:val="00DD2283"/>
    <w:rsid w:val="00DD2681"/>
    <w:rsid w:val="00DD2A4D"/>
    <w:rsid w:val="00DD327C"/>
    <w:rsid w:val="00DD339E"/>
    <w:rsid w:val="00DD39AC"/>
    <w:rsid w:val="00DD3AB5"/>
    <w:rsid w:val="00DD3ADB"/>
    <w:rsid w:val="00DD3B33"/>
    <w:rsid w:val="00DD40FF"/>
    <w:rsid w:val="00DD4DAE"/>
    <w:rsid w:val="00DD56DD"/>
    <w:rsid w:val="00DD57DF"/>
    <w:rsid w:val="00DD60AD"/>
    <w:rsid w:val="00DD6956"/>
    <w:rsid w:val="00DD7403"/>
    <w:rsid w:val="00DE04A8"/>
    <w:rsid w:val="00DE06C2"/>
    <w:rsid w:val="00DE0CE5"/>
    <w:rsid w:val="00DE156F"/>
    <w:rsid w:val="00DE169E"/>
    <w:rsid w:val="00DE1B30"/>
    <w:rsid w:val="00DE1DA7"/>
    <w:rsid w:val="00DE2EE4"/>
    <w:rsid w:val="00DE3593"/>
    <w:rsid w:val="00DE3F4D"/>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A31"/>
    <w:rsid w:val="00DF5AAA"/>
    <w:rsid w:val="00DF667D"/>
    <w:rsid w:val="00DF67BC"/>
    <w:rsid w:val="00DF67EA"/>
    <w:rsid w:val="00DF6831"/>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2449"/>
    <w:rsid w:val="00E5333E"/>
    <w:rsid w:val="00E53543"/>
    <w:rsid w:val="00E535FC"/>
    <w:rsid w:val="00E53AB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6059B"/>
    <w:rsid w:val="00E6059F"/>
    <w:rsid w:val="00E605CD"/>
    <w:rsid w:val="00E60E24"/>
    <w:rsid w:val="00E60FAA"/>
    <w:rsid w:val="00E60FB2"/>
    <w:rsid w:val="00E61131"/>
    <w:rsid w:val="00E61404"/>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0834"/>
    <w:rsid w:val="00E713C6"/>
    <w:rsid w:val="00E71D23"/>
    <w:rsid w:val="00E72520"/>
    <w:rsid w:val="00E7286E"/>
    <w:rsid w:val="00E73031"/>
    <w:rsid w:val="00E7333A"/>
    <w:rsid w:val="00E73E48"/>
    <w:rsid w:val="00E74931"/>
    <w:rsid w:val="00E74947"/>
    <w:rsid w:val="00E756A7"/>
    <w:rsid w:val="00E759AB"/>
    <w:rsid w:val="00E75F06"/>
    <w:rsid w:val="00E7676B"/>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2674"/>
    <w:rsid w:val="00E932B9"/>
    <w:rsid w:val="00E9399D"/>
    <w:rsid w:val="00E93CCD"/>
    <w:rsid w:val="00E93ED1"/>
    <w:rsid w:val="00E93F0F"/>
    <w:rsid w:val="00E94428"/>
    <w:rsid w:val="00E9456C"/>
    <w:rsid w:val="00E946A8"/>
    <w:rsid w:val="00E95587"/>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950"/>
    <w:rsid w:val="00EC0D15"/>
    <w:rsid w:val="00EC0FD0"/>
    <w:rsid w:val="00EC12D1"/>
    <w:rsid w:val="00EC3A96"/>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8BD"/>
    <w:rsid w:val="00F003FF"/>
    <w:rsid w:val="00F004F4"/>
    <w:rsid w:val="00F00757"/>
    <w:rsid w:val="00F00DF9"/>
    <w:rsid w:val="00F0119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7B6F"/>
    <w:rsid w:val="00F17F21"/>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4C1C"/>
    <w:rsid w:val="00F25029"/>
    <w:rsid w:val="00F253A6"/>
    <w:rsid w:val="00F25BCC"/>
    <w:rsid w:val="00F25F0E"/>
    <w:rsid w:val="00F26353"/>
    <w:rsid w:val="00F2704F"/>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73A"/>
    <w:rsid w:val="00F37837"/>
    <w:rsid w:val="00F37C7F"/>
    <w:rsid w:val="00F40228"/>
    <w:rsid w:val="00F4089E"/>
    <w:rsid w:val="00F4091A"/>
    <w:rsid w:val="00F4108B"/>
    <w:rsid w:val="00F416C6"/>
    <w:rsid w:val="00F41734"/>
    <w:rsid w:val="00F41C0A"/>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436"/>
    <w:rsid w:val="00F525E7"/>
    <w:rsid w:val="00F5279E"/>
    <w:rsid w:val="00F53123"/>
    <w:rsid w:val="00F53270"/>
    <w:rsid w:val="00F533D0"/>
    <w:rsid w:val="00F536A3"/>
    <w:rsid w:val="00F536C9"/>
    <w:rsid w:val="00F53B12"/>
    <w:rsid w:val="00F542B6"/>
    <w:rsid w:val="00F550F5"/>
    <w:rsid w:val="00F56269"/>
    <w:rsid w:val="00F56308"/>
    <w:rsid w:val="00F565E4"/>
    <w:rsid w:val="00F573E6"/>
    <w:rsid w:val="00F575CD"/>
    <w:rsid w:val="00F5762B"/>
    <w:rsid w:val="00F57938"/>
    <w:rsid w:val="00F5796B"/>
    <w:rsid w:val="00F60A65"/>
    <w:rsid w:val="00F60FC6"/>
    <w:rsid w:val="00F61EDA"/>
    <w:rsid w:val="00F626EE"/>
    <w:rsid w:val="00F63014"/>
    <w:rsid w:val="00F630ED"/>
    <w:rsid w:val="00F63998"/>
    <w:rsid w:val="00F63A7C"/>
    <w:rsid w:val="00F63CA8"/>
    <w:rsid w:val="00F6426F"/>
    <w:rsid w:val="00F64C89"/>
    <w:rsid w:val="00F64F00"/>
    <w:rsid w:val="00F6643E"/>
    <w:rsid w:val="00F668B2"/>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9DA"/>
    <w:rsid w:val="00F96140"/>
    <w:rsid w:val="00F96774"/>
    <w:rsid w:val="00F967F0"/>
    <w:rsid w:val="00F96C96"/>
    <w:rsid w:val="00F96F4C"/>
    <w:rsid w:val="00F97079"/>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4FED"/>
    <w:rsid w:val="00FA5004"/>
    <w:rsid w:val="00FA5B55"/>
    <w:rsid w:val="00FA5BDC"/>
    <w:rsid w:val="00FA66EC"/>
    <w:rsid w:val="00FA6927"/>
    <w:rsid w:val="00FA6E72"/>
    <w:rsid w:val="00FA6F69"/>
    <w:rsid w:val="00FB1291"/>
    <w:rsid w:val="00FB18C7"/>
    <w:rsid w:val="00FB252E"/>
    <w:rsid w:val="00FB2F07"/>
    <w:rsid w:val="00FB332E"/>
    <w:rsid w:val="00FB4159"/>
    <w:rsid w:val="00FB55E0"/>
    <w:rsid w:val="00FB56F8"/>
    <w:rsid w:val="00FB622D"/>
    <w:rsid w:val="00FB6300"/>
    <w:rsid w:val="00FB6C2C"/>
    <w:rsid w:val="00FB72E4"/>
    <w:rsid w:val="00FB736E"/>
    <w:rsid w:val="00FB7526"/>
    <w:rsid w:val="00FB79E5"/>
    <w:rsid w:val="00FB7E7C"/>
    <w:rsid w:val="00FC0486"/>
    <w:rsid w:val="00FC0921"/>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1360"/>
    <w:rsid w:val="00FE139F"/>
    <w:rsid w:val="00FE1CA5"/>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16EC7B3D-5035-4A03-BBFB-E41E00919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Hyperlink">
    <w:name w:val="Hyperlink"/>
    <w:basedOn w:val="DefaultParagraphFont"/>
    <w:uiPriority w:val="99"/>
    <w:unhideWhenUsed/>
    <w:rsid w:val="00C45A25"/>
    <w:rPr>
      <w:color w:val="0563C1"/>
      <w:u w:val="single"/>
    </w:rPr>
  </w:style>
  <w:style w:type="character" w:styleId="UnresolvedMention">
    <w:name w:val="Unresolved Mention"/>
    <w:basedOn w:val="DefaultParagraphFont"/>
    <w:uiPriority w:val="99"/>
    <w:semiHidden/>
    <w:unhideWhenUsed/>
    <w:rsid w:val="008450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808042-665F-4598-B55D-D09F3B0AB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96DB2626-2DC8-46FC-8DFB-8AE316B12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400</TotalTime>
  <Pages>3</Pages>
  <Words>1174</Words>
  <Characters>6695</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Ericsson0728</cp:lastModifiedBy>
  <cp:revision>223</cp:revision>
  <cp:lastPrinted>2003-09-25T12:29:00Z</cp:lastPrinted>
  <dcterms:created xsi:type="dcterms:W3CDTF">2020-07-15T12:27:00Z</dcterms:created>
  <dcterms:modified xsi:type="dcterms:W3CDTF">2020-08-13T16:55:00Z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