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06" w:rsidRDefault="00401B06" w:rsidP="00401B0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#S2-128</w:t>
      </w:r>
      <w:r>
        <w:rPr>
          <w:b/>
          <w:noProof/>
          <w:sz w:val="24"/>
        </w:rPr>
        <w:tab/>
        <w:t>S2-186338</w:t>
      </w:r>
    </w:p>
    <w:p w:rsidR="00401B06" w:rsidRDefault="00401B06" w:rsidP="00401B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02 - 06 July, 2018, Vilnius, Lithuania</w:t>
      </w:r>
      <w:r w:rsidRPr="004C5BD3">
        <w:rPr>
          <w:b/>
          <w:noProof/>
          <w:color w:val="0000FF"/>
        </w:rPr>
        <w:tab/>
        <w:t>(revision of S2-1</w:t>
      </w:r>
      <w:r>
        <w:rPr>
          <w:b/>
          <w:noProof/>
          <w:color w:val="0000FF"/>
        </w:rPr>
        <w:t>85512</w:t>
      </w:r>
      <w:r w:rsidRPr="004C5BD3">
        <w:rPr>
          <w:b/>
          <w:noProof/>
          <w:color w:val="0000FF"/>
        </w:rPr>
        <w:t>)</w:t>
      </w:r>
    </w:p>
    <w:p w:rsidR="00401B06" w:rsidRPr="00196A6F" w:rsidRDefault="00401B06" w:rsidP="00401B0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58113A" w:rsidRDefault="0058113A" w:rsidP="0058113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SA WG2 Meeting #S2-127BIS</w:t>
      </w:r>
      <w:r>
        <w:rPr>
          <w:rFonts w:cs="Arial"/>
          <w:bCs/>
          <w:szCs w:val="28"/>
        </w:rPr>
        <w:tab/>
        <w:t>S2-185512</w:t>
      </w:r>
    </w:p>
    <w:p w:rsidR="0058113A" w:rsidRDefault="0058113A" w:rsidP="0058113A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28 May - 01 June, 2018, Newport Beach, California, USA</w:t>
      </w:r>
    </w:p>
    <w:p w:rsidR="0058113A" w:rsidRPr="0058113A" w:rsidRDefault="0058113A" w:rsidP="0058113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</w:p>
    <w:p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7E379B">
        <w:t>R2-1809161</w:t>
      </w:r>
    </w:p>
    <w:p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proofErr w:type="spellStart"/>
      <w:r w:rsidRPr="00485BB5">
        <w:rPr>
          <w:rFonts w:cs="Arial"/>
          <w:bCs/>
          <w:szCs w:val="28"/>
        </w:rPr>
        <w:t>Busan</w:t>
      </w:r>
      <w:proofErr w:type="spellEnd"/>
      <w:r w:rsidRPr="00485BB5">
        <w:rPr>
          <w:rFonts w:cs="Arial"/>
          <w:bCs/>
          <w:szCs w:val="28"/>
        </w:rPr>
        <w:t>, Korea, 21-25 May 2018</w:t>
      </w:r>
    </w:p>
    <w:p w:rsidR="00485BB5" w:rsidRPr="00A10FDA" w:rsidRDefault="00485BB5" w:rsidP="00485BB5">
      <w:pPr>
        <w:pStyle w:val="3GPPHeader"/>
        <w:spacing w:after="60"/>
        <w:rPr>
          <w:lang w:val="en-US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695641" w:rsidRPr="00695641">
        <w:rPr>
          <w:rFonts w:cs="Arial"/>
          <w:b/>
        </w:rPr>
        <w:t>Reply LS on coexistence between RRC inactive and dual connectivity</w:t>
      </w:r>
    </w:p>
    <w:p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83327F" w:rsidRPr="0083327F">
        <w:rPr>
          <w:rFonts w:cs="Arial"/>
          <w:b/>
        </w:rPr>
        <w:t>S2-184489</w:t>
      </w:r>
      <w:r w:rsidR="0083327F">
        <w:rPr>
          <w:rFonts w:cs="Arial"/>
          <w:b/>
        </w:rPr>
        <w:t xml:space="preserve"> </w:t>
      </w:r>
      <w:r w:rsidR="0083327F" w:rsidRPr="0083327F">
        <w:rPr>
          <w:rFonts w:cs="Arial"/>
          <w:b/>
        </w:rPr>
        <w:t xml:space="preserve">Reply LS </w:t>
      </w:r>
      <w:bookmarkStart w:id="1" w:name="_Hlk514853848"/>
      <w:r w:rsidR="0083327F" w:rsidRPr="0083327F">
        <w:rPr>
          <w:rFonts w:cs="Arial"/>
          <w:b/>
        </w:rPr>
        <w:t>on coexistence between RRC inactive and dual connectivity</w:t>
      </w:r>
      <w:bookmarkEnd w:id="1"/>
    </w:p>
    <w:p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8B194E">
        <w:rPr>
          <w:rFonts w:cs="Arial"/>
          <w:b/>
          <w:bCs/>
          <w:lang w:val="en-US"/>
        </w:rPr>
        <w:t>RAN2</w:t>
      </w:r>
      <w:bookmarkStart w:id="2" w:name="_GoBack"/>
      <w:bookmarkEnd w:id="2"/>
    </w:p>
    <w:p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SA2</w:t>
      </w:r>
    </w:p>
    <w:p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</w:t>
      </w:r>
      <w:r>
        <w:rPr>
          <w:rFonts w:eastAsiaTheme="minorEastAsia" w:cs="Arial"/>
          <w:b/>
          <w:bCs/>
          <w:lang w:val="en-US"/>
        </w:rPr>
        <w:t>3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 w:rsidR="00952557">
        <w:rPr>
          <w:rFonts w:eastAsiaTheme="minorEastAsia" w:cs="Arial"/>
          <w:bCs/>
          <w:lang w:val="es-ES"/>
        </w:rPr>
        <w:t>Ozcan</w:t>
      </w:r>
      <w:proofErr w:type="spellEnd"/>
      <w:r w:rsidR="00952557">
        <w:rPr>
          <w:rFonts w:eastAsiaTheme="minorEastAsia" w:cs="Arial"/>
          <w:bCs/>
          <w:lang w:val="es-ES"/>
        </w:rPr>
        <w:t xml:space="preserve"> </w:t>
      </w:r>
      <w:proofErr w:type="spellStart"/>
      <w:r w:rsidR="00952557">
        <w:rPr>
          <w:rFonts w:eastAsiaTheme="minorEastAsia" w:cs="Arial"/>
          <w:bCs/>
          <w:lang w:val="es-ES"/>
        </w:rPr>
        <w:t>Ozturk</w:t>
      </w:r>
      <w:proofErr w:type="spellEnd"/>
    </w:p>
    <w:p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:rsidR="0083327F" w:rsidRDefault="0083327F" w:rsidP="00B42866">
      <w:pPr>
        <w:pStyle w:val="Doc-title"/>
        <w:ind w:left="0" w:firstLine="0"/>
      </w:pPr>
      <w:r>
        <w:rPr>
          <w:iCs/>
          <w:lang w:val="en-US" w:eastAsia="ko-KR"/>
        </w:rPr>
        <w:t xml:space="preserve">RAN2 thanks SA2 for their reply </w:t>
      </w:r>
      <w:r w:rsidRPr="00D16DA8">
        <w:rPr>
          <w:iCs/>
          <w:lang w:val="en-US" w:eastAsia="ko-KR"/>
        </w:rPr>
        <w:t xml:space="preserve">LS </w:t>
      </w:r>
      <w:r w:rsidRPr="00D16DA8">
        <w:rPr>
          <w:iCs/>
          <w:lang w:eastAsia="ko-KR"/>
        </w:rPr>
        <w:t>on coexistence between RRC inactive and dual connectivity</w:t>
      </w:r>
      <w:r w:rsidRPr="00D16DA8">
        <w:t>.</w:t>
      </w:r>
    </w:p>
    <w:p w:rsidR="00D16DA8" w:rsidRDefault="00D16DA8" w:rsidP="00D16DA8">
      <w:pPr>
        <w:pStyle w:val="Doc-text2"/>
        <w:ind w:left="0" w:firstLine="0"/>
      </w:pPr>
    </w:p>
    <w:p w:rsidR="00D16DA8" w:rsidRDefault="00D16DA8" w:rsidP="00D16DA8">
      <w:pPr>
        <w:pStyle w:val="Doc-text2"/>
        <w:ind w:left="0" w:firstLine="0"/>
      </w:pPr>
      <w:r>
        <w:t xml:space="preserve">It is RAN2 understanding that the SA2 agreement and </w:t>
      </w:r>
      <w:r w:rsidR="00695641">
        <w:t xml:space="preserve">the </w:t>
      </w:r>
      <w:r w:rsidR="00B42866">
        <w:t xml:space="preserve">corresponding </w:t>
      </w:r>
      <w:r>
        <w:t>CR to maintain d</w:t>
      </w:r>
      <w:r w:rsidRPr="00BD5651">
        <w:rPr>
          <w:noProof/>
        </w:rPr>
        <w:t xml:space="preserve">ual connectivity configuration </w:t>
      </w:r>
      <w:r>
        <w:rPr>
          <w:noProof/>
        </w:rPr>
        <w:t>in RRC Inactive state are applicable to</w:t>
      </w:r>
      <w:r>
        <w:t xml:space="preserve"> MR-DC options with 5GC </w:t>
      </w:r>
      <w:r w:rsidR="00B42866">
        <w:t>and as well as</w:t>
      </w:r>
      <w:r>
        <w:t xml:space="preserve"> NR-NR-DC.</w:t>
      </w:r>
    </w:p>
    <w:p w:rsidR="00D16DA8" w:rsidRDefault="00D16DA8" w:rsidP="00D16DA8">
      <w:pPr>
        <w:pStyle w:val="Doc-text2"/>
        <w:ind w:left="0" w:firstLine="0"/>
      </w:pPr>
    </w:p>
    <w:p w:rsidR="00695641" w:rsidRDefault="00D16DA8" w:rsidP="00D16DA8">
      <w:pPr>
        <w:pStyle w:val="Doc-text2"/>
        <w:ind w:left="0" w:firstLine="0"/>
      </w:pPr>
      <w:r>
        <w:t xml:space="preserve">RAN2 </w:t>
      </w:r>
      <w:r w:rsidR="00B42866">
        <w:t xml:space="preserve">has </w:t>
      </w:r>
      <w:r w:rsidR="00695641">
        <w:t>agreed to specify the stage-2 aspects of this feature based on progress in RAN3 and also work on any other RAN2 aspects (if any) with target for completion in December 2018 (includes Option 4 and Option 7 deployments).</w:t>
      </w:r>
    </w:p>
    <w:p w:rsidR="0083327F" w:rsidRDefault="0083327F" w:rsidP="00695641">
      <w:pPr>
        <w:pStyle w:val="Doc-text2"/>
        <w:ind w:left="0" w:firstLine="0"/>
      </w:pPr>
    </w:p>
    <w:p w:rsidR="007A686A" w:rsidRDefault="007A686A" w:rsidP="007A686A">
      <w:r>
        <w:t xml:space="preserve">RAN2 respectfully </w:t>
      </w:r>
      <w:r w:rsidR="00695641">
        <w:t>asks</w:t>
      </w:r>
      <w:r w:rsidR="00922DBE">
        <w:t xml:space="preserve"> SA2</w:t>
      </w:r>
      <w:r w:rsidR="00695641">
        <w:t xml:space="preserve"> to take the above feedback into account</w:t>
      </w:r>
      <w:r w:rsidR="00922DBE">
        <w:t>.</w:t>
      </w:r>
    </w:p>
    <w:p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:rsidR="00922DBE" w:rsidRDefault="00922DBE" w:rsidP="00922DBE">
      <w:r>
        <w:t xml:space="preserve">RAN2 respectfully asks </w:t>
      </w:r>
      <w:r w:rsidR="00695641">
        <w:t>SA2 to take the above feedback into account.</w:t>
      </w:r>
    </w:p>
    <w:p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BCA" w:rsidRDefault="00945BCA">
      <w:r>
        <w:separator/>
      </w:r>
    </w:p>
  </w:endnote>
  <w:endnote w:type="continuationSeparator" w:id="0">
    <w:p w:rsidR="00945BCA" w:rsidRDefault="00945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BF754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F7548">
      <w:rPr>
        <w:rStyle w:val="PageNumber"/>
      </w:rPr>
      <w:fldChar w:fldCharType="separate"/>
    </w:r>
    <w:r w:rsidR="00401B06">
      <w:rPr>
        <w:rStyle w:val="PageNumber"/>
      </w:rPr>
      <w:t>1</w:t>
    </w:r>
    <w:r w:rsidR="00BF7548">
      <w:rPr>
        <w:rStyle w:val="PageNumber"/>
      </w:rPr>
      <w:fldChar w:fldCharType="end"/>
    </w:r>
    <w:r>
      <w:rPr>
        <w:rStyle w:val="PageNumber"/>
      </w:rPr>
      <w:t>/</w:t>
    </w:r>
    <w:r w:rsidR="00BF754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F7548">
      <w:rPr>
        <w:rStyle w:val="PageNumber"/>
      </w:rPr>
      <w:fldChar w:fldCharType="separate"/>
    </w:r>
    <w:r w:rsidR="00401B06">
      <w:rPr>
        <w:rStyle w:val="PageNumber"/>
      </w:rPr>
      <w:t>1</w:t>
    </w:r>
    <w:r w:rsidR="00BF754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BCA" w:rsidRDefault="00945BCA">
      <w:r>
        <w:separator/>
      </w:r>
    </w:p>
  </w:footnote>
  <w:footnote w:type="continuationSeparator" w:id="0">
    <w:p w:rsidR="00945BCA" w:rsidRDefault="00945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BF7548">
      <w:fldChar w:fldCharType="begin"/>
    </w:r>
    <w:r>
      <w:instrText>PAGE</w:instrText>
    </w:r>
    <w:r w:rsidR="00BF7548">
      <w:fldChar w:fldCharType="separate"/>
    </w:r>
    <w:r>
      <w:t>4</w:t>
    </w:r>
    <w:r w:rsidR="00BF754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1CFF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8593B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552A"/>
    <w:rsid w:val="002069B2"/>
    <w:rsid w:val="00207FA3"/>
    <w:rsid w:val="00211BC8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1B06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210A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113A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3E32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641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9B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27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94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BCA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46D9A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866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548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0D59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6DA8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3B80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401B06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E0AE7-5533-452C-91BC-BEED3ED3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 Changes</cp:lastModifiedBy>
  <cp:revision>4</cp:revision>
  <cp:lastPrinted>2008-01-31T06:09:00Z</cp:lastPrinted>
  <dcterms:created xsi:type="dcterms:W3CDTF">2018-05-28T14:11:00Z</dcterms:created>
  <dcterms:modified xsi:type="dcterms:W3CDTF">2018-06-21T10:10:00Z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