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4C4822D"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FB7A5B">
        <w:rPr>
          <w:b/>
          <w:noProof/>
          <w:sz w:val="24"/>
        </w:rPr>
        <w:t>9</w:t>
      </w:r>
      <w:r w:rsidR="000C0A75">
        <w:rPr>
          <w:b/>
          <w:noProof/>
          <w:sz w:val="24"/>
        </w:rPr>
        <w:t>e</w:t>
      </w:r>
      <w:r>
        <w:rPr>
          <w:b/>
          <w:i/>
          <w:noProof/>
          <w:sz w:val="28"/>
        </w:rPr>
        <w:tab/>
      </w:r>
      <w:r w:rsidR="007408DC">
        <w:rPr>
          <w:b/>
          <w:i/>
          <w:noProof/>
          <w:sz w:val="28"/>
        </w:rPr>
        <w:t>S1-2</w:t>
      </w:r>
      <w:r w:rsidR="007F7B4C">
        <w:rPr>
          <w:b/>
          <w:i/>
          <w:noProof/>
          <w:sz w:val="28"/>
        </w:rPr>
        <w:t>22093</w:t>
      </w:r>
      <w:r w:rsidR="0039438F">
        <w:rPr>
          <w:b/>
          <w:i/>
          <w:noProof/>
          <w:sz w:val="28"/>
        </w:rPr>
        <w:t>r</w:t>
      </w:r>
      <w:r w:rsidR="00BA7CB3">
        <w:rPr>
          <w:b/>
          <w:i/>
          <w:noProof/>
          <w:sz w:val="28"/>
        </w:rPr>
        <w:t>4</w:t>
      </w:r>
    </w:p>
    <w:p w14:paraId="6C0AFDA5" w14:textId="799D0149" w:rsidR="00F37385" w:rsidRPr="00CF68B7" w:rsidRDefault="007A6565" w:rsidP="00F37385">
      <w:pPr>
        <w:pBdr>
          <w:bottom w:val="single" w:sz="4" w:space="1" w:color="auto"/>
        </w:pBdr>
        <w:tabs>
          <w:tab w:val="right" w:pos="9639"/>
        </w:tabs>
        <w:rPr>
          <w:rFonts w:ascii="Arial" w:hAnsi="Arial" w:cs="Arial"/>
          <w:b/>
        </w:rPr>
      </w:pPr>
      <w:r w:rsidRPr="007A6565">
        <w:rPr>
          <w:rFonts w:ascii="Arial" w:hAnsi="Arial"/>
          <w:b/>
          <w:noProof/>
          <w:sz w:val="24"/>
        </w:rPr>
        <w:t xml:space="preserve">Electronic Meeting, </w:t>
      </w:r>
      <w:r w:rsidR="00276A99">
        <w:rPr>
          <w:rFonts w:ascii="Arial" w:hAnsi="Arial"/>
          <w:b/>
          <w:noProof/>
          <w:sz w:val="24"/>
        </w:rPr>
        <w:t>22</w:t>
      </w:r>
      <w:r w:rsidRPr="007A6565">
        <w:rPr>
          <w:rFonts w:ascii="Arial" w:hAnsi="Arial"/>
          <w:b/>
          <w:noProof/>
          <w:sz w:val="24"/>
        </w:rPr>
        <w:t xml:space="preserve"> </w:t>
      </w:r>
      <w:r w:rsidR="00276A99">
        <w:rPr>
          <w:rFonts w:ascii="Arial" w:hAnsi="Arial"/>
          <w:b/>
          <w:noProof/>
          <w:sz w:val="24"/>
        </w:rPr>
        <w:t xml:space="preserve">August – </w:t>
      </w:r>
      <w:r w:rsidR="0039438F">
        <w:rPr>
          <w:rFonts w:ascii="Arial" w:hAnsi="Arial"/>
          <w:b/>
          <w:noProof/>
          <w:sz w:val="24"/>
        </w:rPr>
        <w:t>1</w:t>
      </w:r>
      <w:r w:rsidRPr="007A6565">
        <w:rPr>
          <w:rFonts w:ascii="Arial" w:hAnsi="Arial"/>
          <w:b/>
          <w:noProof/>
          <w:sz w:val="24"/>
        </w:rPr>
        <w:t xml:space="preserve"> </w:t>
      </w:r>
      <w:r w:rsidR="00856CE2">
        <w:rPr>
          <w:rFonts w:ascii="Arial" w:hAnsi="Arial"/>
          <w:b/>
          <w:noProof/>
          <w:sz w:val="24"/>
        </w:rPr>
        <w:t>September</w:t>
      </w:r>
      <w:r w:rsidRPr="007A6565">
        <w:rPr>
          <w:rFonts w:ascii="Arial" w:hAnsi="Arial"/>
          <w:b/>
          <w:noProof/>
          <w:sz w:val="24"/>
        </w:rPr>
        <w:t xml:space="preserve"> 202</w:t>
      </w:r>
      <w:r w:rsidR="00276A99">
        <w:rPr>
          <w:rFonts w:ascii="Arial" w:hAnsi="Arial"/>
          <w:b/>
          <w:noProof/>
          <w:sz w:val="24"/>
        </w:rPr>
        <w:t>2</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FB7A5B">
        <w:rPr>
          <w:rFonts w:ascii="Arial" w:hAnsi="Arial" w:cs="Arial"/>
          <w:i/>
        </w:rPr>
        <w:t>2</w:t>
      </w:r>
      <w:r w:rsidR="00C5227B">
        <w:rPr>
          <w:rFonts w:ascii="Arial" w:hAnsi="Arial" w:cs="Arial"/>
          <w:i/>
        </w:rPr>
        <w:t>2093</w:t>
      </w:r>
      <w:r w:rsidR="00F37385"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23426F" w:rsidR="001E41F3" w:rsidRPr="00410371" w:rsidRDefault="007D5BDF" w:rsidP="00A059BA">
            <w:pPr>
              <w:pStyle w:val="CRCoverPage"/>
              <w:spacing w:after="0"/>
              <w:jc w:val="right"/>
              <w:rPr>
                <w:b/>
                <w:noProof/>
                <w:sz w:val="28"/>
              </w:rPr>
            </w:pPr>
            <w:fldSimple w:instr=" DOCPROPERTY  Spec#  \* MERGEFORMAT ">
              <w:r w:rsidR="00A059BA">
                <w:rPr>
                  <w:b/>
                  <w:noProof/>
                  <w:sz w:val="28"/>
                </w:rPr>
                <w:t>22.153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849837" w:rsidR="001E41F3" w:rsidRPr="00410371" w:rsidRDefault="007D5BDF" w:rsidP="007F7B4C">
            <w:pPr>
              <w:pStyle w:val="CRCoverPage"/>
              <w:spacing w:after="0"/>
              <w:rPr>
                <w:noProof/>
              </w:rPr>
            </w:pPr>
            <w:fldSimple w:instr=" DOCPROPERTY  Cr#  \* MERGEFORMAT ">
              <w:r w:rsidR="00515659">
                <w:rPr>
                  <w:b/>
                  <w:noProof/>
                  <w:sz w:val="28"/>
                </w:rPr>
                <w:t>00</w:t>
              </w:r>
              <w:r w:rsidR="007F7B4C">
                <w:rPr>
                  <w:b/>
                  <w:noProof/>
                  <w:sz w:val="28"/>
                </w:rPr>
                <w:t>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57CC2A" w:rsidR="001E41F3" w:rsidRPr="00410371" w:rsidRDefault="001E41F3" w:rsidP="008E0374">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206D67" w:rsidR="001E41F3" w:rsidRPr="00410371" w:rsidRDefault="007D5BDF" w:rsidP="00A059BA">
            <w:pPr>
              <w:pStyle w:val="CRCoverPage"/>
              <w:spacing w:after="0"/>
              <w:jc w:val="center"/>
              <w:rPr>
                <w:noProof/>
                <w:sz w:val="28"/>
              </w:rPr>
            </w:pPr>
            <w:fldSimple w:instr=" DOCPROPERTY  Version  \* MERGEFORMAT ">
              <w:r w:rsidR="00FB7A5B">
                <w:rPr>
                  <w:b/>
                  <w:noProof/>
                  <w:sz w:val="28"/>
                </w:rPr>
                <w:t>18.1</w:t>
              </w:r>
              <w:r w:rsidR="00A059B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04EECD" w:rsidR="00F25D98" w:rsidRDefault="00B63B8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F49E671" w:rsidR="00F25D98" w:rsidRDefault="00B63B8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1A7132" w:rsidR="00F25D98" w:rsidRDefault="00B63B8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8EFAD4" w:rsidR="001E41F3" w:rsidRDefault="00A059BA" w:rsidP="00763518">
            <w:pPr>
              <w:pStyle w:val="CRCoverPage"/>
              <w:spacing w:after="0"/>
              <w:rPr>
                <w:noProof/>
              </w:rPr>
            </w:pPr>
            <w:r w:rsidRPr="00A059BA">
              <w:t xml:space="preserve">MPS </w:t>
            </w:r>
            <w:r w:rsidR="00FB7A5B">
              <w:t xml:space="preserve">for </w:t>
            </w:r>
            <w:r w:rsidR="0012255C">
              <w:t>Messaging</w:t>
            </w:r>
            <w:r w:rsidR="00E7458B">
              <w:t xml:space="preserve"> </w:t>
            </w:r>
            <w:r w:rsidR="00763518">
              <w:t>s</w:t>
            </w:r>
            <w:r w:rsidR="00E7458B">
              <w:t>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146AB1" w:rsidR="001E41F3" w:rsidRDefault="00CF0937" w:rsidP="00A059BA">
            <w:pPr>
              <w:pStyle w:val="CRCoverPage"/>
              <w:spacing w:after="0"/>
              <w:rPr>
                <w:noProof/>
              </w:rPr>
            </w:pPr>
            <w:r>
              <w:rPr>
                <w:noProof/>
              </w:rPr>
              <w:t>Peraton</w:t>
            </w:r>
            <w:r w:rsidR="00A059BA">
              <w:rPr>
                <w:noProof/>
              </w:rPr>
              <w:t xml:space="preserve"> Labs, CISA ECD,</w:t>
            </w:r>
            <w:r w:rsidR="005D5B99">
              <w:rPr>
                <w:noProof/>
              </w:rPr>
              <w:t xml:space="preserve"> AT&amp;T, T-Mobile US,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88E9B3" w:rsidR="001E41F3" w:rsidRDefault="00A059BA" w:rsidP="00A059BA">
            <w:pPr>
              <w:pStyle w:val="CRCoverPage"/>
              <w:spacing w:after="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9F3FE6" w:rsidR="001E41F3" w:rsidRDefault="00E7458B" w:rsidP="008E0374">
            <w:pPr>
              <w:pStyle w:val="CRCoverPage"/>
              <w:spacing w:after="0"/>
              <w:rPr>
                <w:noProof/>
              </w:rPr>
            </w:pPr>
            <w:r>
              <w:t>MPS4msg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BE2539" w:rsidR="001E41F3" w:rsidRDefault="00FB7A5B" w:rsidP="00FB7A5B">
            <w:pPr>
              <w:pStyle w:val="CRCoverPage"/>
              <w:spacing w:after="0"/>
              <w:rPr>
                <w:noProof/>
              </w:rPr>
            </w:pPr>
            <w:r>
              <w:t>2022</w:t>
            </w:r>
            <w:r w:rsidR="003B2E9E">
              <w:t>-08-</w:t>
            </w:r>
            <w:r w:rsidR="00276A99">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EC1D53" w:rsidR="001E41F3" w:rsidRDefault="00A059BA" w:rsidP="00A059BA">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2B0737" w:rsidR="001E41F3" w:rsidRDefault="00A059BA" w:rsidP="00A059BA">
            <w:pPr>
              <w:pStyle w:val="CRCoverPage"/>
              <w:spacing w:after="0"/>
              <w:rPr>
                <w:noProof/>
              </w:rPr>
            </w:pPr>
            <w:r>
              <w:t>Rel-1</w:t>
            </w:r>
            <w:r w:rsidR="00FB7A5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B3B0DD" w:rsidR="001E41F3" w:rsidRDefault="00750446" w:rsidP="00103216">
            <w:pPr>
              <w:pStyle w:val="CRCoverPage"/>
              <w:spacing w:after="0"/>
              <w:rPr>
                <w:noProof/>
              </w:rPr>
            </w:pPr>
            <w:r>
              <w:rPr>
                <w:noProof/>
              </w:rPr>
              <w:t>The current requir</w:t>
            </w:r>
            <w:r w:rsidR="00F80208">
              <w:rPr>
                <w:noProof/>
              </w:rPr>
              <w:t>e</w:t>
            </w:r>
            <w:r>
              <w:rPr>
                <w:noProof/>
              </w:rPr>
              <w:t xml:space="preserve">ments in TS.22.153 do not explicitly cover MPS </w:t>
            </w:r>
            <w:r w:rsidR="00FB7A5B">
              <w:rPr>
                <w:noProof/>
              </w:rPr>
              <w:t xml:space="preserve">for </w:t>
            </w:r>
            <w:r w:rsidR="0012255C">
              <w:rPr>
                <w:noProof/>
              </w:rPr>
              <w:t>Messaging</w:t>
            </w:r>
            <w:r w:rsidR="00103216">
              <w:rPr>
                <w:noProof/>
              </w:rPr>
              <w:t xml:space="preserve"> services (e.g., IMS Messaging, </w:t>
            </w:r>
            <w:r w:rsidR="00E7458B">
              <w:rPr>
                <w:noProof/>
              </w:rPr>
              <w:t>SMS and/or MMS</w:t>
            </w:r>
            <w:r w:rsidR="00103216">
              <w:rPr>
                <w:noProof/>
              </w:rPr>
              <w:t>, and MSGin5G</w:t>
            </w:r>
            <w:r w:rsidR="00E7458B">
              <w:rPr>
                <w:noProof/>
              </w:rPr>
              <w:t>)</w:t>
            </w:r>
            <w:r w:rsidR="00B63B88">
              <w:rPr>
                <w:noProof/>
              </w:rPr>
              <w:t>.</w:t>
            </w:r>
            <w:r w:rsidR="00FB7A5B">
              <w:rPr>
                <w:noProof/>
              </w:rPr>
              <w:t xml:space="preserve">  MPS </w:t>
            </w:r>
            <w:r w:rsidR="006268C2">
              <w:rPr>
                <w:noProof/>
              </w:rPr>
              <w:t xml:space="preserve">Service Users would need to obtain priority for </w:t>
            </w:r>
            <w:r w:rsidR="00E7458B">
              <w:rPr>
                <w:noProof/>
              </w:rPr>
              <w:t>messaging</w:t>
            </w:r>
            <w:r w:rsidR="006268C2">
              <w:rPr>
                <w:noProof/>
              </w:rPr>
              <w:t xml:space="preserve"> </w:t>
            </w:r>
            <w:r w:rsidR="001453BB">
              <w:rPr>
                <w:noProof/>
              </w:rPr>
              <w:t>services</w:t>
            </w:r>
            <w:r w:rsidR="006268C2">
              <w:rPr>
                <w:noProof/>
              </w:rPr>
              <w:t xml:space="preserve"> during emergency events </w:t>
            </w:r>
            <w:r w:rsidR="001453BB">
              <w:rPr>
                <w:noProof/>
              </w:rPr>
              <w:t>when there is</w:t>
            </w:r>
            <w:r w:rsidR="00E512E5">
              <w:rPr>
                <w:noProof/>
              </w:rPr>
              <w:t xml:space="preserve"> network congestion.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476E63" w14:textId="3A544C4A" w:rsidR="001E41F3" w:rsidRDefault="00103216" w:rsidP="00B81084">
            <w:pPr>
              <w:pStyle w:val="CRCoverPage"/>
              <w:spacing w:after="0"/>
              <w:rPr>
                <w:noProof/>
              </w:rPr>
            </w:pPr>
            <w:r>
              <w:rPr>
                <w:noProof/>
              </w:rPr>
              <w:t>General text a</w:t>
            </w:r>
            <w:r w:rsidR="00E512E5">
              <w:rPr>
                <w:noProof/>
              </w:rPr>
              <w:t>ddition</w:t>
            </w:r>
            <w:r w:rsidR="0073106A">
              <w:rPr>
                <w:noProof/>
              </w:rPr>
              <w:t>s</w:t>
            </w:r>
            <w:r w:rsidR="00856CE2">
              <w:rPr>
                <w:noProof/>
              </w:rPr>
              <w:t xml:space="preserve"> </w:t>
            </w:r>
            <w:r w:rsidR="0073106A">
              <w:rPr>
                <w:noProof/>
              </w:rPr>
              <w:t xml:space="preserve">in existing clauses to include support of MPS for Messaging </w:t>
            </w:r>
            <w:r>
              <w:rPr>
                <w:noProof/>
              </w:rPr>
              <w:t xml:space="preserve">services </w:t>
            </w:r>
            <w:r w:rsidR="0073106A">
              <w:rPr>
                <w:noProof/>
              </w:rPr>
              <w:t xml:space="preserve">and </w:t>
            </w:r>
            <w:r w:rsidR="00B81084">
              <w:rPr>
                <w:noProof/>
              </w:rPr>
              <w:t xml:space="preserve">a new clause with normative </w:t>
            </w:r>
            <w:r w:rsidR="00750446">
              <w:rPr>
                <w:noProof/>
              </w:rPr>
              <w:t>requir</w:t>
            </w:r>
            <w:r w:rsidR="00F80208">
              <w:rPr>
                <w:noProof/>
              </w:rPr>
              <w:t>e</w:t>
            </w:r>
            <w:r w:rsidR="00750446">
              <w:rPr>
                <w:noProof/>
              </w:rPr>
              <w:t>ments</w:t>
            </w:r>
            <w:r w:rsidR="00B81084">
              <w:rPr>
                <w:noProof/>
              </w:rPr>
              <w:t xml:space="preserve"> </w:t>
            </w:r>
            <w:r w:rsidR="00E512E5">
              <w:rPr>
                <w:noProof/>
              </w:rPr>
              <w:t>on</w:t>
            </w:r>
            <w:r w:rsidR="00B81084">
              <w:rPr>
                <w:noProof/>
              </w:rPr>
              <w:t>:</w:t>
            </w:r>
          </w:p>
          <w:p w14:paraId="4D13B859" w14:textId="44090072" w:rsidR="00750446" w:rsidRDefault="00B81084" w:rsidP="00750446">
            <w:pPr>
              <w:pStyle w:val="CRCoverPage"/>
              <w:numPr>
                <w:ilvl w:val="0"/>
                <w:numId w:val="2"/>
              </w:numPr>
              <w:spacing w:after="0"/>
              <w:rPr>
                <w:noProof/>
              </w:rPr>
            </w:pPr>
            <w:r w:rsidRPr="00692CE8">
              <w:rPr>
                <w:noProof/>
              </w:rPr>
              <w:t xml:space="preserve">MPS for </w:t>
            </w:r>
            <w:r w:rsidR="0012255C">
              <w:rPr>
                <w:noProof/>
              </w:rPr>
              <w:t xml:space="preserve">Messaging </w:t>
            </w:r>
            <w:r w:rsidR="00E512E5">
              <w:rPr>
                <w:noProof/>
              </w:rPr>
              <w:t xml:space="preserve">supported </w:t>
            </w:r>
            <w:r w:rsidR="00374E53">
              <w:rPr>
                <w:noProof/>
              </w:rPr>
              <w:t>using IMS</w:t>
            </w:r>
            <w:r w:rsidR="00103216">
              <w:rPr>
                <w:noProof/>
              </w:rPr>
              <w:t xml:space="preserve"> Messaging,</w:t>
            </w:r>
          </w:p>
          <w:p w14:paraId="1106AA9F" w14:textId="77777777" w:rsidR="00103216" w:rsidRDefault="00750446" w:rsidP="00E7458B">
            <w:pPr>
              <w:pStyle w:val="CRCoverPage"/>
              <w:numPr>
                <w:ilvl w:val="0"/>
                <w:numId w:val="2"/>
              </w:numPr>
              <w:spacing w:after="0"/>
              <w:rPr>
                <w:noProof/>
              </w:rPr>
            </w:pPr>
            <w:r w:rsidRPr="00692CE8">
              <w:rPr>
                <w:noProof/>
              </w:rPr>
              <w:t xml:space="preserve">MPS for </w:t>
            </w:r>
            <w:r w:rsidR="0012255C">
              <w:rPr>
                <w:noProof/>
              </w:rPr>
              <w:t xml:space="preserve">Messaging </w:t>
            </w:r>
            <w:r w:rsidR="00E512E5">
              <w:rPr>
                <w:noProof/>
              </w:rPr>
              <w:t xml:space="preserve">supported </w:t>
            </w:r>
            <w:r w:rsidR="00374E53">
              <w:rPr>
                <w:noProof/>
              </w:rPr>
              <w:t>using SMS and</w:t>
            </w:r>
            <w:r w:rsidR="00E512E5">
              <w:rPr>
                <w:noProof/>
              </w:rPr>
              <w:t>/or</w:t>
            </w:r>
            <w:r w:rsidR="00374E53">
              <w:rPr>
                <w:noProof/>
              </w:rPr>
              <w:t xml:space="preserve"> MMS</w:t>
            </w:r>
            <w:r w:rsidR="00103216">
              <w:rPr>
                <w:noProof/>
              </w:rPr>
              <w:t>, and</w:t>
            </w:r>
          </w:p>
          <w:p w14:paraId="31C656EC" w14:textId="3715A57F" w:rsidR="00B81084" w:rsidRDefault="00103216" w:rsidP="00E7458B">
            <w:pPr>
              <w:pStyle w:val="CRCoverPage"/>
              <w:numPr>
                <w:ilvl w:val="0"/>
                <w:numId w:val="2"/>
              </w:numPr>
              <w:spacing w:after="0"/>
              <w:rPr>
                <w:noProof/>
              </w:rPr>
            </w:pPr>
            <w:r>
              <w:rPr>
                <w:noProof/>
              </w:rPr>
              <w:t>MPS for Messaging supported using MSGin5G</w:t>
            </w:r>
            <w:r w:rsidR="0075044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8F8708" w:rsidR="001E41F3" w:rsidRDefault="00B81084" w:rsidP="00F70811">
            <w:pPr>
              <w:pStyle w:val="CRCoverPage"/>
              <w:spacing w:after="0"/>
              <w:rPr>
                <w:noProof/>
              </w:rPr>
            </w:pPr>
            <w:r>
              <w:rPr>
                <w:noProof/>
              </w:rPr>
              <w:t xml:space="preserve">Lack of </w:t>
            </w:r>
            <w:r w:rsidR="00E512E5">
              <w:rPr>
                <w:noProof/>
              </w:rPr>
              <w:t>MPS priority for</w:t>
            </w:r>
            <w:r w:rsidR="00374E53">
              <w:rPr>
                <w:noProof/>
              </w:rPr>
              <w:t xml:space="preserve"> </w:t>
            </w:r>
            <w:r w:rsidR="00F70811">
              <w:rPr>
                <w:noProof/>
              </w:rPr>
              <w:t>messaging services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D0F1FC" w:rsidR="001E41F3" w:rsidRDefault="0073106A" w:rsidP="009528F5">
            <w:pPr>
              <w:pStyle w:val="CRCoverPage"/>
              <w:spacing w:after="0"/>
              <w:rPr>
                <w:noProof/>
              </w:rPr>
            </w:pPr>
            <w:r>
              <w:rPr>
                <w:noProof/>
              </w:rPr>
              <w:t xml:space="preserve">4, 5, 7 </w:t>
            </w:r>
            <w:r w:rsidR="008A6D13">
              <w:rPr>
                <w:noProof/>
              </w:rPr>
              <w:t>and new clause 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03E2A7" w:rsidR="001E41F3" w:rsidRDefault="00F802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1AE393" w:rsidR="001E41F3" w:rsidRDefault="00F8020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99867A" w:rsidR="001E41F3" w:rsidRDefault="00F8020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6EE5C7B" w:rsidR="001E41F3" w:rsidRDefault="001E41F3">
      <w:pPr>
        <w:rPr>
          <w:noProof/>
        </w:rPr>
      </w:pPr>
    </w:p>
    <w:p w14:paraId="49740AB0" w14:textId="0D9B84B5" w:rsidR="00734C5F" w:rsidRDefault="00734C5F" w:rsidP="00734C5F"/>
    <w:p w14:paraId="223EBD91" w14:textId="28F20B5F" w:rsidR="00E91FB4" w:rsidRDefault="00E91FB4" w:rsidP="00734C5F"/>
    <w:p w14:paraId="68AAF80D" w14:textId="01FB01F0" w:rsidR="00E91FB4" w:rsidRDefault="00E91FB4" w:rsidP="00734C5F"/>
    <w:p w14:paraId="1586074B" w14:textId="51D27714" w:rsidR="00E91FB4" w:rsidRDefault="00E91FB4" w:rsidP="00734C5F"/>
    <w:p w14:paraId="2222C51B" w14:textId="77777777" w:rsidR="00E91FB4" w:rsidRDefault="00E91FB4" w:rsidP="00E91FB4">
      <w:pPr>
        <w:jc w:val="center"/>
        <w:rPr>
          <w:b/>
          <w:noProof/>
          <w:highlight w:val="yellow"/>
        </w:rPr>
      </w:pPr>
    </w:p>
    <w:p w14:paraId="64A02003" w14:textId="77777777" w:rsidR="00E91FB4" w:rsidRDefault="00E91FB4" w:rsidP="00E91FB4">
      <w:pPr>
        <w:jc w:val="center"/>
        <w:rPr>
          <w:b/>
          <w:noProof/>
          <w:highlight w:val="yellow"/>
        </w:rPr>
      </w:pPr>
    </w:p>
    <w:p w14:paraId="33DB1934" w14:textId="2AF06D5C" w:rsidR="00E91FB4" w:rsidRPr="009528F5" w:rsidRDefault="00E91FB4" w:rsidP="00E91FB4">
      <w:pPr>
        <w:jc w:val="center"/>
        <w:rPr>
          <w:b/>
          <w:noProof/>
        </w:rPr>
      </w:pPr>
      <w:r w:rsidRPr="009528F5">
        <w:rPr>
          <w:b/>
          <w:noProof/>
          <w:highlight w:val="yellow"/>
        </w:rPr>
        <w:t xml:space="preserve">*** </w:t>
      </w:r>
      <w:r>
        <w:rPr>
          <w:b/>
          <w:noProof/>
          <w:highlight w:val="yellow"/>
        </w:rPr>
        <w:t>START of</w:t>
      </w:r>
      <w:r w:rsidRPr="009528F5">
        <w:rPr>
          <w:b/>
          <w:noProof/>
          <w:highlight w:val="yellow"/>
        </w:rPr>
        <w:t xml:space="preserve"> </w:t>
      </w:r>
      <w:r>
        <w:rPr>
          <w:b/>
          <w:noProof/>
          <w:highlight w:val="yellow"/>
        </w:rPr>
        <w:t>1</w:t>
      </w:r>
      <w:r>
        <w:rPr>
          <w:b/>
          <w:noProof/>
          <w:highlight w:val="yellow"/>
          <w:vertAlign w:val="superscript"/>
        </w:rPr>
        <w:t>st</w:t>
      </w:r>
      <w:r>
        <w:rPr>
          <w:b/>
          <w:noProof/>
          <w:highlight w:val="yellow"/>
        </w:rPr>
        <w:t xml:space="preserve"> </w:t>
      </w:r>
      <w:r w:rsidRPr="009528F5">
        <w:rPr>
          <w:b/>
          <w:noProof/>
          <w:highlight w:val="yellow"/>
        </w:rPr>
        <w:t>CHANGE***</w:t>
      </w:r>
    </w:p>
    <w:p w14:paraId="122F18E7" w14:textId="77777777" w:rsidR="00E91FB4" w:rsidRDefault="00E91FB4" w:rsidP="00734C5F"/>
    <w:p w14:paraId="74F735BB" w14:textId="77777777" w:rsidR="00E91FB4" w:rsidRDefault="00E91FB4" w:rsidP="00E91FB4">
      <w:pPr>
        <w:pStyle w:val="Heading1"/>
      </w:pPr>
      <w:bookmarkStart w:id="1" w:name="_Toc27762722"/>
      <w:bookmarkStart w:id="2" w:name="_Toc91259734"/>
      <w:r>
        <w:t>4</w:t>
      </w:r>
      <w:r>
        <w:tab/>
        <w:t>General description</w:t>
      </w:r>
      <w:bookmarkEnd w:id="1"/>
      <w:bookmarkEnd w:id="2"/>
    </w:p>
    <w:p w14:paraId="4AD54138" w14:textId="77777777" w:rsidR="00E91FB4" w:rsidRDefault="00E91FB4" w:rsidP="00E91FB4">
      <w:r>
        <w:t>MPS is applicable in EPS and 5GS systems.</w:t>
      </w:r>
    </w:p>
    <w:p w14:paraId="7233D124" w14:textId="583C40E1" w:rsidR="00E91FB4" w:rsidRDefault="00E91FB4" w:rsidP="00E91FB4">
      <w:r>
        <w:t xml:space="preserve">MPS provides priority treatment to increase the probability of an authorized Service User’s Voice, Video, </w:t>
      </w:r>
      <w:del w:id="3" w:author="User-S" w:date="2022-07-14T12:34:00Z">
        <w:r w:rsidDel="009345CF">
          <w:delText xml:space="preserve">and </w:delText>
        </w:r>
      </w:del>
      <w:r>
        <w:t>Data</w:t>
      </w:r>
      <w:ins w:id="4" w:author="User-S" w:date="2022-07-14T12:35:00Z">
        <w:r w:rsidR="009345CF">
          <w:t xml:space="preserve"> and Messaging</w:t>
        </w:r>
      </w:ins>
      <w:r>
        <w:t xml:space="preserve"> communication </w:t>
      </w:r>
      <w:del w:id="5" w:author="User-S" w:date="2022-07-14T12:35:00Z">
        <w:r w:rsidDel="009345CF">
          <w:delText xml:space="preserve">session </w:delText>
        </w:r>
      </w:del>
      <w:r>
        <w:t xml:space="preserve">being successful. Some form of priority treatment </w:t>
      </w:r>
      <w:proofErr w:type="gramStart"/>
      <w:r>
        <w:t>is applied</w:t>
      </w:r>
      <w:proofErr w:type="gramEnd"/>
      <w:r>
        <w:t xml:space="preserve"> to the MPS invocation and session establishment, and continues to be applied until the MPS session is released. The priority treatment </w:t>
      </w:r>
      <w:proofErr w:type="gramStart"/>
      <w:r>
        <w:t>may be applied</w:t>
      </w:r>
      <w:proofErr w:type="gramEnd"/>
      <w:r>
        <w:t xml:space="preserve"> before the invocation if a greater probability of success in receiving, recognizing, and processing the invocation is needed.</w:t>
      </w:r>
    </w:p>
    <w:p w14:paraId="48EB3D13" w14:textId="77777777" w:rsidR="00E91FB4" w:rsidRDefault="00E91FB4" w:rsidP="00E91FB4">
      <w:r>
        <w:t>MPS allows qualified and authorized users to obtain priority access to the next available radio channel on a priority basis before other PLMN users, during situations when PLMN congestion is blocking session establishment attempts. In addition, MPS supports priority sessions on an "end-to-end" priority basis.</w:t>
      </w:r>
      <w:r w:rsidRPr="00EC2144">
        <w:t xml:space="preserve"> </w:t>
      </w:r>
    </w:p>
    <w:p w14:paraId="0392EA6E" w14:textId="6A0D4ACF" w:rsidR="00E91FB4" w:rsidRDefault="00E91FB4" w:rsidP="00E91FB4">
      <w:r>
        <w:t xml:space="preserve">MPS </w:t>
      </w:r>
      <w:proofErr w:type="gramStart"/>
      <w:r>
        <w:t>is intended to be utilised</w:t>
      </w:r>
      <w:proofErr w:type="gramEnd"/>
      <w:r>
        <w:t xml:space="preserve"> for Voice, Video, </w:t>
      </w:r>
      <w:ins w:id="6" w:author="User-S" w:date="2022-07-14T12:35:00Z">
        <w:r w:rsidR="009345CF">
          <w:t xml:space="preserve">Messaging </w:t>
        </w:r>
      </w:ins>
      <w:r>
        <w:t>and Data bearer services</w:t>
      </w:r>
      <w:r w:rsidRPr="00AA5588">
        <w:t xml:space="preserve">, including the Data Transport Service, </w:t>
      </w:r>
      <w:r>
        <w:t xml:space="preserve">in the Packet-switched (PS) domain and the IP Multimedia Subsystem (IMS). It also involves priority </w:t>
      </w:r>
      <w:r w:rsidRPr="00561371">
        <w:t xml:space="preserve">transitioning of MPS service </w:t>
      </w:r>
      <w:r>
        <w:t xml:space="preserve">(e.g., Voice) </w:t>
      </w:r>
      <w:r w:rsidRPr="00561371">
        <w:t>to the CS domain when the network does not support the requested service in the PS domain</w:t>
      </w:r>
      <w:r>
        <w:t xml:space="preserve">. MPS </w:t>
      </w:r>
      <w:ins w:id="7" w:author="User-S" w:date="2022-07-14T12:36:00Z">
        <w:r w:rsidR="009345CF">
          <w:t xml:space="preserve">sessions for </w:t>
        </w:r>
      </w:ins>
      <w:r>
        <w:t>Voice, Video</w:t>
      </w:r>
      <w:ins w:id="8" w:author="User-S" w:date="2022-07-14T12:36:00Z">
        <w:r w:rsidR="009345CF">
          <w:t>,</w:t>
        </w:r>
      </w:ins>
      <w:r>
        <w:t xml:space="preserve"> </w:t>
      </w:r>
      <w:del w:id="9" w:author="User-S" w:date="2022-07-14T12:36:00Z">
        <w:r w:rsidDel="009345CF">
          <w:delText xml:space="preserve">and </w:delText>
        </w:r>
      </w:del>
      <w:r>
        <w:t>Data</w:t>
      </w:r>
      <w:ins w:id="10" w:author="User-S" w:date="2022-07-14T12:36:00Z">
        <w:r w:rsidR="009345CF">
          <w:t>, and Messaging</w:t>
        </w:r>
      </w:ins>
      <w:r>
        <w:t xml:space="preserve"> </w:t>
      </w:r>
      <w:del w:id="11" w:author="User-S" w:date="2022-07-14T12:36:00Z">
        <w:r w:rsidDel="009345CF">
          <w:delText xml:space="preserve">sessions </w:delText>
        </w:r>
      </w:del>
      <w:proofErr w:type="gramStart"/>
      <w:r>
        <w:t>are based</w:t>
      </w:r>
      <w:proofErr w:type="gramEnd"/>
      <w:r>
        <w:t xml:space="preserve"> on providing priority treatment to the corresponding commercial services offered to the public.</w:t>
      </w:r>
    </w:p>
    <w:p w14:paraId="36384059" w14:textId="77777777" w:rsidR="00E91FB4" w:rsidRDefault="00E91FB4" w:rsidP="00E91FB4">
      <w:r w:rsidRPr="00AA5588">
        <w:t xml:space="preserve">MPS </w:t>
      </w:r>
      <w:proofErr w:type="gramStart"/>
      <w:r w:rsidRPr="00AA5588">
        <w:t>is also intended to be utilized</w:t>
      </w:r>
      <w:proofErr w:type="gramEnd"/>
      <w:r w:rsidRPr="00AA5588">
        <w:t xml:space="preserve"> for </w:t>
      </w:r>
      <w:proofErr w:type="spellStart"/>
      <w:r w:rsidRPr="00AA5588">
        <w:t>IoT</w:t>
      </w:r>
      <w:proofErr w:type="spellEnd"/>
      <w:r w:rsidRPr="00AA5588">
        <w:t xml:space="preserve"> communications through machine interactions that may not directly involve a human Service User.</w:t>
      </w:r>
    </w:p>
    <w:p w14:paraId="27096DA0" w14:textId="77777777" w:rsidR="00E91FB4" w:rsidRDefault="00E91FB4" w:rsidP="00E91FB4">
      <w:r>
        <w:t>MPS includes network functions that fall into the following broad categories:</w:t>
      </w:r>
    </w:p>
    <w:p w14:paraId="2FBF5E0E" w14:textId="3F02864F" w:rsidR="00E91FB4" w:rsidRDefault="00E91FB4" w:rsidP="00E91FB4">
      <w:r>
        <w:t xml:space="preserve">Service Invocation: The process to recognize and identify a request for an MPS session. </w:t>
      </w:r>
      <w:del w:id="12" w:author="User-S" w:date="2022-07-14T12:37:00Z">
        <w:r w:rsidDel="009345CF">
          <w:delText xml:space="preserve">AN </w:delText>
        </w:r>
      </w:del>
      <w:ins w:id="13" w:author="User-S" w:date="2022-07-14T12:37:00Z">
        <w:r w:rsidR="009345CF">
          <w:t xml:space="preserve">An </w:t>
        </w:r>
      </w:ins>
      <w:r>
        <w:t xml:space="preserve">MPS Service Provider network recognizes an MPS invocation based on the presence of an MPS-unique identifier entered by the originating Service User in the service request received by the network from the UE, or based on the subscription profile of the originating UE, or as a regional/operator option the subscription profile of the terminating UE. </w:t>
      </w:r>
    </w:p>
    <w:p w14:paraId="5B880B23" w14:textId="77777777" w:rsidR="00E91FB4" w:rsidRDefault="00E91FB4" w:rsidP="00E91FB4">
      <w:pPr>
        <w:pStyle w:val="NO"/>
      </w:pPr>
      <w:r>
        <w:t>NOTE:</w:t>
      </w:r>
      <w:r>
        <w:tab/>
      </w:r>
      <w:r w:rsidRPr="00255DEE">
        <w:t xml:space="preserve">The option related to “subscription profile of the terminating UE” may not involve end-to-end priority because this option </w:t>
      </w:r>
      <w:proofErr w:type="gramStart"/>
      <w:r w:rsidRPr="00255DEE">
        <w:t>is based</w:t>
      </w:r>
      <w:proofErr w:type="gramEnd"/>
      <w:r w:rsidRPr="00255DEE">
        <w:t xml:space="preserve"> on providing priority only in the terminating network based on the terminating UE subscription profile.</w:t>
      </w:r>
    </w:p>
    <w:p w14:paraId="0D202592" w14:textId="1AFBE9A7" w:rsidR="00E91FB4" w:rsidRDefault="00E91FB4" w:rsidP="00E91FB4">
      <w:r>
        <w:t xml:space="preserve">Authorization: The process to verify that a Service User </w:t>
      </w:r>
      <w:proofErr w:type="gramStart"/>
      <w:r>
        <w:t>is authorized</w:t>
      </w:r>
      <w:proofErr w:type="gramEnd"/>
      <w:r>
        <w:t xml:space="preserve"> for MPS. This includes capabilities to verify authorization to receive priority treatment in the radio access network and to access the MPS application service (MPS Voice, Video, </w:t>
      </w:r>
      <w:del w:id="14" w:author="User-S" w:date="2022-07-14T12:37:00Z">
        <w:r w:rsidDel="009345CF">
          <w:delText xml:space="preserve">and </w:delText>
        </w:r>
      </w:del>
      <w:r>
        <w:t>Data</w:t>
      </w:r>
      <w:ins w:id="15" w:author="User-S" w:date="2022-07-14T12:37:00Z">
        <w:r w:rsidR="009345CF">
          <w:t>, and Messaging</w:t>
        </w:r>
      </w:ins>
      <w:r>
        <w:t>).</w:t>
      </w:r>
    </w:p>
    <w:p w14:paraId="254DFC13" w14:textId="77777777" w:rsidR="00E91FB4" w:rsidRDefault="00E91FB4" w:rsidP="00E91FB4">
      <w:r>
        <w:t xml:space="preserve">End-to-End Priority Treatment: The process of providing priority treatment in all parts of the path, from one endpoint to the other endpoint(s). End-to-end priority treatment includes priority treatment by all MPS capable networks involved in the MPS session path, the origination network and the termination network as well as any transit networks in between. </w:t>
      </w:r>
    </w:p>
    <w:p w14:paraId="3BCC3AEC" w14:textId="77777777" w:rsidR="00E91FB4" w:rsidRDefault="00E91FB4" w:rsidP="00E91FB4">
      <w:r>
        <w:t xml:space="preserve">Invocation-to-Release Priority Treatment: The process of providing priority treatment to all phases of a session, from invocation until release, including all steps in between. </w:t>
      </w:r>
    </w:p>
    <w:p w14:paraId="24FD374B" w14:textId="77777777" w:rsidR="00E91FB4" w:rsidRDefault="00E91FB4" w:rsidP="00E91FB4">
      <w:r>
        <w:t>The combination of End-to-End Priority Treatment and Invocation-to-Release Priority Treatment includes both pre- and post-authorization treatment and includes the following aspects:</w:t>
      </w:r>
    </w:p>
    <w:p w14:paraId="213EFDA2" w14:textId="77777777" w:rsidR="00E91FB4" w:rsidRDefault="00E91FB4" w:rsidP="00E91FB4">
      <w:pPr>
        <w:pStyle w:val="B1"/>
      </w:pPr>
      <w:r>
        <w:t>1)</w:t>
      </w:r>
      <w:r>
        <w:tab/>
        <w:t xml:space="preserve">Priority processing of the Service User’s MPS invocation, </w:t>
      </w:r>
    </w:p>
    <w:p w14:paraId="0894EAF9" w14:textId="77777777" w:rsidR="00E91FB4" w:rsidRDefault="00E91FB4" w:rsidP="00E91FB4">
      <w:pPr>
        <w:pStyle w:val="B1"/>
      </w:pPr>
      <w:r>
        <w:t>2)</w:t>
      </w:r>
      <w:r>
        <w:tab/>
        <w:t>Admission control and allocation of network resources (including bearer resources) in origination, termination, and transit networks, including handovers,</w:t>
      </w:r>
    </w:p>
    <w:p w14:paraId="540711FF" w14:textId="77777777" w:rsidR="00E91FB4" w:rsidRDefault="00E91FB4" w:rsidP="00E91FB4">
      <w:pPr>
        <w:pStyle w:val="B1"/>
      </w:pPr>
      <w:r>
        <w:t>3)</w:t>
      </w:r>
      <w:r>
        <w:tab/>
        <w:t xml:space="preserve">Transport of </w:t>
      </w:r>
      <w:proofErr w:type="spellStart"/>
      <w:r>
        <w:t>signaling</w:t>
      </w:r>
      <w:proofErr w:type="spellEnd"/>
      <w:r>
        <w:t xml:space="preserve"> and media packets, </w:t>
      </w:r>
    </w:p>
    <w:p w14:paraId="2E4A3EAD" w14:textId="77777777" w:rsidR="00E91FB4" w:rsidRDefault="00E91FB4" w:rsidP="00E91FB4">
      <w:pPr>
        <w:pStyle w:val="B1"/>
      </w:pPr>
      <w:r>
        <w:t>4)</w:t>
      </w:r>
      <w:r>
        <w:tab/>
        <w:t>Priority processing within EPS</w:t>
      </w:r>
      <w:r w:rsidRPr="00F627D3">
        <w:t>, 5GS</w:t>
      </w:r>
      <w:r>
        <w:t xml:space="preserve"> and CN, and</w:t>
      </w:r>
    </w:p>
    <w:p w14:paraId="715340EC" w14:textId="77777777" w:rsidR="00E91FB4" w:rsidRDefault="00E91FB4" w:rsidP="00E91FB4">
      <w:pPr>
        <w:pStyle w:val="B1"/>
      </w:pPr>
      <w:r>
        <w:lastRenderedPageBreak/>
        <w:t>5)</w:t>
      </w:r>
      <w:r>
        <w:tab/>
        <w:t>Processing of the Service Users release of an MPS service session.</w:t>
      </w:r>
    </w:p>
    <w:p w14:paraId="21EE81EA" w14:textId="77777777" w:rsidR="00E91FB4" w:rsidRDefault="00E91FB4" w:rsidP="00E91FB4">
      <w:r>
        <w:t xml:space="preserve">Network Interconnection and Protocol Interworking: A Service User’s MPS invocation and session establishment will involve transport and processing, and the end-to-end </w:t>
      </w:r>
      <w:proofErr w:type="spellStart"/>
      <w:r>
        <w:t>signaling</w:t>
      </w:r>
      <w:proofErr w:type="spellEnd"/>
      <w:r>
        <w:t xml:space="preserve"> and media path may traverse multiple MPS Service Provider networks. These end-to-end cases include, but are not limited </w:t>
      </w:r>
      <w:proofErr w:type="gramStart"/>
      <w:r>
        <w:t>to</w:t>
      </w:r>
      <w:proofErr w:type="gramEnd"/>
      <w:r>
        <w:t>:</w:t>
      </w:r>
    </w:p>
    <w:p w14:paraId="55FAC24D" w14:textId="4D3F6836" w:rsidR="00E91FB4" w:rsidRDefault="00E91FB4" w:rsidP="00E91FB4">
      <w:pPr>
        <w:pStyle w:val="B1"/>
      </w:pPr>
      <w:r>
        <w:t>1)</w:t>
      </w:r>
      <w:r>
        <w:tab/>
        <w:t xml:space="preserve">Voice, video, </w:t>
      </w:r>
      <w:del w:id="16" w:author="User-S" w:date="2022-07-14T12:38:00Z">
        <w:r w:rsidDel="009345CF">
          <w:delText xml:space="preserve">and </w:delText>
        </w:r>
      </w:del>
      <w:r>
        <w:t xml:space="preserve">data </w:t>
      </w:r>
      <w:ins w:id="17" w:author="User-S" w:date="2022-07-14T12:38:00Z">
        <w:r w:rsidR="009345CF">
          <w:t xml:space="preserve">and messaging </w:t>
        </w:r>
      </w:ins>
      <w:r>
        <w:t xml:space="preserve">services over EPS or 5GS, including </w:t>
      </w:r>
      <w:proofErr w:type="spellStart"/>
      <w:r>
        <w:t>signaling</w:t>
      </w:r>
      <w:proofErr w:type="spellEnd"/>
      <w:r>
        <w:t xml:space="preserve"> for call/session establishment and media;</w:t>
      </w:r>
    </w:p>
    <w:p w14:paraId="0FFCEB14" w14:textId="77777777" w:rsidR="00E91FB4" w:rsidRDefault="00E91FB4" w:rsidP="00E91FB4">
      <w:pPr>
        <w:pStyle w:val="B1"/>
      </w:pPr>
      <w:r>
        <w:t>2)</w:t>
      </w:r>
      <w:r>
        <w:tab/>
        <w:t>EPS/5GS interworking with the CS domain, including a) calls originated in the CS domain and terminated in EPS/5GS, and b) calls from EPS/5GS to the CS domain</w:t>
      </w:r>
      <w:proofErr w:type="gramStart"/>
      <w:r>
        <w:t>;</w:t>
      </w:r>
      <w:proofErr w:type="gramEnd"/>
    </w:p>
    <w:p w14:paraId="74D30F57" w14:textId="77777777" w:rsidR="00E91FB4" w:rsidRDefault="00E91FB4" w:rsidP="00E91FB4">
      <w:pPr>
        <w:pStyle w:val="B1"/>
      </w:pPr>
      <w:r>
        <w:t>3)</w:t>
      </w:r>
      <w:r>
        <w:tab/>
        <w:t xml:space="preserve">CS </w:t>
      </w:r>
      <w:proofErr w:type="spellStart"/>
      <w:r>
        <w:t>Fallback</w:t>
      </w:r>
      <w:proofErr w:type="spellEnd"/>
      <w:r>
        <w:t xml:space="preserve"> from EPS, for one or both ends of call, with maintenance of existing PS domain MPS services, either in EPS or in a legacy system, e.g., the GPRS Core; and</w:t>
      </w:r>
    </w:p>
    <w:p w14:paraId="60007BD5" w14:textId="148DB078" w:rsidR="00E91FB4" w:rsidRDefault="00E91FB4" w:rsidP="00E91FB4">
      <w:pPr>
        <w:pStyle w:val="B1"/>
      </w:pPr>
      <w:r>
        <w:t>4)</w:t>
      </w:r>
      <w:r>
        <w:tab/>
        <w:t>Access to MPS data</w:t>
      </w:r>
      <w:ins w:id="18" w:author="User-S" w:date="2022-07-14T12:39:00Z">
        <w:r w:rsidR="009345CF">
          <w:t>,</w:t>
        </w:r>
      </w:ins>
      <w:r>
        <w:t xml:space="preserve"> </w:t>
      </w:r>
      <w:del w:id="19" w:author="User-S" w:date="2022-07-14T12:39:00Z">
        <w:r w:rsidDel="009345CF">
          <w:delText xml:space="preserve">and </w:delText>
        </w:r>
      </w:del>
      <w:r>
        <w:t>video</w:t>
      </w:r>
      <w:ins w:id="20" w:author="User-S" w:date="2022-07-14T12:39:00Z">
        <w:r w:rsidR="009345CF">
          <w:t>, and messaging</w:t>
        </w:r>
      </w:ins>
      <w:r>
        <w:t xml:space="preserve"> services not under IMS control.</w:t>
      </w:r>
    </w:p>
    <w:p w14:paraId="4CBF2D4D" w14:textId="77777777" w:rsidR="00E91FB4" w:rsidRPr="009528F5" w:rsidRDefault="00E91FB4" w:rsidP="00E91FB4">
      <w:pPr>
        <w:jc w:val="center"/>
        <w:rPr>
          <w:b/>
          <w:noProof/>
        </w:rPr>
      </w:pPr>
      <w:r w:rsidRPr="009528F5">
        <w:rPr>
          <w:b/>
          <w:noProof/>
          <w:highlight w:val="yellow"/>
        </w:rPr>
        <w:t xml:space="preserve">*** </w:t>
      </w:r>
      <w:r>
        <w:rPr>
          <w:b/>
          <w:noProof/>
          <w:highlight w:val="yellow"/>
        </w:rPr>
        <w:t>END of</w:t>
      </w:r>
      <w:r w:rsidRPr="009528F5">
        <w:rPr>
          <w:b/>
          <w:noProof/>
          <w:highlight w:val="yellow"/>
        </w:rPr>
        <w:t xml:space="preserve"> </w:t>
      </w:r>
      <w:r>
        <w:rPr>
          <w:b/>
          <w:noProof/>
          <w:highlight w:val="yellow"/>
        </w:rPr>
        <w:t>1</w:t>
      </w:r>
      <w:r>
        <w:rPr>
          <w:b/>
          <w:noProof/>
          <w:highlight w:val="yellow"/>
          <w:vertAlign w:val="superscript"/>
        </w:rPr>
        <w:t>st</w:t>
      </w:r>
      <w:r>
        <w:rPr>
          <w:b/>
          <w:noProof/>
          <w:highlight w:val="yellow"/>
        </w:rPr>
        <w:t xml:space="preserve"> </w:t>
      </w:r>
      <w:r w:rsidRPr="009528F5">
        <w:rPr>
          <w:b/>
          <w:noProof/>
          <w:highlight w:val="yellow"/>
        </w:rPr>
        <w:t>CHANGE***</w:t>
      </w:r>
    </w:p>
    <w:p w14:paraId="0B13E377" w14:textId="1509F8AA" w:rsidR="00E91FB4" w:rsidRDefault="00E91FB4" w:rsidP="00734C5F"/>
    <w:p w14:paraId="0D912C45" w14:textId="4E2F94E4" w:rsidR="00E91FB4" w:rsidRPr="009528F5" w:rsidRDefault="00E91FB4" w:rsidP="00E91FB4">
      <w:pPr>
        <w:jc w:val="center"/>
        <w:rPr>
          <w:b/>
          <w:noProof/>
        </w:rPr>
      </w:pPr>
      <w:r w:rsidRPr="009528F5">
        <w:rPr>
          <w:b/>
          <w:noProof/>
          <w:highlight w:val="yellow"/>
        </w:rPr>
        <w:t xml:space="preserve">*** </w:t>
      </w:r>
      <w:r>
        <w:rPr>
          <w:b/>
          <w:noProof/>
          <w:highlight w:val="yellow"/>
        </w:rPr>
        <w:t>START of</w:t>
      </w:r>
      <w:r w:rsidRPr="009528F5">
        <w:rPr>
          <w:b/>
          <w:noProof/>
          <w:highlight w:val="yellow"/>
        </w:rPr>
        <w:t xml:space="preserve"> </w:t>
      </w:r>
      <w:r>
        <w:rPr>
          <w:b/>
          <w:noProof/>
          <w:highlight w:val="yellow"/>
        </w:rPr>
        <w:t>2</w:t>
      </w:r>
      <w:r>
        <w:rPr>
          <w:b/>
          <w:noProof/>
          <w:highlight w:val="yellow"/>
          <w:vertAlign w:val="superscript"/>
        </w:rPr>
        <w:t>nd</w:t>
      </w:r>
      <w:r>
        <w:rPr>
          <w:b/>
          <w:noProof/>
          <w:highlight w:val="yellow"/>
        </w:rPr>
        <w:t xml:space="preserve"> </w:t>
      </w:r>
      <w:r w:rsidRPr="009528F5">
        <w:rPr>
          <w:b/>
          <w:noProof/>
          <w:highlight w:val="yellow"/>
        </w:rPr>
        <w:t>CHANGE***</w:t>
      </w:r>
    </w:p>
    <w:p w14:paraId="112D4513" w14:textId="77777777" w:rsidR="00E91FB4" w:rsidRDefault="00E91FB4" w:rsidP="00E91FB4">
      <w:pPr>
        <w:pStyle w:val="Heading1"/>
      </w:pPr>
      <w:bookmarkStart w:id="21" w:name="_Toc27762723"/>
      <w:bookmarkStart w:id="22" w:name="_Toc91259735"/>
      <w:r>
        <w:t>5</w:t>
      </w:r>
      <w:r>
        <w:tab/>
        <w:t>High level requirements</w:t>
      </w:r>
      <w:bookmarkEnd w:id="21"/>
      <w:bookmarkEnd w:id="22"/>
    </w:p>
    <w:p w14:paraId="10BF98A9" w14:textId="77777777" w:rsidR="00E91FB4" w:rsidRDefault="00E91FB4" w:rsidP="00E91FB4">
      <w:pPr>
        <w:pStyle w:val="Heading2"/>
      </w:pPr>
      <w:bookmarkStart w:id="23" w:name="_Toc27762724"/>
      <w:bookmarkStart w:id="24" w:name="_Toc91259736"/>
      <w:r>
        <w:t>5.1</w:t>
      </w:r>
      <w:r>
        <w:tab/>
        <w:t>General</w:t>
      </w:r>
      <w:bookmarkEnd w:id="23"/>
      <w:bookmarkEnd w:id="24"/>
    </w:p>
    <w:p w14:paraId="21504C0F" w14:textId="77777777" w:rsidR="00E91FB4" w:rsidRDefault="00E91FB4" w:rsidP="00E91FB4">
      <w:r>
        <w:t>The system shall provide preferential treatment based on the subscription for MPS for:</w:t>
      </w:r>
    </w:p>
    <w:p w14:paraId="2082ABED" w14:textId="77777777" w:rsidR="00E91FB4" w:rsidRDefault="00E91FB4" w:rsidP="00E91FB4">
      <w:pPr>
        <w:pStyle w:val="B1"/>
      </w:pPr>
      <w:r>
        <w:t>-</w:t>
      </w:r>
      <w:r>
        <w:tab/>
        <w:t>An authorized Service User using a UE with an MPS subscription,</w:t>
      </w:r>
    </w:p>
    <w:p w14:paraId="500A59B8" w14:textId="77777777" w:rsidR="00E91FB4" w:rsidRPr="00F627D3" w:rsidRDefault="00E91FB4" w:rsidP="00E91FB4">
      <w:pPr>
        <w:pStyle w:val="NO"/>
        <w:ind w:left="1419"/>
        <w:rPr>
          <w:rFonts w:eastAsia="Calibri"/>
        </w:rPr>
      </w:pPr>
      <w:proofErr w:type="gramStart"/>
      <w:r w:rsidRPr="00787352">
        <w:rPr>
          <w:rFonts w:eastAsia="Calibri"/>
        </w:rPr>
        <w:t>NOTE 1:</w:t>
      </w:r>
      <w:r w:rsidRPr="00787352">
        <w:rPr>
          <w:rFonts w:eastAsia="Calibri"/>
        </w:rPr>
        <w:tab/>
      </w:r>
      <w:r w:rsidRPr="00D3571F">
        <w:rPr>
          <w:rFonts w:eastAsia="Calibri"/>
        </w:rPr>
        <w:t>In this case</w:t>
      </w:r>
      <w:r>
        <w:rPr>
          <w:rFonts w:eastAsia="Calibri"/>
        </w:rPr>
        <w:t xml:space="preserve"> of an UE with an MPS subscription, </w:t>
      </w:r>
      <w:r w:rsidRPr="00A62271">
        <w:rPr>
          <w:rFonts w:eastAsia="Calibri"/>
        </w:rPr>
        <w:t xml:space="preserve">subscription related information stored in the UE is used, e.g., membership in </w:t>
      </w:r>
      <w:r>
        <w:rPr>
          <w:rFonts w:eastAsia="Calibri"/>
        </w:rPr>
        <w:t>a</w:t>
      </w:r>
      <w:r w:rsidRPr="00A62271">
        <w:rPr>
          <w:rFonts w:eastAsia="Calibri"/>
        </w:rPr>
        <w:t xml:space="preserve"> special access class </w:t>
      </w:r>
      <w:r>
        <w:rPr>
          <w:rFonts w:eastAsia="Calibri"/>
        </w:rPr>
        <w:t xml:space="preserve">as per TS 22.011 [6] is used for E-UTRAN access to the EPC and membership in Access Identity 1 as per TS 22.261 </w:t>
      </w:r>
      <w:r w:rsidRPr="00C85031">
        <w:rPr>
          <w:rFonts w:eastAsia="Calibri"/>
        </w:rPr>
        <w:t>[</w:t>
      </w:r>
      <w:r w:rsidRPr="00B13BD0">
        <w:rPr>
          <w:rFonts w:eastAsia="Calibri"/>
        </w:rPr>
        <w:t>7</w:t>
      </w:r>
      <w:r w:rsidRPr="00C85031">
        <w:rPr>
          <w:rFonts w:eastAsia="Calibri"/>
        </w:rPr>
        <w:t>]</w:t>
      </w:r>
      <w:r>
        <w:rPr>
          <w:rFonts w:eastAsia="Calibri"/>
        </w:rPr>
        <w:t xml:space="preserve"> is used for 5GS (NR and E-UTRA access to the 5GC)</w:t>
      </w:r>
      <w:r w:rsidRPr="00A62271">
        <w:rPr>
          <w:rFonts w:eastAsia="Calibri"/>
        </w:rPr>
        <w:t>.</w:t>
      </w:r>
      <w:proofErr w:type="gramEnd"/>
    </w:p>
    <w:p w14:paraId="3820D1A5" w14:textId="77777777" w:rsidR="00E91FB4" w:rsidRDefault="00E91FB4" w:rsidP="00E91FB4">
      <w:pPr>
        <w:pStyle w:val="B1"/>
      </w:pPr>
      <w:r>
        <w:t>-</w:t>
      </w:r>
      <w:r>
        <w:tab/>
        <w:t>An authorized Service User using a UE that does not have an MPS subscription, and</w:t>
      </w:r>
    </w:p>
    <w:p w14:paraId="5E176CB3" w14:textId="77777777" w:rsidR="00E91FB4" w:rsidRDefault="00E91FB4" w:rsidP="00E91FB4">
      <w:pPr>
        <w:pStyle w:val="NO"/>
        <w:ind w:left="1419"/>
        <w:rPr>
          <w:lang w:val="en-US"/>
        </w:rPr>
      </w:pPr>
      <w:r w:rsidRPr="006F634F">
        <w:rPr>
          <w:lang w:val="x-none"/>
        </w:rPr>
        <w:t>NOTE</w:t>
      </w:r>
      <w:r>
        <w:rPr>
          <w:lang w:val="en-US"/>
        </w:rPr>
        <w:t xml:space="preserve"> 2</w:t>
      </w:r>
      <w:r w:rsidRPr="006F634F">
        <w:rPr>
          <w:lang w:val="x-none"/>
        </w:rPr>
        <w:t>:</w:t>
      </w:r>
      <w:r w:rsidRPr="006F634F">
        <w:rPr>
          <w:lang w:val="x-none"/>
        </w:rPr>
        <w:tab/>
      </w:r>
      <w:r w:rsidRPr="00D3571F">
        <w:rPr>
          <w:lang w:val="en-US"/>
        </w:rPr>
        <w:t>In this case</w:t>
      </w:r>
      <w:r w:rsidRPr="00D3571F">
        <w:rPr>
          <w:lang w:val="x-none"/>
        </w:rPr>
        <w:t xml:space="preserve">, the Service User </w:t>
      </w:r>
      <w:r w:rsidRPr="00D3571F">
        <w:rPr>
          <w:lang w:val="en-US"/>
        </w:rPr>
        <w:t xml:space="preserve">is not identified by the </w:t>
      </w:r>
      <w:r w:rsidRPr="00D3571F">
        <w:rPr>
          <w:lang w:val="x-none"/>
        </w:rPr>
        <w:t xml:space="preserve">subscription </w:t>
      </w:r>
      <w:r w:rsidRPr="00D3571F">
        <w:rPr>
          <w:lang w:val="en-US"/>
        </w:rPr>
        <w:t>related information stored in the</w:t>
      </w:r>
      <w:r w:rsidRPr="00D3571F">
        <w:rPr>
          <w:lang w:val="x-none"/>
        </w:rPr>
        <w:t xml:space="preserve"> UE (e.g., the Service User borrows a </w:t>
      </w:r>
      <w:r w:rsidRPr="00D3571F">
        <w:rPr>
          <w:lang w:val="en-US"/>
        </w:rPr>
        <w:t>UE that does not have an MPS</w:t>
      </w:r>
      <w:r w:rsidRPr="00D3571F">
        <w:rPr>
          <w:lang w:val="x-none"/>
        </w:rPr>
        <w:t xml:space="preserve"> subscription).</w:t>
      </w:r>
      <w:r>
        <w:rPr>
          <w:lang w:val="en-US"/>
        </w:rPr>
        <w:t xml:space="preserve">  In this case, r</w:t>
      </w:r>
      <w:r w:rsidRPr="00D958DF">
        <w:rPr>
          <w:lang w:val="en-US"/>
        </w:rPr>
        <w:t xml:space="preserve">adio interface priority </w:t>
      </w:r>
      <w:proofErr w:type="gramStart"/>
      <w:r>
        <w:rPr>
          <w:lang w:val="en-US"/>
        </w:rPr>
        <w:t>may</w:t>
      </w:r>
      <w:r w:rsidRPr="00D958DF">
        <w:rPr>
          <w:lang w:val="en-US"/>
        </w:rPr>
        <w:t xml:space="preserve"> not </w:t>
      </w:r>
      <w:r>
        <w:rPr>
          <w:lang w:val="en-US"/>
        </w:rPr>
        <w:t xml:space="preserve">be </w:t>
      </w:r>
      <w:r w:rsidRPr="00D958DF">
        <w:rPr>
          <w:lang w:val="en-US"/>
        </w:rPr>
        <w:t>provided</w:t>
      </w:r>
      <w:proofErr w:type="gramEnd"/>
      <w:r w:rsidRPr="00D958DF">
        <w:rPr>
          <w:lang w:val="en-US"/>
        </w:rPr>
        <w:t xml:space="preserve"> for the initial request for invocation of MPS.  It </w:t>
      </w:r>
      <w:proofErr w:type="gramStart"/>
      <w:r w:rsidRPr="00D958DF">
        <w:rPr>
          <w:lang w:val="en-US"/>
        </w:rPr>
        <w:t>is provided</w:t>
      </w:r>
      <w:proofErr w:type="gramEnd"/>
      <w:r w:rsidRPr="00D958DF">
        <w:rPr>
          <w:lang w:val="en-US"/>
        </w:rPr>
        <w:t xml:space="preserve"> only after MPS is established for the </w:t>
      </w:r>
      <w:r>
        <w:rPr>
          <w:lang w:val="en-US"/>
        </w:rPr>
        <w:t>MPS Voice, Video or Data session</w:t>
      </w:r>
      <w:r w:rsidRPr="00D958DF">
        <w:rPr>
          <w:lang w:val="en-US"/>
        </w:rPr>
        <w:t>.</w:t>
      </w:r>
    </w:p>
    <w:p w14:paraId="43B1ECFD" w14:textId="77777777" w:rsidR="00E91FB4" w:rsidRDefault="00E91FB4" w:rsidP="00E91FB4">
      <w:pPr>
        <w:pStyle w:val="B1"/>
      </w:pPr>
      <w:r>
        <w:t>-</w:t>
      </w:r>
      <w:r>
        <w:tab/>
        <w:t xml:space="preserve">An authorized </w:t>
      </w:r>
      <w:proofErr w:type="spellStart"/>
      <w:r>
        <w:t>IoT</w:t>
      </w:r>
      <w:proofErr w:type="spellEnd"/>
      <w:r>
        <w:t xml:space="preserve"> device with an MPS subscription.</w:t>
      </w:r>
    </w:p>
    <w:p w14:paraId="1BDD7736" w14:textId="77777777" w:rsidR="00E91FB4" w:rsidRDefault="00E91FB4" w:rsidP="00E91FB4">
      <w:pPr>
        <w:pStyle w:val="NO"/>
        <w:ind w:left="1419"/>
        <w:rPr>
          <w:rFonts w:eastAsia="Calibri"/>
        </w:rPr>
      </w:pPr>
      <w:r>
        <w:rPr>
          <w:rFonts w:eastAsia="Calibri"/>
        </w:rPr>
        <w:t>NOTE 3</w:t>
      </w:r>
      <w:r w:rsidRPr="00787352">
        <w:rPr>
          <w:rFonts w:eastAsia="Calibri"/>
        </w:rPr>
        <w:t>:</w:t>
      </w:r>
      <w:r w:rsidRPr="00787352">
        <w:rPr>
          <w:rFonts w:eastAsia="Calibri"/>
        </w:rPr>
        <w:tab/>
      </w:r>
      <w:proofErr w:type="gramStart"/>
      <w:r w:rsidRPr="00D3571F">
        <w:rPr>
          <w:rFonts w:eastAsia="Calibri"/>
        </w:rPr>
        <w:t>In this case</w:t>
      </w:r>
      <w:proofErr w:type="gramEnd"/>
      <w:r w:rsidRPr="00D3571F">
        <w:rPr>
          <w:rFonts w:eastAsia="Calibri"/>
        </w:rPr>
        <w:t xml:space="preserve"> of an </w:t>
      </w:r>
      <w:proofErr w:type="spellStart"/>
      <w:r w:rsidRPr="00D3571F">
        <w:rPr>
          <w:rFonts w:eastAsia="Calibri"/>
        </w:rPr>
        <w:t>IoT</w:t>
      </w:r>
      <w:proofErr w:type="spellEnd"/>
      <w:r w:rsidRPr="00D3571F">
        <w:rPr>
          <w:rFonts w:eastAsia="Calibri"/>
        </w:rPr>
        <w:t xml:space="preserve"> device with an MPS subscription</w:t>
      </w:r>
      <w:r>
        <w:rPr>
          <w:rFonts w:eastAsia="Calibri"/>
        </w:rPr>
        <w:t xml:space="preserve">, </w:t>
      </w:r>
      <w:r w:rsidRPr="00A62271">
        <w:rPr>
          <w:rFonts w:eastAsia="Calibri"/>
        </w:rPr>
        <w:t xml:space="preserve">subscription related information stored in the </w:t>
      </w:r>
      <w:proofErr w:type="spellStart"/>
      <w:r>
        <w:rPr>
          <w:rFonts w:eastAsia="Calibri"/>
        </w:rPr>
        <w:t>IoT</w:t>
      </w:r>
      <w:proofErr w:type="spellEnd"/>
      <w:r>
        <w:rPr>
          <w:rFonts w:eastAsia="Calibri"/>
        </w:rPr>
        <w:t xml:space="preserve"> device is used to allow</w:t>
      </w:r>
      <w:r w:rsidRPr="00D958DF">
        <w:rPr>
          <w:rFonts w:eastAsia="Calibri"/>
        </w:rPr>
        <w:t xml:space="preserve"> invocation/revocation of </w:t>
      </w:r>
      <w:r>
        <w:rPr>
          <w:rFonts w:eastAsia="Calibri"/>
        </w:rPr>
        <w:t>MPS</w:t>
      </w:r>
      <w:r w:rsidRPr="00D958DF">
        <w:rPr>
          <w:rFonts w:eastAsia="Calibri"/>
        </w:rPr>
        <w:t xml:space="preserve"> through machine interactions that may not directly involve a human </w:t>
      </w:r>
      <w:r>
        <w:rPr>
          <w:rFonts w:eastAsia="Calibri"/>
        </w:rPr>
        <w:t xml:space="preserve">MPS </w:t>
      </w:r>
      <w:r w:rsidRPr="00D958DF">
        <w:rPr>
          <w:rFonts w:eastAsia="Calibri"/>
        </w:rPr>
        <w:t>Service User</w:t>
      </w:r>
      <w:r>
        <w:rPr>
          <w:rFonts w:eastAsia="Calibri"/>
        </w:rPr>
        <w:t>.</w:t>
      </w:r>
    </w:p>
    <w:p w14:paraId="1A33092B" w14:textId="77777777" w:rsidR="00E91FB4" w:rsidRDefault="00E91FB4" w:rsidP="00E91FB4">
      <w:r>
        <w:t xml:space="preserve">Upon invocation of MPS, the system shall provide preferential treatment for </w:t>
      </w:r>
      <w:r w:rsidRPr="00DC7197">
        <w:t xml:space="preserve">access and core network </w:t>
      </w:r>
      <w:r>
        <w:t xml:space="preserve">resources associated with the session (i.e., signalling and media bearer related resources within a domain and across domains), including, when applicable, priority treatment towards an enterprise network supporting MPS. </w:t>
      </w:r>
    </w:p>
    <w:p w14:paraId="32F37317" w14:textId="77777777" w:rsidR="00E91FB4" w:rsidRPr="00CF1F1A" w:rsidRDefault="00E91FB4" w:rsidP="00E91FB4">
      <w:pPr>
        <w:pStyle w:val="NO"/>
        <w:ind w:left="1419"/>
        <w:rPr>
          <w:rFonts w:eastAsia="Calibri"/>
        </w:rPr>
      </w:pPr>
      <w:r w:rsidRPr="00AE0F08">
        <w:rPr>
          <w:rFonts w:eastAsia="Calibri"/>
        </w:rPr>
        <w:t>NOTE</w:t>
      </w:r>
      <w:r>
        <w:rPr>
          <w:rFonts w:eastAsia="Calibri"/>
        </w:rPr>
        <w:t xml:space="preserve"> 4</w:t>
      </w:r>
      <w:r w:rsidRPr="00AE0F08">
        <w:rPr>
          <w:rFonts w:eastAsia="Calibri"/>
        </w:rPr>
        <w:t>:</w:t>
      </w:r>
      <w:r>
        <w:rPr>
          <w:rFonts w:eastAsia="Calibri"/>
        </w:rPr>
        <w:t xml:space="preserve"> ‘</w:t>
      </w:r>
      <w:r w:rsidRPr="00CF1F1A">
        <w:rPr>
          <w:rFonts w:eastAsia="Calibri"/>
        </w:rPr>
        <w:t>enterprise network’ (mentioned above, and in other following sections) may be a 3GPP or non-3GPP network.</w:t>
      </w:r>
    </w:p>
    <w:p w14:paraId="4093033C" w14:textId="77777777" w:rsidR="00E91FB4" w:rsidRDefault="00E91FB4" w:rsidP="00E91FB4">
      <w:r>
        <w:t>A Service User is assigned a priority level by a regional/national authority i.e., agency authorised to issue priority levels. Upon MPS invocation the calling Service User's priority level is used to identify the priority to be used for the session being established.</w:t>
      </w:r>
    </w:p>
    <w:p w14:paraId="62EFF261" w14:textId="77777777" w:rsidR="00E91FB4" w:rsidRDefault="00E91FB4" w:rsidP="00E91FB4">
      <w:r>
        <w:t>Pre-emption of active s</w:t>
      </w:r>
      <w:r w:rsidRPr="004D5983">
        <w:t xml:space="preserve">essions </w:t>
      </w:r>
      <w:r>
        <w:t>shall be</w:t>
      </w:r>
      <w:r w:rsidRPr="004D5983">
        <w:t xml:space="preserve"> </w:t>
      </w:r>
      <w:r>
        <w:t>subject to</w:t>
      </w:r>
      <w:r w:rsidRPr="004D5983">
        <w:t xml:space="preserve"> </w:t>
      </w:r>
      <w:r>
        <w:t>regional/national</w:t>
      </w:r>
      <w:r w:rsidRPr="004D5983">
        <w:t xml:space="preserve"> regulatory requirements.</w:t>
      </w:r>
    </w:p>
    <w:p w14:paraId="2A326E6C" w14:textId="77777777" w:rsidR="00E91FB4" w:rsidRPr="00A40709" w:rsidRDefault="00E91FB4" w:rsidP="00E91FB4">
      <w:r w:rsidRPr="00A40709">
        <w:t xml:space="preserve">Subject to regional/national regulatory policy, a PLMN should have the capability to retain public access as a fundamental function. Therefore, MPS traffic volumes should be limited (e.g. not to exceed a regional/national </w:t>
      </w:r>
      <w:r w:rsidRPr="00A40709">
        <w:lastRenderedPageBreak/>
        <w:t xml:space="preserve">specified percentage of any concentrated network resource, such as </w:t>
      </w:r>
      <w:proofErr w:type="spellStart"/>
      <w:r w:rsidRPr="00A40709">
        <w:t>eNodeB</w:t>
      </w:r>
      <w:proofErr w:type="spellEnd"/>
      <w:r w:rsidRPr="00A40709">
        <w:t xml:space="preserve"> capacity), so as not to compromise this function.</w:t>
      </w:r>
    </w:p>
    <w:p w14:paraId="6BC2F063" w14:textId="77777777" w:rsidR="00E91FB4" w:rsidRDefault="00E91FB4" w:rsidP="00E91FB4">
      <w:pPr>
        <w:pStyle w:val="Heading2"/>
      </w:pPr>
      <w:bookmarkStart w:id="25" w:name="_Toc27762725"/>
      <w:bookmarkStart w:id="26" w:name="_Toc91259737"/>
      <w:r>
        <w:t>5.2</w:t>
      </w:r>
      <w:r>
        <w:tab/>
        <w:t>Priority session treatment in originating network</w:t>
      </w:r>
      <w:bookmarkEnd w:id="25"/>
      <w:bookmarkEnd w:id="26"/>
    </w:p>
    <w:p w14:paraId="308CE6EC" w14:textId="309A2B15" w:rsidR="00E91FB4" w:rsidRDefault="00E91FB4" w:rsidP="00E91FB4">
      <w:r>
        <w:t>W</w:t>
      </w:r>
      <w:r w:rsidRPr="004D5983">
        <w:t xml:space="preserve">hen </w:t>
      </w:r>
      <w:proofErr w:type="gramStart"/>
      <w:r>
        <w:t>an</w:t>
      </w:r>
      <w:r w:rsidRPr="004D5983">
        <w:t xml:space="preserve"> MPS session is originated by a Service User</w:t>
      </w:r>
      <w:proofErr w:type="gramEnd"/>
      <w:r>
        <w:t>, the</w:t>
      </w:r>
      <w:r w:rsidRPr="004D5983">
        <w:t xml:space="preserve"> session shall receive priority treatment (priority access to </w:t>
      </w:r>
      <w:r>
        <w:t xml:space="preserve">signalling and media bearer resources for voice, video, </w:t>
      </w:r>
      <w:del w:id="27" w:author="User-S" w:date="2022-07-14T12:42:00Z">
        <w:r w:rsidDel="009345CF">
          <w:delText xml:space="preserve">and </w:delText>
        </w:r>
      </w:del>
      <w:r>
        <w:t>data</w:t>
      </w:r>
      <w:ins w:id="28" w:author="User-S" w:date="2022-07-14T12:42:00Z">
        <w:r w:rsidR="009345CF">
          <w:t>, and messaging</w:t>
        </w:r>
      </w:ins>
      <w:ins w:id="29" w:author="User-S" w:date="2022-07-27T10:47:00Z">
        <w:r w:rsidR="005C7F83">
          <w:t xml:space="preserve"> service</w:t>
        </w:r>
      </w:ins>
      <w:r w:rsidRPr="004D5983">
        <w:t xml:space="preserve">) </w:t>
      </w:r>
      <w:r>
        <w:t>i</w:t>
      </w:r>
      <w:r w:rsidRPr="004D5983">
        <w:t>n the originating PLMN</w:t>
      </w:r>
      <w:r>
        <w:t xml:space="preserve"> </w:t>
      </w:r>
      <w:r w:rsidRPr="008E2CA9">
        <w:t>based on the originating Service User priority</w:t>
      </w:r>
      <w:r>
        <w:t xml:space="preserve"> information (i.e., priority indication and priority level).</w:t>
      </w:r>
    </w:p>
    <w:p w14:paraId="2883C760" w14:textId="77777777" w:rsidR="00E91FB4" w:rsidRPr="009F273A" w:rsidRDefault="00E91FB4" w:rsidP="00E91FB4">
      <w:r w:rsidRPr="009F273A">
        <w:t xml:space="preserve">When </w:t>
      </w:r>
      <w:proofErr w:type="gramStart"/>
      <w:r w:rsidRPr="009F273A">
        <w:t>an MPS session is requested by a Service User</w:t>
      </w:r>
      <w:proofErr w:type="gramEnd"/>
      <w:r w:rsidRPr="009F273A">
        <w:t xml:space="preserve"> and the </w:t>
      </w:r>
      <w:r>
        <w:t xml:space="preserve">originating </w:t>
      </w:r>
      <w:r w:rsidRPr="009F273A">
        <w:t>networ</w:t>
      </w:r>
      <w:r>
        <w:t xml:space="preserve">k supporting session </w:t>
      </w:r>
      <w:r w:rsidRPr="009F273A">
        <w:t>establishment cannot assign the necessary resources to the MPS session, the MPS session request shall be:</w:t>
      </w:r>
    </w:p>
    <w:p w14:paraId="628466F8" w14:textId="77777777" w:rsidR="00E91FB4" w:rsidRDefault="00E91FB4" w:rsidP="00E91FB4">
      <w:pPr>
        <w:pStyle w:val="B1"/>
      </w:pPr>
      <w:r>
        <w:t>-</w:t>
      </w:r>
      <w:r>
        <w:tab/>
      </w:r>
      <w:r w:rsidRPr="009F273A">
        <w:t>Queued,</w:t>
      </w:r>
    </w:p>
    <w:p w14:paraId="0C6F21AC" w14:textId="77777777" w:rsidR="00E91FB4" w:rsidRDefault="00E91FB4" w:rsidP="00E91FB4">
      <w:pPr>
        <w:pStyle w:val="B1"/>
      </w:pPr>
      <w:r>
        <w:t>-</w:t>
      </w:r>
      <w:r>
        <w:tab/>
      </w:r>
      <w:r w:rsidRPr="009F273A">
        <w:t xml:space="preserve">Processed for the next available resource in accordance with the </w:t>
      </w:r>
      <w:r>
        <w:t xml:space="preserve">calling </w:t>
      </w:r>
      <w:r w:rsidRPr="009F273A">
        <w:t>Service User</w:t>
      </w:r>
      <w:r>
        <w:t>'</w:t>
      </w:r>
      <w:r w:rsidRPr="009F273A">
        <w:t>s priority level and session initiation time.</w:t>
      </w:r>
    </w:p>
    <w:p w14:paraId="1E6B7457" w14:textId="77777777" w:rsidR="00E91FB4" w:rsidRDefault="00E91FB4" w:rsidP="00E91FB4">
      <w:r>
        <w:t>The network shall support the capability to inform the calling Service User about the status of the MPS session (e.g., tones or signalling messages can be used to indicate that the session request has been queued).</w:t>
      </w:r>
    </w:p>
    <w:p w14:paraId="1B5AF191" w14:textId="77777777" w:rsidR="00E91FB4" w:rsidRPr="004D5983" w:rsidRDefault="00E91FB4" w:rsidP="00E91FB4">
      <w:r>
        <w:rPr>
          <w:rFonts w:eastAsia="SimSun" w:hint="eastAsia"/>
          <w:lang w:eastAsia="zh-CN"/>
        </w:rPr>
        <w:t>If the queued MPS session times out</w:t>
      </w:r>
      <w:r>
        <w:rPr>
          <w:rFonts w:eastAsia="SimSun"/>
          <w:lang w:eastAsia="zh-CN"/>
        </w:rPr>
        <w:t>, then normal session processing applies.</w:t>
      </w:r>
    </w:p>
    <w:p w14:paraId="0AF217DA" w14:textId="77777777" w:rsidR="00E91FB4" w:rsidRDefault="00E91FB4" w:rsidP="00E91FB4">
      <w:pPr>
        <w:pStyle w:val="Heading2"/>
      </w:pPr>
      <w:bookmarkStart w:id="30" w:name="_Toc27762726"/>
      <w:bookmarkStart w:id="31" w:name="_Toc91259738"/>
      <w:r>
        <w:t>5.3</w:t>
      </w:r>
      <w:r>
        <w:tab/>
        <w:t>Priority session progression</w:t>
      </w:r>
      <w:bookmarkEnd w:id="30"/>
      <w:bookmarkEnd w:id="31"/>
    </w:p>
    <w:p w14:paraId="0489C750" w14:textId="77777777" w:rsidR="00E91FB4" w:rsidRPr="004D5983" w:rsidRDefault="00E91FB4" w:rsidP="00E91FB4">
      <w:r>
        <w:t>For an MPS session, a</w:t>
      </w:r>
      <w:r w:rsidRPr="004D5983">
        <w:t xml:space="preserve"> Service User shall receive priority session treatment/progression through the PL</w:t>
      </w:r>
      <w:r>
        <w:t>MN</w:t>
      </w:r>
      <w:r w:rsidRPr="004D5983">
        <w:t>(s). In case the MPS session traverses or terminates in other networks (e.g.</w:t>
      </w:r>
      <w:r>
        <w:t>,</w:t>
      </w:r>
      <w:r w:rsidRPr="004D5983">
        <w:t xml:space="preserve"> the PSTN), the network </w:t>
      </w:r>
      <w:r>
        <w:t xml:space="preserve">providing priority session treatment/progression </w:t>
      </w:r>
      <w:r w:rsidRPr="004D5983">
        <w:t>shall support the capability to indicate to the other network that this is an MPS session.</w:t>
      </w:r>
    </w:p>
    <w:p w14:paraId="34AFF59F" w14:textId="77777777" w:rsidR="00E91FB4" w:rsidRDefault="00E91FB4" w:rsidP="00E91FB4">
      <w:pPr>
        <w:pStyle w:val="NO"/>
      </w:pPr>
      <w:r>
        <w:t>NOTE:</w:t>
      </w:r>
      <w:r>
        <w:tab/>
        <w:t>If there is no agreement on priority handling between networks, the priority does not carry across network boundaries.</w:t>
      </w:r>
    </w:p>
    <w:p w14:paraId="5D6E9905" w14:textId="77777777" w:rsidR="00E91FB4" w:rsidRDefault="00E91FB4" w:rsidP="00E91FB4">
      <w:pPr>
        <w:pStyle w:val="Heading2"/>
      </w:pPr>
      <w:bookmarkStart w:id="32" w:name="_Toc27762727"/>
      <w:bookmarkStart w:id="33" w:name="_Toc91259739"/>
      <w:r>
        <w:t>5.4</w:t>
      </w:r>
      <w:r>
        <w:tab/>
        <w:t>Priority session treatment in terminating network</w:t>
      </w:r>
      <w:bookmarkEnd w:id="32"/>
      <w:bookmarkEnd w:id="33"/>
    </w:p>
    <w:p w14:paraId="76F140DC" w14:textId="438A0FE8" w:rsidR="00E91FB4" w:rsidRDefault="00E91FB4" w:rsidP="00E91FB4">
      <w:r>
        <w:t>When a terminating network receives an</w:t>
      </w:r>
      <w:r w:rsidRPr="004D5983">
        <w:t xml:space="preserve"> </w:t>
      </w:r>
      <w:r>
        <w:t xml:space="preserve">incoming MPS </w:t>
      </w:r>
      <w:r w:rsidRPr="004D5983">
        <w:t>session</w:t>
      </w:r>
      <w:r>
        <w:t xml:space="preserve"> establishment attempt, the MPS</w:t>
      </w:r>
      <w:r w:rsidRPr="004D5983">
        <w:t xml:space="preserve"> session shall receive priority treatment (priority access to </w:t>
      </w:r>
      <w:r>
        <w:t xml:space="preserve">signalling and media bearer resources for voice, video, </w:t>
      </w:r>
      <w:del w:id="34" w:author="User-S" w:date="2022-07-14T12:43:00Z">
        <w:r w:rsidDel="009345CF">
          <w:delText xml:space="preserve">and </w:delText>
        </w:r>
      </w:del>
      <w:r>
        <w:t>data</w:t>
      </w:r>
      <w:ins w:id="35" w:author="User-S" w:date="2022-07-14T12:43:00Z">
        <w:r w:rsidR="009345CF">
          <w:t>, and messaging</w:t>
        </w:r>
      </w:ins>
      <w:ins w:id="36" w:author="User-S" w:date="2022-07-27T10:47:00Z">
        <w:r w:rsidR="005C7F83">
          <w:t xml:space="preserve"> service</w:t>
        </w:r>
      </w:ins>
      <w:r w:rsidRPr="004D5983">
        <w:t>) in the terminating PLMN, based on the originating Service User priority</w:t>
      </w:r>
      <w:r>
        <w:t xml:space="preserve"> information</w:t>
      </w:r>
      <w:r w:rsidRPr="004D5983">
        <w:t>.</w:t>
      </w:r>
      <w:r>
        <w:t xml:space="preserve"> When requested, this includes MPS</w:t>
      </w:r>
      <w:r w:rsidRPr="00AA5588">
        <w:t xml:space="preserve"> </w:t>
      </w:r>
      <w:r>
        <w:t>treatment</w:t>
      </w:r>
      <w:r w:rsidRPr="00AA5588">
        <w:t xml:space="preserve"> </w:t>
      </w:r>
      <w:r>
        <w:t>towards an enterprise network supporting MPS.</w:t>
      </w:r>
    </w:p>
    <w:p w14:paraId="20523547" w14:textId="77777777" w:rsidR="00E91FB4" w:rsidRDefault="00E91FB4" w:rsidP="00E91FB4">
      <w:r>
        <w:t>A</w:t>
      </w:r>
      <w:r w:rsidRPr="006874BB">
        <w:t>s a</w:t>
      </w:r>
      <w:r>
        <w:t xml:space="preserve">n </w:t>
      </w:r>
      <w:r w:rsidRPr="006874BB">
        <w:t>operator option</w:t>
      </w:r>
      <w:r>
        <w:t>,</w:t>
      </w:r>
      <w:r w:rsidRPr="006874BB">
        <w:t xml:space="preserve"> the terminating </w:t>
      </w:r>
      <w:r>
        <w:t>network may invoke</w:t>
      </w:r>
      <w:r w:rsidRPr="006874BB">
        <w:t xml:space="preserve"> priority </w:t>
      </w:r>
      <w:r>
        <w:t>treatment for an incoming session from a non-MPS subscriber to an MPS subscriber (see clause 4).</w:t>
      </w:r>
    </w:p>
    <w:p w14:paraId="0CD2BA4A" w14:textId="77777777" w:rsidR="00E91FB4" w:rsidRPr="009F273A" w:rsidRDefault="00E91FB4" w:rsidP="00E91FB4">
      <w:r w:rsidRPr="009F273A">
        <w:t>When the terminating network supporting session establishment cannot assign the necessary resources to the MPS session, the MPS session request shall be:</w:t>
      </w:r>
    </w:p>
    <w:p w14:paraId="0B416607" w14:textId="77777777" w:rsidR="00E91FB4" w:rsidRDefault="00E91FB4" w:rsidP="00E91FB4">
      <w:pPr>
        <w:pStyle w:val="B1"/>
      </w:pPr>
      <w:r>
        <w:t>-</w:t>
      </w:r>
      <w:r>
        <w:tab/>
      </w:r>
      <w:r w:rsidRPr="009F273A">
        <w:t>Queued,</w:t>
      </w:r>
    </w:p>
    <w:p w14:paraId="66F3D669" w14:textId="77777777" w:rsidR="00E91FB4" w:rsidRDefault="00E91FB4" w:rsidP="00E91FB4">
      <w:pPr>
        <w:pStyle w:val="B1"/>
      </w:pPr>
      <w:r>
        <w:t>-</w:t>
      </w:r>
      <w:r>
        <w:tab/>
      </w:r>
      <w:r w:rsidRPr="009F273A">
        <w:t>Processed for the next available resource in accordance with the Service User</w:t>
      </w:r>
      <w:r>
        <w:t>'</w:t>
      </w:r>
      <w:r w:rsidRPr="009F273A">
        <w:t>s priority level and session arrival time.</w:t>
      </w:r>
    </w:p>
    <w:p w14:paraId="33755901" w14:textId="77777777" w:rsidR="00E91FB4" w:rsidRDefault="00E91FB4" w:rsidP="00E91FB4">
      <w:r>
        <w:t>The network shall support the capability to inform the calling Service User about the status of the MPS session (e.g., tones or signalling messages can be used to indicate that the session request has been queued).</w:t>
      </w:r>
    </w:p>
    <w:p w14:paraId="37E4538E" w14:textId="77777777" w:rsidR="00E91FB4" w:rsidRPr="004D5983" w:rsidRDefault="00E91FB4" w:rsidP="00E91FB4">
      <w:r>
        <w:rPr>
          <w:rFonts w:eastAsia="SimSun" w:hint="eastAsia"/>
          <w:lang w:eastAsia="zh-CN"/>
        </w:rPr>
        <w:t>If the queued MPS session times out</w:t>
      </w:r>
      <w:r>
        <w:rPr>
          <w:rFonts w:eastAsia="SimSun"/>
          <w:lang w:eastAsia="zh-CN"/>
        </w:rPr>
        <w:t>, then normal session processing applies.</w:t>
      </w:r>
    </w:p>
    <w:p w14:paraId="4D664068" w14:textId="77777777" w:rsidR="00E91FB4" w:rsidRDefault="00E91FB4" w:rsidP="00E91FB4">
      <w:pPr>
        <w:pStyle w:val="Heading2"/>
      </w:pPr>
      <w:bookmarkStart w:id="37" w:name="_Toc27762728"/>
      <w:bookmarkStart w:id="38" w:name="_Toc91259740"/>
      <w:r>
        <w:t>5.4a</w:t>
      </w:r>
      <w:r>
        <w:tab/>
        <w:t>Priority Data Bearer Service</w:t>
      </w:r>
      <w:bookmarkEnd w:id="37"/>
      <w:bookmarkEnd w:id="38"/>
    </w:p>
    <w:p w14:paraId="66C1BD1B" w14:textId="77777777" w:rsidR="00E91FB4" w:rsidRDefault="00E91FB4" w:rsidP="00E91FB4">
      <w:r>
        <w:t>The Priority Data Bearer Service provides MPS priority for data and video services not under IMS control.</w:t>
      </w:r>
      <w:r w:rsidRPr="00A66156">
        <w:t xml:space="preserve"> </w:t>
      </w:r>
    </w:p>
    <w:p w14:paraId="3180A128" w14:textId="77777777" w:rsidR="00E91FB4" w:rsidRDefault="00E91FB4" w:rsidP="00E91FB4">
      <w:r>
        <w:t>W</w:t>
      </w:r>
      <w:r w:rsidRPr="004D5983">
        <w:t xml:space="preserve">hen </w:t>
      </w:r>
      <w:r>
        <w:t>a Service User invokes Priority Data Bearer Service for transport of any data packets to and from that Service User, the network should give priority in admission/upgrade of the Priority Data Bearer(s) and in packet data scheduling in the event of congestion (for new sessions and upgrade to existing sessions), subject to</w:t>
      </w:r>
      <w:r w:rsidRPr="004D5983">
        <w:t xml:space="preserve"> </w:t>
      </w:r>
      <w:r>
        <w:t>regional/national</w:t>
      </w:r>
      <w:r w:rsidRPr="004D5983">
        <w:t xml:space="preserve"> regulatory </w:t>
      </w:r>
      <w:r>
        <w:t>policy. Specifically:</w:t>
      </w:r>
    </w:p>
    <w:p w14:paraId="2EB34809" w14:textId="77777777" w:rsidR="00E91FB4" w:rsidRDefault="00E91FB4" w:rsidP="00E91FB4">
      <w:pPr>
        <w:pStyle w:val="B1"/>
      </w:pPr>
      <w:r>
        <w:lastRenderedPageBreak/>
        <w:t>-</w:t>
      </w:r>
      <w:r>
        <w:tab/>
        <w:t xml:space="preserve">A Priority Data Bearer service session </w:t>
      </w:r>
      <w:proofErr w:type="gramStart"/>
      <w:r>
        <w:t>shall be given</w:t>
      </w:r>
      <w:proofErr w:type="gramEnd"/>
      <w:r>
        <w:t xml:space="preserve"> priority for admission/upgrade over non-Priority Data Bearer sessions during times of congestion;</w:t>
      </w:r>
    </w:p>
    <w:p w14:paraId="2EDF4634" w14:textId="77777777" w:rsidR="00E91FB4" w:rsidRPr="004D5983" w:rsidRDefault="00E91FB4" w:rsidP="00E91FB4">
      <w:pPr>
        <w:pStyle w:val="B1"/>
      </w:pPr>
      <w:r>
        <w:t>-</w:t>
      </w:r>
      <w:r>
        <w:tab/>
        <w:t xml:space="preserve">Data packets belonging to a Priority Data Bearer service </w:t>
      </w:r>
      <w:proofErr w:type="gramStart"/>
      <w:r>
        <w:t>shall not be dropped</w:t>
      </w:r>
      <w:proofErr w:type="gramEnd"/>
      <w:r>
        <w:t xml:space="preserve"> before data packets belonging to a non-Priority Data Bearer service session, when the network is experiencing congestion, subject to the limitation imposed by public access. Priority Data Bearer session </w:t>
      </w:r>
      <w:proofErr w:type="spellStart"/>
      <w:r>
        <w:t>QoS</w:t>
      </w:r>
      <w:proofErr w:type="spellEnd"/>
      <w:r>
        <w:t>, as required for the type of service invoked (e.g., packet delay), should be maintained throughout the activity of the data session.</w:t>
      </w:r>
    </w:p>
    <w:p w14:paraId="469516ED" w14:textId="77777777" w:rsidR="00E91FB4" w:rsidRDefault="00E91FB4" w:rsidP="00E91FB4">
      <w:r w:rsidRPr="00F6546F">
        <w:t xml:space="preserve">MPS for Data Transport Service (DTS) is a generic </w:t>
      </w:r>
      <w:proofErr w:type="gramStart"/>
      <w:r w:rsidRPr="00F6546F">
        <w:t>priority packet transport service</w:t>
      </w:r>
      <w:proofErr w:type="gramEnd"/>
      <w:r w:rsidRPr="00F6546F">
        <w:t xml:space="preserve"> that applies independently of the specific data application being used. </w:t>
      </w:r>
      <w:r>
        <w:t xml:space="preserve">In the case of EPS, </w:t>
      </w:r>
      <w:r w:rsidRPr="00224AD1">
        <w:t xml:space="preserve">MPS for </w:t>
      </w:r>
      <w:r>
        <w:t>DTS</w:t>
      </w:r>
      <w:r w:rsidRPr="00224AD1">
        <w:t xml:space="preserve"> enables the prioritization of all traffic on the default bearer upon request. </w:t>
      </w:r>
      <w:r w:rsidRPr="00AA38AA">
        <w:t xml:space="preserve">It may also apply to other bearers based on operator policy and regulatory rules. </w:t>
      </w:r>
      <w:r>
        <w:t xml:space="preserve">In the case of 5GS, </w:t>
      </w:r>
      <w:r w:rsidRPr="00224AD1">
        <w:t xml:space="preserve">MPS for </w:t>
      </w:r>
      <w:r>
        <w:t>DTS</w:t>
      </w:r>
      <w:r w:rsidRPr="00224AD1">
        <w:t xml:space="preserve"> enables the prioritization of all traffic on the </w:t>
      </w:r>
      <w:proofErr w:type="spellStart"/>
      <w:r w:rsidRPr="00224AD1">
        <w:t>QoS</w:t>
      </w:r>
      <w:proofErr w:type="spellEnd"/>
      <w:r w:rsidRPr="00224AD1">
        <w:t xml:space="preserve"> Flow associated with the default </w:t>
      </w:r>
      <w:proofErr w:type="spellStart"/>
      <w:r w:rsidRPr="00224AD1">
        <w:t>QoS</w:t>
      </w:r>
      <w:proofErr w:type="spellEnd"/>
      <w:r w:rsidRPr="00224AD1">
        <w:t xml:space="preserve"> rule upon request.</w:t>
      </w:r>
      <w:r w:rsidRPr="00AA38AA">
        <w:t xml:space="preserve"> It may also apply to other </w:t>
      </w:r>
      <w:proofErr w:type="spellStart"/>
      <w:r w:rsidRPr="00AA38AA">
        <w:t>QoS</w:t>
      </w:r>
      <w:proofErr w:type="spellEnd"/>
      <w:r w:rsidRPr="00AA38AA">
        <w:t xml:space="preserve"> flows based on operator policy and regulatory rules.</w:t>
      </w:r>
      <w:r w:rsidRPr="00224AD1">
        <w:t xml:space="preserve"> </w:t>
      </w:r>
      <w:r>
        <w:t>MPS for DTS</w:t>
      </w:r>
      <w:r w:rsidRPr="00F6546F">
        <w:t xml:space="preserve"> is a specific example of Priority Data Bearer Service.  MPS for DTS service specific requirements </w:t>
      </w:r>
      <w:proofErr w:type="gramStart"/>
      <w:r w:rsidRPr="00F6546F">
        <w:t>are described</w:t>
      </w:r>
      <w:proofErr w:type="gramEnd"/>
      <w:r w:rsidRPr="00F6546F">
        <w:t xml:space="preserve"> in clause 9.3.</w:t>
      </w:r>
    </w:p>
    <w:p w14:paraId="609D5A5D" w14:textId="77777777" w:rsidR="00E91FB4" w:rsidRDefault="00E91FB4" w:rsidP="00E91FB4">
      <w:pPr>
        <w:pStyle w:val="NO"/>
      </w:pPr>
      <w:r w:rsidRPr="00A66156">
        <w:t>NOTE:</w:t>
      </w:r>
      <w:r>
        <w:tab/>
      </w:r>
      <w:r w:rsidRPr="00A66156">
        <w:t xml:space="preserve">MPS for streaming video can be provided as an Over </w:t>
      </w:r>
      <w:proofErr w:type="gramStart"/>
      <w:r w:rsidRPr="00A66156">
        <w:t>The</w:t>
      </w:r>
      <w:proofErr w:type="gramEnd"/>
      <w:r w:rsidRPr="00A66156">
        <w:t xml:space="preserve"> Top (OTT) service using the MPS for DTS service.</w:t>
      </w:r>
    </w:p>
    <w:p w14:paraId="0FA07A94" w14:textId="77777777" w:rsidR="00E91FB4" w:rsidRDefault="00E91FB4" w:rsidP="00E91FB4">
      <w:pPr>
        <w:pStyle w:val="Heading2"/>
      </w:pPr>
      <w:bookmarkStart w:id="39" w:name="_Toc27762729"/>
      <w:bookmarkStart w:id="40" w:name="_Toc91259741"/>
      <w:r>
        <w:t>5.5</w:t>
      </w:r>
      <w:r>
        <w:tab/>
        <w:t>Priority levels</w:t>
      </w:r>
      <w:bookmarkEnd w:id="39"/>
      <w:bookmarkEnd w:id="40"/>
    </w:p>
    <w:p w14:paraId="1A8B3C9C" w14:textId="77777777" w:rsidR="00E91FB4" w:rsidRDefault="00E91FB4" w:rsidP="00E91FB4">
      <w:r w:rsidRPr="00800879">
        <w:t xml:space="preserve">The </w:t>
      </w:r>
      <w:r>
        <w:t>Service</w:t>
      </w:r>
      <w:r w:rsidRPr="00800879">
        <w:t xml:space="preserve"> U</w:t>
      </w:r>
      <w:r>
        <w:t xml:space="preserve">ser </w:t>
      </w:r>
      <w:proofErr w:type="gramStart"/>
      <w:r>
        <w:t>shall be assigned</w:t>
      </w:r>
      <w:proofErr w:type="gramEnd"/>
      <w:r>
        <w:t xml:space="preserve"> one of "n" </w:t>
      </w:r>
      <w:r w:rsidRPr="00800879">
        <w:t xml:space="preserve">user priority levels. The priority levels are defined with </w:t>
      </w:r>
      <w:proofErr w:type="gramStart"/>
      <w:r w:rsidRPr="00800879">
        <w:t>1</w:t>
      </w:r>
      <w:proofErr w:type="gramEnd"/>
      <w:r w:rsidRPr="00800879">
        <w:t xml:space="preserve"> being the highest priority level and </w:t>
      </w:r>
      <w:r>
        <w:t>"</w:t>
      </w:r>
      <w:r w:rsidRPr="00800879">
        <w:t>n</w:t>
      </w:r>
      <w:r>
        <w:t>"</w:t>
      </w:r>
      <w:r w:rsidRPr="00800879">
        <w:t xml:space="preserve"> being the lowest priority level. </w:t>
      </w:r>
    </w:p>
    <w:p w14:paraId="6AA0F307" w14:textId="77777777" w:rsidR="00E91FB4" w:rsidRDefault="00E91FB4" w:rsidP="00E91FB4">
      <w:pPr>
        <w:rPr>
          <w:lang w:eastAsia="zh-CN"/>
        </w:rPr>
      </w:pPr>
      <w:r>
        <w:t xml:space="preserve">The 3GPP network shall be able to support at least </w:t>
      </w:r>
      <w:proofErr w:type="gramStart"/>
      <w:r>
        <w:t>5</w:t>
      </w:r>
      <w:proofErr w:type="gramEnd"/>
      <w:r>
        <w:t xml:space="preserve"> user priority levels.</w:t>
      </w:r>
    </w:p>
    <w:p w14:paraId="3B9842E3" w14:textId="77777777" w:rsidR="00E91FB4" w:rsidRDefault="00E91FB4" w:rsidP="00E91FB4">
      <w:pPr>
        <w:rPr>
          <w:lang w:eastAsia="zh-CN"/>
        </w:rPr>
      </w:pPr>
      <w:r>
        <w:t>Assignment of priority levels is a matter of regional/national and operator policy.</w:t>
      </w:r>
    </w:p>
    <w:p w14:paraId="5B4AD528" w14:textId="77777777" w:rsidR="00E91FB4" w:rsidRPr="00800879" w:rsidRDefault="00E91FB4" w:rsidP="00E91FB4">
      <w:r w:rsidRPr="00800879">
        <w:t xml:space="preserve">In case of interconnecting networks </w:t>
      </w:r>
      <w:r>
        <w:t xml:space="preserve">that </w:t>
      </w:r>
      <w:r>
        <w:rPr>
          <w:rFonts w:hint="eastAsia"/>
          <w:lang w:eastAsia="zh-CN"/>
        </w:rPr>
        <w:t>have</w:t>
      </w:r>
      <w:r w:rsidRPr="00800879">
        <w:t xml:space="preserve"> different priority levels, mappings between priority levels </w:t>
      </w:r>
      <w:proofErr w:type="gramStart"/>
      <w:r>
        <w:t>should</w:t>
      </w:r>
      <w:r w:rsidRPr="00800879">
        <w:t xml:space="preserve"> be established</w:t>
      </w:r>
      <w:proofErr w:type="gramEnd"/>
      <w:r w:rsidRPr="00800879">
        <w:t>.</w:t>
      </w:r>
    </w:p>
    <w:p w14:paraId="60E03F70" w14:textId="77777777" w:rsidR="00E91FB4" w:rsidRDefault="00E91FB4" w:rsidP="00E91FB4">
      <w:pPr>
        <w:pStyle w:val="Heading2"/>
      </w:pPr>
      <w:bookmarkStart w:id="41" w:name="_Toc27762730"/>
      <w:bookmarkStart w:id="42" w:name="_Toc91259742"/>
      <w:r>
        <w:t>5.6</w:t>
      </w:r>
      <w:r>
        <w:tab/>
        <w:t>Invocation on demand</w:t>
      </w:r>
      <w:bookmarkEnd w:id="41"/>
      <w:bookmarkEnd w:id="42"/>
    </w:p>
    <w:p w14:paraId="15EE98B6" w14:textId="77777777" w:rsidR="00E91FB4" w:rsidRDefault="00E91FB4" w:rsidP="00E91FB4">
      <w:r>
        <w:t xml:space="preserve">MPS priority </w:t>
      </w:r>
      <w:proofErr w:type="gramStart"/>
      <w:r>
        <w:t>shall be invoked</w:t>
      </w:r>
      <w:proofErr w:type="gramEnd"/>
      <w:r>
        <w:t xml:space="preserve"> only when requested by the Service</w:t>
      </w:r>
      <w:r w:rsidRPr="00800879">
        <w:t xml:space="preserve"> </w:t>
      </w:r>
      <w:r>
        <w:t xml:space="preserve">User. However, certain priority treatments </w:t>
      </w:r>
      <w:proofErr w:type="gramStart"/>
      <w:r>
        <w:t>are provided</w:t>
      </w:r>
      <w:proofErr w:type="gramEnd"/>
      <w:r>
        <w:t xml:space="preserve"> prior to invocation as specified in Section 5.13.</w:t>
      </w:r>
    </w:p>
    <w:p w14:paraId="7D653C9B" w14:textId="77777777" w:rsidR="00E91FB4" w:rsidRDefault="00E91FB4" w:rsidP="00E91FB4">
      <w:r>
        <w:t xml:space="preserve">MPS </w:t>
      </w:r>
      <w:proofErr w:type="gramStart"/>
      <w:r>
        <w:t>is applied</w:t>
      </w:r>
      <w:proofErr w:type="gramEnd"/>
      <w:r>
        <w:t xml:space="preserve"> when idle resources required for an origination session request are not available.</w:t>
      </w:r>
    </w:p>
    <w:p w14:paraId="2FD2F2E2" w14:textId="77777777" w:rsidR="00E91FB4" w:rsidRDefault="00E91FB4" w:rsidP="00E91FB4">
      <w:r>
        <w:t xml:space="preserve">If idle resources are available when MPS </w:t>
      </w:r>
      <w:proofErr w:type="gramStart"/>
      <w:r>
        <w:t>is requested</w:t>
      </w:r>
      <w:proofErr w:type="gramEnd"/>
      <w:r>
        <w:t>, the request shall be allowed to proceed as normal</w:t>
      </w:r>
      <w:r>
        <w:rPr>
          <w:rFonts w:hint="eastAsia"/>
          <w:lang w:eastAsia="zh-CN"/>
        </w:rPr>
        <w:t>, but ma</w:t>
      </w:r>
      <w:r>
        <w:rPr>
          <w:lang w:eastAsia="zh-CN"/>
        </w:rPr>
        <w:t>r</w:t>
      </w:r>
      <w:r>
        <w:rPr>
          <w:rFonts w:hint="eastAsia"/>
          <w:lang w:eastAsia="zh-CN"/>
        </w:rPr>
        <w:t>ked as an MPS request.</w:t>
      </w:r>
    </w:p>
    <w:p w14:paraId="4ABC8338" w14:textId="77777777" w:rsidR="00E91FB4" w:rsidRDefault="00E91FB4" w:rsidP="00E91FB4">
      <w:r>
        <w:t xml:space="preserve">An indication of an MPS session </w:t>
      </w:r>
      <w:proofErr w:type="gramStart"/>
      <w:r>
        <w:t>should be propagated</w:t>
      </w:r>
      <w:proofErr w:type="gramEnd"/>
      <w:r>
        <w:t xml:space="preserve"> </w:t>
      </w:r>
      <w:r w:rsidRPr="005A5EE5">
        <w:t xml:space="preserve">towards the terminating network </w:t>
      </w:r>
      <w:r>
        <w:t>regardless of the availability of resources in the originating network.</w:t>
      </w:r>
    </w:p>
    <w:p w14:paraId="3D02E13F" w14:textId="77777777" w:rsidR="00E91FB4" w:rsidRDefault="00E91FB4" w:rsidP="00E91FB4">
      <w:pPr>
        <w:pStyle w:val="Heading2"/>
      </w:pPr>
      <w:bookmarkStart w:id="43" w:name="_Toc27762731"/>
      <w:bookmarkStart w:id="44" w:name="_Toc91259743"/>
      <w:r>
        <w:t>5.7</w:t>
      </w:r>
      <w:r>
        <w:tab/>
        <w:t>Multimedia priority service code/identifier</w:t>
      </w:r>
      <w:bookmarkEnd w:id="43"/>
      <w:bookmarkEnd w:id="44"/>
    </w:p>
    <w:p w14:paraId="328808ED" w14:textId="77777777" w:rsidR="00E91FB4" w:rsidRPr="00FA2D0A" w:rsidRDefault="00E91FB4" w:rsidP="00E91FB4">
      <w:r w:rsidRPr="00FA2D0A">
        <w:t xml:space="preserve">MPS </w:t>
      </w:r>
      <w:proofErr w:type="gramStart"/>
      <w:r w:rsidRPr="00FA2D0A">
        <w:t>shall be requested</w:t>
      </w:r>
      <w:proofErr w:type="gramEnd"/>
      <w:r w:rsidRPr="00FA2D0A">
        <w:t xml:space="preserve"> by including an MPS code/identifier in the session origination request</w:t>
      </w:r>
      <w:r>
        <w:t xml:space="preserve">, or optionally, by using an MPS </w:t>
      </w:r>
      <w:r w:rsidRPr="007E73C7">
        <w:t>input string</w:t>
      </w:r>
      <w:r>
        <w:t xml:space="preserve"> (e.g., an MPS public user identity)</w:t>
      </w:r>
      <w:r w:rsidRPr="00FA2D0A">
        <w:t>.</w:t>
      </w:r>
    </w:p>
    <w:p w14:paraId="27CB3A2D" w14:textId="77777777" w:rsidR="00E91FB4" w:rsidRDefault="00E91FB4" w:rsidP="00E91FB4">
      <w:pPr>
        <w:pStyle w:val="Heading2"/>
      </w:pPr>
      <w:bookmarkStart w:id="45" w:name="_Toc27762732"/>
      <w:bookmarkStart w:id="46" w:name="_Toc91259744"/>
      <w:r>
        <w:t>5.8</w:t>
      </w:r>
      <w:r>
        <w:tab/>
        <w:t>Roaming</w:t>
      </w:r>
      <w:bookmarkEnd w:id="45"/>
      <w:bookmarkEnd w:id="46"/>
    </w:p>
    <w:p w14:paraId="3A838E2A" w14:textId="77777777" w:rsidR="00E91FB4" w:rsidRDefault="00E91FB4" w:rsidP="00E91FB4">
      <w:r w:rsidRPr="00B31534">
        <w:t xml:space="preserve">MPS shall be supported when the Service User is roaming and the </w:t>
      </w:r>
      <w:r>
        <w:t>visited network and home network support MPS, and roaming agreements are in place for MPS</w:t>
      </w:r>
      <w:r w:rsidRPr="00DF2C49">
        <w:t>.</w:t>
      </w:r>
    </w:p>
    <w:p w14:paraId="63F1B57A" w14:textId="77777777" w:rsidR="00E91FB4" w:rsidRDefault="00E91FB4" w:rsidP="00E91FB4">
      <w:pPr>
        <w:pStyle w:val="Heading3"/>
      </w:pPr>
      <w:bookmarkStart w:id="47" w:name="_Toc27762733"/>
      <w:bookmarkStart w:id="48" w:name="_Toc91259745"/>
      <w:r>
        <w:t>5.8.1</w:t>
      </w:r>
      <w:r>
        <w:tab/>
        <w:t>Roaming within the home country</w:t>
      </w:r>
      <w:bookmarkEnd w:id="47"/>
      <w:bookmarkEnd w:id="48"/>
    </w:p>
    <w:p w14:paraId="4ACBE974" w14:textId="77777777" w:rsidR="00E91FB4" w:rsidRDefault="00E91FB4" w:rsidP="00E91FB4">
      <w:r>
        <w:t>The system shall support MPS</w:t>
      </w:r>
      <w:r w:rsidRPr="00C63225">
        <w:t xml:space="preserve"> when </w:t>
      </w:r>
      <w:r>
        <w:t>a UE with an MPS subscription</w:t>
      </w:r>
      <w:r w:rsidRPr="00C63225">
        <w:t xml:space="preserve"> is roaming within the home country and the visited and home network support </w:t>
      </w:r>
      <w:proofErr w:type="gramStart"/>
      <w:r w:rsidRPr="00C63225">
        <w:t>MPS,</w:t>
      </w:r>
      <w:proofErr w:type="gramEnd"/>
      <w:r w:rsidRPr="00C63225">
        <w:t xml:space="preserve"> and roaming agreements are in place for MPS</w:t>
      </w:r>
      <w:r>
        <w:t>.</w:t>
      </w:r>
    </w:p>
    <w:p w14:paraId="0BC7E2B5" w14:textId="77777777" w:rsidR="00E91FB4" w:rsidRDefault="00E91FB4" w:rsidP="00E91FB4">
      <w:pPr>
        <w:pStyle w:val="NO"/>
        <w:rPr>
          <w:rFonts w:eastAsia="Calibri"/>
        </w:rPr>
      </w:pPr>
      <w:r w:rsidRPr="00787352">
        <w:rPr>
          <w:rFonts w:eastAsia="Calibri"/>
        </w:rPr>
        <w:t>NOTE 1:</w:t>
      </w:r>
      <w:r w:rsidRPr="00787352">
        <w:rPr>
          <w:rFonts w:eastAsia="Calibri"/>
        </w:rPr>
        <w:tab/>
      </w:r>
      <w:r>
        <w:rPr>
          <w:rFonts w:eastAsia="Calibri"/>
        </w:rPr>
        <w:t>Roaming within a home country is subject to national/regional rules and operator policy.</w:t>
      </w:r>
    </w:p>
    <w:p w14:paraId="0E50EBE2" w14:textId="77777777" w:rsidR="00E91FB4" w:rsidRDefault="00E91FB4" w:rsidP="00E91FB4">
      <w:pPr>
        <w:pStyle w:val="NO"/>
        <w:rPr>
          <w:rFonts w:eastAsia="Calibri"/>
        </w:rPr>
      </w:pPr>
      <w:r>
        <w:rPr>
          <w:rFonts w:eastAsia="Calibri"/>
        </w:rPr>
        <w:lastRenderedPageBreak/>
        <w:t>NOTE 2</w:t>
      </w:r>
      <w:r w:rsidRPr="00787352">
        <w:rPr>
          <w:rFonts w:eastAsia="Calibri"/>
        </w:rPr>
        <w:t>:</w:t>
      </w:r>
      <w:r w:rsidRPr="00787352">
        <w:rPr>
          <w:rFonts w:eastAsia="Calibri"/>
        </w:rPr>
        <w:tab/>
      </w:r>
      <w:r>
        <w:rPr>
          <w:rFonts w:eastAsia="Calibri"/>
        </w:rPr>
        <w:t>The s</w:t>
      </w:r>
      <w:r w:rsidRPr="00A62271">
        <w:rPr>
          <w:rFonts w:eastAsia="Calibri"/>
        </w:rPr>
        <w:t xml:space="preserve">ubscription related information stored in the UE </w:t>
      </w:r>
      <w:proofErr w:type="gramStart"/>
      <w:r w:rsidRPr="00A62271">
        <w:rPr>
          <w:rFonts w:eastAsia="Calibri"/>
        </w:rPr>
        <w:t>is used</w:t>
      </w:r>
      <w:proofErr w:type="gramEnd"/>
      <w:r>
        <w:rPr>
          <w:rFonts w:eastAsia="Calibri"/>
        </w:rPr>
        <w:t xml:space="preserve"> for roaming within the home country.  M</w:t>
      </w:r>
      <w:r w:rsidRPr="00A62271">
        <w:rPr>
          <w:rFonts w:eastAsia="Calibri"/>
        </w:rPr>
        <w:t xml:space="preserve">embership in </w:t>
      </w:r>
      <w:r>
        <w:rPr>
          <w:rFonts w:eastAsia="Calibri"/>
        </w:rPr>
        <w:t>a</w:t>
      </w:r>
      <w:r w:rsidRPr="00A62271">
        <w:rPr>
          <w:rFonts w:eastAsia="Calibri"/>
        </w:rPr>
        <w:t xml:space="preserve"> special access class </w:t>
      </w:r>
      <w:r>
        <w:rPr>
          <w:rFonts w:eastAsia="Calibri"/>
        </w:rPr>
        <w:t xml:space="preserve">as per TS 22.011 [6] </w:t>
      </w:r>
      <w:proofErr w:type="gramStart"/>
      <w:r>
        <w:rPr>
          <w:rFonts w:eastAsia="Calibri"/>
        </w:rPr>
        <w:t>is used</w:t>
      </w:r>
      <w:proofErr w:type="gramEnd"/>
      <w:r>
        <w:rPr>
          <w:rFonts w:eastAsia="Calibri"/>
        </w:rPr>
        <w:t xml:space="preserve"> for EUTRAN access to the EPC and membership in Access Identity 1 as per TS 22.261 </w:t>
      </w:r>
      <w:r w:rsidRPr="00F627D3">
        <w:rPr>
          <w:rFonts w:eastAsia="Calibri"/>
        </w:rPr>
        <w:t>[7]</w:t>
      </w:r>
      <w:r>
        <w:rPr>
          <w:rFonts w:eastAsia="Calibri"/>
        </w:rPr>
        <w:t xml:space="preserve"> clause 6.22.2.2 is used for 5G (NR and E-UTRAN access to the 5GC)</w:t>
      </w:r>
      <w:r w:rsidRPr="00A62271">
        <w:rPr>
          <w:rFonts w:eastAsia="Calibri"/>
        </w:rPr>
        <w:t>.</w:t>
      </w:r>
      <w:r>
        <w:rPr>
          <w:rFonts w:eastAsia="Calibri"/>
        </w:rPr>
        <w:t xml:space="preserve"> </w:t>
      </w:r>
    </w:p>
    <w:p w14:paraId="5176046F" w14:textId="77777777" w:rsidR="00E91FB4" w:rsidRDefault="00E91FB4" w:rsidP="00E91FB4">
      <w:pPr>
        <w:pStyle w:val="Heading3"/>
      </w:pPr>
      <w:bookmarkStart w:id="49" w:name="_Toc27762734"/>
      <w:bookmarkStart w:id="50" w:name="_Toc91259746"/>
      <w:r>
        <w:t>5.8.2</w:t>
      </w:r>
      <w:r>
        <w:tab/>
        <w:t>Roaming outside the home country</w:t>
      </w:r>
      <w:bookmarkEnd w:id="49"/>
      <w:bookmarkEnd w:id="50"/>
    </w:p>
    <w:p w14:paraId="3794ED2B" w14:textId="77777777" w:rsidR="00E91FB4" w:rsidRDefault="00E91FB4" w:rsidP="00E91FB4">
      <w:r>
        <w:t>The system shall support MPS</w:t>
      </w:r>
      <w:r w:rsidRPr="00C63225">
        <w:t xml:space="preserve"> when </w:t>
      </w:r>
      <w:r>
        <w:t>a UE with an MPS subscription</w:t>
      </w:r>
      <w:r w:rsidRPr="00C63225">
        <w:t xml:space="preserve"> is roaming </w:t>
      </w:r>
      <w:r>
        <w:t>outside of</w:t>
      </w:r>
      <w:r w:rsidRPr="00C63225">
        <w:t xml:space="preserve"> the home country and the visited and home network support </w:t>
      </w:r>
      <w:proofErr w:type="gramStart"/>
      <w:r w:rsidRPr="00C63225">
        <w:t>MPS,</w:t>
      </w:r>
      <w:proofErr w:type="gramEnd"/>
      <w:r w:rsidRPr="00C63225">
        <w:t xml:space="preserve"> and roaming agreements are in place for MPS</w:t>
      </w:r>
      <w:r>
        <w:t>.</w:t>
      </w:r>
    </w:p>
    <w:p w14:paraId="675B521A" w14:textId="77777777" w:rsidR="00E91FB4" w:rsidRDefault="00E91FB4" w:rsidP="00E91FB4">
      <w:pPr>
        <w:pStyle w:val="NO"/>
        <w:rPr>
          <w:rFonts w:eastAsia="Calibri"/>
        </w:rPr>
      </w:pPr>
      <w:r w:rsidRPr="00787352">
        <w:rPr>
          <w:rFonts w:eastAsia="Calibri"/>
        </w:rPr>
        <w:t>NOTE 1:</w:t>
      </w:r>
      <w:r w:rsidRPr="00787352">
        <w:rPr>
          <w:rFonts w:eastAsia="Calibri"/>
        </w:rPr>
        <w:tab/>
      </w:r>
      <w:r>
        <w:rPr>
          <w:rFonts w:eastAsia="Calibri"/>
        </w:rPr>
        <w:t>Roaming outside a home country is subject to national/regional rules and operator policy.</w:t>
      </w:r>
    </w:p>
    <w:p w14:paraId="3569943A" w14:textId="77777777" w:rsidR="00E91FB4" w:rsidRDefault="00E91FB4" w:rsidP="00E91FB4">
      <w:pPr>
        <w:pStyle w:val="NO"/>
        <w:rPr>
          <w:rFonts w:eastAsia="Calibri"/>
        </w:rPr>
      </w:pPr>
      <w:r>
        <w:rPr>
          <w:rFonts w:eastAsia="Calibri"/>
        </w:rPr>
        <w:t>NOTE 2</w:t>
      </w:r>
      <w:r w:rsidRPr="00787352">
        <w:rPr>
          <w:rFonts w:eastAsia="Calibri"/>
        </w:rPr>
        <w:t>:</w:t>
      </w:r>
      <w:r w:rsidRPr="00787352">
        <w:rPr>
          <w:rFonts w:eastAsia="Calibri"/>
        </w:rPr>
        <w:tab/>
      </w:r>
      <w:r w:rsidRPr="005E0741">
        <w:rPr>
          <w:rFonts w:eastAsia="Calibri"/>
        </w:rPr>
        <w:t>The UE subscription in the home PLMN is configured for MPS with the visited PLMN outside the home country as specified in TS 22.261 [</w:t>
      </w:r>
      <w:r>
        <w:rPr>
          <w:rFonts w:eastAsia="Calibri"/>
        </w:rPr>
        <w:t>7</w:t>
      </w:r>
      <w:r w:rsidRPr="005E0741">
        <w:rPr>
          <w:rFonts w:eastAsia="Calibri"/>
        </w:rPr>
        <w:t>] clause 6.22.2.2</w:t>
      </w:r>
      <w:r>
        <w:rPr>
          <w:rFonts w:eastAsia="Calibri"/>
        </w:rPr>
        <w:t>, for 5GS (E-UTRA and NR access to the 5GC).</w:t>
      </w:r>
    </w:p>
    <w:p w14:paraId="2E683450" w14:textId="77777777" w:rsidR="00E91FB4" w:rsidRPr="00F627D3" w:rsidRDefault="00E91FB4" w:rsidP="00E91FB4">
      <w:pPr>
        <w:pStyle w:val="NO"/>
        <w:rPr>
          <w:rFonts w:eastAsia="Calibri"/>
        </w:rPr>
      </w:pPr>
      <w:r>
        <w:rPr>
          <w:rFonts w:eastAsia="Calibri"/>
        </w:rPr>
        <w:t>NOTE 3</w:t>
      </w:r>
      <w:r w:rsidRPr="00787352">
        <w:rPr>
          <w:rFonts w:eastAsia="Calibri"/>
        </w:rPr>
        <w:t>:</w:t>
      </w:r>
      <w:r w:rsidRPr="00787352">
        <w:rPr>
          <w:rFonts w:eastAsia="Calibri"/>
        </w:rPr>
        <w:tab/>
      </w:r>
      <w:r w:rsidRPr="005E0741">
        <w:rPr>
          <w:rFonts w:eastAsia="Calibri"/>
        </w:rPr>
        <w:t xml:space="preserve">The home PLMN </w:t>
      </w:r>
      <w:r>
        <w:rPr>
          <w:rFonts w:eastAsia="Calibri"/>
        </w:rPr>
        <w:t>can</w:t>
      </w:r>
      <w:r w:rsidRPr="00AE0F08">
        <w:rPr>
          <w:rFonts w:eastAsia="Calibri"/>
        </w:rPr>
        <w:t xml:space="preserve"> </w:t>
      </w:r>
      <w:r w:rsidRPr="005E0741">
        <w:rPr>
          <w:rFonts w:eastAsia="Calibri"/>
        </w:rPr>
        <w:t xml:space="preserve">configure the UE to discover and select a network supporting MPS when roaming </w:t>
      </w:r>
      <w:r>
        <w:rPr>
          <w:rFonts w:eastAsia="Calibri"/>
        </w:rPr>
        <w:t xml:space="preserve">outside of the home country </w:t>
      </w:r>
      <w:r w:rsidRPr="005E0741">
        <w:rPr>
          <w:rFonts w:eastAsia="Calibri"/>
        </w:rPr>
        <w:t>(e.g., the UE is configured to select a specific MPS capable visited PLMN when roaming in a country that may have multiple PLMNs where some are MPS capable and some are not MPS capable)</w:t>
      </w:r>
      <w:r>
        <w:rPr>
          <w:rFonts w:eastAsia="Calibri"/>
        </w:rPr>
        <w:t xml:space="preserve">. </w:t>
      </w:r>
    </w:p>
    <w:p w14:paraId="6EABA039" w14:textId="77777777" w:rsidR="00E91FB4" w:rsidRDefault="00E91FB4" w:rsidP="00E91FB4">
      <w:pPr>
        <w:pStyle w:val="Heading2"/>
      </w:pPr>
      <w:bookmarkStart w:id="51" w:name="_Toc27762735"/>
      <w:bookmarkStart w:id="52" w:name="_Toc91259747"/>
      <w:r>
        <w:t>5.9</w:t>
      </w:r>
      <w:r>
        <w:tab/>
        <w:t>Handover</w:t>
      </w:r>
      <w:bookmarkEnd w:id="51"/>
      <w:bookmarkEnd w:id="52"/>
    </w:p>
    <w:p w14:paraId="492EAFA1" w14:textId="77777777" w:rsidR="00E91FB4" w:rsidRDefault="00E91FB4" w:rsidP="00E91FB4">
      <w:r w:rsidRPr="00DF2C49">
        <w:t xml:space="preserve">MPS </w:t>
      </w:r>
      <w:proofErr w:type="gramStart"/>
      <w:r w:rsidRPr="00DF2C49">
        <w:t>shall be supported</w:t>
      </w:r>
      <w:proofErr w:type="gramEnd"/>
      <w:r w:rsidRPr="00DF2C49">
        <w:t xml:space="preserve"> during </w:t>
      </w:r>
      <w:r>
        <w:t xml:space="preserve">and after </w:t>
      </w:r>
      <w:r w:rsidRPr="00DF2C49">
        <w:t>the handover (i.e.</w:t>
      </w:r>
      <w:r>
        <w:t>,</w:t>
      </w:r>
      <w:r w:rsidRPr="00DF2C49">
        <w:t xml:space="preserve"> sessions shall continue to get priority treatment in the network </w:t>
      </w:r>
      <w:r>
        <w:t xml:space="preserve">during and </w:t>
      </w:r>
      <w:r w:rsidRPr="00DF2C49">
        <w:t>after the handover).</w:t>
      </w:r>
      <w:r>
        <w:t xml:space="preserve"> Resource allocation for the session during handover shall receive priority treatment </w:t>
      </w:r>
      <w:r w:rsidRPr="004D5983">
        <w:t xml:space="preserve">(priority access to </w:t>
      </w:r>
      <w:r>
        <w:t>signalling and media bearer resources for voice, video, and data</w:t>
      </w:r>
      <w:r w:rsidRPr="004D5983">
        <w:t xml:space="preserve">) </w:t>
      </w:r>
      <w:r>
        <w:t>i</w:t>
      </w:r>
      <w:r w:rsidRPr="004D5983">
        <w:t xml:space="preserve">n the </w:t>
      </w:r>
      <w:r>
        <w:t xml:space="preserve">target cell </w:t>
      </w:r>
      <w:r w:rsidRPr="008E2CA9">
        <w:t>based on the Service User priority</w:t>
      </w:r>
      <w:r>
        <w:t xml:space="preserve"> information (i.e., priority indication and priority level).</w:t>
      </w:r>
    </w:p>
    <w:p w14:paraId="1F149652" w14:textId="77777777" w:rsidR="00E91FB4" w:rsidRPr="00253EB3" w:rsidRDefault="00E91FB4" w:rsidP="00E91FB4">
      <w:r w:rsidRPr="00253EB3">
        <w:t xml:space="preserve">For handover of an MPS </w:t>
      </w:r>
      <w:r>
        <w:t xml:space="preserve">voice </w:t>
      </w:r>
      <w:r w:rsidRPr="00253EB3">
        <w:t xml:space="preserve">call to CS, only the active, or if all calls are on hold, only the most recently active </w:t>
      </w:r>
      <w:r>
        <w:t xml:space="preserve">voice </w:t>
      </w:r>
      <w:r w:rsidRPr="00253EB3">
        <w:t xml:space="preserve">call shall be transferred and receive the priority treatment in CS. Any remaining </w:t>
      </w:r>
      <w:r>
        <w:t xml:space="preserve">non-MPS voice </w:t>
      </w:r>
      <w:r w:rsidRPr="00253EB3">
        <w:t xml:space="preserve">sessions in PS </w:t>
      </w:r>
      <w:proofErr w:type="gramStart"/>
      <w:r>
        <w:t>may</w:t>
      </w:r>
      <w:r w:rsidRPr="00253EB3">
        <w:t xml:space="preserve"> be released</w:t>
      </w:r>
      <w:proofErr w:type="gramEnd"/>
      <w:r w:rsidRPr="00253EB3">
        <w:t>.</w:t>
      </w:r>
      <w:r>
        <w:t xml:space="preserve"> Any remaining MPS sessions, e.g., MPS data, in PS </w:t>
      </w:r>
      <w:proofErr w:type="gramStart"/>
      <w:r>
        <w:t>shall not be released</w:t>
      </w:r>
      <w:proofErr w:type="gramEnd"/>
      <w:r>
        <w:t>.</w:t>
      </w:r>
    </w:p>
    <w:p w14:paraId="73D791AA" w14:textId="77777777" w:rsidR="00E91FB4" w:rsidRDefault="00E91FB4" w:rsidP="00E91FB4">
      <w:pPr>
        <w:pStyle w:val="Heading2"/>
      </w:pPr>
      <w:bookmarkStart w:id="53" w:name="_Toc27762736"/>
      <w:bookmarkStart w:id="54" w:name="_Toc91259748"/>
      <w:r>
        <w:t>5.10</w:t>
      </w:r>
      <w:r>
        <w:tab/>
        <w:t>Interworking with CS domain</w:t>
      </w:r>
      <w:bookmarkEnd w:id="53"/>
      <w:bookmarkEnd w:id="54"/>
    </w:p>
    <w:p w14:paraId="2FFC2AB5" w14:textId="77777777" w:rsidR="00E91FB4" w:rsidRDefault="00E91FB4" w:rsidP="00E91FB4">
      <w:pPr>
        <w:pStyle w:val="Heading3"/>
      </w:pPr>
      <w:bookmarkStart w:id="55" w:name="_Toc27762737"/>
      <w:bookmarkStart w:id="56" w:name="_Toc91259749"/>
      <w:r>
        <w:t>5.10.1</w:t>
      </w:r>
      <w:r>
        <w:tab/>
        <w:t>Mobile origination in the CS domain -&gt; MPS mobile termination</w:t>
      </w:r>
      <w:bookmarkEnd w:id="55"/>
      <w:bookmarkEnd w:id="56"/>
    </w:p>
    <w:p w14:paraId="77FF36A5" w14:textId="77777777" w:rsidR="00E91FB4" w:rsidRDefault="00E91FB4" w:rsidP="00E91FB4">
      <w:r>
        <w:t xml:space="preserve">For a Priority Service voice call, as described in [2] and as specified in [3, 4, 5], originated by a Service User in the CS Domain, MPS shall support priority Mobile Termination of the session in the IMS. The priority information received from the CS domain </w:t>
      </w:r>
      <w:proofErr w:type="gramStart"/>
      <w:r>
        <w:t>shall be mapped and used in the IMS accordingly</w:t>
      </w:r>
      <w:proofErr w:type="gramEnd"/>
      <w:r>
        <w:t>.</w:t>
      </w:r>
    </w:p>
    <w:p w14:paraId="14E0506E" w14:textId="77777777" w:rsidR="00E91FB4" w:rsidRDefault="00E91FB4" w:rsidP="00E91FB4">
      <w:pPr>
        <w:pStyle w:val="Heading3"/>
      </w:pPr>
      <w:bookmarkStart w:id="57" w:name="_Toc27762738"/>
      <w:bookmarkStart w:id="58" w:name="_Toc91259750"/>
      <w:r>
        <w:t>5.10.2</w:t>
      </w:r>
      <w:r>
        <w:tab/>
        <w:t>MPS mobile origination -&gt; mobile termination to the CS domain</w:t>
      </w:r>
      <w:bookmarkEnd w:id="57"/>
      <w:bookmarkEnd w:id="58"/>
    </w:p>
    <w:p w14:paraId="7C7A426E" w14:textId="77777777" w:rsidR="00E91FB4" w:rsidRDefault="00E91FB4" w:rsidP="00E91FB4">
      <w:r>
        <w:t xml:space="preserve">For an MPS voice session originated by a Service User in the IMS, MPS shall support priority delivery of the voice session to the serving CS Domain. The calling Service User priority level </w:t>
      </w:r>
      <w:proofErr w:type="gramStart"/>
      <w:r>
        <w:t>shall be sent</w:t>
      </w:r>
      <w:proofErr w:type="gramEnd"/>
      <w:r>
        <w:t xml:space="preserve"> to the CS Domain.</w:t>
      </w:r>
    </w:p>
    <w:p w14:paraId="7953782F" w14:textId="77777777" w:rsidR="00E91FB4" w:rsidRDefault="00E91FB4" w:rsidP="00E91FB4">
      <w:pPr>
        <w:pStyle w:val="Heading3"/>
      </w:pPr>
      <w:bookmarkStart w:id="59" w:name="_Toc27762739"/>
      <w:bookmarkStart w:id="60" w:name="_Toc91259751"/>
      <w:r>
        <w:t>5.10.3</w:t>
      </w:r>
      <w:r>
        <w:tab/>
        <w:t xml:space="preserve">CS </w:t>
      </w:r>
      <w:proofErr w:type="spellStart"/>
      <w:r>
        <w:t>Fallback</w:t>
      </w:r>
      <w:proofErr w:type="spellEnd"/>
      <w:r>
        <w:t xml:space="preserve"> from LTE</w:t>
      </w:r>
      <w:bookmarkEnd w:id="59"/>
      <w:bookmarkEnd w:id="60"/>
    </w:p>
    <w:p w14:paraId="12369797" w14:textId="77777777" w:rsidR="00E91FB4" w:rsidRDefault="00E91FB4" w:rsidP="00E91FB4">
      <w:r>
        <w:t xml:space="preserve">Circuit Switched (CS) </w:t>
      </w:r>
      <w:proofErr w:type="spellStart"/>
      <w:r>
        <w:t>fallback</w:t>
      </w:r>
      <w:proofErr w:type="spellEnd"/>
      <w:r>
        <w:t xml:space="preserve"> from LTE needs to </w:t>
      </w:r>
      <w:proofErr w:type="gramStart"/>
      <w:r>
        <w:t>be given</w:t>
      </w:r>
      <w:proofErr w:type="gramEnd"/>
      <w:r>
        <w:t xml:space="preserve"> priority in the LTE system to support MPS voice in cells where voice is not supported in the PS domain. Priority treatment applies to both mobile originated calls and mobile terminated calls. </w:t>
      </w:r>
    </w:p>
    <w:p w14:paraId="536240B7" w14:textId="77777777" w:rsidR="00E91FB4" w:rsidRDefault="00E91FB4" w:rsidP="00E91FB4">
      <w:r>
        <w:t xml:space="preserve">When an MPS Service User in LTE originates a voice call intended to </w:t>
      </w:r>
      <w:proofErr w:type="gramStart"/>
      <w:r>
        <w:t>be supported</w:t>
      </w:r>
      <w:proofErr w:type="gramEnd"/>
      <w:r>
        <w:t xml:space="preserve"> in the CS domain, and when configured by the operator, the LTE system shall provide priority treatment in the signalling and resource allocations needed to support priority CS </w:t>
      </w:r>
      <w:proofErr w:type="spellStart"/>
      <w:r>
        <w:t>fallback</w:t>
      </w:r>
      <w:proofErr w:type="spellEnd"/>
      <w:r>
        <w:t>.</w:t>
      </w:r>
    </w:p>
    <w:p w14:paraId="7B59838B" w14:textId="77777777" w:rsidR="00E91FB4" w:rsidRDefault="00E91FB4" w:rsidP="00E91FB4">
      <w:r>
        <w:t xml:space="preserve">When a terminating LTE network receives indication of an incoming call to the CS domain, the LTE system shall provide priority treatment in the signalling and resource allocations needed to support priority CS </w:t>
      </w:r>
      <w:proofErr w:type="spellStart"/>
      <w:r>
        <w:t>fallback</w:t>
      </w:r>
      <w:proofErr w:type="spellEnd"/>
      <w:r>
        <w:t>.</w:t>
      </w:r>
    </w:p>
    <w:p w14:paraId="34186E3F" w14:textId="77777777" w:rsidR="00E91FB4" w:rsidRDefault="00E91FB4" w:rsidP="00E91FB4">
      <w:pPr>
        <w:pStyle w:val="Heading2"/>
      </w:pPr>
      <w:bookmarkStart w:id="61" w:name="_Toc91259752"/>
      <w:bookmarkStart w:id="62" w:name="_Toc27762740"/>
      <w:r>
        <w:t>5.10a</w:t>
      </w:r>
      <w:r>
        <w:tab/>
      </w:r>
      <w:proofErr w:type="spellStart"/>
      <w:r>
        <w:t>Fallback</w:t>
      </w:r>
      <w:proofErr w:type="spellEnd"/>
      <w:r>
        <w:t xml:space="preserve"> in 5GS</w:t>
      </w:r>
      <w:bookmarkEnd w:id="61"/>
    </w:p>
    <w:p w14:paraId="284A3F61" w14:textId="77777777" w:rsidR="00E91FB4" w:rsidRDefault="00E91FB4" w:rsidP="00E91FB4">
      <w:r>
        <w:rPr>
          <w:noProof/>
        </w:rPr>
        <w:t xml:space="preserve">MPS voice calls need to be provided priority treatment following a voice fallback in 5GS when configured by the operator to fallback to another RAN type and/or core network type to support voice. The </w:t>
      </w:r>
      <w:r>
        <w:t xml:space="preserve">priority treatment applies to both mobile originated calls and mobile terminated calls. </w:t>
      </w:r>
      <w:r>
        <w:rPr>
          <w:noProof/>
        </w:rPr>
        <w:t xml:space="preserve">Non-voice PDU sessions that have priority in the 5GS prior to </w:t>
      </w:r>
      <w:r>
        <w:rPr>
          <w:noProof/>
        </w:rPr>
        <w:lastRenderedPageBreak/>
        <w:t>a voice fallback need to be given priority after the voice fallback.  The priority treatment applies when the MPS non-voice PDU sessions move with the MPS voice PDU session and when MPS non-voice PDU sessions do not move with the MPS voice PDU session.</w:t>
      </w:r>
    </w:p>
    <w:p w14:paraId="436E3392" w14:textId="77777777" w:rsidR="00E91FB4" w:rsidRDefault="00E91FB4" w:rsidP="00E91FB4">
      <w:pPr>
        <w:rPr>
          <w:noProof/>
        </w:rPr>
      </w:pPr>
      <w:r>
        <w:rPr>
          <w:noProof/>
        </w:rPr>
        <w:t>When an MPS Service User in a 5GS originates an MPS voice call and when configured by the operator for voice fallback to another RAN type and/or core network type, the system shall provide priority treatment in the signalling and resource allocations to support the priority voice fallback.</w:t>
      </w:r>
    </w:p>
    <w:p w14:paraId="75BD3EE1" w14:textId="77777777" w:rsidR="00E91FB4" w:rsidRDefault="00E91FB4" w:rsidP="00E91FB4">
      <w:pPr>
        <w:rPr>
          <w:noProof/>
        </w:rPr>
      </w:pPr>
      <w:r>
        <w:rPr>
          <w:noProof/>
        </w:rPr>
        <w:t>When a 5GS receives indication of a terminating MPS voice call and when configured by the operator for voice fallback to another RAN type and/or core network type, the system shall provide priority treatment in the signalling and resource allocations to support the priority voice fallback.</w:t>
      </w:r>
    </w:p>
    <w:p w14:paraId="78222B94" w14:textId="77777777" w:rsidR="00E91FB4" w:rsidRDefault="00E91FB4" w:rsidP="00E91FB4">
      <w:pPr>
        <w:rPr>
          <w:noProof/>
        </w:rPr>
      </w:pPr>
      <w:r>
        <w:rPr>
          <w:noProof/>
        </w:rPr>
        <w:t>When the 5GS initiates a voice fallback for an MPS call, the system shall provide priority treatment in the signalling and resource allocations needed to support non-voice priority PDU sessions, if any exist at the time of the voice fallback. The priority treatment shall apply whether the MPS non-voice PDU session moves with the MPS voice PDU session or not.</w:t>
      </w:r>
    </w:p>
    <w:p w14:paraId="51EED80E" w14:textId="77777777" w:rsidR="00E91FB4" w:rsidRDefault="00E91FB4" w:rsidP="00E91FB4">
      <w:pPr>
        <w:pStyle w:val="Heading2"/>
      </w:pPr>
      <w:bookmarkStart w:id="63" w:name="_Toc91259753"/>
      <w:r>
        <w:t>5.11</w:t>
      </w:r>
      <w:r>
        <w:tab/>
        <w:t>Network Management Functions</w:t>
      </w:r>
      <w:bookmarkEnd w:id="62"/>
      <w:bookmarkEnd w:id="63"/>
    </w:p>
    <w:p w14:paraId="52E384B3" w14:textId="77777777" w:rsidR="00E91FB4" w:rsidRDefault="00E91FB4" w:rsidP="00E91FB4">
      <w:r w:rsidRPr="00301DFC">
        <w:t xml:space="preserve">Based on regional/national requirements and network operator policy, an MPS session </w:t>
      </w:r>
      <w:proofErr w:type="gramStart"/>
      <w:r w:rsidRPr="00301DFC">
        <w:t>shall be exempted</w:t>
      </w:r>
      <w:proofErr w:type="gramEnd"/>
      <w:r w:rsidRPr="00301DFC">
        <w:t xml:space="preserve"> from network management controls up to the point where further exemption would cause network instability. Congestion controls, overload controls, load balancing</w:t>
      </w:r>
      <w:r>
        <w:t>, and load re-balancing</w:t>
      </w:r>
      <w:r w:rsidRPr="00301DFC">
        <w:t xml:space="preserve"> shall not adversely </w:t>
      </w:r>
      <w:proofErr w:type="gramStart"/>
      <w:r w:rsidRPr="00301DFC">
        <w:t>impact</w:t>
      </w:r>
      <w:proofErr w:type="gramEnd"/>
      <w:r w:rsidRPr="00301DFC">
        <w:t xml:space="preserve"> MPS.</w:t>
      </w:r>
    </w:p>
    <w:p w14:paraId="7D66AB47" w14:textId="77777777" w:rsidR="00E91FB4" w:rsidRDefault="00E91FB4" w:rsidP="00E91FB4">
      <w:pPr>
        <w:pStyle w:val="Heading2"/>
      </w:pPr>
      <w:bookmarkStart w:id="64" w:name="_Toc27762741"/>
      <w:bookmarkStart w:id="65" w:name="_Toc91259754"/>
      <w:r>
        <w:t>5.12</w:t>
      </w:r>
      <w:r>
        <w:tab/>
        <w:t>Policy Control</w:t>
      </w:r>
      <w:bookmarkEnd w:id="64"/>
      <w:bookmarkEnd w:id="65"/>
    </w:p>
    <w:p w14:paraId="66C5C458" w14:textId="417EAA8E" w:rsidR="00E91FB4" w:rsidRDefault="00E91FB4" w:rsidP="00E91FB4">
      <w:r>
        <w:t>The 3GPP network shall be able to make and enforce policy decisions regarding relative treatment of MPS application services (Voice, Video</w:t>
      </w:r>
      <w:ins w:id="66" w:author="User-S" w:date="2022-07-14T12:44:00Z">
        <w:r w:rsidR="009345CF">
          <w:t>,</w:t>
        </w:r>
      </w:ins>
      <w:r>
        <w:t xml:space="preserve"> </w:t>
      </w:r>
      <w:del w:id="67" w:author="User-S" w:date="2022-07-14T12:44:00Z">
        <w:r w:rsidDel="009345CF">
          <w:delText xml:space="preserve">and </w:delText>
        </w:r>
      </w:del>
      <w:r>
        <w:t>Data</w:t>
      </w:r>
      <w:ins w:id="68" w:author="User-S" w:date="2022-07-14T12:44:00Z">
        <w:r w:rsidR="009345CF">
          <w:t>, and Messaging</w:t>
        </w:r>
      </w:ins>
      <w:r>
        <w:t xml:space="preserve">) for admission control </w:t>
      </w:r>
      <w:r>
        <w:rPr>
          <w:lang w:eastAsia="ja-JP"/>
        </w:rPr>
        <w:t xml:space="preserve">subject to </w:t>
      </w:r>
      <w:r w:rsidRPr="00EA4A96">
        <w:rPr>
          <w:lang w:eastAsia="ja-JP"/>
        </w:rPr>
        <w:t>regional/national regulatory requirements and operator policy</w:t>
      </w:r>
      <w:r>
        <w:rPr>
          <w:lang w:eastAsia="ja-JP"/>
        </w:rPr>
        <w:t>.</w:t>
      </w:r>
    </w:p>
    <w:p w14:paraId="4C0A400E" w14:textId="77777777" w:rsidR="00E91FB4" w:rsidRDefault="00E91FB4" w:rsidP="00E91FB4">
      <w:r>
        <w:t xml:space="preserve">The 3GPP network shall be able to make and enforce policy decisions regarding relative treatment of MPS application services traffic depending on the media type </w:t>
      </w:r>
      <w:r>
        <w:rPr>
          <w:lang w:eastAsia="ja-JP"/>
        </w:rPr>
        <w:t xml:space="preserve">subject to </w:t>
      </w:r>
      <w:r w:rsidRPr="00EA4A96">
        <w:rPr>
          <w:lang w:eastAsia="ja-JP"/>
        </w:rPr>
        <w:t>regional/national regulatory requirements and operator policy</w:t>
      </w:r>
      <w:r>
        <w:rPr>
          <w:lang w:eastAsia="ja-JP"/>
        </w:rPr>
        <w:t xml:space="preserve"> (e.g., based on operator policy or regulation, Voice may have higher priority than Video or Data)</w:t>
      </w:r>
      <w:r>
        <w:t>.</w:t>
      </w:r>
    </w:p>
    <w:p w14:paraId="40483BFE" w14:textId="77777777" w:rsidR="00E91FB4" w:rsidRDefault="00E91FB4" w:rsidP="00E91FB4">
      <w:pPr>
        <w:pStyle w:val="Heading2"/>
      </w:pPr>
      <w:bookmarkStart w:id="69" w:name="_Toc27762742"/>
      <w:bookmarkStart w:id="70" w:name="_Toc91259755"/>
      <w:r>
        <w:t>5.13</w:t>
      </w:r>
      <w:r>
        <w:tab/>
        <w:t>Priority before service invocation</w:t>
      </w:r>
      <w:bookmarkEnd w:id="69"/>
      <w:bookmarkEnd w:id="70"/>
    </w:p>
    <w:p w14:paraId="2E32501F" w14:textId="77777777" w:rsidR="00E91FB4" w:rsidRPr="00CE2F7C" w:rsidRDefault="00E91FB4" w:rsidP="00E91FB4">
      <w:pPr>
        <w:pStyle w:val="Heading3"/>
      </w:pPr>
      <w:bookmarkStart w:id="71" w:name="_Toc27762743"/>
      <w:bookmarkStart w:id="72" w:name="_Toc91259756"/>
      <w:r w:rsidRPr="00CE2F7C">
        <w:t>5</w:t>
      </w:r>
      <w:r>
        <w:t>.13.1</w:t>
      </w:r>
      <w:r>
        <w:tab/>
        <w:t>Overview of priority before service invocation</w:t>
      </w:r>
      <w:bookmarkEnd w:id="71"/>
      <w:bookmarkEnd w:id="72"/>
    </w:p>
    <w:p w14:paraId="5B388EBA" w14:textId="77777777" w:rsidR="00E91FB4" w:rsidRDefault="00E91FB4" w:rsidP="00E91FB4">
      <w:pPr>
        <w:pStyle w:val="CommentText"/>
      </w:pPr>
      <w:r>
        <w:t>Providing priority treatment to MPS-subscribed UEs</w:t>
      </w:r>
      <w:r w:rsidRPr="00C00461">
        <w:t xml:space="preserve"> </w:t>
      </w:r>
      <w:r>
        <w:t xml:space="preserve">during attachment/registration for radio access and network connectivity before the </w:t>
      </w:r>
      <w:proofErr w:type="gramStart"/>
      <w:r>
        <w:t>MPS application service session invocation requests</w:t>
      </w:r>
      <w:proofErr w:type="gramEnd"/>
      <w:r w:rsidRPr="00F92737">
        <w:t xml:space="preserve"> </w:t>
      </w:r>
      <w:r>
        <w:t>improves the probability of an MPS session request being successful. This involves providing priority treatment for the signalling during the UE attachment for radio access and network con</w:t>
      </w:r>
      <w:r w:rsidRPr="00A52040">
        <w:t>nectivity based on a subscription profile. Prior to accessing subscription related information in the network, subscription related information stored in the UE is used, e.g., membership in the special access class required to be reserved for MPS use as per 3GPP TS 22.011 [6]</w:t>
      </w:r>
      <w:r>
        <w:t>, or the special Access Identity used for MPS as per 3GPP TS 22.261 [7]</w:t>
      </w:r>
      <w:r w:rsidRPr="00A52040">
        <w:t>.</w:t>
      </w:r>
      <w:r>
        <w:t xml:space="preserve"> Without such priority treatment, a Service User’s UE might fail to gain radio access network and CN </w:t>
      </w:r>
      <w:proofErr w:type="gramStart"/>
      <w:r>
        <w:t>connectivity which</w:t>
      </w:r>
      <w:proofErr w:type="gramEnd"/>
      <w:r>
        <w:t xml:space="preserve"> in turn means that there is no access to the MPS application services (Voice, Video, and Data). Priority treatment before MPS session request increases the probability of successful MPS session establishment and any associated process for the Service User authorization (e.g., credential collection). </w:t>
      </w:r>
    </w:p>
    <w:p w14:paraId="23C84AC4" w14:textId="77777777" w:rsidR="00E91FB4" w:rsidRPr="00D97D02" w:rsidRDefault="00E91FB4" w:rsidP="00E91FB4">
      <w:pPr>
        <w:pStyle w:val="Heading3"/>
      </w:pPr>
      <w:bookmarkStart w:id="73" w:name="_Toc27762744"/>
      <w:bookmarkStart w:id="74" w:name="_Toc91259757"/>
      <w:r w:rsidRPr="00D97D02">
        <w:t>5.1</w:t>
      </w:r>
      <w:r>
        <w:t>3</w:t>
      </w:r>
      <w:r w:rsidRPr="00D97D02">
        <w:t>.2</w:t>
      </w:r>
      <w:r>
        <w:tab/>
      </w:r>
      <w:r w:rsidRPr="00D97D02">
        <w:t>Requirement for priority before service invocation</w:t>
      </w:r>
      <w:bookmarkEnd w:id="73"/>
      <w:bookmarkEnd w:id="74"/>
    </w:p>
    <w:p w14:paraId="55E908D5" w14:textId="77777777" w:rsidR="00E91FB4" w:rsidRDefault="00E91FB4" w:rsidP="00E91FB4">
      <w:r>
        <w:t>The 3GPP network shall be able to provide priority treatment to an MPS-subscribed UE before the MPS application service invocation (e.g., priority treatment for the default and IMS signalling b</w:t>
      </w:r>
      <w:r w:rsidRPr="00BC1013">
        <w:t xml:space="preserve">earers </w:t>
      </w:r>
      <w:r>
        <w:t>establishment based on a subscription profile).</w:t>
      </w:r>
    </w:p>
    <w:p w14:paraId="6804C618" w14:textId="77777777" w:rsidR="00E91FB4" w:rsidRDefault="00E91FB4" w:rsidP="00E91FB4">
      <w:proofErr w:type="gramStart"/>
      <w:r w:rsidRPr="00A52040">
        <w:t>The 3GPP network shall be able to provide</w:t>
      </w:r>
      <w:r>
        <w:t xml:space="preserve"> priority requests for </w:t>
      </w:r>
      <w:r w:rsidRPr="00A52040">
        <w:t>access and attachment to the 3GPP network</w:t>
      </w:r>
      <w:r>
        <w:t xml:space="preserve"> from an MPS-subscribed UE</w:t>
      </w:r>
      <w:r w:rsidRPr="00A52040">
        <w:t xml:space="preserve">, including those procedures applied prior to and during the access of subscription related information </w:t>
      </w:r>
      <w:r>
        <w:t xml:space="preserve">(e.g., </w:t>
      </w:r>
      <w:r w:rsidRPr="00A52040">
        <w:t>based on the UE membership in a special access class for MPS</w:t>
      </w:r>
      <w:r>
        <w:t>, or when allowed to operate with Access Identity 1 as per 3GPP TS 22.261 [7])</w:t>
      </w:r>
      <w:r w:rsidRPr="00A52040">
        <w:t>.</w:t>
      </w:r>
      <w:proofErr w:type="gramEnd"/>
    </w:p>
    <w:p w14:paraId="1A306415" w14:textId="77777777" w:rsidR="00E91FB4" w:rsidRDefault="00E91FB4" w:rsidP="00E91FB4">
      <w:pPr>
        <w:pStyle w:val="Heading2"/>
      </w:pPr>
      <w:bookmarkStart w:id="75" w:name="_Toc27762745"/>
      <w:bookmarkStart w:id="76" w:name="_Toc91259758"/>
      <w:r>
        <w:lastRenderedPageBreak/>
        <w:t>5.14</w:t>
      </w:r>
      <w:r>
        <w:tab/>
        <w:t>Recovery/Restoration</w:t>
      </w:r>
      <w:bookmarkEnd w:id="75"/>
      <w:bookmarkEnd w:id="76"/>
    </w:p>
    <w:p w14:paraId="4D7C398B" w14:textId="77777777" w:rsidR="00E91FB4" w:rsidRPr="00A52040" w:rsidRDefault="00E91FB4" w:rsidP="00E91FB4">
      <w:r>
        <w:t xml:space="preserve">The 3GPP system shall allow operational measures to expedite service recovery and restoration (i.e., service restoration after failure/unavailability). Should a disruption occur, MPS </w:t>
      </w:r>
      <w:proofErr w:type="gramStart"/>
      <w:r>
        <w:t>shall</w:t>
      </w:r>
      <w:proofErr w:type="gramEnd"/>
      <w:r>
        <w:t xml:space="preserve"> be re-provisioned, repaired, or restored to required service levels on a priority basis subject to regional/national regulatory requirements and operator policy.</w:t>
      </w:r>
    </w:p>
    <w:p w14:paraId="31B86103" w14:textId="77777777" w:rsidR="00E91FB4" w:rsidRDefault="00E91FB4" w:rsidP="00E91FB4">
      <w:pPr>
        <w:pStyle w:val="Heading2"/>
      </w:pPr>
      <w:bookmarkStart w:id="77" w:name="_Toc27762746"/>
      <w:bookmarkStart w:id="78" w:name="_Toc91259759"/>
      <w:r>
        <w:t>5.15</w:t>
      </w:r>
      <w:r>
        <w:tab/>
        <w:t>Quality of Service (</w:t>
      </w:r>
      <w:proofErr w:type="spellStart"/>
      <w:r>
        <w:t>QoS</w:t>
      </w:r>
      <w:proofErr w:type="spellEnd"/>
      <w:r>
        <w:t>)</w:t>
      </w:r>
      <w:bookmarkEnd w:id="77"/>
      <w:bookmarkEnd w:id="78"/>
    </w:p>
    <w:p w14:paraId="096E8FED" w14:textId="6BD523BF" w:rsidR="00E91FB4" w:rsidRDefault="00E91FB4" w:rsidP="00E91FB4">
      <w:r>
        <w:t xml:space="preserve">In certain cases, the </w:t>
      </w:r>
      <w:proofErr w:type="spellStart"/>
      <w:r>
        <w:t>QoS</w:t>
      </w:r>
      <w:proofErr w:type="spellEnd"/>
      <w:r>
        <w:t xml:space="preserve"> characteristics (e.g., packet delay and packet loss) for an MPS session may be the same as the underlying communication service (e.g., voice, video</w:t>
      </w:r>
      <w:ins w:id="79" w:author="User-S" w:date="2022-07-23T15:45:00Z">
        <w:r w:rsidR="00A01F59">
          <w:t>,</w:t>
        </w:r>
      </w:ins>
      <w:r>
        <w:t xml:space="preserve"> </w:t>
      </w:r>
      <w:del w:id="80" w:author="User-S" w:date="2022-07-23T15:45:00Z">
        <w:r w:rsidDel="00A01F59">
          <w:delText xml:space="preserve">or </w:delText>
        </w:r>
      </w:del>
      <w:r>
        <w:t>data</w:t>
      </w:r>
      <w:ins w:id="81" w:author="User-S" w:date="2022-07-23T15:45:00Z">
        <w:r w:rsidR="00A01F59">
          <w:t xml:space="preserve"> or </w:t>
        </w:r>
      </w:ins>
      <w:ins w:id="82" w:author="User-S" w:date="2022-07-27T11:28:00Z">
        <w:r w:rsidR="00120B53">
          <w:t>messaging</w:t>
        </w:r>
      </w:ins>
      <w:r>
        <w:t xml:space="preserve">) used to support the MPS session, with the MPS session being provided priority treatment </w:t>
      </w:r>
      <w:r w:rsidRPr="006F2E86">
        <w:t>subject to regional/national regulatory and operator policies</w:t>
      </w:r>
      <w:r>
        <w:t xml:space="preserve">. In other cases, there may be a need to request specific </w:t>
      </w:r>
      <w:proofErr w:type="spellStart"/>
      <w:r>
        <w:t>QoS</w:t>
      </w:r>
      <w:proofErr w:type="spellEnd"/>
      <w:r>
        <w:t xml:space="preserve"> characteristics for the MPS session (e.g., specific data communications as described in clause 5.4a, 9.3).</w:t>
      </w:r>
    </w:p>
    <w:p w14:paraId="719436C9" w14:textId="6AC93A57" w:rsidR="00E91FB4" w:rsidRDefault="00E91FB4" w:rsidP="00E91FB4">
      <w:r>
        <w:t xml:space="preserve">The 3GPP network shall allow selection and/or configuration of </w:t>
      </w:r>
      <w:proofErr w:type="spellStart"/>
      <w:r>
        <w:t>QoS</w:t>
      </w:r>
      <w:proofErr w:type="spellEnd"/>
      <w:r>
        <w:t xml:space="preserve"> rule(s) appropriate for MPS Voice, Video</w:t>
      </w:r>
      <w:ins w:id="83" w:author="User-S" w:date="2022-07-23T15:44:00Z">
        <w:r w:rsidR="00A01F59">
          <w:t>,</w:t>
        </w:r>
      </w:ins>
      <w:r>
        <w:t xml:space="preserve"> </w:t>
      </w:r>
      <w:del w:id="84" w:author="User-S" w:date="2022-07-23T15:44:00Z">
        <w:r w:rsidDel="00A01F59">
          <w:delText xml:space="preserve">and </w:delText>
        </w:r>
      </w:del>
      <w:r>
        <w:t>Data</w:t>
      </w:r>
      <w:ins w:id="85" w:author="User-S" w:date="2022-07-23T15:44:00Z">
        <w:r w:rsidR="00A01F59">
          <w:t xml:space="preserve"> and Messaging</w:t>
        </w:r>
      </w:ins>
      <w:r>
        <w:t>.</w:t>
      </w:r>
    </w:p>
    <w:p w14:paraId="5E06A5FE" w14:textId="3361D5F0" w:rsidR="00E91FB4" w:rsidRDefault="00E91FB4" w:rsidP="00E91FB4">
      <w:r>
        <w:t xml:space="preserve">The 3GPP network shall allow enforcement of </w:t>
      </w:r>
      <w:proofErr w:type="spellStart"/>
      <w:r>
        <w:t>QoS</w:t>
      </w:r>
      <w:proofErr w:type="spellEnd"/>
      <w:r>
        <w:t xml:space="preserve"> rule(s) for MPS Voice, Video</w:t>
      </w:r>
      <w:ins w:id="86" w:author="User-S" w:date="2022-07-14T12:44:00Z">
        <w:r w:rsidR="009345CF">
          <w:t>,</w:t>
        </w:r>
      </w:ins>
      <w:r>
        <w:t xml:space="preserve"> </w:t>
      </w:r>
      <w:del w:id="87" w:author="User-S" w:date="2022-07-14T12:44:00Z">
        <w:r w:rsidDel="009345CF">
          <w:delText xml:space="preserve">and </w:delText>
        </w:r>
      </w:del>
      <w:r>
        <w:t>Data</w:t>
      </w:r>
      <w:ins w:id="88" w:author="User-S" w:date="2022-07-14T12:44:00Z">
        <w:r w:rsidR="009345CF">
          <w:t xml:space="preserve">, and </w:t>
        </w:r>
      </w:ins>
      <w:ins w:id="89" w:author="User-S" w:date="2022-07-14T12:45:00Z">
        <w:r w:rsidR="009345CF">
          <w:t>Messaging</w:t>
        </w:r>
      </w:ins>
      <w:r>
        <w:t>.</w:t>
      </w:r>
      <w:r w:rsidRPr="00F6546F">
        <w:t xml:space="preserve"> </w:t>
      </w:r>
    </w:p>
    <w:p w14:paraId="401AED8C" w14:textId="4B59358C" w:rsidR="00E91FB4" w:rsidRDefault="00E91FB4" w:rsidP="00E91FB4">
      <w:r w:rsidRPr="002A4E1B">
        <w:t xml:space="preserve">The system shall support means to retain MPS </w:t>
      </w:r>
      <w:ins w:id="90" w:author="User-S" w:date="2022-07-14T12:45:00Z">
        <w:r w:rsidR="00196C65">
          <w:t xml:space="preserve">sessions </w:t>
        </w:r>
      </w:ins>
      <w:r>
        <w:t xml:space="preserve">invoked </w:t>
      </w:r>
      <w:del w:id="91" w:author="User-S" w:date="2022-07-14T12:45:00Z">
        <w:r w:rsidDel="00196C65">
          <w:delText xml:space="preserve">on </w:delText>
        </w:r>
      </w:del>
      <w:ins w:id="92" w:author="User-S" w:date="2022-07-14T12:45:00Z">
        <w:r w:rsidR="00196C65">
          <w:t xml:space="preserve">for </w:t>
        </w:r>
      </w:ins>
      <w:r>
        <w:t>Voice, Video</w:t>
      </w:r>
      <w:ins w:id="93" w:author="User-S" w:date="2022-07-14T12:45:00Z">
        <w:r w:rsidR="00196C65">
          <w:t>,</w:t>
        </w:r>
      </w:ins>
      <w:r>
        <w:t xml:space="preserve"> </w:t>
      </w:r>
      <w:del w:id="94" w:author="User-S" w:date="2022-07-14T12:45:00Z">
        <w:r w:rsidDel="00196C65">
          <w:delText xml:space="preserve">and </w:delText>
        </w:r>
      </w:del>
      <w:r>
        <w:t>Data</w:t>
      </w:r>
      <w:r w:rsidRPr="002A4E1B">
        <w:t xml:space="preserve"> </w:t>
      </w:r>
      <w:ins w:id="95" w:author="User-S" w:date="2022-07-14T12:45:00Z">
        <w:r w:rsidR="00196C65">
          <w:t xml:space="preserve">and Messaging </w:t>
        </w:r>
      </w:ins>
      <w:del w:id="96" w:author="User-S" w:date="2022-07-14T12:45:00Z">
        <w:r w:rsidDel="00196C65">
          <w:delText xml:space="preserve">sessions </w:delText>
        </w:r>
      </w:del>
      <w:r w:rsidRPr="002A4E1B">
        <w:t>during transient network degradation conditions</w:t>
      </w:r>
      <w:r>
        <w:t xml:space="preserve"> and recovery</w:t>
      </w:r>
      <w:r w:rsidRPr="002A4E1B">
        <w:t xml:space="preserve"> (e.g., during short radio link interruption</w:t>
      </w:r>
      <w:r w:rsidRPr="00D3571F">
        <w:t>)</w:t>
      </w:r>
      <w:r>
        <w:t>,</w:t>
      </w:r>
      <w:r w:rsidRPr="00D3571F">
        <w:rPr>
          <w:rFonts w:eastAsia="Calibri"/>
        </w:rPr>
        <w:t xml:space="preserve"> </w:t>
      </w:r>
      <w:r>
        <w:rPr>
          <w:rFonts w:eastAsia="Calibri"/>
        </w:rPr>
        <w:t>and re-verify any recovered</w:t>
      </w:r>
      <w:r w:rsidRPr="006442A1">
        <w:rPr>
          <w:rFonts w:eastAsia="Calibri"/>
        </w:rPr>
        <w:t xml:space="preserve"> </w:t>
      </w:r>
      <w:r w:rsidRPr="00D3571F">
        <w:rPr>
          <w:rFonts w:eastAsia="Calibri"/>
        </w:rPr>
        <w:t xml:space="preserve">MPS session </w:t>
      </w:r>
      <w:r>
        <w:rPr>
          <w:rFonts w:eastAsia="Calibri"/>
        </w:rPr>
        <w:t>afterwards</w:t>
      </w:r>
      <w:r>
        <w:t>.</w:t>
      </w:r>
    </w:p>
    <w:p w14:paraId="6417D964" w14:textId="77777777" w:rsidR="00E91FB4" w:rsidRDefault="00E91FB4" w:rsidP="00E91FB4">
      <w:pPr>
        <w:pStyle w:val="Heading2"/>
      </w:pPr>
      <w:bookmarkStart w:id="97" w:name="_Toc27762747"/>
      <w:bookmarkStart w:id="98" w:name="_Toc91259760"/>
      <w:r>
        <w:t>5.16</w:t>
      </w:r>
      <w:r>
        <w:tab/>
        <w:t>Inter-network aspects</w:t>
      </w:r>
      <w:bookmarkEnd w:id="97"/>
      <w:bookmarkEnd w:id="98"/>
    </w:p>
    <w:p w14:paraId="01FBC0C0" w14:textId="77777777" w:rsidR="00E91FB4" w:rsidRDefault="00E91FB4" w:rsidP="00E91FB4">
      <w:r>
        <w:t xml:space="preserve">The system shall allow MPS priorities to </w:t>
      </w:r>
      <w:proofErr w:type="gramStart"/>
      <w:r>
        <w:t>be signalled</w:t>
      </w:r>
      <w:proofErr w:type="gramEnd"/>
      <w:r>
        <w:t xml:space="preserve"> across interconnected networks.</w:t>
      </w:r>
    </w:p>
    <w:p w14:paraId="321E3D0C" w14:textId="77777777" w:rsidR="00E91FB4" w:rsidRDefault="00E91FB4" w:rsidP="00E91FB4">
      <w:pPr>
        <w:pStyle w:val="NO"/>
        <w:rPr>
          <w:lang w:val="x-none"/>
        </w:rPr>
      </w:pPr>
      <w:r w:rsidRPr="00D3571F">
        <w:rPr>
          <w:lang w:val="x-none"/>
        </w:rPr>
        <w:t>NOTE</w:t>
      </w:r>
      <w:r w:rsidRPr="00D3571F">
        <w:rPr>
          <w:lang w:val="en-US"/>
        </w:rPr>
        <w:t xml:space="preserve"> 1</w:t>
      </w:r>
      <w:r w:rsidRPr="00D3571F">
        <w:rPr>
          <w:lang w:val="x-none"/>
        </w:rPr>
        <w:t xml:space="preserve">: </w:t>
      </w:r>
      <w:r w:rsidRPr="00D3571F">
        <w:rPr>
          <w:lang w:val="x-none"/>
        </w:rPr>
        <w:tab/>
      </w:r>
      <w:r w:rsidRPr="00D3571F">
        <w:rPr>
          <w:lang w:val="en-US"/>
        </w:rPr>
        <w:t xml:space="preserve">Support of MPS </w:t>
      </w:r>
      <w:r>
        <w:rPr>
          <w:lang w:val="en-US"/>
        </w:rPr>
        <w:t>services across</w:t>
      </w:r>
      <w:r w:rsidRPr="006442A1">
        <w:rPr>
          <w:lang w:val="en-US"/>
        </w:rPr>
        <w:t xml:space="preserve"> </w:t>
      </w:r>
      <w:r w:rsidRPr="00D3571F">
        <w:rPr>
          <w:lang w:val="en-US"/>
        </w:rPr>
        <w:t xml:space="preserve">networks is based on </w:t>
      </w:r>
      <w:r w:rsidRPr="00D3571F">
        <w:rPr>
          <w:lang w:val="x-none"/>
        </w:rPr>
        <w:t>policy</w:t>
      </w:r>
      <w:r w:rsidRPr="006F79B8">
        <w:rPr>
          <w:lang w:val="en-US"/>
        </w:rPr>
        <w:t xml:space="preserve"> and agreements between </w:t>
      </w:r>
      <w:r>
        <w:rPr>
          <w:lang w:val="en-US"/>
        </w:rPr>
        <w:t xml:space="preserve">the network </w:t>
      </w:r>
      <w:r w:rsidRPr="006F79B8">
        <w:rPr>
          <w:lang w:val="en-US"/>
        </w:rPr>
        <w:t>operators</w:t>
      </w:r>
      <w:r w:rsidRPr="006F79B8">
        <w:rPr>
          <w:lang w:val="x-none"/>
        </w:rPr>
        <w:t>.</w:t>
      </w:r>
    </w:p>
    <w:p w14:paraId="4D18D126" w14:textId="77777777" w:rsidR="00E91FB4" w:rsidRPr="00F627D3" w:rsidRDefault="00E91FB4" w:rsidP="00E91FB4">
      <w:pPr>
        <w:pStyle w:val="NO"/>
        <w:rPr>
          <w:lang w:val="x-none"/>
        </w:rPr>
      </w:pPr>
      <w:r>
        <w:rPr>
          <w:lang w:val="x-none"/>
        </w:rPr>
        <w:t>NOTE</w:t>
      </w:r>
      <w:r>
        <w:rPr>
          <w:lang w:val="en-US"/>
        </w:rPr>
        <w:t xml:space="preserve"> 2</w:t>
      </w:r>
      <w:r w:rsidRPr="004B168D">
        <w:rPr>
          <w:lang w:val="x-none"/>
        </w:rPr>
        <w:t xml:space="preserve">: </w:t>
      </w:r>
      <w:r w:rsidRPr="004B168D">
        <w:rPr>
          <w:lang w:val="x-none"/>
        </w:rPr>
        <w:tab/>
        <w:t xml:space="preserve">Intermediate 3GPP networks </w:t>
      </w:r>
      <w:r w:rsidRPr="00F627D3">
        <w:rPr>
          <w:lang w:val="x-none"/>
        </w:rPr>
        <w:t xml:space="preserve">not supporting MPS (e.g., transit networks </w:t>
      </w:r>
      <w:r w:rsidRPr="004B168D">
        <w:rPr>
          <w:lang w:val="x-none"/>
        </w:rPr>
        <w:t>between an originating network and terminating network</w:t>
      </w:r>
      <w:r w:rsidRPr="00F627D3">
        <w:rPr>
          <w:lang w:val="x-none"/>
        </w:rPr>
        <w:t>)</w:t>
      </w:r>
      <w:r w:rsidRPr="004B168D">
        <w:rPr>
          <w:lang w:val="x-none"/>
        </w:rPr>
        <w:t xml:space="preserve"> should allow MPS </w:t>
      </w:r>
      <w:r w:rsidRPr="006442A1">
        <w:rPr>
          <w:lang w:val="x-none"/>
        </w:rPr>
        <w:t>priorit</w:t>
      </w:r>
      <w:r>
        <w:rPr>
          <w:lang w:val="en-US"/>
        </w:rPr>
        <w:t>ies</w:t>
      </w:r>
      <w:r w:rsidRPr="006442A1">
        <w:rPr>
          <w:lang w:val="x-none"/>
        </w:rPr>
        <w:t xml:space="preserve"> </w:t>
      </w:r>
      <w:r w:rsidRPr="004B168D">
        <w:rPr>
          <w:lang w:val="x-none"/>
        </w:rPr>
        <w:t xml:space="preserve">to be </w:t>
      </w:r>
      <w:proofErr w:type="spellStart"/>
      <w:r>
        <w:rPr>
          <w:lang w:val="en-US"/>
        </w:rPr>
        <w:t>signalled</w:t>
      </w:r>
      <w:proofErr w:type="spellEnd"/>
      <w:r w:rsidRPr="004B168D">
        <w:rPr>
          <w:lang w:val="x-none"/>
        </w:rPr>
        <w:t xml:space="preserve"> transparently</w:t>
      </w:r>
      <w:r>
        <w:rPr>
          <w:lang w:val="en-US"/>
        </w:rPr>
        <w:t>,</w:t>
      </w:r>
      <w:r w:rsidRPr="004B168D">
        <w:rPr>
          <w:lang w:val="x-none"/>
        </w:rPr>
        <w:t xml:space="preserve"> based on operator policy</w:t>
      </w:r>
      <w:r>
        <w:rPr>
          <w:lang w:val="en-US"/>
        </w:rPr>
        <w:t xml:space="preserve"> and agreements for MPS</w:t>
      </w:r>
      <w:r w:rsidRPr="004B168D">
        <w:rPr>
          <w:lang w:val="x-none"/>
        </w:rPr>
        <w:t>.</w:t>
      </w:r>
    </w:p>
    <w:p w14:paraId="4C1C7CD7" w14:textId="261341A8" w:rsidR="00E91FB4" w:rsidRDefault="00E91FB4" w:rsidP="00E91FB4">
      <w:r>
        <w:t xml:space="preserve">The system shall support means to identify that an incoming voice, video, </w:t>
      </w:r>
      <w:del w:id="99" w:author="User-S" w:date="2022-07-27T10:40:00Z">
        <w:r w:rsidDel="003936C1">
          <w:delText xml:space="preserve">or </w:delText>
        </w:r>
      </w:del>
      <w:r>
        <w:t xml:space="preserve">data </w:t>
      </w:r>
      <w:ins w:id="100" w:author="User-S" w:date="2022-07-27T10:41:00Z">
        <w:r w:rsidR="003936C1">
          <w:t xml:space="preserve">or messaging service </w:t>
        </w:r>
      </w:ins>
      <w:r>
        <w:t>session</w:t>
      </w:r>
      <w:r w:rsidR="003936C1">
        <w:t xml:space="preserve"> </w:t>
      </w:r>
      <w:del w:id="101" w:author="User-S" w:date="2022-07-27T10:43:00Z">
        <w:r w:rsidDel="003936C1">
          <w:delText xml:space="preserve"> </w:delText>
        </w:r>
      </w:del>
      <w:r>
        <w:t>from another network is an MPS session and to handle it with priority.</w:t>
      </w:r>
    </w:p>
    <w:p w14:paraId="7BEE1C5E" w14:textId="1976C005" w:rsidR="00E91FB4" w:rsidRDefault="00E91FB4" w:rsidP="00E91FB4">
      <w:r w:rsidRPr="00602C2A">
        <w:t xml:space="preserve">The system shall support measures to verify policy and admit an incoming MPS </w:t>
      </w:r>
      <w:ins w:id="102" w:author="User-S" w:date="2022-07-27T10:42:00Z">
        <w:r w:rsidR="003936C1">
          <w:t xml:space="preserve">session for </w:t>
        </w:r>
      </w:ins>
      <w:r>
        <w:t>Voice, Video</w:t>
      </w:r>
      <w:ins w:id="103" w:author="User-S" w:date="2022-07-27T10:42:00Z">
        <w:r w:rsidR="003936C1">
          <w:t>,</w:t>
        </w:r>
      </w:ins>
      <w:r>
        <w:t xml:space="preserve"> </w:t>
      </w:r>
      <w:del w:id="104" w:author="User-S" w:date="2022-07-27T10:42:00Z">
        <w:r w:rsidDel="003936C1">
          <w:delText xml:space="preserve">or </w:delText>
        </w:r>
      </w:del>
      <w:r>
        <w:t>Data</w:t>
      </w:r>
      <w:ins w:id="105" w:author="User-S" w:date="2022-07-27T10:42:00Z">
        <w:r w:rsidR="003936C1">
          <w:t>, or Messaging</w:t>
        </w:r>
      </w:ins>
      <w:ins w:id="106" w:author="User-S" w:date="2022-07-27T10:45:00Z">
        <w:r w:rsidR="003936C1">
          <w:t xml:space="preserve"> service</w:t>
        </w:r>
      </w:ins>
      <w:r>
        <w:t xml:space="preserve"> </w:t>
      </w:r>
      <w:del w:id="107" w:author="User-S" w:date="2022-07-27T10:42:00Z">
        <w:r w:rsidRPr="00602C2A" w:rsidDel="003936C1">
          <w:delText xml:space="preserve">session </w:delText>
        </w:r>
      </w:del>
      <w:r w:rsidRPr="00602C2A">
        <w:t>received from another network with priority.</w:t>
      </w:r>
      <w:r>
        <w:t xml:space="preserve"> </w:t>
      </w:r>
    </w:p>
    <w:p w14:paraId="78C3414C" w14:textId="77777777" w:rsidR="00E91FB4" w:rsidRDefault="00E91FB4" w:rsidP="00E91FB4">
      <w:pPr>
        <w:pStyle w:val="Heading2"/>
      </w:pPr>
      <w:bookmarkStart w:id="108" w:name="_Toc91259761"/>
      <w:r>
        <w:t>5.17</w:t>
      </w:r>
      <w:r>
        <w:tab/>
        <w:t>Interactions with supplementary services</w:t>
      </w:r>
      <w:bookmarkEnd w:id="108"/>
    </w:p>
    <w:p w14:paraId="75AD0A40" w14:textId="77777777" w:rsidR="00E91FB4" w:rsidRDefault="00E91FB4" w:rsidP="00E91FB4">
      <w:r>
        <w:t xml:space="preserve">Interactions with a supplementary service might occur during set-up or after establishment of an MPS call or session. A supplementary service is a </w:t>
      </w:r>
      <w:proofErr w:type="gramStart"/>
      <w:r>
        <w:t>service which</w:t>
      </w:r>
      <w:proofErr w:type="gramEnd"/>
      <w:r>
        <w:t xml:space="preserve"> modifies or supplements a basic telecommunication service (see definition in 3GPP TR 21.905 [1]). </w:t>
      </w:r>
    </w:p>
    <w:p w14:paraId="0A6F2D05" w14:textId="77777777" w:rsidR="00E91FB4" w:rsidRDefault="00E91FB4" w:rsidP="00E91FB4">
      <w:r>
        <w:t xml:space="preserve">The system shall provide MPS priority for a supplementary service associated with an MPS call or session in progress when the supplementary service is associated with the Service User authorized for MPS. </w:t>
      </w:r>
    </w:p>
    <w:p w14:paraId="661EBE5A" w14:textId="77777777" w:rsidR="00E91FB4" w:rsidRDefault="00E91FB4" w:rsidP="00E91FB4">
      <w:r>
        <w:t xml:space="preserve">When a supplementary service (e.g., Communication Diversion) results in an established authorized MPS call or session being </w:t>
      </w:r>
      <w:proofErr w:type="gramStart"/>
      <w:r>
        <w:t>redirected</w:t>
      </w:r>
      <w:proofErr w:type="gramEnd"/>
      <w:r>
        <w:t xml:space="preserve"> or extended, MPS priority shall be provided for the redirected or extended call or session.</w:t>
      </w:r>
    </w:p>
    <w:p w14:paraId="447982F9" w14:textId="77777777" w:rsidR="00E91FB4" w:rsidRDefault="00E91FB4" w:rsidP="00E91FB4">
      <w:r>
        <w:t>When a supplementary service (e.g., Conference/Three-Party) is used to join an MPS priority call or session (e.g., to add parties to the established MPS call/session), MPS priority shall be retained on that leg when joined to the supplementary service.</w:t>
      </w:r>
    </w:p>
    <w:p w14:paraId="09A5B9A0" w14:textId="5FE39DAB" w:rsidR="00E91FB4" w:rsidRPr="009528F5" w:rsidRDefault="00E91FB4" w:rsidP="00E91FB4">
      <w:pPr>
        <w:jc w:val="center"/>
        <w:rPr>
          <w:b/>
          <w:noProof/>
        </w:rPr>
      </w:pPr>
      <w:r w:rsidRPr="009528F5">
        <w:rPr>
          <w:b/>
          <w:noProof/>
          <w:highlight w:val="yellow"/>
        </w:rPr>
        <w:t xml:space="preserve">*** </w:t>
      </w:r>
      <w:r>
        <w:rPr>
          <w:b/>
          <w:noProof/>
          <w:highlight w:val="yellow"/>
        </w:rPr>
        <w:t>END of</w:t>
      </w:r>
      <w:r w:rsidRPr="009528F5">
        <w:rPr>
          <w:b/>
          <w:noProof/>
          <w:highlight w:val="yellow"/>
        </w:rPr>
        <w:t xml:space="preserve"> </w:t>
      </w:r>
      <w:r>
        <w:rPr>
          <w:b/>
          <w:noProof/>
          <w:highlight w:val="yellow"/>
        </w:rPr>
        <w:t>2</w:t>
      </w:r>
      <w:r>
        <w:rPr>
          <w:b/>
          <w:noProof/>
          <w:highlight w:val="yellow"/>
          <w:vertAlign w:val="superscript"/>
        </w:rPr>
        <w:t>nd</w:t>
      </w:r>
      <w:r>
        <w:rPr>
          <w:b/>
          <w:noProof/>
          <w:highlight w:val="yellow"/>
        </w:rPr>
        <w:t xml:space="preserve"> </w:t>
      </w:r>
      <w:r w:rsidRPr="009528F5">
        <w:rPr>
          <w:b/>
          <w:noProof/>
          <w:highlight w:val="yellow"/>
        </w:rPr>
        <w:t>CHANGE***</w:t>
      </w:r>
    </w:p>
    <w:p w14:paraId="35CEEAFE" w14:textId="77777777" w:rsidR="00E91FB4" w:rsidRDefault="00E91FB4" w:rsidP="00E91FB4"/>
    <w:p w14:paraId="5E19F122" w14:textId="7C019FEA" w:rsidR="00E91FB4" w:rsidRPr="009528F5" w:rsidRDefault="00E91FB4" w:rsidP="00E91FB4">
      <w:pPr>
        <w:jc w:val="center"/>
        <w:rPr>
          <w:b/>
          <w:noProof/>
        </w:rPr>
      </w:pPr>
      <w:r w:rsidRPr="009528F5">
        <w:rPr>
          <w:b/>
          <w:noProof/>
          <w:highlight w:val="yellow"/>
        </w:rPr>
        <w:t xml:space="preserve">*** </w:t>
      </w:r>
      <w:r>
        <w:rPr>
          <w:b/>
          <w:noProof/>
          <w:highlight w:val="yellow"/>
        </w:rPr>
        <w:t>START of</w:t>
      </w:r>
      <w:r w:rsidRPr="009528F5">
        <w:rPr>
          <w:b/>
          <w:noProof/>
          <w:highlight w:val="yellow"/>
        </w:rPr>
        <w:t xml:space="preserve"> </w:t>
      </w:r>
      <w:r>
        <w:rPr>
          <w:b/>
          <w:noProof/>
          <w:highlight w:val="yellow"/>
        </w:rPr>
        <w:t>3</w:t>
      </w:r>
      <w:r>
        <w:rPr>
          <w:b/>
          <w:noProof/>
          <w:highlight w:val="yellow"/>
          <w:vertAlign w:val="superscript"/>
        </w:rPr>
        <w:t>rd</w:t>
      </w:r>
      <w:r>
        <w:rPr>
          <w:b/>
          <w:noProof/>
          <w:highlight w:val="yellow"/>
        </w:rPr>
        <w:t xml:space="preserve"> </w:t>
      </w:r>
      <w:r w:rsidRPr="009528F5">
        <w:rPr>
          <w:b/>
          <w:noProof/>
          <w:highlight w:val="yellow"/>
        </w:rPr>
        <w:t>CHANGE***</w:t>
      </w:r>
    </w:p>
    <w:p w14:paraId="76C5D374" w14:textId="77777777" w:rsidR="00E91FB4" w:rsidRDefault="00E91FB4" w:rsidP="00E91FB4">
      <w:pPr>
        <w:pStyle w:val="Heading1"/>
      </w:pPr>
      <w:bookmarkStart w:id="109" w:name="_Toc27762749"/>
      <w:bookmarkStart w:id="110" w:name="_Toc91259763"/>
      <w:r>
        <w:lastRenderedPageBreak/>
        <w:t>7</w:t>
      </w:r>
      <w:r>
        <w:tab/>
        <w:t>Security and privacy</w:t>
      </w:r>
      <w:bookmarkEnd w:id="109"/>
      <w:bookmarkEnd w:id="110"/>
    </w:p>
    <w:p w14:paraId="1E4E0E0E" w14:textId="77777777" w:rsidR="00E91FB4" w:rsidRDefault="00E91FB4" w:rsidP="00E91FB4">
      <w:pPr>
        <w:pStyle w:val="Heading2"/>
      </w:pPr>
      <w:bookmarkStart w:id="111" w:name="_Toc27762750"/>
      <w:bookmarkStart w:id="112" w:name="_Toc91259764"/>
      <w:r>
        <w:t>7.1</w:t>
      </w:r>
      <w:r>
        <w:tab/>
        <w:t>General</w:t>
      </w:r>
      <w:bookmarkEnd w:id="111"/>
      <w:bookmarkEnd w:id="112"/>
    </w:p>
    <w:p w14:paraId="337E02A2" w14:textId="77777777" w:rsidR="00E91FB4" w:rsidRDefault="00E91FB4" w:rsidP="00E91FB4">
      <w:r>
        <w:t xml:space="preserve">Operators support and use a wide range of security tools and capabilities to protect the 3GPP system and all supported application services. It is important that appropriate measures be taken to ensure that the use of these security capabilities does not negatively </w:t>
      </w:r>
      <w:proofErr w:type="gramStart"/>
      <w:r>
        <w:t>impact</w:t>
      </w:r>
      <w:proofErr w:type="gramEnd"/>
      <w:r>
        <w:t xml:space="preserve"> MPS.</w:t>
      </w:r>
    </w:p>
    <w:p w14:paraId="0437C8A3" w14:textId="77777777" w:rsidR="00E91FB4" w:rsidRDefault="00E91FB4" w:rsidP="00E91FB4">
      <w:r>
        <w:t>Use of security mechanisms (e.g., intrusion detection / prevention systems, deep packet inspection, and encryption) shall not interfere with priority treatment mechanisms supporting authorized MPS usage.</w:t>
      </w:r>
    </w:p>
    <w:p w14:paraId="6B18C923" w14:textId="77777777" w:rsidR="00E91FB4" w:rsidRDefault="00E91FB4" w:rsidP="00E91FB4">
      <w:pPr>
        <w:pStyle w:val="Heading2"/>
      </w:pPr>
      <w:bookmarkStart w:id="113" w:name="_Toc27762751"/>
      <w:bookmarkStart w:id="114" w:name="_Toc91259765"/>
      <w:r>
        <w:t>7.2</w:t>
      </w:r>
      <w:r>
        <w:tab/>
        <w:t>Access Control</w:t>
      </w:r>
      <w:bookmarkEnd w:id="113"/>
      <w:bookmarkEnd w:id="114"/>
    </w:p>
    <w:p w14:paraId="30E93F33" w14:textId="77777777" w:rsidR="00E91FB4" w:rsidRDefault="00E91FB4" w:rsidP="00E91FB4">
      <w:r>
        <w:t xml:space="preserve">Access to MPS shall be determined based on the subscriber's profile. </w:t>
      </w:r>
      <w:r w:rsidRPr="00EC4EBE">
        <w:t>A level of authorisation in addition to authorisation to use the IMS is required.</w:t>
      </w:r>
    </w:p>
    <w:p w14:paraId="7F2A4830" w14:textId="77777777" w:rsidR="00E91FB4" w:rsidRDefault="00E91FB4" w:rsidP="00E91FB4">
      <w:r>
        <w:rPr>
          <w:rFonts w:ascii="BookmanOldStyle" w:hAnsi="BookmanOldStyle"/>
          <w:lang w:val="en-US"/>
        </w:rPr>
        <w:t xml:space="preserve">Unauthorized access to MPS </w:t>
      </w:r>
      <w:proofErr w:type="gramStart"/>
      <w:r>
        <w:rPr>
          <w:rFonts w:ascii="BookmanOldStyle" w:hAnsi="BookmanOldStyle"/>
          <w:lang w:val="en-US"/>
        </w:rPr>
        <w:t>shall be prevented</w:t>
      </w:r>
      <w:proofErr w:type="gramEnd"/>
      <w:r>
        <w:t>.</w:t>
      </w:r>
    </w:p>
    <w:p w14:paraId="14205047" w14:textId="77777777" w:rsidR="00E91FB4" w:rsidRDefault="00E91FB4" w:rsidP="00E91FB4">
      <w:pPr>
        <w:pStyle w:val="Heading2"/>
      </w:pPr>
      <w:bookmarkStart w:id="115" w:name="_Toc27762752"/>
      <w:bookmarkStart w:id="116" w:name="_Toc91259766"/>
      <w:r>
        <w:t>7.3</w:t>
      </w:r>
      <w:r>
        <w:tab/>
        <w:t>Integrity</w:t>
      </w:r>
      <w:bookmarkEnd w:id="115"/>
      <w:bookmarkEnd w:id="116"/>
    </w:p>
    <w:p w14:paraId="36B46A91" w14:textId="2DF1CAA3" w:rsidR="00E91FB4" w:rsidRDefault="00E91FB4" w:rsidP="00E91FB4">
      <w:r>
        <w:t>The 3GPP system shall be capable of providing integrity protection to MPS</w:t>
      </w:r>
      <w:r w:rsidRPr="001B2BB8">
        <w:t xml:space="preserve"> </w:t>
      </w:r>
      <w:r>
        <w:t xml:space="preserve">signalling and media bearers for voice, video, </w:t>
      </w:r>
      <w:del w:id="117" w:author="User-S" w:date="2022-07-14T12:47:00Z">
        <w:r w:rsidDel="00196C65">
          <w:delText xml:space="preserve">and </w:delText>
        </w:r>
      </w:del>
      <w:r>
        <w:t>data</w:t>
      </w:r>
      <w:ins w:id="118" w:author="User-S" w:date="2022-07-14T12:47:00Z">
        <w:r w:rsidR="00196C65">
          <w:t>, and messaging</w:t>
        </w:r>
      </w:ins>
      <w:ins w:id="119" w:author="User-S" w:date="2022-07-27T10:45:00Z">
        <w:r w:rsidR="003936C1">
          <w:t xml:space="preserve"> service</w:t>
        </w:r>
      </w:ins>
      <w:r>
        <w:t xml:space="preserve">. </w:t>
      </w:r>
    </w:p>
    <w:p w14:paraId="42690E0C" w14:textId="77777777" w:rsidR="00E91FB4" w:rsidRDefault="00E91FB4" w:rsidP="00E91FB4">
      <w:pPr>
        <w:pStyle w:val="Heading2"/>
      </w:pPr>
      <w:bookmarkStart w:id="120" w:name="_Toc27762753"/>
      <w:bookmarkStart w:id="121" w:name="_Toc91259767"/>
      <w:r>
        <w:t>7.4</w:t>
      </w:r>
      <w:r>
        <w:tab/>
        <w:t>Confidentiality/Privacy</w:t>
      </w:r>
      <w:bookmarkEnd w:id="120"/>
      <w:bookmarkEnd w:id="121"/>
    </w:p>
    <w:p w14:paraId="534CC63D" w14:textId="77777777" w:rsidR="00E91FB4" w:rsidRDefault="00E91FB4" w:rsidP="00E91FB4">
      <w:r>
        <w:t xml:space="preserve">The 3GPP system shall be capable of providing confidentiality protection to MPS signalling and media bearers for voice, video, and data as appropriate. </w:t>
      </w:r>
    </w:p>
    <w:p w14:paraId="435DF0DF" w14:textId="77777777" w:rsidR="00E91FB4" w:rsidRDefault="00E91FB4" w:rsidP="00E91FB4">
      <w:r>
        <w:t>The 3GPP system shall be capable of maintaining a</w:t>
      </w:r>
      <w:r w:rsidRPr="001216EA">
        <w:t>nonymity</w:t>
      </w:r>
      <w:r>
        <w:t xml:space="preserve"> of the originating Service User to the terminating party,</w:t>
      </w:r>
      <w:r w:rsidDel="00221FA3">
        <w:t xml:space="preserve"> </w:t>
      </w:r>
      <w:r>
        <w:t xml:space="preserve">if requested by the originating Service User. </w:t>
      </w:r>
    </w:p>
    <w:p w14:paraId="05EE6545" w14:textId="77777777" w:rsidR="00E91FB4" w:rsidRDefault="00E91FB4" w:rsidP="00E91FB4">
      <w:pPr>
        <w:pStyle w:val="Heading2"/>
      </w:pPr>
      <w:bookmarkStart w:id="122" w:name="_Toc27762754"/>
      <w:bookmarkStart w:id="123" w:name="_Toc91259768"/>
      <w:r>
        <w:t>7.5</w:t>
      </w:r>
      <w:r>
        <w:tab/>
        <w:t>Use of Encryption</w:t>
      </w:r>
      <w:bookmarkEnd w:id="122"/>
      <w:bookmarkEnd w:id="123"/>
    </w:p>
    <w:p w14:paraId="25AFBBC5" w14:textId="77777777" w:rsidR="00E91FB4" w:rsidRDefault="00E91FB4" w:rsidP="00E91FB4">
      <w:r>
        <w:t>If</w:t>
      </w:r>
      <w:r w:rsidRPr="00F060A6">
        <w:t xml:space="preserve"> encryption is used on MPS communication, priority information shall be accessible to all network </w:t>
      </w:r>
      <w:proofErr w:type="gramStart"/>
      <w:r w:rsidRPr="00F060A6">
        <w:t>elements which</w:t>
      </w:r>
      <w:proofErr w:type="gramEnd"/>
      <w:r w:rsidRPr="00F060A6">
        <w:t xml:space="preserve"> have to understand and process that priority information.</w:t>
      </w:r>
    </w:p>
    <w:p w14:paraId="61C334C7" w14:textId="77777777" w:rsidR="00E91FB4" w:rsidRDefault="00E91FB4" w:rsidP="00E91FB4">
      <w:pPr>
        <w:pStyle w:val="Heading2"/>
      </w:pPr>
      <w:bookmarkStart w:id="124" w:name="_Toc27762755"/>
      <w:bookmarkStart w:id="125" w:name="_Toc91259769"/>
      <w:r>
        <w:t>7.6</w:t>
      </w:r>
      <w:r>
        <w:tab/>
        <w:t>Attestation of Authorized MPS Priority</w:t>
      </w:r>
      <w:bookmarkEnd w:id="124"/>
      <w:bookmarkEnd w:id="125"/>
    </w:p>
    <w:p w14:paraId="18CCA9AF" w14:textId="77777777" w:rsidR="00E91FB4" w:rsidRDefault="00E91FB4" w:rsidP="00E91FB4">
      <w:r>
        <w:t xml:space="preserve">A 3GPP system receiving a session with MPS priority from another network needs to verify that the session </w:t>
      </w:r>
      <w:proofErr w:type="gramStart"/>
      <w:r>
        <w:t>is authorized</w:t>
      </w:r>
      <w:proofErr w:type="gramEnd"/>
      <w:r>
        <w:t xml:space="preserve"> for MPS priority.</w:t>
      </w:r>
    </w:p>
    <w:p w14:paraId="7E966DEB" w14:textId="77777777" w:rsidR="00E91FB4" w:rsidRDefault="00E91FB4" w:rsidP="00E91FB4">
      <w:r>
        <w:t xml:space="preserve">The originating 3GPP system shall provide a means </w:t>
      </w:r>
      <w:proofErr w:type="gramStart"/>
      <w:r>
        <w:t>to securely attest</w:t>
      </w:r>
      <w:proofErr w:type="gramEnd"/>
      <w:r>
        <w:t xml:space="preserve"> to MPS authorization for the session.</w:t>
      </w:r>
    </w:p>
    <w:p w14:paraId="6C03DE48" w14:textId="77777777" w:rsidR="00E91FB4" w:rsidRDefault="00E91FB4" w:rsidP="00E91FB4">
      <w:r>
        <w:t xml:space="preserve">The 3GPP system shall provide a means </w:t>
      </w:r>
      <w:proofErr w:type="gramStart"/>
      <w:r>
        <w:t>to securely verify</w:t>
      </w:r>
      <w:proofErr w:type="gramEnd"/>
      <w:r>
        <w:t xml:space="preserve"> the attestation of MPS authorization received from the originating network for the session.</w:t>
      </w:r>
    </w:p>
    <w:p w14:paraId="620488E6" w14:textId="77777777" w:rsidR="00855773" w:rsidRDefault="00855773" w:rsidP="00E91FB4">
      <w:pPr>
        <w:rPr>
          <w:noProof/>
        </w:rPr>
      </w:pPr>
    </w:p>
    <w:p w14:paraId="0704A283" w14:textId="775A5314" w:rsidR="00771FF3" w:rsidRPr="009528F5" w:rsidRDefault="00771FF3" w:rsidP="00771FF3">
      <w:pPr>
        <w:jc w:val="center"/>
        <w:rPr>
          <w:b/>
          <w:noProof/>
        </w:rPr>
      </w:pPr>
      <w:r w:rsidRPr="009528F5">
        <w:rPr>
          <w:b/>
          <w:noProof/>
          <w:highlight w:val="yellow"/>
        </w:rPr>
        <w:t xml:space="preserve">*** </w:t>
      </w:r>
      <w:r w:rsidR="00115792">
        <w:rPr>
          <w:b/>
          <w:noProof/>
          <w:highlight w:val="yellow"/>
        </w:rPr>
        <w:t>END</w:t>
      </w:r>
      <w:r>
        <w:rPr>
          <w:b/>
          <w:noProof/>
          <w:highlight w:val="yellow"/>
        </w:rPr>
        <w:t xml:space="preserve"> of</w:t>
      </w:r>
      <w:r w:rsidRPr="009528F5">
        <w:rPr>
          <w:b/>
          <w:noProof/>
          <w:highlight w:val="yellow"/>
        </w:rPr>
        <w:t xml:space="preserve"> </w:t>
      </w:r>
      <w:r w:rsidR="00E91FB4">
        <w:rPr>
          <w:b/>
          <w:noProof/>
          <w:highlight w:val="yellow"/>
        </w:rPr>
        <w:t>3</w:t>
      </w:r>
      <w:r w:rsidR="00E91FB4">
        <w:rPr>
          <w:b/>
          <w:noProof/>
          <w:highlight w:val="yellow"/>
          <w:vertAlign w:val="superscript"/>
        </w:rPr>
        <w:t>rd</w:t>
      </w:r>
      <w:r>
        <w:rPr>
          <w:b/>
          <w:noProof/>
          <w:highlight w:val="yellow"/>
        </w:rPr>
        <w:t xml:space="preserve"> </w:t>
      </w:r>
      <w:r w:rsidRPr="009528F5">
        <w:rPr>
          <w:b/>
          <w:noProof/>
          <w:highlight w:val="yellow"/>
        </w:rPr>
        <w:t>CHANGE***</w:t>
      </w:r>
    </w:p>
    <w:p w14:paraId="060746A0" w14:textId="77777777" w:rsidR="00115792" w:rsidRDefault="00115792" w:rsidP="00115792">
      <w:pPr>
        <w:jc w:val="center"/>
        <w:rPr>
          <w:b/>
          <w:noProof/>
          <w:highlight w:val="yellow"/>
        </w:rPr>
      </w:pPr>
    </w:p>
    <w:p w14:paraId="0CA84679" w14:textId="1A021307" w:rsidR="00A11C79" w:rsidRPr="009528F5" w:rsidRDefault="00A11C79" w:rsidP="00A11C79">
      <w:pPr>
        <w:jc w:val="center"/>
        <w:rPr>
          <w:b/>
          <w:noProof/>
        </w:rPr>
      </w:pPr>
      <w:r w:rsidRPr="009528F5">
        <w:rPr>
          <w:b/>
          <w:noProof/>
          <w:highlight w:val="yellow"/>
        </w:rPr>
        <w:t xml:space="preserve">*** </w:t>
      </w:r>
      <w:r w:rsidR="00E91FB4">
        <w:rPr>
          <w:b/>
          <w:noProof/>
          <w:highlight w:val="yellow"/>
        </w:rPr>
        <w:t>START</w:t>
      </w:r>
      <w:r>
        <w:rPr>
          <w:b/>
          <w:noProof/>
          <w:highlight w:val="yellow"/>
        </w:rPr>
        <w:t xml:space="preserve"> of</w:t>
      </w:r>
      <w:r w:rsidRPr="009528F5">
        <w:rPr>
          <w:b/>
          <w:noProof/>
          <w:highlight w:val="yellow"/>
        </w:rPr>
        <w:t xml:space="preserve"> </w:t>
      </w:r>
      <w:r w:rsidR="00E91FB4">
        <w:rPr>
          <w:b/>
          <w:noProof/>
          <w:highlight w:val="yellow"/>
        </w:rPr>
        <w:t>4</w:t>
      </w:r>
      <w:r w:rsidR="00E91FB4">
        <w:rPr>
          <w:b/>
          <w:noProof/>
          <w:highlight w:val="yellow"/>
          <w:vertAlign w:val="superscript"/>
        </w:rPr>
        <w:t>th</w:t>
      </w:r>
      <w:r>
        <w:rPr>
          <w:b/>
          <w:noProof/>
          <w:highlight w:val="yellow"/>
        </w:rPr>
        <w:t xml:space="preserve"> </w:t>
      </w:r>
      <w:r w:rsidRPr="009528F5">
        <w:rPr>
          <w:b/>
          <w:noProof/>
          <w:highlight w:val="yellow"/>
        </w:rPr>
        <w:t>CHANGE***</w:t>
      </w:r>
    </w:p>
    <w:p w14:paraId="7706B43A" w14:textId="7117F1A5" w:rsidR="00DB59B2" w:rsidRDefault="00374E53" w:rsidP="00DB59B2">
      <w:pPr>
        <w:pStyle w:val="Heading1"/>
        <w:rPr>
          <w:ins w:id="126" w:author="User-S" w:date="2021-08-16T21:21:00Z"/>
        </w:rPr>
      </w:pPr>
      <w:bookmarkStart w:id="127" w:name="_Toc27762757"/>
      <w:bookmarkStart w:id="128" w:name="_Toc59115444"/>
      <w:ins w:id="129" w:author="User-S" w:date="2021-08-16T21:21:00Z">
        <w:r>
          <w:t>9.</w:t>
        </w:r>
      </w:ins>
      <w:ins w:id="130" w:author="User-S" w:date="2022-06-16T09:36:00Z">
        <w:r w:rsidR="00AB4BDC">
          <w:t>4</w:t>
        </w:r>
      </w:ins>
      <w:ins w:id="131" w:author="User-S" w:date="2021-08-16T21:21:00Z">
        <w:r w:rsidR="00DB59B2">
          <w:tab/>
        </w:r>
      </w:ins>
      <w:bookmarkEnd w:id="127"/>
      <w:bookmarkEnd w:id="128"/>
      <w:ins w:id="132" w:author="User-S" w:date="2022-06-14T11:46:00Z">
        <w:r>
          <w:t xml:space="preserve">MPS for </w:t>
        </w:r>
      </w:ins>
      <w:ins w:id="133" w:author="User-S" w:date="2022-06-26T16:35:00Z">
        <w:r w:rsidR="0012255C">
          <w:t>Messaging</w:t>
        </w:r>
      </w:ins>
      <w:ins w:id="134" w:author="User-S" w:date="2022-07-23T14:42:00Z">
        <w:r w:rsidR="00F70811">
          <w:t xml:space="preserve"> Services</w:t>
        </w:r>
      </w:ins>
    </w:p>
    <w:p w14:paraId="573D02EA" w14:textId="412D896F" w:rsidR="00DB59B2" w:rsidRDefault="00AB4BDC" w:rsidP="00DB59B2">
      <w:pPr>
        <w:pStyle w:val="Heading2"/>
        <w:rPr>
          <w:ins w:id="135" w:author="User-S" w:date="2021-08-16T21:21:00Z"/>
        </w:rPr>
      </w:pPr>
      <w:bookmarkStart w:id="136" w:name="_Toc27762758"/>
      <w:bookmarkStart w:id="137" w:name="_Toc59115445"/>
      <w:ins w:id="138" w:author="User-S" w:date="2021-08-16T21:21:00Z">
        <w:r>
          <w:t>9.4</w:t>
        </w:r>
        <w:r w:rsidR="00DB59B2">
          <w:t>.1</w:t>
        </w:r>
        <w:bookmarkEnd w:id="136"/>
        <w:bookmarkEnd w:id="137"/>
        <w:r w:rsidR="00374E53">
          <w:tab/>
        </w:r>
      </w:ins>
      <w:ins w:id="139" w:author="User-S" w:date="2022-06-14T11:49:00Z">
        <w:r w:rsidR="00374E53">
          <w:t>General</w:t>
        </w:r>
      </w:ins>
    </w:p>
    <w:p w14:paraId="1C743AC0" w14:textId="2AE5D279" w:rsidR="00BF7020" w:rsidRDefault="00BF7020" w:rsidP="00BF7020">
      <w:pPr>
        <w:rPr>
          <w:ins w:id="140" w:author="User-S" w:date="2022-06-14T11:54:00Z"/>
        </w:rPr>
      </w:pPr>
      <w:ins w:id="141" w:author="User-S" w:date="2022-06-14T11:54:00Z">
        <w:r>
          <w:t xml:space="preserve">MPS for </w:t>
        </w:r>
      </w:ins>
      <w:ins w:id="142" w:author="User-S" w:date="2022-06-26T16:35:00Z">
        <w:r w:rsidR="0012255C">
          <w:t xml:space="preserve">Messaging </w:t>
        </w:r>
      </w:ins>
      <w:ins w:id="143" w:author="User-S" w:date="2022-06-16T09:13:00Z">
        <w:r w:rsidR="00855773">
          <w:t>provides</w:t>
        </w:r>
      </w:ins>
      <w:ins w:id="144" w:author="User-S" w:date="2022-06-14T11:54:00Z">
        <w:r>
          <w:t xml:space="preserve"> priority </w:t>
        </w:r>
      </w:ins>
      <w:ins w:id="145" w:author="User-S" w:date="2022-06-16T09:13:00Z">
        <w:r w:rsidR="00855773">
          <w:t xml:space="preserve">for </w:t>
        </w:r>
      </w:ins>
      <w:ins w:id="146" w:author="User-S" w:date="2022-07-23T14:43:00Z">
        <w:r w:rsidR="00F70811">
          <w:t>messaging services</w:t>
        </w:r>
      </w:ins>
      <w:ins w:id="147" w:author="User-S" w:date="2022-06-14T11:54:00Z">
        <w:r>
          <w:t xml:space="preserve"> in periods of network congestion during which normal commercial </w:t>
        </w:r>
      </w:ins>
      <w:ins w:id="148" w:author="User-S" w:date="2022-07-23T14:43:00Z">
        <w:r w:rsidR="00F70811">
          <w:t>messaging</w:t>
        </w:r>
      </w:ins>
      <w:ins w:id="149" w:author="User-S" w:date="2022-06-14T11:54:00Z">
        <w:r>
          <w:t xml:space="preserve"> service</w:t>
        </w:r>
      </w:ins>
      <w:ins w:id="150" w:author="User-S" w:date="2022-07-23T14:43:00Z">
        <w:r w:rsidR="00F70811">
          <w:t>s</w:t>
        </w:r>
      </w:ins>
      <w:ins w:id="151" w:author="User-S" w:date="2022-06-14T11:54:00Z">
        <w:r>
          <w:t xml:space="preserve"> </w:t>
        </w:r>
      </w:ins>
      <w:ins w:id="152" w:author="User-S" w:date="2022-07-23T14:43:00Z">
        <w:r w:rsidR="00F70811">
          <w:t>are</w:t>
        </w:r>
      </w:ins>
      <w:ins w:id="153" w:author="User-S" w:date="2022-06-14T11:54:00Z">
        <w:r>
          <w:t xml:space="preserve"> degraded.</w:t>
        </w:r>
      </w:ins>
    </w:p>
    <w:p w14:paraId="31FE98CA" w14:textId="36E77796" w:rsidR="00BF7020" w:rsidRDefault="00BF7020" w:rsidP="00BF7020">
      <w:pPr>
        <w:rPr>
          <w:ins w:id="154" w:author="User-S" w:date="2022-06-18T14:55:00Z"/>
        </w:rPr>
      </w:pPr>
      <w:ins w:id="155" w:author="User-S" w:date="2022-06-14T11:54:00Z">
        <w:r>
          <w:lastRenderedPageBreak/>
          <w:t>The system shall support</w:t>
        </w:r>
      </w:ins>
      <w:ins w:id="156" w:author="User-S" w:date="2022-06-14T11:58:00Z">
        <w:r>
          <w:t xml:space="preserve"> </w:t>
        </w:r>
      </w:ins>
      <w:ins w:id="157" w:author="User-S" w:date="2022-06-16T13:31:00Z">
        <w:r w:rsidR="003E03FB">
          <w:t xml:space="preserve">MPS </w:t>
        </w:r>
      </w:ins>
      <w:ins w:id="158" w:author="User-S" w:date="2022-06-16T13:32:00Z">
        <w:r w:rsidR="003E03FB">
          <w:t>priority</w:t>
        </w:r>
      </w:ins>
      <w:ins w:id="159" w:author="User-S" w:date="2022-06-16T08:17:00Z">
        <w:r w:rsidR="00FF1754">
          <w:t xml:space="preserve"> </w:t>
        </w:r>
      </w:ins>
      <w:ins w:id="160" w:author="User-S" w:date="2022-06-16T13:33:00Z">
        <w:r w:rsidR="003E03FB">
          <w:t xml:space="preserve">for </w:t>
        </w:r>
      </w:ins>
      <w:ins w:id="161" w:author="User-S" w:date="2022-07-23T14:44:00Z">
        <w:r w:rsidR="00F70811">
          <w:t>messaging</w:t>
        </w:r>
      </w:ins>
      <w:ins w:id="162" w:author="User-S" w:date="2022-06-16T13:33:00Z">
        <w:r w:rsidR="003E03FB">
          <w:t xml:space="preserve"> </w:t>
        </w:r>
      </w:ins>
      <w:ins w:id="163" w:author="User-S" w:date="2022-07-23T14:44:00Z">
        <w:r w:rsidR="00F70811">
          <w:t>services</w:t>
        </w:r>
      </w:ins>
      <w:ins w:id="164" w:author="User-S" w:date="2022-06-16T13:33:00Z">
        <w:r w:rsidR="003E03FB">
          <w:t xml:space="preserve"> </w:t>
        </w:r>
      </w:ins>
      <w:ins w:id="165" w:author="User-S" w:date="2022-06-14T12:00:00Z">
        <w:r>
          <w:t>supported using</w:t>
        </w:r>
      </w:ins>
      <w:ins w:id="166" w:author="User-S" w:date="2022-06-16T13:29:00Z">
        <w:r w:rsidR="00973E83">
          <w:t xml:space="preserve"> IMS</w:t>
        </w:r>
      </w:ins>
      <w:ins w:id="167" w:author="User-S" w:date="2022-07-27T10:49:00Z">
        <w:r w:rsidR="005C7F83">
          <w:t xml:space="preserve"> Messaging</w:t>
        </w:r>
      </w:ins>
      <w:ins w:id="168" w:author="User-S" w:date="2022-06-16T13:29:00Z">
        <w:r w:rsidR="00973E83">
          <w:t>, SMS and/or MMS</w:t>
        </w:r>
      </w:ins>
      <w:ins w:id="169" w:author="User-S" w:date="2022-07-23T14:45:00Z">
        <w:r w:rsidR="00F70811">
          <w:t xml:space="preserve">, </w:t>
        </w:r>
        <w:r w:rsidR="00F70811" w:rsidRPr="005C7F83">
          <w:t>or MSGin5G</w:t>
        </w:r>
      </w:ins>
      <w:r w:rsidR="00E512E5" w:rsidRPr="00E512E5">
        <w:t xml:space="preserve"> </w:t>
      </w:r>
      <w:ins w:id="170" w:author="User-S" w:date="2022-06-16T13:26:00Z">
        <w:r w:rsidR="00E512E5" w:rsidRPr="00973E83">
          <w:t>for an authorized Service User using a UE with a subscription for MPS</w:t>
        </w:r>
      </w:ins>
      <w:ins w:id="171" w:author="User-S" w:date="2022-06-14T11:54:00Z">
        <w:r w:rsidR="00973E83">
          <w:t>.</w:t>
        </w:r>
      </w:ins>
    </w:p>
    <w:p w14:paraId="471D69EC" w14:textId="0D94CB8A" w:rsidR="00C268B4" w:rsidRPr="0092329E" w:rsidRDefault="00C268B4">
      <w:pPr>
        <w:pStyle w:val="NO"/>
        <w:rPr>
          <w:ins w:id="172" w:author="User-S" w:date="2022-06-18T14:56:00Z"/>
          <w:rFonts w:eastAsia="Calibri"/>
          <w:rPrChange w:id="173" w:author="User-S" w:date="2022-07-14T13:31:00Z">
            <w:rPr>
              <w:ins w:id="174" w:author="User-S" w:date="2022-06-18T14:56:00Z"/>
            </w:rPr>
          </w:rPrChange>
        </w:rPr>
        <w:pPrChange w:id="175" w:author="User-S" w:date="2022-07-14T13:31:00Z">
          <w:pPr/>
        </w:pPrChange>
      </w:pPr>
      <w:ins w:id="176" w:author="User-S" w:date="2022-06-18T14:56:00Z">
        <w:r>
          <w:rPr>
            <w:rFonts w:eastAsia="Calibri"/>
          </w:rPr>
          <w:t>NOTE 1</w:t>
        </w:r>
        <w:r w:rsidRPr="00787352">
          <w:rPr>
            <w:rFonts w:eastAsia="Calibri"/>
          </w:rPr>
          <w:t>:</w:t>
        </w:r>
        <w:r w:rsidRPr="00787352">
          <w:rPr>
            <w:rFonts w:eastAsia="Calibri"/>
          </w:rPr>
          <w:tab/>
        </w:r>
        <w:r w:rsidRPr="00772321">
          <w:rPr>
            <w:rFonts w:eastAsia="Calibri"/>
          </w:rPr>
          <w:t xml:space="preserve">MPS for </w:t>
        </w:r>
        <w:r w:rsidR="00F70811">
          <w:rPr>
            <w:rFonts w:eastAsia="Calibri"/>
          </w:rPr>
          <w:t>Messaging</w:t>
        </w:r>
        <w:r w:rsidRPr="00772321">
          <w:rPr>
            <w:rFonts w:eastAsia="Calibri"/>
          </w:rPr>
          <w:t xml:space="preserve"> may make use of commercial </w:t>
        </w:r>
      </w:ins>
      <w:ins w:id="177" w:author="User-S" w:date="2022-07-23T14:45:00Z">
        <w:r w:rsidR="00F70811">
          <w:rPr>
            <w:rFonts w:eastAsia="Calibri"/>
          </w:rPr>
          <w:t>messaging</w:t>
        </w:r>
      </w:ins>
      <w:ins w:id="178" w:author="User-S" w:date="2022-06-18T14:56:00Z">
        <w:r w:rsidRPr="00772321">
          <w:rPr>
            <w:rFonts w:eastAsia="Calibri"/>
          </w:rPr>
          <w:t xml:space="preserve"> ser</w:t>
        </w:r>
        <w:r w:rsidR="00734C5F">
          <w:rPr>
            <w:rFonts w:eastAsia="Calibri"/>
          </w:rPr>
          <w:t>vice offerings provided by the o</w:t>
        </w:r>
        <w:r w:rsidRPr="00772321">
          <w:rPr>
            <w:rFonts w:eastAsia="Calibri"/>
          </w:rPr>
          <w:t xml:space="preserve">perator. </w:t>
        </w:r>
      </w:ins>
      <w:ins w:id="179" w:author="User-S" w:date="2022-08-09T10:51:00Z">
        <w:r w:rsidR="00265CB5" w:rsidRPr="00265CB5">
          <w:rPr>
            <w:rFonts w:eastAsia="Calibri"/>
          </w:rPr>
          <w:t>However, the messaging service applications are not in scope.</w:t>
        </w:r>
      </w:ins>
    </w:p>
    <w:p w14:paraId="1928FED5" w14:textId="463525F5" w:rsidR="00C268B4" w:rsidRDefault="00C268B4">
      <w:pPr>
        <w:pStyle w:val="NO"/>
        <w:rPr>
          <w:ins w:id="180" w:author="User-S" w:date="2022-07-13T10:09:00Z"/>
          <w:rFonts w:eastAsia="Calibri"/>
        </w:rPr>
        <w:pPrChange w:id="181" w:author="User-S" w:date="2022-06-18T14:57:00Z">
          <w:pPr/>
        </w:pPrChange>
      </w:pPr>
      <w:ins w:id="182" w:author="User-S" w:date="2022-06-18T14:57:00Z">
        <w:r>
          <w:rPr>
            <w:rFonts w:eastAsia="Calibri"/>
          </w:rPr>
          <w:t>NOTE 2</w:t>
        </w:r>
        <w:r w:rsidRPr="00787352">
          <w:rPr>
            <w:rFonts w:eastAsia="Calibri"/>
          </w:rPr>
          <w:t>:</w:t>
        </w:r>
        <w:r w:rsidRPr="00787352">
          <w:rPr>
            <w:rFonts w:eastAsia="Calibri"/>
          </w:rPr>
          <w:tab/>
        </w:r>
        <w:r>
          <w:rPr>
            <w:rFonts w:eastAsia="Calibri"/>
          </w:rPr>
          <w:t xml:space="preserve">The </w:t>
        </w:r>
        <w:r w:rsidRPr="002B77D8">
          <w:rPr>
            <w:rFonts w:eastAsia="Calibri"/>
          </w:rPr>
          <w:t xml:space="preserve">MPS </w:t>
        </w:r>
        <w:r>
          <w:rPr>
            <w:rFonts w:eastAsia="Calibri"/>
          </w:rPr>
          <w:t xml:space="preserve">Service User </w:t>
        </w:r>
      </w:ins>
      <w:ins w:id="183" w:author="User-S" w:date="2022-07-14T12:51:00Z">
        <w:r w:rsidR="00196C65">
          <w:rPr>
            <w:rFonts w:eastAsia="Calibri"/>
          </w:rPr>
          <w:t>might</w:t>
        </w:r>
      </w:ins>
      <w:ins w:id="184" w:author="User-S" w:date="2022-06-18T14:57:00Z">
        <w:r>
          <w:rPr>
            <w:rFonts w:eastAsia="Calibri"/>
          </w:rPr>
          <w:t xml:space="preserve"> not know whether the </w:t>
        </w:r>
      </w:ins>
      <w:ins w:id="185" w:author="User-S" w:date="2022-07-23T14:46:00Z">
        <w:r w:rsidR="00E8045D">
          <w:rPr>
            <w:rFonts w:eastAsia="Calibri"/>
          </w:rPr>
          <w:t>messaging</w:t>
        </w:r>
      </w:ins>
      <w:ins w:id="186" w:author="User-S" w:date="2022-06-18T14:57:00Z">
        <w:r>
          <w:rPr>
            <w:rFonts w:eastAsia="Calibri"/>
          </w:rPr>
          <w:t xml:space="preserve"> </w:t>
        </w:r>
      </w:ins>
      <w:ins w:id="187" w:author="User-S" w:date="2022-06-19T10:29:00Z">
        <w:r w:rsidR="00734C5F">
          <w:rPr>
            <w:rFonts w:eastAsia="Calibri"/>
          </w:rPr>
          <w:t>service</w:t>
        </w:r>
      </w:ins>
      <w:ins w:id="188" w:author="User-S" w:date="2022-06-18T14:57:00Z">
        <w:r>
          <w:rPr>
            <w:rFonts w:eastAsia="Calibri"/>
          </w:rPr>
          <w:t xml:space="preserve"> </w:t>
        </w:r>
        <w:proofErr w:type="gramStart"/>
        <w:r>
          <w:rPr>
            <w:rFonts w:eastAsia="Calibri"/>
          </w:rPr>
          <w:t>is supported</w:t>
        </w:r>
        <w:proofErr w:type="gramEnd"/>
        <w:r>
          <w:rPr>
            <w:rFonts w:eastAsia="Calibri"/>
          </w:rPr>
          <w:t xml:space="preserve"> using IMS</w:t>
        </w:r>
      </w:ins>
      <w:ins w:id="189" w:author="User-S" w:date="2022-07-27T10:50:00Z">
        <w:r w:rsidR="005C7F83">
          <w:rPr>
            <w:rFonts w:eastAsia="Calibri"/>
          </w:rPr>
          <w:t xml:space="preserve"> Messaging</w:t>
        </w:r>
      </w:ins>
      <w:ins w:id="190" w:author="User-S" w:date="2022-06-18T14:57:00Z">
        <w:r>
          <w:rPr>
            <w:rFonts w:eastAsia="Calibri"/>
          </w:rPr>
          <w:t>, SMS and/or MMS</w:t>
        </w:r>
      </w:ins>
      <w:ins w:id="191" w:author="User-S" w:date="2022-07-23T14:46:00Z">
        <w:r w:rsidR="00E8045D">
          <w:rPr>
            <w:rFonts w:eastAsia="Calibri"/>
          </w:rPr>
          <w:t xml:space="preserve">, </w:t>
        </w:r>
        <w:r w:rsidR="00E8045D" w:rsidRPr="005C7F83">
          <w:rPr>
            <w:rPrChange w:id="192" w:author="User-S" w:date="2022-07-27T10:50:00Z">
              <w:rPr>
                <w:highlight w:val="yellow"/>
              </w:rPr>
            </w:rPrChange>
          </w:rPr>
          <w:t>or MSGin5G</w:t>
        </w:r>
      </w:ins>
      <w:ins w:id="193" w:author="User-S" w:date="2022-06-18T14:57:00Z">
        <w:r>
          <w:rPr>
            <w:rFonts w:eastAsia="Calibri"/>
          </w:rPr>
          <w:t>.</w:t>
        </w:r>
      </w:ins>
    </w:p>
    <w:p w14:paraId="2390DACF" w14:textId="4B99AE39" w:rsidR="008520B9" w:rsidRPr="00C268B4" w:rsidRDefault="008520B9">
      <w:pPr>
        <w:pStyle w:val="NO"/>
        <w:rPr>
          <w:ins w:id="194" w:author="User-S" w:date="2022-06-16T13:29:00Z"/>
          <w:rFonts w:eastAsia="Calibri"/>
          <w:rPrChange w:id="195" w:author="User-S" w:date="2022-06-18T14:57:00Z">
            <w:rPr>
              <w:ins w:id="196" w:author="User-S" w:date="2022-06-16T13:29:00Z"/>
            </w:rPr>
          </w:rPrChange>
        </w:rPr>
        <w:pPrChange w:id="197" w:author="User-S" w:date="2022-07-13T10:10:00Z">
          <w:pPr/>
        </w:pPrChange>
      </w:pPr>
      <w:ins w:id="198" w:author="User-S" w:date="2022-07-13T10:09:00Z">
        <w:r>
          <w:rPr>
            <w:rFonts w:eastAsia="Calibri"/>
          </w:rPr>
          <w:t>NOTE 3</w:t>
        </w:r>
        <w:r w:rsidRPr="00787352">
          <w:rPr>
            <w:rFonts w:eastAsia="Calibri"/>
          </w:rPr>
          <w:t>:</w:t>
        </w:r>
        <w:r w:rsidRPr="00787352">
          <w:rPr>
            <w:rFonts w:eastAsia="Calibri"/>
          </w:rPr>
          <w:tab/>
        </w:r>
      </w:ins>
      <w:ins w:id="199" w:author="User-S" w:date="2022-08-30T19:36:00Z">
        <w:r w:rsidR="0039438F" w:rsidRPr="00BA7CB3">
          <w:rPr>
            <w:rFonts w:eastAsia="Calibri"/>
          </w:rPr>
          <w:t>SMS options in scope are SMS via NAS and SMS over IP (i.e., SMS over MAP and SMS over SGs are not in scope).</w:t>
        </w:r>
      </w:ins>
    </w:p>
    <w:p w14:paraId="72B7DBB6" w14:textId="11821A65" w:rsidR="00BF7020" w:rsidRDefault="003E03FB">
      <w:pPr>
        <w:rPr>
          <w:ins w:id="200" w:author="User-S" w:date="2022-06-18T12:47:00Z"/>
        </w:rPr>
        <w:pPrChange w:id="201" w:author="User-S" w:date="2022-06-16T13:29:00Z">
          <w:pPr>
            <w:pStyle w:val="B1"/>
          </w:pPr>
        </w:pPrChange>
      </w:pPr>
      <w:ins w:id="202" w:author="User-S" w:date="2022-06-16T13:30:00Z">
        <w:r>
          <w:t xml:space="preserve">The system shall support </w:t>
        </w:r>
      </w:ins>
      <w:ins w:id="203" w:author="User-S" w:date="2022-06-18T12:28:00Z">
        <w:r w:rsidR="00E512E5">
          <w:t xml:space="preserve">MPS </w:t>
        </w:r>
      </w:ins>
      <w:ins w:id="204" w:author="User-S" w:date="2022-06-16T13:30:00Z">
        <w:r>
          <w:t xml:space="preserve">priority for </w:t>
        </w:r>
      </w:ins>
      <w:ins w:id="205" w:author="User-S" w:date="2022-07-23T14:47:00Z">
        <w:r w:rsidR="00E8045D">
          <w:t>messaging</w:t>
        </w:r>
      </w:ins>
      <w:ins w:id="206" w:author="User-S" w:date="2022-06-16T13:30:00Z">
        <w:r>
          <w:t xml:space="preserve"> using SMS and/or MMS</w:t>
        </w:r>
      </w:ins>
      <w:ins w:id="207" w:author="User-S" w:date="2022-07-23T14:48:00Z">
        <w:r w:rsidR="00E8045D" w:rsidRPr="005C7F83">
          <w:rPr>
            <w:rPrChange w:id="208" w:author="User-S" w:date="2022-07-27T10:51:00Z">
              <w:rPr>
                <w:highlight w:val="yellow"/>
              </w:rPr>
            </w:rPrChange>
          </w:rPr>
          <w:t xml:space="preserve"> or MSGin5G</w:t>
        </w:r>
      </w:ins>
      <w:r w:rsidR="00E512E5" w:rsidRPr="00E512E5">
        <w:t xml:space="preserve"> </w:t>
      </w:r>
      <w:ins w:id="209" w:author="User-S" w:date="2022-06-16T13:30:00Z">
        <w:r w:rsidR="00E512E5" w:rsidRPr="00973E83">
          <w:t xml:space="preserve">for an authorized </w:t>
        </w:r>
      </w:ins>
      <w:proofErr w:type="spellStart"/>
      <w:ins w:id="210" w:author="User-S" w:date="2022-06-16T13:31:00Z">
        <w:r w:rsidR="00E512E5">
          <w:t>IoT</w:t>
        </w:r>
        <w:proofErr w:type="spellEnd"/>
        <w:r w:rsidR="00E512E5">
          <w:t xml:space="preserve"> device</w:t>
        </w:r>
      </w:ins>
      <w:ins w:id="211" w:author="User-S" w:date="2022-06-16T13:30:00Z">
        <w:r w:rsidR="00E512E5" w:rsidRPr="00973E83">
          <w:t xml:space="preserve"> with a subscription for MPS</w:t>
        </w:r>
        <w:r>
          <w:t>.</w:t>
        </w:r>
      </w:ins>
    </w:p>
    <w:p w14:paraId="61122F04" w14:textId="77777777" w:rsidR="006A1DFE" w:rsidRDefault="00772321">
      <w:pPr>
        <w:pStyle w:val="NO"/>
        <w:rPr>
          <w:rFonts w:eastAsia="Calibri"/>
        </w:rPr>
        <w:pPrChange w:id="212" w:author="User-S" w:date="2022-06-18T14:48:00Z">
          <w:pPr>
            <w:pStyle w:val="B1"/>
          </w:pPr>
        </w:pPrChange>
      </w:pPr>
      <w:ins w:id="213" w:author="User-S" w:date="2022-06-18T12:47:00Z">
        <w:r>
          <w:rPr>
            <w:rFonts w:eastAsia="Calibri"/>
          </w:rPr>
          <w:t>NOTE</w:t>
        </w:r>
      </w:ins>
      <w:ins w:id="214" w:author="User-S" w:date="2022-06-18T14:47:00Z">
        <w:r w:rsidR="00651666">
          <w:rPr>
            <w:rFonts w:eastAsia="Calibri"/>
          </w:rPr>
          <w:t xml:space="preserve"> 4</w:t>
        </w:r>
      </w:ins>
      <w:ins w:id="215" w:author="User-S" w:date="2022-06-18T12:47:00Z">
        <w:r w:rsidR="00C268B4">
          <w:rPr>
            <w:rFonts w:eastAsia="Calibri"/>
          </w:rPr>
          <w:t>:</w:t>
        </w:r>
        <w:r w:rsidR="00C268B4">
          <w:rPr>
            <w:rFonts w:eastAsia="Calibri"/>
          </w:rPr>
          <w:tab/>
        </w:r>
      </w:ins>
      <w:ins w:id="216" w:author="User-S" w:date="2022-06-18T14:58:00Z">
        <w:r w:rsidR="00C268B4" w:rsidRPr="00C268B4">
          <w:rPr>
            <w:rFonts w:eastAsia="Calibri"/>
          </w:rPr>
          <w:t xml:space="preserve">An MPS specialized application on the MPS subscribed </w:t>
        </w:r>
        <w:proofErr w:type="spellStart"/>
        <w:r w:rsidR="00C268B4" w:rsidRPr="00C268B4">
          <w:rPr>
            <w:rFonts w:eastAsia="Calibri"/>
          </w:rPr>
          <w:t>IoT</w:t>
        </w:r>
        <w:proofErr w:type="spellEnd"/>
        <w:r w:rsidR="00C268B4" w:rsidRPr="00C268B4">
          <w:rPr>
            <w:rFonts w:eastAsia="Calibri"/>
          </w:rPr>
          <w:t xml:space="preserve"> device </w:t>
        </w:r>
        <w:proofErr w:type="gramStart"/>
        <w:r w:rsidR="00C268B4" w:rsidRPr="00C268B4">
          <w:rPr>
            <w:rFonts w:eastAsia="Calibri"/>
          </w:rPr>
          <w:t>is used</w:t>
        </w:r>
        <w:proofErr w:type="gramEnd"/>
        <w:r w:rsidR="00C268B4" w:rsidRPr="00C268B4">
          <w:rPr>
            <w:rFonts w:eastAsia="Calibri"/>
          </w:rPr>
          <w:t xml:space="preserve"> to support MPS for </w:t>
        </w:r>
      </w:ins>
      <w:ins w:id="217" w:author="User-S" w:date="2022-07-23T14:49:00Z">
        <w:r w:rsidR="00E8045D">
          <w:rPr>
            <w:rFonts w:eastAsia="Calibri"/>
          </w:rPr>
          <w:t>Messaging</w:t>
        </w:r>
      </w:ins>
      <w:ins w:id="218" w:author="User-S" w:date="2022-06-18T14:58:00Z">
        <w:r w:rsidR="00C268B4" w:rsidRPr="00C268B4">
          <w:rPr>
            <w:rFonts w:eastAsia="Calibri"/>
          </w:rPr>
          <w:t xml:space="preserve"> through machine interactions that </w:t>
        </w:r>
      </w:ins>
      <w:ins w:id="219" w:author="User-S" w:date="2022-07-14T12:54:00Z">
        <w:r w:rsidR="00196C65">
          <w:rPr>
            <w:rFonts w:eastAsia="Calibri"/>
          </w:rPr>
          <w:t>might</w:t>
        </w:r>
      </w:ins>
      <w:ins w:id="220" w:author="User-S" w:date="2022-06-18T14:58:00Z">
        <w:r w:rsidR="00C268B4" w:rsidRPr="00C268B4">
          <w:rPr>
            <w:rFonts w:eastAsia="Calibri"/>
          </w:rPr>
          <w:t xml:space="preserve"> not directly involve a human Service User</w:t>
        </w:r>
      </w:ins>
      <w:ins w:id="221" w:author="User-S" w:date="2022-06-18T14:48:00Z">
        <w:r w:rsidRPr="00772321">
          <w:rPr>
            <w:rFonts w:eastAsia="Calibri"/>
          </w:rPr>
          <w:t>.</w:t>
        </w:r>
      </w:ins>
    </w:p>
    <w:p w14:paraId="0E8DA83F" w14:textId="6D7949D4" w:rsidR="00772321" w:rsidDel="00772321" w:rsidRDefault="00772321" w:rsidP="006A1DFE">
      <w:pPr>
        <w:pStyle w:val="NO"/>
        <w:rPr>
          <w:del w:id="222" w:author="User-S" w:date="2022-06-18T14:48:00Z"/>
          <w:rFonts w:eastAsia="Calibri"/>
        </w:rPr>
      </w:pPr>
      <w:bookmarkStart w:id="223" w:name="_GoBack"/>
      <w:bookmarkEnd w:id="223"/>
      <w:ins w:id="224" w:author="User-S" w:date="2022-06-18T14:48:00Z">
        <w:r w:rsidRPr="00772321">
          <w:rPr>
            <w:rFonts w:eastAsia="Calibri"/>
          </w:rPr>
          <w:t xml:space="preserve">  </w:t>
        </w:r>
      </w:ins>
    </w:p>
    <w:p w14:paraId="41E8C23A" w14:textId="4D9E0933" w:rsidR="00DB59B2" w:rsidRPr="00987633" w:rsidRDefault="00AB4BDC">
      <w:pPr>
        <w:pStyle w:val="Heading3"/>
        <w:rPr>
          <w:ins w:id="225" w:author="User-S" w:date="2021-08-16T21:21:00Z"/>
        </w:rPr>
        <w:pPrChange w:id="226" w:author="User-S" w:date="2022-06-16T09:16:00Z">
          <w:pPr>
            <w:pStyle w:val="Heading4"/>
          </w:pPr>
        </w:pPrChange>
      </w:pPr>
      <w:bookmarkStart w:id="227" w:name="_Toc27762763"/>
      <w:bookmarkStart w:id="228" w:name="_Toc59115450"/>
      <w:ins w:id="229" w:author="User-S" w:date="2021-08-16T21:21:00Z">
        <w:r>
          <w:t>9.4</w:t>
        </w:r>
        <w:r w:rsidR="00510AB5">
          <w:t>.2</w:t>
        </w:r>
        <w:r w:rsidR="00855773">
          <w:tab/>
        </w:r>
      </w:ins>
      <w:ins w:id="230" w:author="User-S" w:date="2022-06-14T12:39:00Z">
        <w:r w:rsidR="00510AB5">
          <w:t>Invocation</w:t>
        </w:r>
      </w:ins>
      <w:ins w:id="231" w:author="User-S" w:date="2021-08-16T21:21:00Z">
        <w:r w:rsidR="00DB59B2" w:rsidRPr="00987633">
          <w:t xml:space="preserve"> and </w:t>
        </w:r>
      </w:ins>
      <w:bookmarkEnd w:id="227"/>
      <w:bookmarkEnd w:id="228"/>
      <w:ins w:id="232" w:author="User-S" w:date="2022-06-14T12:39:00Z">
        <w:r w:rsidR="00510AB5">
          <w:t>revocation</w:t>
        </w:r>
      </w:ins>
    </w:p>
    <w:p w14:paraId="3623ECC5" w14:textId="0EE02470" w:rsidR="00510AB5" w:rsidRDefault="00AB4BDC">
      <w:pPr>
        <w:pStyle w:val="Heading4"/>
        <w:rPr>
          <w:ins w:id="233" w:author="User-S" w:date="2022-06-14T12:40:00Z"/>
        </w:rPr>
        <w:pPrChange w:id="234" w:author="User-S" w:date="2022-06-16T09:17:00Z">
          <w:pPr/>
        </w:pPrChange>
      </w:pPr>
      <w:ins w:id="235" w:author="User-S" w:date="2022-06-14T12:40:00Z">
        <w:r>
          <w:t>9.4</w:t>
        </w:r>
        <w:r w:rsidR="00855773">
          <w:t>.2.</w:t>
        </w:r>
        <w:r w:rsidR="00510AB5">
          <w:t>1</w:t>
        </w:r>
        <w:r w:rsidR="00510AB5">
          <w:tab/>
          <w:t>Invocation</w:t>
        </w:r>
      </w:ins>
    </w:p>
    <w:p w14:paraId="24998EC6" w14:textId="19E7153C" w:rsidR="00260D89" w:rsidRDefault="00260D89" w:rsidP="00260D89">
      <w:pPr>
        <w:rPr>
          <w:ins w:id="236" w:author="User-S" w:date="2022-06-14T13:20:00Z"/>
        </w:rPr>
      </w:pPr>
      <w:ins w:id="237" w:author="User-S" w:date="2022-06-14T13:20:00Z">
        <w:r w:rsidRPr="002B77D8">
          <w:t xml:space="preserve">A Service User </w:t>
        </w:r>
        <w:r>
          <w:t>usin</w:t>
        </w:r>
        <w:r w:rsidR="0090302E">
          <w:t>g a UE with an MPS subscription</w:t>
        </w:r>
        <w:r>
          <w:t xml:space="preserve"> can </w:t>
        </w:r>
      </w:ins>
      <w:ins w:id="238" w:author="User-S" w:date="2022-07-14T12:55:00Z">
        <w:r w:rsidR="00FC122A">
          <w:t>activate</w:t>
        </w:r>
      </w:ins>
      <w:ins w:id="239" w:author="User-S" w:date="2022-06-14T13:20:00Z">
        <w:r w:rsidRPr="002B77D8">
          <w:t xml:space="preserve"> MPS </w:t>
        </w:r>
        <w:r>
          <w:t xml:space="preserve">for </w:t>
        </w:r>
      </w:ins>
      <w:ins w:id="240" w:author="User-S" w:date="2022-06-26T16:39:00Z">
        <w:r w:rsidR="0012255C">
          <w:t xml:space="preserve">Messaging </w:t>
        </w:r>
      </w:ins>
      <w:ins w:id="241" w:author="User-S" w:date="2022-06-14T13:20:00Z">
        <w:r w:rsidRPr="002B77D8">
          <w:t>to request priority</w:t>
        </w:r>
        <w:r>
          <w:t>, e.g.,</w:t>
        </w:r>
        <w:r w:rsidRPr="002B77D8">
          <w:t xml:space="preserve"> when the normal </w:t>
        </w:r>
      </w:ins>
      <w:ins w:id="242" w:author="User-S" w:date="2022-07-23T14:49:00Z">
        <w:r w:rsidR="00E8045D">
          <w:t>messaging</w:t>
        </w:r>
      </w:ins>
      <w:ins w:id="243" w:author="User-S" w:date="2022-06-14T13:22:00Z">
        <w:r>
          <w:t xml:space="preserve"> service is degraded</w:t>
        </w:r>
      </w:ins>
      <w:ins w:id="244" w:author="User-S" w:date="2022-06-14T13:20:00Z">
        <w:r w:rsidR="00394019" w:rsidRPr="00394019">
          <w:rPr>
            <w:rPrChange w:id="245" w:author="User-S" w:date="2022-07-22T14:47:00Z">
              <w:rPr>
                <w:highlight w:val="yellow"/>
              </w:rPr>
            </w:rPrChange>
          </w:rPr>
          <w:t>.</w:t>
        </w:r>
      </w:ins>
      <w:del w:id="246" w:author="User-S" w:date="2022-07-22T14:47:00Z">
        <w:r w:rsidR="00872230" w:rsidRPr="002D4A21" w:rsidDel="00394019">
          <w:rPr>
            <w:highlight w:val="yellow"/>
            <w:rPrChange w:id="247" w:author="User-S" w:date="2022-07-22T14:32:00Z">
              <w:rPr/>
            </w:rPrChange>
          </w:rPr>
          <w:delText xml:space="preserve"> </w:delText>
        </w:r>
      </w:del>
    </w:p>
    <w:p w14:paraId="32070464" w14:textId="46D2F1BB" w:rsidR="00260D89" w:rsidRDefault="00260D89" w:rsidP="00260D89">
      <w:pPr>
        <w:rPr>
          <w:ins w:id="248" w:author="User-S" w:date="2022-07-22T14:35:00Z"/>
        </w:rPr>
      </w:pPr>
      <w:ins w:id="249" w:author="User-S" w:date="2022-06-14T13:20:00Z">
        <w:r>
          <w:t xml:space="preserve">The system shall support means for a Service User using a UE with an MPS subscription to </w:t>
        </w:r>
      </w:ins>
      <w:ins w:id="250" w:author="User-S" w:date="2022-06-14T13:35:00Z">
        <w:r w:rsidR="00255D53">
          <w:t>activate</w:t>
        </w:r>
      </w:ins>
      <w:ins w:id="251" w:author="User-S" w:date="2022-06-14T13:20:00Z">
        <w:r>
          <w:t xml:space="preserve"> MPS for </w:t>
        </w:r>
      </w:ins>
      <w:ins w:id="252" w:author="User-S" w:date="2022-06-26T16:40:00Z">
        <w:r w:rsidR="0012255C">
          <w:t>Messaging</w:t>
        </w:r>
      </w:ins>
      <w:ins w:id="253" w:author="User-S" w:date="2022-06-14T13:20:00Z">
        <w:r>
          <w:t>.</w:t>
        </w:r>
      </w:ins>
    </w:p>
    <w:p w14:paraId="52404E96" w14:textId="5347A919" w:rsidR="00260D89" w:rsidRDefault="00260D89" w:rsidP="00260D89">
      <w:pPr>
        <w:pStyle w:val="NO"/>
        <w:rPr>
          <w:ins w:id="254" w:author="User-S" w:date="2022-06-14T13:20:00Z"/>
          <w:rFonts w:eastAsia="Calibri"/>
        </w:rPr>
      </w:pPr>
      <w:ins w:id="255" w:author="User-S" w:date="2022-06-14T13:20:00Z">
        <w:r w:rsidRPr="00787352">
          <w:rPr>
            <w:rFonts w:eastAsia="Calibri"/>
          </w:rPr>
          <w:t>NOTE 1:</w:t>
        </w:r>
        <w:r w:rsidRPr="00787352">
          <w:rPr>
            <w:rFonts w:eastAsia="Calibri"/>
          </w:rPr>
          <w:tab/>
        </w:r>
        <w:r w:rsidRPr="002B77D8">
          <w:rPr>
            <w:rFonts w:eastAsia="Calibri"/>
          </w:rPr>
          <w:t xml:space="preserve">MPS </w:t>
        </w:r>
      </w:ins>
      <w:ins w:id="256" w:author="User-S" w:date="2022-07-27T10:52:00Z">
        <w:r w:rsidR="005C7F83">
          <w:rPr>
            <w:rFonts w:eastAsia="Calibri"/>
          </w:rPr>
          <w:t xml:space="preserve">for Messaging </w:t>
        </w:r>
      </w:ins>
      <w:ins w:id="257" w:author="User-S" w:date="2022-06-14T13:20:00Z">
        <w:r w:rsidRPr="002B77D8">
          <w:rPr>
            <w:rFonts w:eastAsia="Calibri"/>
          </w:rPr>
          <w:t xml:space="preserve">invocation is done </w:t>
        </w:r>
        <w:r>
          <w:rPr>
            <w:rFonts w:eastAsia="Calibri"/>
          </w:rPr>
          <w:t xml:space="preserve">using a predetermined method (e.g., by the Service User </w:t>
        </w:r>
        <w:r w:rsidRPr="00F819A8">
          <w:rPr>
            <w:rFonts w:eastAsia="Calibri"/>
          </w:rPr>
          <w:t xml:space="preserve">using a web browser to enter a predetermined address </w:t>
        </w:r>
        <w:r>
          <w:rPr>
            <w:rFonts w:eastAsia="Calibri"/>
          </w:rPr>
          <w:t>such as an URL</w:t>
        </w:r>
      </w:ins>
      <w:ins w:id="258" w:author="User-S" w:date="2022-07-14T12:56:00Z">
        <w:r w:rsidR="00FC122A">
          <w:rPr>
            <w:rFonts w:eastAsia="Calibri"/>
          </w:rPr>
          <w:t xml:space="preserve"> </w:t>
        </w:r>
      </w:ins>
      <w:ins w:id="259" w:author="User-S" w:date="2022-06-21T07:26:00Z">
        <w:r w:rsidR="005D4B49">
          <w:rPr>
            <w:rFonts w:eastAsia="Calibri"/>
          </w:rPr>
          <w:t xml:space="preserve">or sending a </w:t>
        </w:r>
      </w:ins>
      <w:ins w:id="260" w:author="User-S" w:date="2022-07-23T14:50:00Z">
        <w:r w:rsidR="00E8045D">
          <w:rPr>
            <w:rFonts w:eastAsia="Calibri"/>
          </w:rPr>
          <w:t>message</w:t>
        </w:r>
      </w:ins>
      <w:ins w:id="261" w:author="User-S" w:date="2022-06-21T07:26:00Z">
        <w:r w:rsidR="005D4B49">
          <w:rPr>
            <w:rFonts w:eastAsia="Calibri"/>
          </w:rPr>
          <w:t xml:space="preserve"> to the MPS operator</w:t>
        </w:r>
      </w:ins>
      <w:ins w:id="262" w:author="User-S" w:date="2022-06-26T16:43:00Z">
        <w:r w:rsidR="00323016" w:rsidRPr="00323016">
          <w:rPr>
            <w:rFonts w:eastAsia="Calibri"/>
          </w:rPr>
          <w:t xml:space="preserve"> </w:t>
        </w:r>
        <w:r w:rsidR="00323016">
          <w:rPr>
            <w:rFonts w:eastAsia="Calibri"/>
          </w:rPr>
          <w:t xml:space="preserve">to activate MPS for </w:t>
        </w:r>
      </w:ins>
      <w:ins w:id="263" w:author="User-S" w:date="2022-06-26T16:44:00Z">
        <w:r w:rsidR="00323016">
          <w:rPr>
            <w:rFonts w:eastAsia="Calibri"/>
          </w:rPr>
          <w:t>Messaging</w:t>
        </w:r>
      </w:ins>
      <w:ins w:id="264" w:author="User-S" w:date="2022-06-14T13:20:00Z">
        <w:r>
          <w:rPr>
            <w:rFonts w:eastAsia="Calibri"/>
          </w:rPr>
          <w:t>).</w:t>
        </w:r>
      </w:ins>
    </w:p>
    <w:p w14:paraId="0813BDAB" w14:textId="193B9827" w:rsidR="00260D89" w:rsidRDefault="00260D89" w:rsidP="00260D89">
      <w:pPr>
        <w:rPr>
          <w:ins w:id="265" w:author="User-S" w:date="2022-06-14T13:20:00Z"/>
        </w:rPr>
      </w:pPr>
      <w:ins w:id="266" w:author="User-S" w:date="2022-06-14T13:20:00Z">
        <w:r w:rsidRPr="002B77D8">
          <w:t xml:space="preserve">A Service User </w:t>
        </w:r>
        <w:r>
          <w:t>usin</w:t>
        </w:r>
        <w:r w:rsidR="0090302E">
          <w:t>g a UE with an MPS subscription</w:t>
        </w:r>
        <w:r>
          <w:t xml:space="preserve"> can </w:t>
        </w:r>
        <w:r w:rsidRPr="002B77D8">
          <w:t xml:space="preserve">invoke MPS </w:t>
        </w:r>
      </w:ins>
      <w:ins w:id="267" w:author="User-S" w:date="2022-06-26T16:41:00Z">
        <w:r w:rsidR="0012255C">
          <w:t xml:space="preserve">for Messaging </w:t>
        </w:r>
      </w:ins>
      <w:ins w:id="268" w:author="User-S" w:date="2022-06-14T13:20:00Z">
        <w:r w:rsidRPr="002B77D8">
          <w:t xml:space="preserve">to request priority </w:t>
        </w:r>
        <w:r>
          <w:t xml:space="preserve">during roaming, e.g., </w:t>
        </w:r>
        <w:r w:rsidRPr="002B77D8">
          <w:t xml:space="preserve">when the normal </w:t>
        </w:r>
      </w:ins>
      <w:ins w:id="269" w:author="User-S" w:date="2022-07-23T14:51:00Z">
        <w:r w:rsidR="00E8045D">
          <w:t>messaging</w:t>
        </w:r>
      </w:ins>
      <w:ins w:id="270" w:author="User-S" w:date="2022-06-14T13:25:00Z">
        <w:r>
          <w:t xml:space="preserve"> service</w:t>
        </w:r>
      </w:ins>
      <w:ins w:id="271" w:author="User-S" w:date="2022-06-14T13:20:00Z">
        <w:r>
          <w:t xml:space="preserve"> </w:t>
        </w:r>
      </w:ins>
      <w:ins w:id="272" w:author="User-S" w:date="2022-06-14T13:25:00Z">
        <w:r>
          <w:t>is degraded</w:t>
        </w:r>
      </w:ins>
      <w:ins w:id="273" w:author="User-S" w:date="2022-06-14T13:20:00Z">
        <w:r>
          <w:t>.</w:t>
        </w:r>
      </w:ins>
    </w:p>
    <w:p w14:paraId="785FEF2E" w14:textId="6B88BFF4" w:rsidR="00260D89" w:rsidRDefault="00260D89" w:rsidP="00260D89">
      <w:pPr>
        <w:rPr>
          <w:ins w:id="274" w:author="User-S" w:date="2022-06-14T13:20:00Z"/>
        </w:rPr>
      </w:pPr>
      <w:ins w:id="275" w:author="User-S" w:date="2022-06-14T13:20:00Z">
        <w:r>
          <w:t xml:space="preserve">The system shall support means for a Service User using a UE with an MPS subscription to </w:t>
        </w:r>
      </w:ins>
      <w:ins w:id="276" w:author="User-S" w:date="2022-06-16T09:28:00Z">
        <w:r w:rsidR="0090302E">
          <w:t>activate</w:t>
        </w:r>
      </w:ins>
      <w:ins w:id="277" w:author="User-S" w:date="2022-06-14T13:20:00Z">
        <w:r>
          <w:t xml:space="preserve"> MPS</w:t>
        </w:r>
      </w:ins>
      <w:ins w:id="278" w:author="User-S" w:date="2022-06-16T09:28:00Z">
        <w:r w:rsidR="0090302E">
          <w:t xml:space="preserve"> for </w:t>
        </w:r>
      </w:ins>
      <w:ins w:id="279" w:author="User-S" w:date="2022-06-26T16:41:00Z">
        <w:r w:rsidR="0012255C">
          <w:t xml:space="preserve">Messaging </w:t>
        </w:r>
      </w:ins>
      <w:ins w:id="280" w:author="User-S" w:date="2022-06-14T13:20:00Z">
        <w:r>
          <w:t>when roaming within the home country and outside the home country.</w:t>
        </w:r>
      </w:ins>
    </w:p>
    <w:p w14:paraId="416F9456" w14:textId="2E97CABD" w:rsidR="003E03FB" w:rsidRPr="00C51FD8" w:rsidRDefault="00260D89">
      <w:pPr>
        <w:pStyle w:val="NO"/>
        <w:rPr>
          <w:ins w:id="281" w:author="User-S" w:date="2022-06-16T13:34:00Z"/>
          <w:rFonts w:eastAsia="Calibri"/>
          <w:rPrChange w:id="282" w:author="User-S" w:date="2022-06-18T12:32:00Z">
            <w:rPr>
              <w:ins w:id="283" w:author="User-S" w:date="2022-06-16T13:34:00Z"/>
            </w:rPr>
          </w:rPrChange>
        </w:rPr>
        <w:pPrChange w:id="284" w:author="User-S" w:date="2022-06-18T12:32:00Z">
          <w:pPr/>
        </w:pPrChange>
      </w:pPr>
      <w:ins w:id="285" w:author="User-S" w:date="2022-06-14T13:20:00Z">
        <w:r>
          <w:rPr>
            <w:rFonts w:eastAsia="Calibri"/>
          </w:rPr>
          <w:t>NOTE 2</w:t>
        </w:r>
        <w:r w:rsidRPr="00787352">
          <w:rPr>
            <w:rFonts w:eastAsia="Calibri"/>
          </w:rPr>
          <w:t>:</w:t>
        </w:r>
        <w:r w:rsidRPr="00787352">
          <w:rPr>
            <w:rFonts w:eastAsia="Calibri"/>
          </w:rPr>
          <w:tab/>
        </w:r>
        <w:r w:rsidRPr="002B77D8">
          <w:rPr>
            <w:rFonts w:eastAsia="Calibri"/>
          </w:rPr>
          <w:t xml:space="preserve">MPS </w:t>
        </w:r>
        <w:r>
          <w:rPr>
            <w:rFonts w:eastAsia="Calibri"/>
          </w:rPr>
          <w:t xml:space="preserve">for </w:t>
        </w:r>
      </w:ins>
      <w:ins w:id="286" w:author="User-S" w:date="2022-06-26T16:41:00Z">
        <w:r w:rsidR="0012255C">
          <w:rPr>
            <w:rFonts w:eastAsia="Calibri"/>
          </w:rPr>
          <w:t xml:space="preserve">Messaging </w:t>
        </w:r>
      </w:ins>
      <w:ins w:id="287" w:author="User-S" w:date="2022-06-14T13:20:00Z">
        <w:r w:rsidRPr="002B77D8">
          <w:rPr>
            <w:rFonts w:eastAsia="Calibri"/>
          </w:rPr>
          <w:t xml:space="preserve">invocation </w:t>
        </w:r>
        <w:proofErr w:type="gramStart"/>
        <w:r w:rsidRPr="002B77D8">
          <w:rPr>
            <w:rFonts w:eastAsia="Calibri"/>
          </w:rPr>
          <w:t>is done</w:t>
        </w:r>
        <w:proofErr w:type="gramEnd"/>
        <w:r w:rsidRPr="002B77D8">
          <w:rPr>
            <w:rFonts w:eastAsia="Calibri"/>
          </w:rPr>
          <w:t xml:space="preserve"> </w:t>
        </w:r>
        <w:r>
          <w:rPr>
            <w:rFonts w:eastAsia="Calibri"/>
          </w:rPr>
          <w:t>using a predetermined method recognized by the visited PLMN.</w:t>
        </w:r>
      </w:ins>
    </w:p>
    <w:p w14:paraId="6524AF92" w14:textId="0A266369" w:rsidR="003E03FB" w:rsidRPr="008530A4" w:rsidRDefault="003E03FB" w:rsidP="003E03FB">
      <w:pPr>
        <w:rPr>
          <w:ins w:id="288" w:author="User-S" w:date="2022-06-16T13:35:00Z"/>
        </w:rPr>
      </w:pPr>
      <w:ins w:id="289" w:author="User-S" w:date="2022-06-16T13:35:00Z">
        <w:r>
          <w:t xml:space="preserve">An </w:t>
        </w:r>
        <w:proofErr w:type="spellStart"/>
        <w:r>
          <w:t>IoT</w:t>
        </w:r>
        <w:proofErr w:type="spellEnd"/>
        <w:r>
          <w:t xml:space="preserve"> device with an MPS subscription can invoke MPS for </w:t>
        </w:r>
      </w:ins>
      <w:ins w:id="290" w:author="User-S" w:date="2022-06-26T17:15:00Z">
        <w:r w:rsidR="00917A3B">
          <w:t xml:space="preserve">Messaging </w:t>
        </w:r>
      </w:ins>
      <w:ins w:id="291" w:author="User-S" w:date="2022-06-16T13:35:00Z">
        <w:r>
          <w:t xml:space="preserve">to request priority when </w:t>
        </w:r>
        <w:r w:rsidRPr="008530A4">
          <w:t>nor</w:t>
        </w:r>
        <w:r>
          <w:t xml:space="preserve">mal </w:t>
        </w:r>
      </w:ins>
      <w:ins w:id="292" w:author="User-S" w:date="2022-07-23T14:52:00Z">
        <w:r w:rsidR="00E8045D">
          <w:t>messaging</w:t>
        </w:r>
      </w:ins>
      <w:ins w:id="293" w:author="User-S" w:date="2022-06-16T13:35:00Z">
        <w:r>
          <w:t xml:space="preserve"> service is degraded.</w:t>
        </w:r>
      </w:ins>
    </w:p>
    <w:p w14:paraId="078F15F4" w14:textId="5A2AA80D" w:rsidR="003E03FB" w:rsidRDefault="003E03FB" w:rsidP="003E03FB">
      <w:pPr>
        <w:rPr>
          <w:ins w:id="294" w:author="User-S" w:date="2022-06-16T13:36:00Z"/>
        </w:rPr>
      </w:pPr>
      <w:ins w:id="295" w:author="User-S" w:date="2022-06-16T13:36:00Z">
        <w:r>
          <w:t xml:space="preserve">The system shall support means for an authorized </w:t>
        </w:r>
        <w:proofErr w:type="spellStart"/>
        <w:r>
          <w:t>IoT</w:t>
        </w:r>
        <w:proofErr w:type="spellEnd"/>
        <w:r>
          <w:t xml:space="preserve"> device with an MPS subscription to activate MPS for </w:t>
        </w:r>
      </w:ins>
      <w:ins w:id="296" w:author="User-S" w:date="2022-06-26T17:15:00Z">
        <w:r w:rsidR="00917A3B">
          <w:t>Messaging</w:t>
        </w:r>
      </w:ins>
      <w:ins w:id="297" w:author="User-S" w:date="2022-06-16T13:36:00Z">
        <w:r>
          <w:t>.</w:t>
        </w:r>
      </w:ins>
    </w:p>
    <w:p w14:paraId="6F7135AA" w14:textId="104977A6" w:rsidR="003E03FB" w:rsidRPr="000C5888" w:rsidRDefault="003E03FB">
      <w:pPr>
        <w:pStyle w:val="NO"/>
        <w:rPr>
          <w:ins w:id="298" w:author="User-S" w:date="2022-06-16T13:35:00Z"/>
          <w:rFonts w:eastAsia="Calibri"/>
          <w:rPrChange w:id="299" w:author="User-S" w:date="2022-06-16T13:41:00Z">
            <w:rPr>
              <w:ins w:id="300" w:author="User-S" w:date="2022-06-16T13:35:00Z"/>
            </w:rPr>
          </w:rPrChange>
        </w:rPr>
        <w:pPrChange w:id="301" w:author="User-S" w:date="2022-06-16T13:41:00Z">
          <w:pPr/>
        </w:pPrChange>
      </w:pPr>
      <w:ins w:id="302" w:author="User-S" w:date="2022-06-16T13:37:00Z">
        <w:r>
          <w:rPr>
            <w:rFonts w:eastAsia="Calibri"/>
          </w:rPr>
          <w:t>NOTE 3</w:t>
        </w:r>
        <w:r w:rsidRPr="00787352">
          <w:rPr>
            <w:rFonts w:eastAsia="Calibri"/>
          </w:rPr>
          <w:t>:</w:t>
        </w:r>
        <w:r w:rsidRPr="00787352">
          <w:rPr>
            <w:rFonts w:eastAsia="Calibri"/>
          </w:rPr>
          <w:tab/>
        </w:r>
        <w:r w:rsidRPr="004E1CD0">
          <w:rPr>
            <w:rFonts w:eastAsia="Calibri"/>
          </w:rPr>
          <w:t xml:space="preserve">An MPS specialized application on the MPS subscribed </w:t>
        </w:r>
        <w:proofErr w:type="spellStart"/>
        <w:r w:rsidRPr="004E1CD0">
          <w:rPr>
            <w:rFonts w:eastAsia="Calibri"/>
          </w:rPr>
          <w:t>IoT</w:t>
        </w:r>
        <w:proofErr w:type="spellEnd"/>
        <w:r w:rsidRPr="004E1CD0">
          <w:rPr>
            <w:rFonts w:eastAsia="Calibri"/>
          </w:rPr>
          <w:t xml:space="preserve"> device is responsible for determining </w:t>
        </w:r>
        <w:proofErr w:type="gramStart"/>
        <w:r w:rsidRPr="004E1CD0">
          <w:rPr>
            <w:rFonts w:eastAsia="Calibri"/>
          </w:rPr>
          <w:t>whether or not</w:t>
        </w:r>
        <w:proofErr w:type="gramEnd"/>
        <w:r w:rsidRPr="004E1CD0">
          <w:rPr>
            <w:rFonts w:eastAsia="Calibri"/>
          </w:rPr>
          <w:t xml:space="preserve"> to invoke MPS for </w:t>
        </w:r>
      </w:ins>
      <w:ins w:id="303" w:author="User-S" w:date="2022-06-26T17:15:00Z">
        <w:r w:rsidR="00917A3B">
          <w:rPr>
            <w:rFonts w:eastAsia="Calibri"/>
          </w:rPr>
          <w:t xml:space="preserve">Messaging </w:t>
        </w:r>
      </w:ins>
      <w:ins w:id="304" w:author="User-S" w:date="2022-06-16T13:37:00Z">
        <w:r w:rsidRPr="004E1CD0">
          <w:rPr>
            <w:rFonts w:eastAsia="Calibri"/>
          </w:rPr>
          <w:t xml:space="preserve">in support of the </w:t>
        </w:r>
      </w:ins>
      <w:ins w:id="305" w:author="User-S" w:date="2022-06-16T13:38:00Z">
        <w:r>
          <w:rPr>
            <w:rFonts w:eastAsia="Calibri"/>
          </w:rPr>
          <w:t>text</w:t>
        </w:r>
      </w:ins>
      <w:ins w:id="306" w:author="User-S" w:date="2022-06-16T13:37:00Z">
        <w:r w:rsidRPr="004E1CD0">
          <w:rPr>
            <w:rFonts w:eastAsia="Calibri"/>
          </w:rPr>
          <w:t xml:space="preserve"> communication needs.  The MPS specialized application allows invocation/revocation of </w:t>
        </w:r>
      </w:ins>
      <w:ins w:id="307" w:author="User-S" w:date="2022-06-16T13:38:00Z">
        <w:r>
          <w:rPr>
            <w:rFonts w:eastAsia="Calibri"/>
          </w:rPr>
          <w:t>MPS</w:t>
        </w:r>
      </w:ins>
      <w:ins w:id="308" w:author="User-S" w:date="2022-06-16T13:39:00Z">
        <w:r>
          <w:rPr>
            <w:rFonts w:eastAsia="Calibri"/>
          </w:rPr>
          <w:t xml:space="preserve"> for </w:t>
        </w:r>
      </w:ins>
      <w:ins w:id="309" w:author="User-S" w:date="2022-06-26T17:16:00Z">
        <w:r w:rsidR="00917A3B">
          <w:rPr>
            <w:rFonts w:eastAsia="Calibri"/>
          </w:rPr>
          <w:t xml:space="preserve">Messaging </w:t>
        </w:r>
      </w:ins>
      <w:ins w:id="310" w:author="User-S" w:date="2022-06-16T13:37:00Z">
        <w:r w:rsidRPr="004E1CD0">
          <w:rPr>
            <w:rFonts w:eastAsia="Calibri"/>
          </w:rPr>
          <w:t xml:space="preserve">through machine interactions that </w:t>
        </w:r>
      </w:ins>
      <w:ins w:id="311" w:author="User-S" w:date="2022-07-14T12:56:00Z">
        <w:r w:rsidR="00FC122A">
          <w:rPr>
            <w:rFonts w:eastAsia="Calibri"/>
          </w:rPr>
          <w:t>might</w:t>
        </w:r>
      </w:ins>
      <w:ins w:id="312" w:author="User-S" w:date="2022-06-16T13:37:00Z">
        <w:r w:rsidRPr="004E1CD0">
          <w:rPr>
            <w:rFonts w:eastAsia="Calibri"/>
          </w:rPr>
          <w:t xml:space="preserve"> not directly involve a h</w:t>
        </w:r>
        <w:r>
          <w:rPr>
            <w:rFonts w:eastAsia="Calibri"/>
          </w:rPr>
          <w:t>uman Service User.</w:t>
        </w:r>
      </w:ins>
    </w:p>
    <w:p w14:paraId="6E88C6BA" w14:textId="45FB63A0" w:rsidR="00862890" w:rsidRDefault="00862890" w:rsidP="00862890">
      <w:pPr>
        <w:rPr>
          <w:ins w:id="313" w:author="User-S" w:date="2022-06-18T15:11:00Z"/>
        </w:rPr>
      </w:pPr>
      <w:ins w:id="314" w:author="User-S" w:date="2022-06-18T15:11:00Z">
        <w:r>
          <w:t xml:space="preserve">An authorized enterprise network supporting MPS activates </w:t>
        </w:r>
        <w:r w:rsidRPr="00FC6BC0">
          <w:t xml:space="preserve">MPS for </w:t>
        </w:r>
      </w:ins>
      <w:ins w:id="315" w:author="User-S" w:date="2022-06-26T17:16:00Z">
        <w:r w:rsidR="00917A3B">
          <w:t xml:space="preserve">Messaging </w:t>
        </w:r>
      </w:ins>
      <w:ins w:id="316" w:author="User-S" w:date="2022-06-18T15:11:00Z">
        <w:r w:rsidRPr="00FC6BC0">
          <w:t xml:space="preserve">to </w:t>
        </w:r>
        <w:r>
          <w:t xml:space="preserve">request priority for </w:t>
        </w:r>
        <w:r w:rsidRPr="00FC6BC0">
          <w:t xml:space="preserve">MPS subscribed UEs </w:t>
        </w:r>
        <w:r>
          <w:t xml:space="preserve">and MPS subscribed </w:t>
        </w:r>
        <w:proofErr w:type="spellStart"/>
        <w:r>
          <w:t>IoT</w:t>
        </w:r>
        <w:proofErr w:type="spellEnd"/>
        <w:r>
          <w:t xml:space="preserve"> devices associated with the enterprise network when normal </w:t>
        </w:r>
      </w:ins>
      <w:ins w:id="317" w:author="User-S" w:date="2022-07-23T14:53:00Z">
        <w:r w:rsidR="00E8045D">
          <w:t>messaging</w:t>
        </w:r>
      </w:ins>
      <w:ins w:id="318" w:author="User-S" w:date="2022-06-18T15:11:00Z">
        <w:r>
          <w:t xml:space="preserve"> service is </w:t>
        </w:r>
      </w:ins>
      <w:ins w:id="319" w:author="User-S" w:date="2022-07-14T12:57:00Z">
        <w:r w:rsidR="00FC122A">
          <w:t>degraded</w:t>
        </w:r>
      </w:ins>
      <w:ins w:id="320" w:author="User-S" w:date="2022-06-18T15:11:00Z">
        <w:r>
          <w:t>.</w:t>
        </w:r>
      </w:ins>
    </w:p>
    <w:p w14:paraId="103CC96F" w14:textId="477855CD" w:rsidR="00862890" w:rsidRDefault="00862890" w:rsidP="00862890">
      <w:pPr>
        <w:rPr>
          <w:ins w:id="321" w:author="User-S" w:date="2022-06-18T15:11:00Z"/>
        </w:rPr>
      </w:pPr>
      <w:ins w:id="322" w:author="User-S" w:date="2022-06-18T15:11:00Z">
        <w:r>
          <w:t>The system shall support means for an authorized en</w:t>
        </w:r>
        <w:r w:rsidR="00917A3B">
          <w:t>terprise network supporting MP</w:t>
        </w:r>
      </w:ins>
      <w:ins w:id="323" w:author="User-S" w:date="2022-06-26T17:17:00Z">
        <w:r w:rsidR="00917A3B">
          <w:t xml:space="preserve">S </w:t>
        </w:r>
      </w:ins>
      <w:ins w:id="324" w:author="User-S" w:date="2022-06-18T15:11:00Z">
        <w:r>
          <w:t xml:space="preserve">to request activation of MPS for </w:t>
        </w:r>
      </w:ins>
      <w:ins w:id="325" w:author="User-S" w:date="2022-06-26T17:17:00Z">
        <w:r w:rsidR="00917A3B">
          <w:t xml:space="preserve">Messaging </w:t>
        </w:r>
      </w:ins>
      <w:ins w:id="326" w:author="User-S" w:date="2022-06-18T15:11:00Z">
        <w:r>
          <w:t>for the following cases:</w:t>
        </w:r>
      </w:ins>
    </w:p>
    <w:p w14:paraId="0708551C" w14:textId="58594146" w:rsidR="00862890" w:rsidRDefault="00862890" w:rsidP="00862890">
      <w:pPr>
        <w:pStyle w:val="B1"/>
        <w:rPr>
          <w:ins w:id="327" w:author="User-S" w:date="2022-06-18T15:11:00Z"/>
        </w:rPr>
      </w:pPr>
      <w:ins w:id="328" w:author="User-S" w:date="2022-06-18T15:11:00Z">
        <w:r>
          <w:t>-</w:t>
        </w:r>
        <w:r>
          <w:tab/>
        </w:r>
        <w:proofErr w:type="gramStart"/>
        <w:r>
          <w:t>a</w:t>
        </w:r>
        <w:proofErr w:type="gramEnd"/>
        <w:r>
          <w:t xml:space="preserve"> specific MPS subscribed UE or </w:t>
        </w:r>
      </w:ins>
      <w:ins w:id="329" w:author="User-S" w:date="2022-06-26T17:17:00Z">
        <w:r w:rsidR="00917A3B">
          <w:t xml:space="preserve">MPS subscribed </w:t>
        </w:r>
      </w:ins>
      <w:proofErr w:type="spellStart"/>
      <w:ins w:id="330" w:author="User-S" w:date="2022-06-18T15:11:00Z">
        <w:r>
          <w:t>IoT</w:t>
        </w:r>
        <w:proofErr w:type="spellEnd"/>
        <w:r>
          <w:t xml:space="preserve"> device, and</w:t>
        </w:r>
      </w:ins>
    </w:p>
    <w:p w14:paraId="65B5C5F9" w14:textId="58D12C85" w:rsidR="00862890" w:rsidRDefault="00862890" w:rsidP="00862890">
      <w:pPr>
        <w:pStyle w:val="B1"/>
        <w:rPr>
          <w:ins w:id="331" w:author="User-S" w:date="2022-06-18T15:11:00Z"/>
        </w:rPr>
      </w:pPr>
      <w:ins w:id="332" w:author="User-S" w:date="2022-06-18T15:11:00Z">
        <w:r>
          <w:t>-</w:t>
        </w:r>
        <w:r>
          <w:tab/>
        </w:r>
        <w:proofErr w:type="gramStart"/>
        <w:r>
          <w:t>a</w:t>
        </w:r>
        <w:proofErr w:type="gramEnd"/>
        <w:r>
          <w:t xml:space="preserve"> group of MPS subscribed UEs or </w:t>
        </w:r>
      </w:ins>
      <w:ins w:id="333" w:author="User-S" w:date="2022-06-26T17:17:00Z">
        <w:r w:rsidR="00917A3B">
          <w:t xml:space="preserve">MPS subscribed </w:t>
        </w:r>
      </w:ins>
      <w:proofErr w:type="spellStart"/>
      <w:ins w:id="334" w:author="User-S" w:date="2022-06-18T15:11:00Z">
        <w:r>
          <w:t>IoT</w:t>
        </w:r>
        <w:proofErr w:type="spellEnd"/>
        <w:r>
          <w:t xml:space="preserve"> devices.</w:t>
        </w:r>
      </w:ins>
    </w:p>
    <w:p w14:paraId="02D989D1" w14:textId="6D7FDD9D" w:rsidR="00862890" w:rsidRPr="00F23E02" w:rsidRDefault="00862890" w:rsidP="00F23E02">
      <w:pPr>
        <w:pStyle w:val="NO"/>
        <w:rPr>
          <w:ins w:id="335" w:author="User-S" w:date="2022-06-18T15:11:00Z"/>
          <w:lang w:val="x-none"/>
        </w:rPr>
      </w:pPr>
      <w:ins w:id="336" w:author="User-S" w:date="2022-06-18T15:11:00Z">
        <w:r w:rsidRPr="006F634F">
          <w:rPr>
            <w:lang w:val="x-none"/>
          </w:rPr>
          <w:lastRenderedPageBreak/>
          <w:t>NOTE</w:t>
        </w:r>
        <w:r w:rsidR="00B3499D">
          <w:rPr>
            <w:lang w:val="en-US"/>
          </w:rPr>
          <w:t xml:space="preserve"> 4</w:t>
        </w:r>
        <w:r w:rsidRPr="006F634F">
          <w:rPr>
            <w:lang w:val="x-none"/>
          </w:rPr>
          <w:t>:</w:t>
        </w:r>
        <w:r w:rsidRPr="006F634F">
          <w:rPr>
            <w:lang w:val="x-none"/>
          </w:rPr>
          <w:tab/>
        </w:r>
        <w:r>
          <w:rPr>
            <w:lang w:val="en-US"/>
          </w:rPr>
          <w:t xml:space="preserve">MPS for </w:t>
        </w:r>
      </w:ins>
      <w:ins w:id="337" w:author="User-S" w:date="2022-06-26T17:18:00Z">
        <w:r w:rsidR="00917A3B">
          <w:rPr>
            <w:lang w:val="en-US"/>
          </w:rPr>
          <w:t>Messaging</w:t>
        </w:r>
      </w:ins>
      <w:ins w:id="338" w:author="User-S" w:date="2022-06-18T15:11:00Z">
        <w:r w:rsidRPr="004E1CD0">
          <w:rPr>
            <w:lang w:val="x-none"/>
          </w:rPr>
          <w:t xml:space="preserve"> invocation done by the </w:t>
        </w:r>
        <w:r>
          <w:rPr>
            <w:lang w:val="x-none"/>
          </w:rPr>
          <w:t>enterprise n</w:t>
        </w:r>
        <w:r w:rsidRPr="004E1CD0">
          <w:rPr>
            <w:lang w:val="x-none"/>
          </w:rPr>
          <w:t xml:space="preserve">etwork </w:t>
        </w:r>
        <w:r>
          <w:rPr>
            <w:lang w:val="en-US"/>
          </w:rPr>
          <w:t xml:space="preserve">supporting MPS </w:t>
        </w:r>
        <w:r w:rsidRPr="004E1CD0">
          <w:rPr>
            <w:lang w:val="x-none"/>
          </w:rPr>
          <w:t>involves prearrangement and configuration (i.e., subscripti</w:t>
        </w:r>
        <w:r>
          <w:rPr>
            <w:lang w:val="x-none"/>
          </w:rPr>
          <w:t>on arrangement identifying the enterprise n</w:t>
        </w:r>
        <w:r w:rsidRPr="004E1CD0">
          <w:rPr>
            <w:lang w:val="x-none"/>
          </w:rPr>
          <w:t xml:space="preserve">etwork authorization for remote activation of </w:t>
        </w:r>
      </w:ins>
      <w:ins w:id="339" w:author="User-S" w:date="2022-06-18T15:13:00Z">
        <w:r w:rsidR="00B3499D">
          <w:rPr>
            <w:lang w:val="en-US"/>
          </w:rPr>
          <w:t xml:space="preserve">MPS for </w:t>
        </w:r>
      </w:ins>
      <w:ins w:id="340" w:author="User-S" w:date="2022-06-26T17:18:00Z">
        <w:r w:rsidR="00917A3B">
          <w:rPr>
            <w:lang w:val="en-US"/>
          </w:rPr>
          <w:t>Messaging</w:t>
        </w:r>
      </w:ins>
      <w:ins w:id="341" w:author="User-S" w:date="2022-06-18T15:11:00Z">
        <w:r w:rsidRPr="004E1CD0">
          <w:rPr>
            <w:lang w:val="x-none"/>
          </w:rPr>
          <w:t xml:space="preserve">) within the MPS Service Provider PLMN.  For example, </w:t>
        </w:r>
        <w:r>
          <w:t>a</w:t>
        </w:r>
        <w:r>
          <w:rPr>
            <w:lang w:val="x-none"/>
          </w:rPr>
          <w:t>n MPS</w:t>
        </w:r>
        <w:r w:rsidRPr="004E1CD0">
          <w:rPr>
            <w:lang w:val="x-none"/>
          </w:rPr>
          <w:t xml:space="preserve"> specialized application hosted in the </w:t>
        </w:r>
        <w:r>
          <w:rPr>
            <w:lang w:val="x-none"/>
          </w:rPr>
          <w:t>enterprise n</w:t>
        </w:r>
        <w:r w:rsidRPr="004E1CD0">
          <w:rPr>
            <w:lang w:val="x-none"/>
          </w:rPr>
          <w:t xml:space="preserve">etwork (e.g., </w:t>
        </w:r>
        <w:proofErr w:type="spellStart"/>
        <w:r w:rsidRPr="004E1CD0">
          <w:rPr>
            <w:lang w:val="x-none"/>
          </w:rPr>
          <w:t>IoT</w:t>
        </w:r>
        <w:proofErr w:type="spellEnd"/>
        <w:r w:rsidRPr="004E1CD0">
          <w:rPr>
            <w:lang w:val="x-none"/>
          </w:rPr>
          <w:t xml:space="preserve"> application server) </w:t>
        </w:r>
      </w:ins>
      <w:ins w:id="342" w:author="User-S" w:date="2022-07-14T12:58:00Z">
        <w:r w:rsidR="00FC122A">
          <w:rPr>
            <w:lang w:val="en-US"/>
          </w:rPr>
          <w:t>might</w:t>
        </w:r>
      </w:ins>
      <w:ins w:id="343" w:author="User-S" w:date="2022-06-18T15:11:00Z">
        <w:r w:rsidRPr="004E1CD0">
          <w:rPr>
            <w:lang w:val="x-none"/>
          </w:rPr>
          <w:t xml:space="preserve"> be responsible for determining whether or not to invoke MPS for </w:t>
        </w:r>
      </w:ins>
      <w:ins w:id="344" w:author="User-S" w:date="2022-06-26T17:18:00Z">
        <w:r w:rsidR="00917A3B">
          <w:rPr>
            <w:lang w:val="en-US"/>
          </w:rPr>
          <w:t>Messaging</w:t>
        </w:r>
      </w:ins>
      <w:ins w:id="345" w:author="User-S" w:date="2022-06-18T15:11:00Z">
        <w:r w:rsidRPr="004E1CD0">
          <w:rPr>
            <w:lang w:val="x-none"/>
          </w:rPr>
          <w:t xml:space="preserve">.  The MPS specialized application allows invocation/revocation of </w:t>
        </w:r>
      </w:ins>
      <w:ins w:id="346" w:author="User-S" w:date="2022-06-18T15:14:00Z">
        <w:r w:rsidR="00B3499D">
          <w:rPr>
            <w:lang w:val="en-US"/>
          </w:rPr>
          <w:t xml:space="preserve">MPS for </w:t>
        </w:r>
      </w:ins>
      <w:ins w:id="347" w:author="User-S" w:date="2022-06-26T17:18:00Z">
        <w:r w:rsidR="00917A3B">
          <w:rPr>
            <w:lang w:val="en-US"/>
          </w:rPr>
          <w:t xml:space="preserve">Messaging </w:t>
        </w:r>
      </w:ins>
      <w:ins w:id="348" w:author="User-S" w:date="2022-06-18T15:11:00Z">
        <w:r w:rsidRPr="004E1CD0">
          <w:rPr>
            <w:lang w:val="x-none"/>
          </w:rPr>
          <w:t xml:space="preserve">through machine interactions that </w:t>
        </w:r>
      </w:ins>
      <w:ins w:id="349" w:author="User-S" w:date="2022-07-14T12:58:00Z">
        <w:r w:rsidR="00FC122A">
          <w:rPr>
            <w:lang w:val="en-US"/>
          </w:rPr>
          <w:t>might</w:t>
        </w:r>
      </w:ins>
      <w:ins w:id="350" w:author="User-S" w:date="2022-06-18T15:11:00Z">
        <w:r w:rsidRPr="004E1CD0">
          <w:rPr>
            <w:lang w:val="x-none"/>
          </w:rPr>
          <w:t xml:space="preserve"> not directly involve a human Service User.</w:t>
        </w:r>
      </w:ins>
    </w:p>
    <w:p w14:paraId="08C2E974" w14:textId="3AC9AB26" w:rsidR="00260D89" w:rsidRDefault="00260D89" w:rsidP="00260D89">
      <w:pPr>
        <w:rPr>
          <w:ins w:id="351" w:author="User-S" w:date="2022-06-14T13:21:00Z"/>
        </w:rPr>
      </w:pPr>
      <w:ins w:id="352" w:author="User-S" w:date="2022-06-14T13:21:00Z">
        <w:r>
          <w:t xml:space="preserve">The system shall support receiving and authenticating MPS for </w:t>
        </w:r>
      </w:ins>
      <w:ins w:id="353" w:author="User-S" w:date="2022-06-26T17:19:00Z">
        <w:r w:rsidR="00917A3B">
          <w:t xml:space="preserve">Messaging </w:t>
        </w:r>
      </w:ins>
      <w:ins w:id="354" w:author="User-S" w:date="2022-06-14T13:21:00Z">
        <w:r>
          <w:t xml:space="preserve">invocation requests from authorized MPS Service Users </w:t>
        </w:r>
      </w:ins>
      <w:ins w:id="355" w:author="User-S" w:date="2022-06-16T09:22:00Z">
        <w:r w:rsidR="0090302E">
          <w:t>us</w:t>
        </w:r>
      </w:ins>
      <w:ins w:id="356" w:author="User-S" w:date="2022-06-16T09:23:00Z">
        <w:r w:rsidR="0090302E">
          <w:t xml:space="preserve">ing UEs with an MPS subscription </w:t>
        </w:r>
      </w:ins>
      <w:ins w:id="357" w:author="User-S" w:date="2022-06-16T13:40:00Z">
        <w:r w:rsidR="000C5888">
          <w:t xml:space="preserve">and authorized </w:t>
        </w:r>
        <w:proofErr w:type="spellStart"/>
        <w:r w:rsidR="000C5888">
          <w:t>IoT</w:t>
        </w:r>
        <w:proofErr w:type="spellEnd"/>
        <w:r w:rsidR="000C5888">
          <w:t xml:space="preserve"> devices </w:t>
        </w:r>
      </w:ins>
      <w:ins w:id="358" w:author="User-S" w:date="2022-06-16T13:41:00Z">
        <w:r w:rsidR="000C5888">
          <w:t xml:space="preserve">with an MPS subscription </w:t>
        </w:r>
      </w:ins>
      <w:ins w:id="359" w:author="User-S" w:date="2022-06-14T13:21:00Z">
        <w:r>
          <w:t>via public non-3GPP networks.</w:t>
        </w:r>
      </w:ins>
    </w:p>
    <w:p w14:paraId="3882B29A" w14:textId="4ED2F360" w:rsidR="00260D89" w:rsidRDefault="00260D89" w:rsidP="00260D89">
      <w:pPr>
        <w:pStyle w:val="NO"/>
        <w:rPr>
          <w:ins w:id="360" w:author="User-S" w:date="2022-07-22T14:52:00Z"/>
          <w:lang w:val="x-none"/>
        </w:rPr>
      </w:pPr>
      <w:ins w:id="361" w:author="User-S" w:date="2022-06-14T13:21:00Z">
        <w:r>
          <w:rPr>
            <w:lang w:val="x-none"/>
          </w:rPr>
          <w:t>NOTE</w:t>
        </w:r>
        <w:r w:rsidR="000C5888">
          <w:rPr>
            <w:lang w:val="en-US"/>
          </w:rPr>
          <w:t xml:space="preserve"> 4</w:t>
        </w:r>
        <w:r>
          <w:rPr>
            <w:lang w:val="x-none"/>
          </w:rPr>
          <w:t>:</w:t>
        </w:r>
        <w:r>
          <w:rPr>
            <w:lang w:val="x-none"/>
          </w:rPr>
          <w:tab/>
          <w:t xml:space="preserve">The intent of the above requirement is to allow an authorized MPS Service User </w:t>
        </w:r>
      </w:ins>
      <w:ins w:id="362" w:author="User-S" w:date="2022-06-18T12:34:00Z">
        <w:r w:rsidR="00C51FD8">
          <w:rPr>
            <w:lang w:val="en-US"/>
          </w:rPr>
          <w:t xml:space="preserve">or authorized </w:t>
        </w:r>
        <w:proofErr w:type="spellStart"/>
        <w:r w:rsidR="00C51FD8">
          <w:rPr>
            <w:lang w:val="en-US"/>
          </w:rPr>
          <w:t>IoT</w:t>
        </w:r>
        <w:proofErr w:type="spellEnd"/>
        <w:r w:rsidR="00C51FD8">
          <w:rPr>
            <w:lang w:val="en-US"/>
          </w:rPr>
          <w:t xml:space="preserve"> device </w:t>
        </w:r>
      </w:ins>
      <w:ins w:id="363" w:author="User-S" w:date="2022-06-14T13:21:00Z">
        <w:r>
          <w:rPr>
            <w:lang w:val="x-none"/>
          </w:rPr>
          <w:t xml:space="preserve">to send a request via the Internet to </w:t>
        </w:r>
      </w:ins>
      <w:ins w:id="364" w:author="User-S" w:date="2022-06-14T13:29:00Z">
        <w:r w:rsidR="00255D53">
          <w:rPr>
            <w:lang w:val="en-US"/>
          </w:rPr>
          <w:t xml:space="preserve">activate or enable </w:t>
        </w:r>
      </w:ins>
      <w:ins w:id="365" w:author="User-S" w:date="2022-06-14T13:30:00Z">
        <w:r w:rsidR="00255D53">
          <w:rPr>
            <w:lang w:val="en-US"/>
          </w:rPr>
          <w:t xml:space="preserve">MPS for </w:t>
        </w:r>
      </w:ins>
      <w:ins w:id="366" w:author="User-S" w:date="2022-06-26T17:19:00Z">
        <w:r w:rsidR="00917A3B">
          <w:rPr>
            <w:lang w:val="en-US"/>
          </w:rPr>
          <w:t>Messaging</w:t>
        </w:r>
      </w:ins>
      <w:ins w:id="367" w:author="User-S" w:date="2022-06-14T13:21:00Z">
        <w:r>
          <w:rPr>
            <w:lang w:val="x-none"/>
          </w:rPr>
          <w:t xml:space="preserve">. </w:t>
        </w:r>
      </w:ins>
    </w:p>
    <w:p w14:paraId="690A2130" w14:textId="60C421AB" w:rsidR="00CA073E" w:rsidRPr="005C7F83" w:rsidRDefault="00CA073E" w:rsidP="00CA073E">
      <w:pPr>
        <w:rPr>
          <w:ins w:id="368" w:author="User-S" w:date="2022-07-22T14:52:00Z"/>
          <w:rPrChange w:id="369" w:author="User-S" w:date="2022-07-27T10:56:00Z">
            <w:rPr>
              <w:ins w:id="370" w:author="User-S" w:date="2022-07-22T14:52:00Z"/>
              <w:highlight w:val="yellow"/>
            </w:rPr>
          </w:rPrChange>
        </w:rPr>
      </w:pPr>
      <w:ins w:id="371" w:author="User-S" w:date="2022-07-22T14:52:00Z">
        <w:r w:rsidRPr="005C7F83">
          <w:rPr>
            <w:rPrChange w:id="372" w:author="User-S" w:date="2022-07-27T10:56:00Z">
              <w:rPr>
                <w:highlight w:val="yellow"/>
              </w:rPr>
            </w:rPrChange>
          </w:rPr>
          <w:t xml:space="preserve">Based on national/regional regulatory rules and operator policy, the system shall support means </w:t>
        </w:r>
      </w:ins>
      <w:ins w:id="373" w:author="User-S" w:date="2022-07-22T14:53:00Z">
        <w:r w:rsidRPr="005C7F83">
          <w:rPr>
            <w:rPrChange w:id="374" w:author="User-S" w:date="2022-07-27T10:56:00Z">
              <w:rPr>
                <w:highlight w:val="yellow"/>
              </w:rPr>
            </w:rPrChange>
          </w:rPr>
          <w:t>to activate</w:t>
        </w:r>
      </w:ins>
      <w:ins w:id="375" w:author="User-S" w:date="2022-07-22T14:52:00Z">
        <w:r w:rsidRPr="005C7F83">
          <w:rPr>
            <w:rPrChange w:id="376" w:author="User-S" w:date="2022-07-27T10:56:00Z">
              <w:rPr>
                <w:highlight w:val="yellow"/>
              </w:rPr>
            </w:rPrChange>
          </w:rPr>
          <w:t>:</w:t>
        </w:r>
      </w:ins>
    </w:p>
    <w:p w14:paraId="44A8190F" w14:textId="05D4D37E" w:rsidR="00CA073E" w:rsidRPr="005C7F83" w:rsidRDefault="00CA073E" w:rsidP="00CA073E">
      <w:pPr>
        <w:pStyle w:val="B1"/>
        <w:rPr>
          <w:ins w:id="377" w:author="User-S" w:date="2022-07-22T14:52:00Z"/>
          <w:rPrChange w:id="378" w:author="User-S" w:date="2022-07-27T10:56:00Z">
            <w:rPr>
              <w:ins w:id="379" w:author="User-S" w:date="2022-07-22T14:52:00Z"/>
              <w:highlight w:val="yellow"/>
            </w:rPr>
          </w:rPrChange>
        </w:rPr>
      </w:pPr>
      <w:ins w:id="380" w:author="User-S" w:date="2022-07-22T14:52:00Z">
        <w:r w:rsidRPr="005C7F83">
          <w:rPr>
            <w:rPrChange w:id="381" w:author="User-S" w:date="2022-07-27T10:56:00Z">
              <w:rPr>
                <w:highlight w:val="yellow"/>
              </w:rPr>
            </w:rPrChange>
          </w:rPr>
          <w:t>-</w:t>
        </w:r>
        <w:r w:rsidRPr="005C7F83">
          <w:rPr>
            <w:rPrChange w:id="382" w:author="User-S" w:date="2022-07-27T10:56:00Z">
              <w:rPr>
                <w:highlight w:val="yellow"/>
              </w:rPr>
            </w:rPrChange>
          </w:rPr>
          <w:tab/>
          <w:t>MPS for Messaging separately from MPS for DTS described in clause 9.2, or</w:t>
        </w:r>
      </w:ins>
    </w:p>
    <w:p w14:paraId="7FD6407E" w14:textId="50C23701" w:rsidR="00CA073E" w:rsidRPr="005C7F83" w:rsidRDefault="00CA073E" w:rsidP="00CA073E">
      <w:pPr>
        <w:pStyle w:val="B1"/>
        <w:rPr>
          <w:ins w:id="383" w:author="User-S" w:date="2022-07-22T14:52:00Z"/>
        </w:rPr>
      </w:pPr>
      <w:ins w:id="384" w:author="User-S" w:date="2022-07-22T14:52:00Z">
        <w:r w:rsidRPr="005C7F83">
          <w:rPr>
            <w:rPrChange w:id="385" w:author="User-S" w:date="2022-07-27T10:56:00Z">
              <w:rPr>
                <w:highlight w:val="yellow"/>
              </w:rPr>
            </w:rPrChange>
          </w:rPr>
          <w:t>-</w:t>
        </w:r>
        <w:r w:rsidRPr="005C7F83">
          <w:rPr>
            <w:rPrChange w:id="386" w:author="User-S" w:date="2022-07-27T10:56:00Z">
              <w:rPr>
                <w:highlight w:val="yellow"/>
              </w:rPr>
            </w:rPrChange>
          </w:rPr>
          <w:tab/>
          <w:t>MPS for Messaging and MPS for DTS together.</w:t>
        </w:r>
      </w:ins>
    </w:p>
    <w:p w14:paraId="647CB6C4" w14:textId="45C4FDFA" w:rsidR="00CA073E" w:rsidRDefault="00CA073E" w:rsidP="00CA073E">
      <w:pPr>
        <w:pStyle w:val="NO"/>
        <w:rPr>
          <w:ins w:id="387" w:author="User-S" w:date="2022-07-22T14:54:00Z"/>
          <w:lang w:val="x-none"/>
        </w:rPr>
      </w:pPr>
      <w:ins w:id="388" w:author="User-S" w:date="2022-07-22T14:54:00Z">
        <w:r w:rsidRPr="005C7F83">
          <w:rPr>
            <w:lang w:val="x-none"/>
          </w:rPr>
          <w:t>NOTE</w:t>
        </w:r>
        <w:r w:rsidRPr="005C7F83">
          <w:rPr>
            <w:lang w:val="en-US"/>
          </w:rPr>
          <w:t xml:space="preserve"> 5</w:t>
        </w:r>
        <w:r w:rsidRPr="005C7F83">
          <w:rPr>
            <w:lang w:val="x-none"/>
          </w:rPr>
          <w:t>:</w:t>
        </w:r>
        <w:r w:rsidRPr="005C7F83">
          <w:rPr>
            <w:lang w:val="x-none"/>
          </w:rPr>
          <w:tab/>
          <w:t xml:space="preserve">The intent of the above requirement is to allow </w:t>
        </w:r>
      </w:ins>
      <w:ins w:id="389" w:author="User-S" w:date="2022-07-22T14:55:00Z">
        <w:r w:rsidRPr="005C7F83">
          <w:rPr>
            <w:lang w:val="en-US"/>
          </w:rPr>
          <w:t xml:space="preserve">the </w:t>
        </w:r>
      </w:ins>
      <w:ins w:id="390" w:author="User-S" w:date="2022-07-22T14:54:00Z">
        <w:r w:rsidRPr="005C7F83">
          <w:rPr>
            <w:lang w:val="en-US"/>
          </w:rPr>
          <w:t xml:space="preserve">MPS </w:t>
        </w:r>
      </w:ins>
      <w:ins w:id="391" w:author="User-S" w:date="2022-07-22T14:55:00Z">
        <w:r w:rsidRPr="005C7F83">
          <w:rPr>
            <w:lang w:val="en-US"/>
          </w:rPr>
          <w:t xml:space="preserve">Service Provider flexibility to </w:t>
        </w:r>
      </w:ins>
      <w:ins w:id="392" w:author="User-S" w:date="2022-07-23T07:36:00Z">
        <w:r w:rsidR="001C17E0" w:rsidRPr="005C7F83">
          <w:rPr>
            <w:lang w:val="en-US"/>
            <w:rPrChange w:id="393" w:author="User-S" w:date="2022-07-27T10:56:00Z">
              <w:rPr>
                <w:highlight w:val="yellow"/>
                <w:lang w:val="en-US"/>
              </w:rPr>
            </w:rPrChange>
          </w:rPr>
          <w:t xml:space="preserve">activate/revoke </w:t>
        </w:r>
      </w:ins>
      <w:ins w:id="394" w:author="User-S" w:date="2022-07-22T14:55:00Z">
        <w:r w:rsidRPr="005C7F83">
          <w:rPr>
            <w:lang w:val="en-US"/>
          </w:rPr>
          <w:t xml:space="preserve">MPS for </w:t>
        </w:r>
      </w:ins>
      <w:ins w:id="395" w:author="User-S" w:date="2022-07-22T14:56:00Z">
        <w:r w:rsidRPr="005C7F83">
          <w:rPr>
            <w:lang w:val="en-US"/>
          </w:rPr>
          <w:t xml:space="preserve">Messaging </w:t>
        </w:r>
      </w:ins>
      <w:ins w:id="396" w:author="User-S" w:date="2022-07-22T14:57:00Z">
        <w:r w:rsidRPr="005C7F83">
          <w:rPr>
            <w:lang w:val="en-US"/>
          </w:rPr>
          <w:t>and</w:t>
        </w:r>
      </w:ins>
      <w:ins w:id="397" w:author="User-S" w:date="2022-07-22T14:56:00Z">
        <w:r w:rsidRPr="005C7F83">
          <w:rPr>
            <w:lang w:val="en-US"/>
          </w:rPr>
          <w:t xml:space="preserve"> MPS for </w:t>
        </w:r>
      </w:ins>
      <w:ins w:id="398" w:author="User-S" w:date="2022-07-22T14:57:00Z">
        <w:r w:rsidRPr="005C7F83">
          <w:rPr>
            <w:lang w:val="en-US"/>
          </w:rPr>
          <w:t xml:space="preserve">DTS separately or in </w:t>
        </w:r>
      </w:ins>
      <w:ins w:id="399" w:author="User-S" w:date="2022-07-22T14:59:00Z">
        <w:r w:rsidRPr="005C7F83">
          <w:rPr>
            <w:lang w:val="en-US"/>
            <w:rPrChange w:id="400" w:author="User-S" w:date="2022-07-27T10:56:00Z">
              <w:rPr>
                <w:highlight w:val="yellow"/>
                <w:lang w:val="en-US"/>
              </w:rPr>
            </w:rPrChange>
          </w:rPr>
          <w:t>combination</w:t>
        </w:r>
      </w:ins>
      <w:ins w:id="401" w:author="User-S" w:date="2022-07-22T14:54:00Z">
        <w:r w:rsidRPr="005C7F83">
          <w:rPr>
            <w:lang w:val="x-none"/>
          </w:rPr>
          <w:t>.</w:t>
        </w:r>
        <w:r>
          <w:rPr>
            <w:lang w:val="x-none"/>
          </w:rPr>
          <w:t xml:space="preserve"> </w:t>
        </w:r>
      </w:ins>
    </w:p>
    <w:p w14:paraId="19151F75" w14:textId="2F9BEEF6" w:rsidR="00510AB5" w:rsidRDefault="00AB4BDC">
      <w:pPr>
        <w:pStyle w:val="Heading4"/>
        <w:rPr>
          <w:ins w:id="402" w:author="User-S" w:date="2022-06-14T12:41:00Z"/>
        </w:rPr>
        <w:pPrChange w:id="403" w:author="User-S" w:date="2022-06-16T09:36:00Z">
          <w:pPr/>
        </w:pPrChange>
      </w:pPr>
      <w:ins w:id="404" w:author="User-S" w:date="2022-06-14T12:41:00Z">
        <w:r>
          <w:t>9.4.2.2</w:t>
        </w:r>
        <w:r w:rsidR="00510AB5">
          <w:tab/>
          <w:t>Revocation</w:t>
        </w:r>
      </w:ins>
    </w:p>
    <w:p w14:paraId="46B96B03" w14:textId="6AEC7AA7" w:rsidR="00B3499D" w:rsidRDefault="00B3499D" w:rsidP="00B3499D">
      <w:pPr>
        <w:rPr>
          <w:ins w:id="405" w:author="User-S" w:date="2022-06-18T15:16:00Z"/>
        </w:rPr>
      </w:pPr>
      <w:ins w:id="406" w:author="User-S" w:date="2022-06-18T15:16:00Z">
        <w:r>
          <w:t xml:space="preserve">The system shall support means to </w:t>
        </w:r>
      </w:ins>
      <w:ins w:id="407" w:author="User-S" w:date="2022-06-18T15:17:00Z">
        <w:r>
          <w:t>revoke</w:t>
        </w:r>
      </w:ins>
      <w:ins w:id="408" w:author="User-S" w:date="2022-06-18T15:16:00Z">
        <w:r>
          <w:t xml:space="preserve"> MPS for </w:t>
        </w:r>
      </w:ins>
      <w:ins w:id="409" w:author="User-S" w:date="2022-06-26T17:19:00Z">
        <w:r w:rsidR="00917A3B">
          <w:t xml:space="preserve">Messaging </w:t>
        </w:r>
      </w:ins>
      <w:ins w:id="410" w:author="User-S" w:date="2022-06-18T15:16:00Z">
        <w:r>
          <w:t>for the cases:</w:t>
        </w:r>
      </w:ins>
    </w:p>
    <w:p w14:paraId="2A9BC738" w14:textId="24857642" w:rsidR="00B3499D" w:rsidRDefault="005C7F83" w:rsidP="00B3499D">
      <w:pPr>
        <w:pStyle w:val="B1"/>
        <w:rPr>
          <w:ins w:id="411" w:author="User-S" w:date="2022-06-18T15:16:00Z"/>
        </w:rPr>
      </w:pPr>
      <w:ins w:id="412" w:author="User-S" w:date="2022-06-18T15:16:00Z">
        <w:r>
          <w:t>-</w:t>
        </w:r>
        <w:r>
          <w:tab/>
        </w:r>
        <w:proofErr w:type="gramStart"/>
        <w:r>
          <w:t>a</w:t>
        </w:r>
        <w:proofErr w:type="gramEnd"/>
        <w:r w:rsidR="00B3499D">
          <w:t xml:space="preserve"> Service User using a UE with an MPS subscription,</w:t>
        </w:r>
      </w:ins>
      <w:ins w:id="413" w:author="User-S" w:date="2022-06-18T15:17:00Z">
        <w:r w:rsidR="00B3499D">
          <w:t xml:space="preserve"> and</w:t>
        </w:r>
      </w:ins>
    </w:p>
    <w:p w14:paraId="6796DFCF" w14:textId="5CDEFB59" w:rsidR="00B3499D" w:rsidRDefault="00B3499D">
      <w:pPr>
        <w:pStyle w:val="B1"/>
        <w:rPr>
          <w:ins w:id="414" w:author="User-S" w:date="2022-06-18T15:18:00Z"/>
        </w:rPr>
        <w:pPrChange w:id="415" w:author="User-S" w:date="2022-06-19T06:38:00Z">
          <w:pPr/>
        </w:pPrChange>
      </w:pPr>
      <w:ins w:id="416" w:author="User-S" w:date="2022-06-18T15:16:00Z">
        <w:r>
          <w:t>-</w:t>
        </w:r>
        <w:r>
          <w:tab/>
        </w:r>
        <w:proofErr w:type="gramStart"/>
        <w:r>
          <w:t>an</w:t>
        </w:r>
        <w:proofErr w:type="gramEnd"/>
        <w:r>
          <w:t xml:space="preserve"> </w:t>
        </w:r>
        <w:proofErr w:type="spellStart"/>
        <w:r>
          <w:t>IoT</w:t>
        </w:r>
        <w:proofErr w:type="spellEnd"/>
        <w:r>
          <w:t xml:space="preserve"> device with an MPS subscription.</w:t>
        </w:r>
      </w:ins>
    </w:p>
    <w:p w14:paraId="14928D9B" w14:textId="2CF670E1" w:rsidR="004F066F" w:rsidRDefault="004F066F" w:rsidP="004F066F">
      <w:pPr>
        <w:rPr>
          <w:ins w:id="417" w:author="User-S" w:date="2022-06-19T06:40:00Z"/>
        </w:rPr>
      </w:pPr>
      <w:ins w:id="418" w:author="User-S" w:date="2022-06-19T06:40:00Z">
        <w:r>
          <w:t>The system shall support means for an authorized enterprise network supporting MPS to explicitly request to revoke</w:t>
        </w:r>
        <w:r w:rsidRPr="00260450">
          <w:t xml:space="preserve"> </w:t>
        </w:r>
      </w:ins>
      <w:ins w:id="419" w:author="User-S" w:date="2022-06-19T06:41:00Z">
        <w:r>
          <w:t xml:space="preserve">MPS for </w:t>
        </w:r>
      </w:ins>
      <w:ins w:id="420" w:author="User-S" w:date="2022-06-26T17:20:00Z">
        <w:r w:rsidR="00917A3B">
          <w:t xml:space="preserve">Messaging </w:t>
        </w:r>
      </w:ins>
      <w:ins w:id="421" w:author="User-S" w:date="2022-06-19T06:43:00Z">
        <w:r>
          <w:t xml:space="preserve">for </w:t>
        </w:r>
        <w:proofErr w:type="spellStart"/>
        <w:r>
          <w:t>a</w:t>
        </w:r>
        <w:proofErr w:type="spellEnd"/>
        <w:r>
          <w:t xml:space="preserve"> </w:t>
        </w:r>
      </w:ins>
      <w:ins w:id="422" w:author="User-S" w:date="2022-06-19T06:44:00Z">
        <w:r>
          <w:t xml:space="preserve">individual </w:t>
        </w:r>
      </w:ins>
      <w:ins w:id="423" w:author="User-S" w:date="2022-07-14T13:00:00Z">
        <w:r w:rsidR="00FC122A">
          <w:t>or</w:t>
        </w:r>
      </w:ins>
      <w:ins w:id="424" w:author="User-S" w:date="2022-06-19T06:44:00Z">
        <w:r>
          <w:t xml:space="preserve"> group of </w:t>
        </w:r>
      </w:ins>
      <w:ins w:id="425" w:author="User-S" w:date="2022-06-19T06:43:00Z">
        <w:r>
          <w:t xml:space="preserve">MPS subscribed </w:t>
        </w:r>
      </w:ins>
      <w:ins w:id="426" w:author="User-S" w:date="2022-06-19T06:44:00Z">
        <w:r>
          <w:t>UE</w:t>
        </w:r>
      </w:ins>
      <w:ins w:id="427" w:author="User-S" w:date="2022-06-19T06:45:00Z">
        <w:r>
          <w:t>s</w:t>
        </w:r>
      </w:ins>
      <w:ins w:id="428" w:author="User-S" w:date="2022-06-19T06:44:00Z">
        <w:r>
          <w:t xml:space="preserve"> or</w:t>
        </w:r>
      </w:ins>
      <w:ins w:id="429" w:author="User-S" w:date="2022-06-26T17:20:00Z">
        <w:r w:rsidR="00917A3B">
          <w:t xml:space="preserve"> MPS </w:t>
        </w:r>
        <w:proofErr w:type="gramStart"/>
        <w:r w:rsidR="00917A3B">
          <w:t xml:space="preserve">subscribed </w:t>
        </w:r>
      </w:ins>
      <w:ins w:id="430" w:author="User-S" w:date="2022-06-19T06:44:00Z">
        <w:r>
          <w:t xml:space="preserve"> </w:t>
        </w:r>
        <w:proofErr w:type="spellStart"/>
        <w:r>
          <w:t>IoT</w:t>
        </w:r>
        <w:proofErr w:type="spellEnd"/>
        <w:proofErr w:type="gramEnd"/>
        <w:r>
          <w:t xml:space="preserve"> device</w:t>
        </w:r>
      </w:ins>
      <w:ins w:id="431" w:author="User-S" w:date="2022-06-19T06:45:00Z">
        <w:r>
          <w:t>s</w:t>
        </w:r>
      </w:ins>
      <w:ins w:id="432" w:author="User-S" w:date="2022-06-19T06:44:00Z">
        <w:r>
          <w:t xml:space="preserve"> </w:t>
        </w:r>
      </w:ins>
      <w:ins w:id="433" w:author="User-S" w:date="2022-06-19T06:40:00Z">
        <w:r>
          <w:t xml:space="preserve">while maintaining basic connectivity to the MPS subscribed UE(s) or </w:t>
        </w:r>
      </w:ins>
      <w:ins w:id="434" w:author="User-S" w:date="2022-06-26T17:20:00Z">
        <w:r w:rsidR="00917A3B">
          <w:t xml:space="preserve">MPS subscribed </w:t>
        </w:r>
      </w:ins>
      <w:proofErr w:type="spellStart"/>
      <w:ins w:id="435" w:author="User-S" w:date="2022-06-19T06:40:00Z">
        <w:r>
          <w:t>IoT</w:t>
        </w:r>
        <w:proofErr w:type="spellEnd"/>
        <w:r>
          <w:t xml:space="preserve"> device(s).</w:t>
        </w:r>
      </w:ins>
    </w:p>
    <w:p w14:paraId="5C785A47" w14:textId="3273FFEE" w:rsidR="004F066F" w:rsidRDefault="004F066F" w:rsidP="004F066F">
      <w:pPr>
        <w:rPr>
          <w:ins w:id="436" w:author="User-S" w:date="2022-06-19T06:47:00Z"/>
        </w:rPr>
      </w:pPr>
      <w:ins w:id="437" w:author="User-S" w:date="2022-06-19T06:47:00Z">
        <w:r>
          <w:t xml:space="preserve">The system shall support means for a Service User </w:t>
        </w:r>
        <w:proofErr w:type="gramStart"/>
        <w:r>
          <w:t xml:space="preserve">to explicitly </w:t>
        </w:r>
      </w:ins>
      <w:ins w:id="438" w:author="User-S" w:date="2022-06-19T06:50:00Z">
        <w:r w:rsidR="00BD048A">
          <w:t>revoke</w:t>
        </w:r>
        <w:proofErr w:type="gramEnd"/>
        <w:r w:rsidR="00BD048A">
          <w:t xml:space="preserve"> MPS for </w:t>
        </w:r>
      </w:ins>
      <w:ins w:id="439" w:author="User-S" w:date="2022-06-26T17:21:00Z">
        <w:r w:rsidR="00917A3B">
          <w:t xml:space="preserve">Messaging </w:t>
        </w:r>
      </w:ins>
      <w:ins w:id="440" w:author="User-S" w:date="2022-06-19T06:47:00Z">
        <w:r>
          <w:t xml:space="preserve">from a UE </w:t>
        </w:r>
      </w:ins>
      <w:ins w:id="441" w:author="User-S" w:date="2022-06-19T06:51:00Z">
        <w:r w:rsidR="00BD048A">
          <w:t>w</w:t>
        </w:r>
      </w:ins>
      <w:ins w:id="442" w:author="User-S" w:date="2022-06-19T06:47:00Z">
        <w:r>
          <w:t>ith an MPS subscription when roaming, including outside the home country.</w:t>
        </w:r>
      </w:ins>
    </w:p>
    <w:p w14:paraId="1D5EEFE7" w14:textId="3002AE04" w:rsidR="00255D53" w:rsidRPr="00260450" w:rsidRDefault="00255D53">
      <w:pPr>
        <w:rPr>
          <w:ins w:id="443" w:author="User-S" w:date="2022-06-14T13:35:00Z"/>
        </w:rPr>
        <w:pPrChange w:id="444" w:author="User-S" w:date="2022-06-14T13:41:00Z">
          <w:pPr>
            <w:ind w:left="568" w:hanging="284"/>
          </w:pPr>
        </w:pPrChange>
      </w:pPr>
      <w:ins w:id="445" w:author="User-S" w:date="2022-06-14T13:35:00Z">
        <w:r w:rsidRPr="00260450">
          <w:t xml:space="preserve">If MPS for </w:t>
        </w:r>
      </w:ins>
      <w:ins w:id="446" w:author="User-S" w:date="2022-06-26T17:21:00Z">
        <w:r w:rsidR="00917A3B">
          <w:t xml:space="preserve">Messaging </w:t>
        </w:r>
      </w:ins>
      <w:ins w:id="447" w:author="User-S" w:date="2022-06-14T13:35:00Z">
        <w:r w:rsidRPr="00260450">
          <w:t>is not explicitly revoked by the Service User</w:t>
        </w:r>
      </w:ins>
      <w:ins w:id="448" w:author="User-S" w:date="2022-06-16T13:45:00Z">
        <w:r w:rsidR="000C5888">
          <w:t xml:space="preserve"> or </w:t>
        </w:r>
        <w:proofErr w:type="spellStart"/>
        <w:r w:rsidR="000C5888">
          <w:t>IoT</w:t>
        </w:r>
        <w:proofErr w:type="spellEnd"/>
        <w:r w:rsidR="000C5888">
          <w:t xml:space="preserve"> device</w:t>
        </w:r>
      </w:ins>
      <w:ins w:id="449" w:author="User-S" w:date="2022-06-14T13:35:00Z">
        <w:r w:rsidRPr="00260450">
          <w:t>, the system in the RPLMN shall automatically revoke MPS</w:t>
        </w:r>
      </w:ins>
      <w:ins w:id="450" w:author="User-S" w:date="2022-06-14T13:40:00Z">
        <w:r w:rsidR="00AA0F72">
          <w:t xml:space="preserve"> upon UE detachment/deregistration </w:t>
        </w:r>
      </w:ins>
      <w:ins w:id="451" w:author="User-S" w:date="2022-06-14T13:41:00Z">
        <w:r w:rsidR="00AA0F72">
          <w:t xml:space="preserve">(e.g., power down).  </w:t>
        </w:r>
      </w:ins>
    </w:p>
    <w:p w14:paraId="7D4ACF95" w14:textId="6D414C8B" w:rsidR="000C5888" w:rsidRDefault="000C5888" w:rsidP="000C5888">
      <w:pPr>
        <w:rPr>
          <w:ins w:id="452" w:author="User-S" w:date="2022-06-16T13:42:00Z"/>
        </w:rPr>
      </w:pPr>
      <w:ins w:id="453" w:author="User-S" w:date="2022-06-16T13:42:00Z">
        <w:r>
          <w:t xml:space="preserve">The system shall support means for an authorized </w:t>
        </w:r>
        <w:proofErr w:type="spellStart"/>
        <w:r>
          <w:t>IoT</w:t>
        </w:r>
        <w:proofErr w:type="spellEnd"/>
        <w:r>
          <w:t xml:space="preserve"> device with an MPS subscription to revoke MPS for </w:t>
        </w:r>
      </w:ins>
      <w:ins w:id="454" w:author="User-S" w:date="2022-06-26T17:21:00Z">
        <w:r w:rsidR="00917A3B">
          <w:t>Messaging</w:t>
        </w:r>
      </w:ins>
      <w:ins w:id="455" w:author="User-S" w:date="2022-06-16T13:42:00Z">
        <w:r>
          <w:t>.</w:t>
        </w:r>
      </w:ins>
    </w:p>
    <w:p w14:paraId="1672ACE9" w14:textId="2C86DD92" w:rsidR="00510AB5" w:rsidRDefault="00255D53" w:rsidP="00DB59B2">
      <w:pPr>
        <w:rPr>
          <w:ins w:id="456" w:author="User-S" w:date="2022-07-22T14:58:00Z"/>
        </w:rPr>
      </w:pPr>
      <w:ins w:id="457" w:author="User-S" w:date="2022-06-14T13:35:00Z">
        <w:r>
          <w:t xml:space="preserve">The system shall automatically revoke MPS when the maximum allowed duration for MPS for </w:t>
        </w:r>
      </w:ins>
      <w:ins w:id="458" w:author="User-S" w:date="2022-06-26T17:22:00Z">
        <w:r w:rsidR="00917A3B">
          <w:t xml:space="preserve">Messaging </w:t>
        </w:r>
      </w:ins>
      <w:proofErr w:type="gramStart"/>
      <w:ins w:id="459" w:author="User-S" w:date="2022-06-14T13:35:00Z">
        <w:r>
          <w:t>is reached</w:t>
        </w:r>
        <w:proofErr w:type="gramEnd"/>
        <w:r>
          <w:t>.</w:t>
        </w:r>
      </w:ins>
    </w:p>
    <w:p w14:paraId="58E0E28A" w14:textId="5228E4B2" w:rsidR="00CA073E" w:rsidRPr="005C7F83" w:rsidRDefault="00CA073E" w:rsidP="00CA073E">
      <w:pPr>
        <w:rPr>
          <w:ins w:id="460" w:author="User-S" w:date="2022-07-22T14:58:00Z"/>
          <w:rPrChange w:id="461" w:author="User-S" w:date="2022-07-27T10:56:00Z">
            <w:rPr>
              <w:ins w:id="462" w:author="User-S" w:date="2022-07-22T14:58:00Z"/>
              <w:highlight w:val="yellow"/>
            </w:rPr>
          </w:rPrChange>
        </w:rPr>
      </w:pPr>
      <w:ins w:id="463" w:author="User-S" w:date="2022-07-22T14:58:00Z">
        <w:r w:rsidRPr="005C7F83">
          <w:rPr>
            <w:rPrChange w:id="464" w:author="User-S" w:date="2022-07-27T10:56:00Z">
              <w:rPr>
                <w:highlight w:val="yellow"/>
              </w:rPr>
            </w:rPrChange>
          </w:rPr>
          <w:t>Based on national/regional regulatory rules and operator policy, the system shall support means to revoke:</w:t>
        </w:r>
      </w:ins>
    </w:p>
    <w:p w14:paraId="465FA498" w14:textId="140686D6" w:rsidR="00CA073E" w:rsidRPr="005C7F83" w:rsidRDefault="00CA073E" w:rsidP="00CA073E">
      <w:pPr>
        <w:pStyle w:val="B1"/>
        <w:rPr>
          <w:ins w:id="465" w:author="User-S" w:date="2022-07-22T14:58:00Z"/>
          <w:rPrChange w:id="466" w:author="User-S" w:date="2022-07-27T10:56:00Z">
            <w:rPr>
              <w:ins w:id="467" w:author="User-S" w:date="2022-07-22T14:58:00Z"/>
              <w:highlight w:val="yellow"/>
            </w:rPr>
          </w:rPrChange>
        </w:rPr>
      </w:pPr>
      <w:ins w:id="468" w:author="User-S" w:date="2022-07-22T14:58:00Z">
        <w:r w:rsidRPr="005C7F83">
          <w:rPr>
            <w:rPrChange w:id="469" w:author="User-S" w:date="2022-07-27T10:56:00Z">
              <w:rPr>
                <w:highlight w:val="yellow"/>
              </w:rPr>
            </w:rPrChange>
          </w:rPr>
          <w:t>-</w:t>
        </w:r>
        <w:r w:rsidRPr="005C7F83">
          <w:rPr>
            <w:rPrChange w:id="470" w:author="User-S" w:date="2022-07-27T10:56:00Z">
              <w:rPr>
                <w:highlight w:val="yellow"/>
              </w:rPr>
            </w:rPrChange>
          </w:rPr>
          <w:tab/>
          <w:t>MPS for Messaging separately from MPS for DTS described in clause 9.2, or</w:t>
        </w:r>
      </w:ins>
    </w:p>
    <w:p w14:paraId="5E3A3A9A" w14:textId="596F6CC6" w:rsidR="00CA073E" w:rsidRPr="005C7F83" w:rsidRDefault="00CA073E" w:rsidP="00CA073E">
      <w:pPr>
        <w:pStyle w:val="B1"/>
        <w:rPr>
          <w:ins w:id="471" w:author="User-S" w:date="2022-07-22T14:58:00Z"/>
        </w:rPr>
      </w:pPr>
      <w:ins w:id="472" w:author="User-S" w:date="2022-07-22T14:58:00Z">
        <w:r w:rsidRPr="005C7F83">
          <w:rPr>
            <w:rPrChange w:id="473" w:author="User-S" w:date="2022-07-27T10:56:00Z">
              <w:rPr>
                <w:highlight w:val="yellow"/>
              </w:rPr>
            </w:rPrChange>
          </w:rPr>
          <w:t>-</w:t>
        </w:r>
        <w:r w:rsidRPr="005C7F83">
          <w:rPr>
            <w:rPrChange w:id="474" w:author="User-S" w:date="2022-07-27T10:56:00Z">
              <w:rPr>
                <w:highlight w:val="yellow"/>
              </w:rPr>
            </w:rPrChange>
          </w:rPr>
          <w:tab/>
          <w:t>MPS for Messaging and MPS for DTS together.</w:t>
        </w:r>
      </w:ins>
    </w:p>
    <w:p w14:paraId="7AE7088C" w14:textId="5F4C7A8E" w:rsidR="00CA073E" w:rsidRDefault="00CA073E" w:rsidP="00CA073E">
      <w:pPr>
        <w:pStyle w:val="NO"/>
        <w:rPr>
          <w:ins w:id="475" w:author="User-S" w:date="2022-07-22T14:58:00Z"/>
          <w:lang w:val="x-none"/>
        </w:rPr>
      </w:pPr>
      <w:ins w:id="476" w:author="User-S" w:date="2022-07-22T14:58:00Z">
        <w:r w:rsidRPr="005C7F83">
          <w:rPr>
            <w:lang w:val="x-none"/>
            <w:rPrChange w:id="477" w:author="User-S" w:date="2022-07-27T10:56:00Z">
              <w:rPr>
                <w:highlight w:val="yellow"/>
                <w:lang w:val="x-none"/>
              </w:rPr>
            </w:rPrChange>
          </w:rPr>
          <w:t>NOTE</w:t>
        </w:r>
        <w:r w:rsidRPr="005C7F83">
          <w:rPr>
            <w:lang w:val="en-US"/>
            <w:rPrChange w:id="478" w:author="User-S" w:date="2022-07-27T10:56:00Z">
              <w:rPr>
                <w:highlight w:val="yellow"/>
                <w:lang w:val="en-US"/>
              </w:rPr>
            </w:rPrChange>
          </w:rPr>
          <w:t xml:space="preserve"> 5</w:t>
        </w:r>
        <w:r w:rsidRPr="005C7F83">
          <w:rPr>
            <w:lang w:val="x-none"/>
            <w:rPrChange w:id="479" w:author="User-S" w:date="2022-07-27T10:56:00Z">
              <w:rPr>
                <w:highlight w:val="yellow"/>
                <w:lang w:val="x-none"/>
              </w:rPr>
            </w:rPrChange>
          </w:rPr>
          <w:t>:</w:t>
        </w:r>
        <w:r w:rsidRPr="005C7F83">
          <w:rPr>
            <w:lang w:val="x-none"/>
            <w:rPrChange w:id="480" w:author="User-S" w:date="2022-07-27T10:56:00Z">
              <w:rPr>
                <w:highlight w:val="yellow"/>
                <w:lang w:val="x-none"/>
              </w:rPr>
            </w:rPrChange>
          </w:rPr>
          <w:tab/>
          <w:t xml:space="preserve">The intent of the above requirement is to allow </w:t>
        </w:r>
        <w:r w:rsidRPr="005C7F83">
          <w:rPr>
            <w:lang w:val="en-US"/>
            <w:rPrChange w:id="481" w:author="User-S" w:date="2022-07-27T10:56:00Z">
              <w:rPr>
                <w:highlight w:val="yellow"/>
                <w:lang w:val="en-US"/>
              </w:rPr>
            </w:rPrChange>
          </w:rPr>
          <w:t xml:space="preserve">the MPS Service Provider flexibility to </w:t>
        </w:r>
      </w:ins>
      <w:ins w:id="482" w:author="User-S" w:date="2022-07-23T07:35:00Z">
        <w:r w:rsidR="001C17E0" w:rsidRPr="005C7F83">
          <w:rPr>
            <w:lang w:val="en-US"/>
            <w:rPrChange w:id="483" w:author="User-S" w:date="2022-07-27T10:56:00Z">
              <w:rPr>
                <w:highlight w:val="yellow"/>
                <w:lang w:val="en-US"/>
              </w:rPr>
            </w:rPrChange>
          </w:rPr>
          <w:t>activate/revoke</w:t>
        </w:r>
      </w:ins>
      <w:ins w:id="484" w:author="User-S" w:date="2022-07-22T14:58:00Z">
        <w:r w:rsidRPr="005C7F83">
          <w:rPr>
            <w:lang w:val="en-US"/>
            <w:rPrChange w:id="485" w:author="User-S" w:date="2022-07-27T10:56:00Z">
              <w:rPr>
                <w:highlight w:val="yellow"/>
                <w:lang w:val="en-US"/>
              </w:rPr>
            </w:rPrChange>
          </w:rPr>
          <w:t xml:space="preserve"> MPS for Messaging and MPS for DTS separately or in </w:t>
        </w:r>
      </w:ins>
      <w:ins w:id="486" w:author="User-S" w:date="2022-07-22T14:59:00Z">
        <w:r w:rsidRPr="005C7F83">
          <w:rPr>
            <w:lang w:val="en-US"/>
            <w:rPrChange w:id="487" w:author="User-S" w:date="2022-07-27T10:56:00Z">
              <w:rPr>
                <w:highlight w:val="yellow"/>
                <w:lang w:val="en-US"/>
              </w:rPr>
            </w:rPrChange>
          </w:rPr>
          <w:t>combination</w:t>
        </w:r>
      </w:ins>
      <w:ins w:id="488" w:author="User-S" w:date="2022-07-22T14:58:00Z">
        <w:r w:rsidRPr="005C7F83">
          <w:rPr>
            <w:lang w:val="x-none"/>
            <w:rPrChange w:id="489" w:author="User-S" w:date="2022-07-27T10:56:00Z">
              <w:rPr>
                <w:highlight w:val="yellow"/>
                <w:lang w:val="x-none"/>
              </w:rPr>
            </w:rPrChange>
          </w:rPr>
          <w:t>.</w:t>
        </w:r>
        <w:r>
          <w:rPr>
            <w:lang w:val="x-none"/>
          </w:rPr>
          <w:t xml:space="preserve"> </w:t>
        </w:r>
      </w:ins>
    </w:p>
    <w:p w14:paraId="4EA7ADF2" w14:textId="4FE35D22" w:rsidR="00DB59B2" w:rsidRDefault="00AB4BDC">
      <w:pPr>
        <w:pStyle w:val="Heading3"/>
        <w:rPr>
          <w:ins w:id="490" w:author="User-S" w:date="2021-08-16T21:21:00Z"/>
        </w:rPr>
        <w:pPrChange w:id="491" w:author="User-S" w:date="2022-06-16T09:37:00Z">
          <w:pPr>
            <w:pStyle w:val="Heading4"/>
          </w:pPr>
        </w:pPrChange>
      </w:pPr>
      <w:ins w:id="492" w:author="User-S" w:date="2021-08-16T21:21:00Z">
        <w:r>
          <w:t>9.4.</w:t>
        </w:r>
        <w:r w:rsidR="00510AB5">
          <w:t>3</w:t>
        </w:r>
        <w:r w:rsidR="00510AB5">
          <w:tab/>
        </w:r>
      </w:ins>
      <w:ins w:id="493" w:author="User-S" w:date="2022-06-14T12:41:00Z">
        <w:r w:rsidR="00510AB5">
          <w:t>Authentication and authorization</w:t>
        </w:r>
      </w:ins>
    </w:p>
    <w:p w14:paraId="3BE715F3" w14:textId="5986C93F" w:rsidR="00AA0F72" w:rsidRDefault="00AA0F72" w:rsidP="00AA0F72">
      <w:pPr>
        <w:rPr>
          <w:ins w:id="494" w:author="User-S" w:date="2022-06-14T13:45:00Z"/>
        </w:rPr>
      </w:pPr>
      <w:ins w:id="495" w:author="User-S" w:date="2022-06-14T13:44:00Z">
        <w:r>
          <w:t xml:space="preserve">The system shall support means to authenticate and authorize </w:t>
        </w:r>
      </w:ins>
      <w:ins w:id="496" w:author="User-S" w:date="2022-06-19T07:01:00Z">
        <w:r w:rsidR="00977BF4">
          <w:t xml:space="preserve">an </w:t>
        </w:r>
      </w:ins>
      <w:ins w:id="497" w:author="User-S" w:date="2022-06-14T13:44:00Z">
        <w:r>
          <w:t xml:space="preserve">MPS for </w:t>
        </w:r>
      </w:ins>
      <w:ins w:id="498" w:author="User-S" w:date="2022-06-26T17:22:00Z">
        <w:r w:rsidR="00917A3B">
          <w:t xml:space="preserve">Messaging </w:t>
        </w:r>
      </w:ins>
      <w:ins w:id="499" w:author="User-S" w:date="2022-06-19T07:01:00Z">
        <w:r w:rsidR="00977BF4">
          <w:t xml:space="preserve">activation </w:t>
        </w:r>
      </w:ins>
      <w:ins w:id="500" w:author="User-S" w:date="2022-06-14T13:44:00Z">
        <w:r>
          <w:t>request from a UE with an MPS subscription.</w:t>
        </w:r>
      </w:ins>
    </w:p>
    <w:p w14:paraId="4060FEB3" w14:textId="04A48DB0" w:rsidR="00AA0F72" w:rsidRDefault="00AA0F72" w:rsidP="00AA0F72">
      <w:pPr>
        <w:rPr>
          <w:ins w:id="501" w:author="User-S" w:date="2022-06-14T13:45:00Z"/>
        </w:rPr>
      </w:pPr>
      <w:ins w:id="502" w:author="User-S" w:date="2022-06-14T13:45:00Z">
        <w:r>
          <w:t xml:space="preserve">The system shall support means for a visited PLMN, including a visited PLMN outside of the home country, to verify with the home PLMN that a UE </w:t>
        </w:r>
        <w:proofErr w:type="gramStart"/>
        <w:r>
          <w:t>is authorized</w:t>
        </w:r>
        <w:proofErr w:type="gramEnd"/>
        <w:r>
          <w:t xml:space="preserve"> for MPS, and to authorize </w:t>
        </w:r>
      </w:ins>
      <w:ins w:id="503" w:author="User-S" w:date="2022-06-14T13:46:00Z">
        <w:r>
          <w:t xml:space="preserve">MPS for </w:t>
        </w:r>
      </w:ins>
      <w:ins w:id="504" w:author="User-S" w:date="2022-06-26T17:23:00Z">
        <w:r w:rsidR="00917A3B">
          <w:t>Messaging</w:t>
        </w:r>
      </w:ins>
      <w:ins w:id="505" w:author="User-S" w:date="2022-06-14T13:45:00Z">
        <w:r>
          <w:t>.</w:t>
        </w:r>
      </w:ins>
    </w:p>
    <w:p w14:paraId="6B3F8031" w14:textId="36F8861B" w:rsidR="0090302E" w:rsidRPr="0090302E" w:rsidRDefault="0090302E">
      <w:pPr>
        <w:pStyle w:val="NO"/>
        <w:rPr>
          <w:ins w:id="506" w:author="User-S" w:date="2022-06-16T09:26:00Z"/>
          <w:rFonts w:eastAsia="Calibri"/>
          <w:rPrChange w:id="507" w:author="User-S" w:date="2022-06-16T09:26:00Z">
            <w:rPr>
              <w:ins w:id="508" w:author="User-S" w:date="2022-06-16T09:26:00Z"/>
              <w:lang w:val="x-none"/>
            </w:rPr>
          </w:rPrChange>
        </w:rPr>
        <w:pPrChange w:id="509" w:author="User-S" w:date="2022-06-16T09:26:00Z">
          <w:pPr/>
        </w:pPrChange>
      </w:pPr>
      <w:proofErr w:type="gramStart"/>
      <w:ins w:id="510" w:author="User-S" w:date="2022-06-16T09:26:00Z">
        <w:r w:rsidRPr="00787352">
          <w:rPr>
            <w:rFonts w:eastAsia="Calibri"/>
          </w:rPr>
          <w:lastRenderedPageBreak/>
          <w:t>NOTE 1:</w:t>
        </w:r>
        <w:r w:rsidRPr="00787352">
          <w:rPr>
            <w:rFonts w:eastAsia="Calibri"/>
          </w:rPr>
          <w:tab/>
        </w:r>
        <w:r>
          <w:rPr>
            <w:rFonts w:eastAsia="Calibri"/>
          </w:rPr>
          <w:t xml:space="preserve">For a UE with an MPS subscription, the </w:t>
        </w:r>
        <w:r w:rsidRPr="00A62271">
          <w:rPr>
            <w:rFonts w:eastAsia="Calibri"/>
          </w:rPr>
          <w:t xml:space="preserve">subscription related information stored in the UE </w:t>
        </w:r>
        <w:r>
          <w:rPr>
            <w:rFonts w:eastAsia="Calibri"/>
          </w:rPr>
          <w:t xml:space="preserve">and/or operator network </w:t>
        </w:r>
        <w:r w:rsidRPr="00A62271">
          <w:rPr>
            <w:rFonts w:eastAsia="Calibri"/>
          </w:rPr>
          <w:t xml:space="preserve">is used, e.g., membership in </w:t>
        </w:r>
        <w:r>
          <w:rPr>
            <w:rFonts w:eastAsia="Calibri"/>
          </w:rPr>
          <w:t>a</w:t>
        </w:r>
        <w:r w:rsidRPr="00A62271">
          <w:rPr>
            <w:rFonts w:eastAsia="Calibri"/>
          </w:rPr>
          <w:t xml:space="preserve"> special access class </w:t>
        </w:r>
        <w:r>
          <w:rPr>
            <w:rFonts w:eastAsia="Calibri"/>
          </w:rPr>
          <w:t xml:space="preserve">as per TS 22.011 [6] is used for EUTRAN access to the EPC and membership in Access Identity 1 as per TS 22.261 </w:t>
        </w:r>
        <w:r w:rsidRPr="009111F1">
          <w:rPr>
            <w:rFonts w:eastAsia="Calibri"/>
          </w:rPr>
          <w:t>[7]</w:t>
        </w:r>
        <w:r>
          <w:rPr>
            <w:rFonts w:eastAsia="Calibri"/>
          </w:rPr>
          <w:t xml:space="preserve"> is used for 5G (NR and E-UTRAN access to the 5GC)</w:t>
        </w:r>
        <w:r w:rsidRPr="00A62271">
          <w:rPr>
            <w:rFonts w:eastAsia="Calibri"/>
          </w:rPr>
          <w:t>.</w:t>
        </w:r>
        <w:proofErr w:type="gramEnd"/>
      </w:ins>
    </w:p>
    <w:p w14:paraId="7A699AB5" w14:textId="236C5E32" w:rsidR="00AA0F72" w:rsidRDefault="00AA0F72">
      <w:pPr>
        <w:pStyle w:val="NO"/>
        <w:rPr>
          <w:ins w:id="511" w:author="User-S" w:date="2022-06-19T06:59:00Z"/>
          <w:lang w:val="en-US"/>
        </w:rPr>
        <w:pPrChange w:id="512" w:author="User-S" w:date="2022-06-14T13:46:00Z">
          <w:pPr/>
        </w:pPrChange>
      </w:pPr>
      <w:ins w:id="513" w:author="User-S" w:date="2022-06-14T13:45:00Z">
        <w:r w:rsidRPr="006F634F">
          <w:rPr>
            <w:lang w:val="x-none"/>
          </w:rPr>
          <w:t>NOTE</w:t>
        </w:r>
      </w:ins>
      <w:ins w:id="514" w:author="User-S" w:date="2022-06-16T09:26:00Z">
        <w:r w:rsidR="0090302E">
          <w:rPr>
            <w:lang w:val="en-US"/>
          </w:rPr>
          <w:t xml:space="preserve"> 2</w:t>
        </w:r>
      </w:ins>
      <w:ins w:id="515" w:author="User-S" w:date="2022-06-14T13:45:00Z">
        <w:r w:rsidRPr="006F634F">
          <w:rPr>
            <w:lang w:val="x-none"/>
          </w:rPr>
          <w:t>:</w:t>
        </w:r>
        <w:r w:rsidRPr="006F634F">
          <w:rPr>
            <w:lang w:val="x-none"/>
          </w:rPr>
          <w:tab/>
        </w:r>
        <w:r w:rsidRPr="009916ED">
          <w:rPr>
            <w:lang w:val="x-none"/>
          </w:rPr>
          <w:t xml:space="preserve">The method for authenticating and authorizing </w:t>
        </w:r>
      </w:ins>
      <w:ins w:id="516" w:author="User-S" w:date="2022-06-16T11:49:00Z">
        <w:r w:rsidR="008C456B">
          <w:rPr>
            <w:lang w:val="en-US"/>
          </w:rPr>
          <w:t xml:space="preserve">a </w:t>
        </w:r>
      </w:ins>
      <w:ins w:id="517" w:author="User-S" w:date="2022-06-14T13:45:00Z">
        <w:r>
          <w:rPr>
            <w:lang w:val="en-US"/>
          </w:rPr>
          <w:t>UE</w:t>
        </w:r>
        <w:r w:rsidRPr="009916ED">
          <w:rPr>
            <w:lang w:val="x-none"/>
          </w:rPr>
          <w:t xml:space="preserve"> </w:t>
        </w:r>
        <w:r>
          <w:rPr>
            <w:lang w:val="en-US"/>
          </w:rPr>
          <w:t>for MPS when roaming is based on operator policy and roaming agreements between the visited PLMN and home PLMN for MPS as per clause 5.8.</w:t>
        </w:r>
      </w:ins>
    </w:p>
    <w:p w14:paraId="48BD34BC" w14:textId="18723B6F" w:rsidR="00977BF4" w:rsidRDefault="00977BF4" w:rsidP="00977BF4">
      <w:pPr>
        <w:rPr>
          <w:ins w:id="518" w:author="User-S" w:date="2022-06-19T06:59:00Z"/>
        </w:rPr>
      </w:pPr>
      <w:ins w:id="519" w:author="User-S" w:date="2022-06-19T06:59:00Z">
        <w:r>
          <w:t xml:space="preserve">The system shall support means to authenticate and authorize an MPS for </w:t>
        </w:r>
      </w:ins>
      <w:ins w:id="520" w:author="User-S" w:date="2022-06-26T17:24:00Z">
        <w:r w:rsidR="00917A3B">
          <w:t xml:space="preserve">Messaging </w:t>
        </w:r>
      </w:ins>
      <w:ins w:id="521" w:author="User-S" w:date="2022-06-19T07:00:00Z">
        <w:r>
          <w:t xml:space="preserve">activation </w:t>
        </w:r>
      </w:ins>
      <w:ins w:id="522" w:author="User-S" w:date="2022-06-19T06:59:00Z">
        <w:r>
          <w:t xml:space="preserve">request from an </w:t>
        </w:r>
        <w:proofErr w:type="spellStart"/>
        <w:r>
          <w:t>IoT</w:t>
        </w:r>
        <w:proofErr w:type="spellEnd"/>
        <w:r>
          <w:t xml:space="preserve"> device with an MPS subscription.</w:t>
        </w:r>
      </w:ins>
    </w:p>
    <w:p w14:paraId="1D9CED83" w14:textId="1F8EED99" w:rsidR="00977BF4" w:rsidRDefault="00977BF4" w:rsidP="00977BF4">
      <w:pPr>
        <w:rPr>
          <w:ins w:id="523" w:author="User-S" w:date="2022-06-19T06:59:00Z"/>
        </w:rPr>
      </w:pPr>
      <w:ins w:id="524" w:author="User-S" w:date="2022-06-19T06:59:00Z">
        <w:r>
          <w:t xml:space="preserve">The system shall support means to authenticate and authorise an enterprise network </w:t>
        </w:r>
      </w:ins>
      <w:ins w:id="525" w:author="User-S" w:date="2022-07-23T15:49:00Z">
        <w:r w:rsidR="00A01F59">
          <w:t xml:space="preserve">that </w:t>
        </w:r>
      </w:ins>
      <w:ins w:id="526" w:author="User-S" w:date="2022-06-19T06:59:00Z">
        <w:r w:rsidR="00A01F59">
          <w:t>supports</w:t>
        </w:r>
        <w:r>
          <w:t xml:space="preserve"> MPS </w:t>
        </w:r>
      </w:ins>
      <w:ins w:id="527" w:author="User-S" w:date="2022-07-23T15:50:00Z">
        <w:r w:rsidR="00A01F59">
          <w:t xml:space="preserve">when it </w:t>
        </w:r>
      </w:ins>
      <w:ins w:id="528" w:author="User-S" w:date="2022-06-19T06:59:00Z">
        <w:r w:rsidR="00A01F59">
          <w:t>requests</w:t>
        </w:r>
        <w:r>
          <w:t xml:space="preserve"> activation of MPS for </w:t>
        </w:r>
      </w:ins>
      <w:ins w:id="529" w:author="User-S" w:date="2022-06-26T17:25:00Z">
        <w:r w:rsidR="00917A3B">
          <w:t xml:space="preserve">Messaging </w:t>
        </w:r>
      </w:ins>
      <w:ins w:id="530" w:author="User-S" w:date="2022-06-19T06:59:00Z">
        <w:r>
          <w:t>for the following cases:</w:t>
        </w:r>
      </w:ins>
    </w:p>
    <w:p w14:paraId="28506C92" w14:textId="455398A8" w:rsidR="00977BF4" w:rsidRDefault="00977BF4" w:rsidP="00977BF4">
      <w:pPr>
        <w:pStyle w:val="B1"/>
        <w:rPr>
          <w:ins w:id="531" w:author="User-S" w:date="2022-06-19T06:59:00Z"/>
        </w:rPr>
      </w:pPr>
      <w:ins w:id="532" w:author="User-S" w:date="2022-06-19T06:59:00Z">
        <w:r>
          <w:t>-</w:t>
        </w:r>
        <w:r>
          <w:tab/>
        </w:r>
        <w:proofErr w:type="gramStart"/>
        <w:r>
          <w:t>a</w:t>
        </w:r>
        <w:proofErr w:type="gramEnd"/>
        <w:r>
          <w:t xml:space="preserve"> specific MPS subscribed UE or </w:t>
        </w:r>
      </w:ins>
      <w:ins w:id="533" w:author="User-S" w:date="2022-06-26T17:25:00Z">
        <w:r w:rsidR="00917A3B">
          <w:t xml:space="preserve">MPS subscribed </w:t>
        </w:r>
      </w:ins>
      <w:proofErr w:type="spellStart"/>
      <w:ins w:id="534" w:author="User-S" w:date="2022-06-19T06:59:00Z">
        <w:r>
          <w:t>IoT</w:t>
        </w:r>
        <w:proofErr w:type="spellEnd"/>
        <w:r>
          <w:t xml:space="preserve"> device, and</w:t>
        </w:r>
      </w:ins>
    </w:p>
    <w:p w14:paraId="41BE9DEC" w14:textId="6014D858" w:rsidR="00977BF4" w:rsidRPr="00977BF4" w:rsidRDefault="00977BF4">
      <w:pPr>
        <w:pStyle w:val="B1"/>
        <w:rPr>
          <w:ins w:id="535" w:author="User-S" w:date="2022-06-14T13:44:00Z"/>
        </w:rPr>
        <w:pPrChange w:id="536" w:author="User-S" w:date="2022-06-19T07:03:00Z">
          <w:pPr/>
        </w:pPrChange>
      </w:pPr>
      <w:ins w:id="537" w:author="User-S" w:date="2022-06-19T06:59:00Z">
        <w:r>
          <w:t>-</w:t>
        </w:r>
        <w:r>
          <w:tab/>
        </w:r>
        <w:proofErr w:type="gramStart"/>
        <w:r>
          <w:t>a</w:t>
        </w:r>
        <w:proofErr w:type="gramEnd"/>
        <w:r>
          <w:t xml:space="preserve"> group of MPS subscribed UEs or </w:t>
        </w:r>
      </w:ins>
      <w:ins w:id="538" w:author="User-S" w:date="2022-06-26T17:25:00Z">
        <w:r w:rsidR="00FC122A">
          <w:t>M</w:t>
        </w:r>
      </w:ins>
      <w:ins w:id="539" w:author="User-S" w:date="2022-07-14T13:01:00Z">
        <w:r w:rsidR="00FC122A">
          <w:t>P</w:t>
        </w:r>
      </w:ins>
      <w:ins w:id="540" w:author="User-S" w:date="2022-06-26T17:25:00Z">
        <w:r w:rsidR="00AA29A7">
          <w:t xml:space="preserve">S subscribed </w:t>
        </w:r>
      </w:ins>
      <w:proofErr w:type="spellStart"/>
      <w:ins w:id="541" w:author="User-S" w:date="2022-06-19T06:59:00Z">
        <w:r>
          <w:t>IoT</w:t>
        </w:r>
        <w:proofErr w:type="spellEnd"/>
        <w:r>
          <w:t xml:space="preserve"> devices.</w:t>
        </w:r>
      </w:ins>
    </w:p>
    <w:p w14:paraId="1763CA60" w14:textId="014E9615" w:rsidR="00DB59B2" w:rsidRDefault="00AB4BDC">
      <w:pPr>
        <w:pStyle w:val="Heading3"/>
        <w:rPr>
          <w:ins w:id="542" w:author="User-S" w:date="2021-08-16T21:21:00Z"/>
        </w:rPr>
        <w:pPrChange w:id="543" w:author="User-S" w:date="2022-06-16T09:37:00Z">
          <w:pPr>
            <w:pStyle w:val="Heading4"/>
          </w:pPr>
        </w:pPrChange>
      </w:pPr>
      <w:bookmarkStart w:id="544" w:name="_Toc27762775"/>
      <w:bookmarkStart w:id="545" w:name="_Toc59115462"/>
      <w:ins w:id="546" w:author="User-S" w:date="2021-08-16T21:21:00Z">
        <w:r>
          <w:t>9.4.</w:t>
        </w:r>
        <w:r w:rsidR="00510AB5">
          <w:t>4</w:t>
        </w:r>
        <w:bookmarkEnd w:id="544"/>
        <w:bookmarkEnd w:id="545"/>
        <w:r w:rsidR="00510AB5">
          <w:tab/>
        </w:r>
      </w:ins>
      <w:ins w:id="547" w:author="User-S" w:date="2022-06-14T12:43:00Z">
        <w:r w:rsidR="00510AB5">
          <w:t>Signalling</w:t>
        </w:r>
      </w:ins>
    </w:p>
    <w:p w14:paraId="7EB2FBB5" w14:textId="711A9067" w:rsidR="00AA0F72" w:rsidRDefault="00AA0F72" w:rsidP="00AA0F72">
      <w:pPr>
        <w:rPr>
          <w:ins w:id="548" w:author="User-S" w:date="2022-06-14T13:47:00Z"/>
        </w:rPr>
      </w:pPr>
      <w:ins w:id="549" w:author="User-S" w:date="2022-06-14T13:47:00Z">
        <w:r>
          <w:t xml:space="preserve">The system shall provide priority treatment to the invocation signalling in the network once the MPS for </w:t>
        </w:r>
      </w:ins>
      <w:ins w:id="550" w:author="User-S" w:date="2022-07-23T15:02:00Z">
        <w:r w:rsidR="00EE5958">
          <w:t>Messaging</w:t>
        </w:r>
      </w:ins>
      <w:ins w:id="551" w:author="User-S" w:date="2022-06-14T13:47:00Z">
        <w:r>
          <w:t xml:space="preserve"> request </w:t>
        </w:r>
        <w:proofErr w:type="gramStart"/>
        <w:r>
          <w:t>is identified</w:t>
        </w:r>
        <w:proofErr w:type="gramEnd"/>
        <w:r>
          <w:t xml:space="preserve"> by the system.</w:t>
        </w:r>
      </w:ins>
    </w:p>
    <w:p w14:paraId="336F382E" w14:textId="3E791E3A" w:rsidR="00AA0F72" w:rsidRDefault="00AA0F72" w:rsidP="00AA0F72">
      <w:pPr>
        <w:rPr>
          <w:ins w:id="552" w:author="User-S" w:date="2022-06-14T13:47:00Z"/>
        </w:rPr>
      </w:pPr>
      <w:ins w:id="553" w:author="User-S" w:date="2022-06-14T13:47:00Z">
        <w:r>
          <w:t xml:space="preserve">The system shall support a means for MPS for </w:t>
        </w:r>
      </w:ins>
      <w:ins w:id="554" w:author="User-S" w:date="2022-07-14T13:01:00Z">
        <w:r w:rsidR="00FC122A">
          <w:t>Messaging</w:t>
        </w:r>
      </w:ins>
      <w:ins w:id="555" w:author="User-S" w:date="2022-06-14T13:47:00Z">
        <w:r>
          <w:t xml:space="preserve"> activation when normal </w:t>
        </w:r>
      </w:ins>
      <w:ins w:id="556" w:author="User-S" w:date="2022-07-23T15:02:00Z">
        <w:r w:rsidR="00EE5958">
          <w:t>messaging</w:t>
        </w:r>
      </w:ins>
      <w:ins w:id="557" w:author="User-S" w:date="2022-06-14T13:47:00Z">
        <w:r>
          <w:t xml:space="preserve"> service is </w:t>
        </w:r>
      </w:ins>
      <w:ins w:id="558" w:author="User-S" w:date="2022-07-14T13:06:00Z">
        <w:r w:rsidR="0038012C">
          <w:t>congested</w:t>
        </w:r>
      </w:ins>
      <w:ins w:id="559" w:author="User-S" w:date="2022-06-14T13:47:00Z">
        <w:r>
          <w:t>.</w:t>
        </w:r>
      </w:ins>
    </w:p>
    <w:p w14:paraId="78BAB2AF" w14:textId="19CF63A4" w:rsidR="00DB59B2" w:rsidRPr="005E11B4" w:rsidRDefault="00AB4BDC">
      <w:pPr>
        <w:pStyle w:val="Heading3"/>
        <w:rPr>
          <w:ins w:id="560" w:author="User-S" w:date="2021-08-16T21:21:00Z"/>
        </w:rPr>
        <w:pPrChange w:id="561" w:author="User-S" w:date="2022-06-16T09:38:00Z">
          <w:pPr>
            <w:pStyle w:val="Heading5"/>
          </w:pPr>
        </w:pPrChange>
      </w:pPr>
      <w:bookmarkStart w:id="562" w:name="_Toc27762779"/>
      <w:bookmarkStart w:id="563" w:name="_Toc59115466"/>
      <w:ins w:id="564" w:author="User-S" w:date="2021-08-16T21:21:00Z">
        <w:r>
          <w:t>9.4.</w:t>
        </w:r>
        <w:r w:rsidR="00510AB5">
          <w:t>5</w:t>
        </w:r>
        <w:r w:rsidR="00510AB5">
          <w:tab/>
        </w:r>
      </w:ins>
      <w:ins w:id="565" w:author="User-S" w:date="2022-07-23T15:02:00Z">
        <w:r w:rsidR="00EE5958">
          <w:t>Message</w:t>
        </w:r>
      </w:ins>
      <w:ins w:id="566" w:author="User-S" w:date="2022-06-14T12:50:00Z">
        <w:r w:rsidR="003A3904">
          <w:t xml:space="preserve"> </w:t>
        </w:r>
      </w:ins>
      <w:bookmarkEnd w:id="562"/>
      <w:bookmarkEnd w:id="563"/>
      <w:ins w:id="567" w:author="User-S" w:date="2022-06-14T13:33:00Z">
        <w:r w:rsidR="004B5121">
          <w:t>origination and t</w:t>
        </w:r>
        <w:r w:rsidR="00255D53">
          <w:t>ermination</w:t>
        </w:r>
      </w:ins>
    </w:p>
    <w:p w14:paraId="2BDC0244" w14:textId="40853895" w:rsidR="00255D53" w:rsidRDefault="00AB4BDC">
      <w:pPr>
        <w:pStyle w:val="Heading4"/>
        <w:rPr>
          <w:ins w:id="568" w:author="User-S" w:date="2022-06-14T13:31:00Z"/>
        </w:rPr>
        <w:pPrChange w:id="569" w:author="User-S" w:date="2022-06-16T09:38:00Z">
          <w:pPr/>
        </w:pPrChange>
      </w:pPr>
      <w:ins w:id="570" w:author="User-S" w:date="2022-06-14T13:32:00Z">
        <w:r>
          <w:t>9.4.</w:t>
        </w:r>
        <w:r w:rsidR="00FF1754">
          <w:t>5.1</w:t>
        </w:r>
        <w:r w:rsidR="00FF1754">
          <w:tab/>
        </w:r>
      </w:ins>
      <w:ins w:id="571" w:author="User-S" w:date="2022-06-16T08:21:00Z">
        <w:r w:rsidR="00FF1754">
          <w:t>IMS</w:t>
        </w:r>
      </w:ins>
      <w:ins w:id="572" w:author="User-S" w:date="2022-07-27T10:58:00Z">
        <w:r w:rsidR="000F25D4">
          <w:t xml:space="preserve"> Messaging</w:t>
        </w:r>
      </w:ins>
    </w:p>
    <w:p w14:paraId="3F6CE529" w14:textId="7D369104" w:rsidR="000F25D4" w:rsidRDefault="000F25D4" w:rsidP="000F25D4">
      <w:pPr>
        <w:rPr>
          <w:ins w:id="573" w:author="User-S" w:date="2022-07-27T10:58:00Z"/>
        </w:rPr>
      </w:pPr>
      <w:bookmarkStart w:id="574" w:name="_Hlk109654292"/>
      <w:ins w:id="575" w:author="User-S" w:date="2022-07-27T10:58:00Z">
        <w:r w:rsidRPr="009F5418">
          <w:t xml:space="preserve">When MPS for Messaging </w:t>
        </w:r>
        <w:proofErr w:type="gramStart"/>
        <w:r w:rsidRPr="009F5418">
          <w:t xml:space="preserve">is authorized </w:t>
        </w:r>
        <w:r>
          <w:t xml:space="preserve">and activated </w:t>
        </w:r>
        <w:r w:rsidRPr="009F5418">
          <w:t xml:space="preserve">for an </w:t>
        </w:r>
        <w:r>
          <w:t xml:space="preserve">originating </w:t>
        </w:r>
        <w:r w:rsidRPr="009F5418">
          <w:t>UE with a subscription for MPS</w:t>
        </w:r>
        <w:r>
          <w:t xml:space="preserve"> using IMS Messaging for the messaging service,</w:t>
        </w:r>
        <w:proofErr w:type="gramEnd"/>
        <w:r>
          <w:t xml:space="preserve"> the system shall provide:</w:t>
        </w:r>
      </w:ins>
    </w:p>
    <w:p w14:paraId="4FA0361A" w14:textId="3F74385D" w:rsidR="000F25D4" w:rsidRDefault="000F25D4" w:rsidP="000F25D4">
      <w:pPr>
        <w:pStyle w:val="B1"/>
        <w:rPr>
          <w:ins w:id="576" w:author="User-S" w:date="2022-07-27T10:58:00Z"/>
        </w:rPr>
      </w:pPr>
      <w:ins w:id="577" w:author="User-S" w:date="2022-07-27T10:58:00Z">
        <w:r>
          <w:t>-</w:t>
        </w:r>
        <w:r>
          <w:tab/>
          <w:t xml:space="preserve">end to end priority treatment for </w:t>
        </w:r>
      </w:ins>
      <w:ins w:id="578" w:author="User-S" w:date="2022-07-30T11:46:00Z">
        <w:r w:rsidR="001A7FD1">
          <w:t>point to point</w:t>
        </w:r>
      </w:ins>
      <w:ins w:id="579" w:author="User-S" w:date="2022-07-27T10:58:00Z">
        <w:r>
          <w:t xml:space="preserve"> messages </w:t>
        </w:r>
      </w:ins>
      <w:ins w:id="580" w:author="User-S" w:date="2022-07-30T11:47:00Z">
        <w:r w:rsidR="001A7FD1">
          <w:t>when the recipient(s) is using IMS</w:t>
        </w:r>
      </w:ins>
      <w:ins w:id="581" w:author="User-S" w:date="2022-07-30T11:48:00Z">
        <w:r w:rsidR="001A7FD1">
          <w:t xml:space="preserve"> Messaging </w:t>
        </w:r>
      </w:ins>
      <w:ins w:id="582" w:author="User-S" w:date="2022-07-27T10:58:00Z">
        <w:r w:rsidRPr="009F5418">
          <w:t xml:space="preserve">regardless whether the </w:t>
        </w:r>
        <w:r>
          <w:t xml:space="preserve">recipient(s) </w:t>
        </w:r>
        <w:r w:rsidRPr="009F5418">
          <w:t>have a subscription for MPS</w:t>
        </w:r>
        <w:r>
          <w:t>, and</w:t>
        </w:r>
      </w:ins>
    </w:p>
    <w:p w14:paraId="504865FA" w14:textId="68A32A77" w:rsidR="000F25D4" w:rsidRPr="00977BF4" w:rsidRDefault="000F25D4" w:rsidP="000F25D4">
      <w:pPr>
        <w:pStyle w:val="B1"/>
        <w:rPr>
          <w:ins w:id="583" w:author="User-S" w:date="2022-07-27T10:58:00Z"/>
        </w:rPr>
      </w:pPr>
      <w:ins w:id="584" w:author="User-S" w:date="2022-07-27T10:58:00Z">
        <w:r>
          <w:t>-</w:t>
        </w:r>
        <w:r>
          <w:tab/>
        </w:r>
        <w:proofErr w:type="gramStart"/>
        <w:r>
          <w:t>priority</w:t>
        </w:r>
        <w:proofErr w:type="gramEnd"/>
        <w:r>
          <w:t xml:space="preserve"> treatment for </w:t>
        </w:r>
        <w:r w:rsidRPr="002818A9">
          <w:t>message</w:t>
        </w:r>
        <w:r>
          <w:t>s</w:t>
        </w:r>
        <w:r w:rsidRPr="002818A9">
          <w:t xml:space="preserve"> </w:t>
        </w:r>
        <w:r>
          <w:t>to/from</w:t>
        </w:r>
        <w:r w:rsidRPr="002818A9">
          <w:t xml:space="preserve"> the Message Service </w:t>
        </w:r>
        <w:proofErr w:type="spellStart"/>
        <w:r w:rsidRPr="002818A9">
          <w:t>Center</w:t>
        </w:r>
        <w:proofErr w:type="spellEnd"/>
        <w:r>
          <w:t>.</w:t>
        </w:r>
      </w:ins>
    </w:p>
    <w:p w14:paraId="047CFC32" w14:textId="56A0F989" w:rsidR="000F25D4" w:rsidRDefault="000F25D4" w:rsidP="000F25D4">
      <w:pPr>
        <w:rPr>
          <w:ins w:id="585" w:author="User-S" w:date="2022-07-27T10:58:00Z"/>
        </w:rPr>
      </w:pPr>
      <w:ins w:id="586" w:author="User-S" w:date="2022-07-27T10:58:00Z">
        <w:r w:rsidRPr="009F5418">
          <w:t xml:space="preserve">When MPS for Messaging </w:t>
        </w:r>
        <w:proofErr w:type="gramStart"/>
        <w:r w:rsidRPr="009F5418">
          <w:t xml:space="preserve">is authorized </w:t>
        </w:r>
        <w:r>
          <w:t>and activated for a</w:t>
        </w:r>
        <w:r w:rsidRPr="009F5418">
          <w:t xml:space="preserve"> </w:t>
        </w:r>
        <w:r>
          <w:t xml:space="preserve">terminating </w:t>
        </w:r>
        <w:r w:rsidRPr="009F5418">
          <w:t>UE with a subscription for MPS</w:t>
        </w:r>
        <w:r>
          <w:t xml:space="preserve"> using IMS Messaging for the messaging service,</w:t>
        </w:r>
        <w:proofErr w:type="gramEnd"/>
        <w:r>
          <w:t xml:space="preserve"> the system shall provide priority treatment for </w:t>
        </w:r>
        <w:r w:rsidRPr="002818A9">
          <w:t>all message</w:t>
        </w:r>
        <w:r>
          <w:t>s</w:t>
        </w:r>
        <w:r w:rsidRPr="002818A9">
          <w:t xml:space="preserve"> </w:t>
        </w:r>
        <w:r>
          <w:t>to/from</w:t>
        </w:r>
        <w:r w:rsidRPr="002818A9">
          <w:t xml:space="preserve"> the Message Service </w:t>
        </w:r>
        <w:proofErr w:type="spellStart"/>
        <w:r w:rsidRPr="002818A9">
          <w:t>Center</w:t>
        </w:r>
        <w:proofErr w:type="spellEnd"/>
        <w:r>
          <w:t>.</w:t>
        </w:r>
      </w:ins>
    </w:p>
    <w:p w14:paraId="3B9EDA83" w14:textId="661595FF" w:rsidR="001A7FD1" w:rsidRDefault="001A7FD1" w:rsidP="000F25D4">
      <w:pPr>
        <w:rPr>
          <w:ins w:id="587" w:author="User-S" w:date="2022-07-27T10:58:00Z"/>
        </w:rPr>
      </w:pPr>
      <w:ins w:id="588" w:author="User-S" w:date="2022-07-30T11:53:00Z">
        <w:r w:rsidRPr="001A7FD1">
          <w:t>When a terminating network receives an incoming message with an MPS for Messaging indication, the message shall receive priority treatment in the terminating PLMN</w:t>
        </w:r>
      </w:ins>
      <w:ins w:id="589" w:author="User-S" w:date="2022-07-30T11:54:00Z">
        <w:r>
          <w:t>.</w:t>
        </w:r>
      </w:ins>
    </w:p>
    <w:p w14:paraId="3E376D8C" w14:textId="546CA07C" w:rsidR="000F25D4" w:rsidRPr="009F5418" w:rsidRDefault="000F25D4" w:rsidP="000F25D4">
      <w:pPr>
        <w:pStyle w:val="NO"/>
        <w:rPr>
          <w:ins w:id="590" w:author="User-S" w:date="2022-07-27T10:58:00Z"/>
          <w:lang w:val="en-US"/>
        </w:rPr>
      </w:pPr>
      <w:ins w:id="591" w:author="User-S" w:date="2022-07-27T10:58:00Z">
        <w:r w:rsidRPr="009F5418">
          <w:rPr>
            <w:lang w:val="x-none"/>
          </w:rPr>
          <w:t>NOTE:</w:t>
        </w:r>
        <w:r w:rsidRPr="009F5418">
          <w:rPr>
            <w:lang w:val="x-none"/>
          </w:rPr>
          <w:tab/>
        </w:r>
        <w:r w:rsidR="001A7FD1">
          <w:rPr>
            <w:lang w:val="en-US"/>
          </w:rPr>
          <w:t xml:space="preserve">End to </w:t>
        </w:r>
        <w:r w:rsidRPr="009F5418">
          <w:rPr>
            <w:lang w:val="en-US"/>
          </w:rPr>
          <w:t xml:space="preserve">end priority can be provided by the 3GPP system for </w:t>
        </w:r>
      </w:ins>
      <w:ins w:id="592" w:author="User-S" w:date="2022-07-30T12:02:00Z">
        <w:r w:rsidR="001A7FD1">
          <w:rPr>
            <w:lang w:val="en-US"/>
          </w:rPr>
          <w:t xml:space="preserve">the </w:t>
        </w:r>
        <w:r w:rsidR="0019708E">
          <w:rPr>
            <w:lang w:val="en-US"/>
          </w:rPr>
          <w:t xml:space="preserve">point to point </w:t>
        </w:r>
      </w:ins>
      <w:ins w:id="593" w:author="User-S" w:date="2022-07-27T10:58:00Z">
        <w:r w:rsidRPr="009F5418">
          <w:rPr>
            <w:lang w:val="en-US"/>
          </w:rPr>
          <w:t>messages when both the originating UE and the destination UE are using IMS Messaging service.  When the origina</w:t>
        </w:r>
        <w:r>
          <w:rPr>
            <w:lang w:val="en-US"/>
          </w:rPr>
          <w:t>ting UE is using IMS Messaging s</w:t>
        </w:r>
        <w:r w:rsidRPr="009F5418">
          <w:rPr>
            <w:lang w:val="en-US"/>
          </w:rPr>
          <w:t>ervice but the destination UE is not using IMS Messaging</w:t>
        </w:r>
        <w:r>
          <w:rPr>
            <w:lang w:val="en-US"/>
          </w:rPr>
          <w:t xml:space="preserve"> service, priority treatment </w:t>
        </w:r>
        <w:proofErr w:type="gramStart"/>
        <w:r>
          <w:rPr>
            <w:lang w:val="en-US"/>
          </w:rPr>
          <w:t xml:space="preserve">is </w:t>
        </w:r>
        <w:r w:rsidRPr="009F5418">
          <w:rPr>
            <w:lang w:val="en-US"/>
          </w:rPr>
          <w:t>provided</w:t>
        </w:r>
        <w:proofErr w:type="gramEnd"/>
        <w:r w:rsidRPr="009F5418">
          <w:rPr>
            <w:lang w:val="en-US"/>
          </w:rPr>
          <w:t xml:space="preserve"> by the 3GPP system only to/from the Message Service Center.</w:t>
        </w:r>
      </w:ins>
    </w:p>
    <w:bookmarkEnd w:id="574"/>
    <w:p w14:paraId="68E8E9F8" w14:textId="5B691815" w:rsidR="00255D53" w:rsidRDefault="00AB4BDC">
      <w:pPr>
        <w:pStyle w:val="Heading4"/>
        <w:rPr>
          <w:ins w:id="594" w:author="User-S" w:date="2022-06-14T13:32:00Z"/>
        </w:rPr>
        <w:pPrChange w:id="595" w:author="User-S" w:date="2022-06-16T09:39:00Z">
          <w:pPr/>
        </w:pPrChange>
      </w:pPr>
      <w:ins w:id="596" w:author="User-S" w:date="2022-06-14T13:32:00Z">
        <w:r>
          <w:t>9.4.</w:t>
        </w:r>
        <w:r w:rsidR="00BE6E69">
          <w:t>5.2</w:t>
        </w:r>
        <w:r w:rsidR="00BE6E69">
          <w:tab/>
        </w:r>
      </w:ins>
      <w:ins w:id="597" w:author="User-S" w:date="2022-06-16T08:29:00Z">
        <w:r w:rsidR="00BE6E69">
          <w:t>SMS and MMS</w:t>
        </w:r>
      </w:ins>
    </w:p>
    <w:p w14:paraId="3634EA89" w14:textId="58367A03" w:rsidR="000F25D4" w:rsidRDefault="000F25D4" w:rsidP="000F25D4">
      <w:pPr>
        <w:rPr>
          <w:ins w:id="598" w:author="User-S" w:date="2022-07-27T11:05:00Z"/>
        </w:rPr>
      </w:pPr>
      <w:ins w:id="599" w:author="User-S" w:date="2022-07-27T11:05:00Z">
        <w:r w:rsidRPr="009F5418">
          <w:t xml:space="preserve">When MPS for Messaging </w:t>
        </w:r>
        <w:proofErr w:type="gramStart"/>
        <w:r w:rsidRPr="009F5418">
          <w:t xml:space="preserve">is authorized </w:t>
        </w:r>
        <w:r>
          <w:t>and activated for a</w:t>
        </w:r>
        <w:r w:rsidRPr="009F5418">
          <w:t xml:space="preserve"> UE</w:t>
        </w:r>
        <w:r>
          <w:t xml:space="preserve"> or </w:t>
        </w:r>
        <w:proofErr w:type="spellStart"/>
        <w:r>
          <w:t>IoT</w:t>
        </w:r>
        <w:proofErr w:type="spellEnd"/>
        <w:r>
          <w:t xml:space="preserve"> device</w:t>
        </w:r>
        <w:r w:rsidRPr="009F5418">
          <w:t xml:space="preserve"> with a subscription for MPS</w:t>
        </w:r>
        <w:r>
          <w:t xml:space="preserve"> using SMS or MMS for the messaging service,</w:t>
        </w:r>
        <w:proofErr w:type="gramEnd"/>
        <w:r>
          <w:t xml:space="preserve"> the system shall provide priority treatment for </w:t>
        </w:r>
        <w:r w:rsidRPr="002818A9">
          <w:t>all message</w:t>
        </w:r>
        <w:r>
          <w:t>s</w:t>
        </w:r>
        <w:r w:rsidRPr="002818A9">
          <w:t xml:space="preserve"> </w:t>
        </w:r>
        <w:r>
          <w:t>to/from</w:t>
        </w:r>
        <w:r w:rsidRPr="002818A9">
          <w:t xml:space="preserve"> the Message Service </w:t>
        </w:r>
        <w:proofErr w:type="spellStart"/>
        <w:r w:rsidRPr="002818A9">
          <w:t>Center</w:t>
        </w:r>
        <w:proofErr w:type="spellEnd"/>
        <w:r>
          <w:t>.</w:t>
        </w:r>
      </w:ins>
    </w:p>
    <w:p w14:paraId="271650F4" w14:textId="77777777" w:rsidR="000F25D4" w:rsidRPr="004D4366" w:rsidRDefault="000F25D4" w:rsidP="000F25D4">
      <w:pPr>
        <w:pStyle w:val="NO"/>
        <w:rPr>
          <w:ins w:id="600" w:author="User-S" w:date="2022-07-27T11:05:00Z"/>
          <w:lang w:val="en-US"/>
        </w:rPr>
      </w:pPr>
      <w:ins w:id="601" w:author="User-S" w:date="2022-07-27T11:05:00Z">
        <w:r w:rsidRPr="006F634F">
          <w:rPr>
            <w:lang w:val="x-none"/>
          </w:rPr>
          <w:t>NOTE</w:t>
        </w:r>
        <w:r>
          <w:rPr>
            <w:lang w:val="en-US"/>
          </w:rPr>
          <w:t xml:space="preserve"> 1</w:t>
        </w:r>
        <w:r w:rsidRPr="006F634F">
          <w:rPr>
            <w:lang w:val="x-none"/>
          </w:rPr>
          <w:t>:</w:t>
        </w:r>
        <w:r w:rsidRPr="006F634F">
          <w:rPr>
            <w:lang w:val="x-none"/>
          </w:rPr>
          <w:tab/>
        </w:r>
        <w:r>
          <w:rPr>
            <w:lang w:val="en-US"/>
          </w:rPr>
          <w:t>The</w:t>
        </w:r>
        <w:r w:rsidRPr="0092329E">
          <w:rPr>
            <w:lang w:val="en-US"/>
          </w:rPr>
          <w:t xml:space="preserve"> </w:t>
        </w:r>
        <w:r>
          <w:rPr>
            <w:lang w:val="en-US"/>
          </w:rPr>
          <w:t xml:space="preserve">SMS and </w:t>
        </w:r>
        <w:r w:rsidRPr="0092329E">
          <w:rPr>
            <w:lang w:val="en-US"/>
          </w:rPr>
          <w:t xml:space="preserve">MMS </w:t>
        </w:r>
        <w:r>
          <w:rPr>
            <w:lang w:val="en-US"/>
          </w:rPr>
          <w:t xml:space="preserve">platforms </w:t>
        </w:r>
        <w:r w:rsidRPr="0092329E">
          <w:rPr>
            <w:lang w:val="en-US"/>
          </w:rPr>
          <w:t>and inter system aspects are outside 3GPP scope.</w:t>
        </w:r>
      </w:ins>
    </w:p>
    <w:p w14:paraId="1E2C698C" w14:textId="77777777" w:rsidR="000F25D4" w:rsidRPr="004D4366" w:rsidRDefault="000F25D4" w:rsidP="000F25D4">
      <w:pPr>
        <w:pStyle w:val="NO"/>
        <w:rPr>
          <w:ins w:id="602" w:author="User-S" w:date="2022-07-27T11:05:00Z"/>
          <w:lang w:val="en-US"/>
        </w:rPr>
      </w:pPr>
      <w:ins w:id="603" w:author="User-S" w:date="2022-07-27T11:05:00Z">
        <w:r w:rsidRPr="006F634F">
          <w:rPr>
            <w:lang w:val="x-none"/>
          </w:rPr>
          <w:t>NOTE</w:t>
        </w:r>
        <w:r>
          <w:rPr>
            <w:lang w:val="en-US"/>
          </w:rPr>
          <w:t xml:space="preserve"> 2</w:t>
        </w:r>
        <w:r w:rsidRPr="006F634F">
          <w:rPr>
            <w:lang w:val="x-none"/>
          </w:rPr>
          <w:t>:</w:t>
        </w:r>
        <w:r w:rsidRPr="006F634F">
          <w:rPr>
            <w:lang w:val="x-none"/>
          </w:rPr>
          <w:tab/>
        </w:r>
        <w:r>
          <w:rPr>
            <w:lang w:val="en-US"/>
          </w:rPr>
          <w:t xml:space="preserve">The above requirement is not applicable for SMS over MAP and SMS over SGs. </w:t>
        </w:r>
      </w:ins>
    </w:p>
    <w:p w14:paraId="1003FF98" w14:textId="288A04F2" w:rsidR="00F44C7E" w:rsidRPr="000F25D4" w:rsidRDefault="00F44C7E" w:rsidP="00F44C7E">
      <w:pPr>
        <w:pStyle w:val="Heading4"/>
        <w:rPr>
          <w:ins w:id="604" w:author="User-S" w:date="2022-07-23T14:12:00Z"/>
        </w:rPr>
      </w:pPr>
      <w:bookmarkStart w:id="605" w:name="_Toc27762783"/>
      <w:bookmarkStart w:id="606" w:name="_Toc91259797"/>
      <w:ins w:id="607" w:author="User-S" w:date="2022-07-23T14:12:00Z">
        <w:r w:rsidRPr="000F25D4">
          <w:t>9.4.5.3</w:t>
        </w:r>
        <w:r w:rsidRPr="000F25D4">
          <w:tab/>
          <w:t>MSG</w:t>
        </w:r>
      </w:ins>
      <w:ins w:id="608" w:author="User-S" w:date="2022-07-23T14:16:00Z">
        <w:r w:rsidR="00FD6B74" w:rsidRPr="000F25D4">
          <w:t>in5G</w:t>
        </w:r>
      </w:ins>
    </w:p>
    <w:p w14:paraId="72CA4ED2" w14:textId="7251F2D4" w:rsidR="000F25D4" w:rsidRDefault="000F25D4" w:rsidP="000F25D4">
      <w:pPr>
        <w:rPr>
          <w:ins w:id="609" w:author="User-S" w:date="2022-07-27T11:06:00Z"/>
        </w:rPr>
      </w:pPr>
      <w:ins w:id="610" w:author="User-S" w:date="2022-07-27T11:06:00Z">
        <w:r w:rsidRPr="009F5418">
          <w:t xml:space="preserve">When MPS for Messaging </w:t>
        </w:r>
        <w:proofErr w:type="gramStart"/>
        <w:r w:rsidRPr="009F5418">
          <w:t xml:space="preserve">is authorized </w:t>
        </w:r>
        <w:r>
          <w:t xml:space="preserve">and activated </w:t>
        </w:r>
        <w:r w:rsidRPr="009F5418">
          <w:t xml:space="preserve">for an </w:t>
        </w:r>
        <w:r>
          <w:t xml:space="preserve">originating </w:t>
        </w:r>
        <w:r w:rsidRPr="009F5418">
          <w:t xml:space="preserve">UE </w:t>
        </w:r>
        <w:r>
          <w:t xml:space="preserve">or </w:t>
        </w:r>
        <w:proofErr w:type="spellStart"/>
        <w:r>
          <w:t>IoT</w:t>
        </w:r>
        <w:proofErr w:type="spellEnd"/>
        <w:r>
          <w:t xml:space="preserve"> device </w:t>
        </w:r>
        <w:r w:rsidRPr="009F5418">
          <w:t>with a subscription for MPS</w:t>
        </w:r>
        <w:r w:rsidR="00B50367">
          <w:t xml:space="preserve"> </w:t>
        </w:r>
        <w:r>
          <w:t>using MSGin5G for the messaging service,</w:t>
        </w:r>
        <w:proofErr w:type="gramEnd"/>
        <w:r>
          <w:t xml:space="preserve"> the system shall provide:</w:t>
        </w:r>
      </w:ins>
    </w:p>
    <w:p w14:paraId="563EC7AC" w14:textId="6A6BA367" w:rsidR="000F25D4" w:rsidRDefault="000F25D4" w:rsidP="000F25D4">
      <w:pPr>
        <w:pStyle w:val="B1"/>
        <w:rPr>
          <w:ins w:id="611" w:author="User-S" w:date="2022-07-27T11:06:00Z"/>
        </w:rPr>
      </w:pPr>
      <w:ins w:id="612" w:author="User-S" w:date="2022-07-27T11:06:00Z">
        <w:r>
          <w:lastRenderedPageBreak/>
          <w:t>-</w:t>
        </w:r>
        <w:r>
          <w:tab/>
        </w:r>
        <w:proofErr w:type="gramStart"/>
        <w:r>
          <w:t>end</w:t>
        </w:r>
        <w:proofErr w:type="gramEnd"/>
        <w:r>
          <w:t xml:space="preserve"> to end priority treatment for </w:t>
        </w:r>
      </w:ins>
      <w:ins w:id="613" w:author="User-S" w:date="2022-07-30T11:59:00Z">
        <w:r w:rsidR="001A7FD1">
          <w:t>point to point</w:t>
        </w:r>
      </w:ins>
      <w:ins w:id="614" w:author="User-S" w:date="2022-07-27T11:06:00Z">
        <w:r>
          <w:t xml:space="preserve"> messages </w:t>
        </w:r>
      </w:ins>
      <w:ins w:id="615" w:author="User-S" w:date="2022-07-30T11:59:00Z">
        <w:r w:rsidR="001A7FD1">
          <w:t xml:space="preserve">when the recipient(s) is using MSGin5G </w:t>
        </w:r>
      </w:ins>
      <w:ins w:id="616" w:author="User-S" w:date="2022-07-27T11:06:00Z">
        <w:r w:rsidRPr="009F5418">
          <w:t xml:space="preserve">regardless whether the </w:t>
        </w:r>
        <w:r>
          <w:t xml:space="preserve">recipient(s) </w:t>
        </w:r>
        <w:r w:rsidRPr="009F5418">
          <w:t>have a subscription for MPS</w:t>
        </w:r>
        <w:r>
          <w:t>, and</w:t>
        </w:r>
      </w:ins>
    </w:p>
    <w:p w14:paraId="417EF537" w14:textId="601FF171" w:rsidR="000F25D4" w:rsidRPr="00977BF4" w:rsidRDefault="000F25D4" w:rsidP="000F25D4">
      <w:pPr>
        <w:pStyle w:val="B1"/>
        <w:rPr>
          <w:ins w:id="617" w:author="User-S" w:date="2022-07-27T11:06:00Z"/>
        </w:rPr>
      </w:pPr>
      <w:ins w:id="618" w:author="User-S" w:date="2022-07-27T11:06:00Z">
        <w:r>
          <w:t>-</w:t>
        </w:r>
        <w:r>
          <w:tab/>
        </w:r>
        <w:proofErr w:type="gramStart"/>
        <w:r>
          <w:t>priority</w:t>
        </w:r>
        <w:proofErr w:type="gramEnd"/>
        <w:r>
          <w:t xml:space="preserve"> treatment for </w:t>
        </w:r>
        <w:r w:rsidRPr="002818A9">
          <w:t>message</w:t>
        </w:r>
        <w:r>
          <w:t>s</w:t>
        </w:r>
        <w:r w:rsidRPr="002818A9">
          <w:t xml:space="preserve"> </w:t>
        </w:r>
        <w:r>
          <w:t>to/from</w:t>
        </w:r>
        <w:r w:rsidRPr="002818A9">
          <w:t xml:space="preserve"> the Message Service </w:t>
        </w:r>
        <w:proofErr w:type="spellStart"/>
        <w:r w:rsidRPr="002818A9">
          <w:t>Center</w:t>
        </w:r>
        <w:proofErr w:type="spellEnd"/>
        <w:r>
          <w:t>.</w:t>
        </w:r>
      </w:ins>
    </w:p>
    <w:p w14:paraId="3E920FC1" w14:textId="63542F19" w:rsidR="000F25D4" w:rsidRDefault="000F25D4" w:rsidP="000F25D4">
      <w:pPr>
        <w:rPr>
          <w:ins w:id="619" w:author="User-S" w:date="2022-07-27T11:06:00Z"/>
        </w:rPr>
      </w:pPr>
      <w:ins w:id="620" w:author="User-S" w:date="2022-07-27T11:06:00Z">
        <w:r w:rsidRPr="009F5418">
          <w:t xml:space="preserve">When MPS for Messaging </w:t>
        </w:r>
        <w:proofErr w:type="gramStart"/>
        <w:r w:rsidRPr="009F5418">
          <w:t xml:space="preserve">is authorized </w:t>
        </w:r>
        <w:r>
          <w:t>and activated for a</w:t>
        </w:r>
        <w:r w:rsidRPr="009F5418">
          <w:t xml:space="preserve"> </w:t>
        </w:r>
        <w:r>
          <w:t xml:space="preserve">terminating </w:t>
        </w:r>
        <w:r w:rsidRPr="009F5418">
          <w:t xml:space="preserve">UE </w:t>
        </w:r>
        <w:r>
          <w:t xml:space="preserve">or </w:t>
        </w:r>
        <w:proofErr w:type="spellStart"/>
        <w:r>
          <w:t>IoT</w:t>
        </w:r>
        <w:proofErr w:type="spellEnd"/>
        <w:r>
          <w:t xml:space="preserve"> device </w:t>
        </w:r>
        <w:r w:rsidRPr="009F5418">
          <w:t>with a subscription for MPS</w:t>
        </w:r>
        <w:r>
          <w:t xml:space="preserve"> using MSGin5G for the messaging application service,</w:t>
        </w:r>
        <w:proofErr w:type="gramEnd"/>
        <w:r>
          <w:t xml:space="preserve"> the system shall provide priority treatment for </w:t>
        </w:r>
        <w:r w:rsidRPr="002818A9">
          <w:t>all message</w:t>
        </w:r>
        <w:r>
          <w:t>s</w:t>
        </w:r>
        <w:r w:rsidRPr="002818A9">
          <w:t xml:space="preserve"> </w:t>
        </w:r>
        <w:r>
          <w:t>to/from</w:t>
        </w:r>
        <w:r w:rsidRPr="002818A9">
          <w:t xml:space="preserve"> the Message Service </w:t>
        </w:r>
        <w:proofErr w:type="spellStart"/>
        <w:r w:rsidRPr="002818A9">
          <w:t>Center</w:t>
        </w:r>
        <w:proofErr w:type="spellEnd"/>
        <w:r>
          <w:t>.</w:t>
        </w:r>
      </w:ins>
    </w:p>
    <w:p w14:paraId="047120FF" w14:textId="6073AF6C" w:rsidR="00F44C7E" w:rsidRDefault="001A7FD1" w:rsidP="00F44C7E">
      <w:pPr>
        <w:rPr>
          <w:ins w:id="621" w:author="User-S" w:date="2022-07-27T11:09:00Z"/>
        </w:rPr>
      </w:pPr>
      <w:ins w:id="622" w:author="User-S" w:date="2022-07-30T12:01:00Z">
        <w:r w:rsidRPr="001A7FD1">
          <w:t>When a terminating network receives an incoming message with an MPS for Messaging indication, the message shall receive priority treatment in the terminating PLMN</w:t>
        </w:r>
        <w:r>
          <w:t>.</w:t>
        </w:r>
      </w:ins>
    </w:p>
    <w:p w14:paraId="498DEEDC" w14:textId="5180A689" w:rsidR="00B50367" w:rsidRDefault="00B50367" w:rsidP="00B50367">
      <w:pPr>
        <w:pStyle w:val="NO"/>
        <w:rPr>
          <w:ins w:id="623" w:author="User-S" w:date="2022-09-01T09:00:00Z"/>
          <w:lang w:val="en-US"/>
        </w:rPr>
      </w:pPr>
      <w:ins w:id="624" w:author="User-S" w:date="2022-07-27T11:09:00Z">
        <w:r w:rsidRPr="009F5418">
          <w:rPr>
            <w:lang w:val="x-none"/>
          </w:rPr>
          <w:t>NOTE</w:t>
        </w:r>
      </w:ins>
      <w:ins w:id="625" w:author="User-S" w:date="2022-09-01T09:00:00Z">
        <w:r w:rsidR="006471DD">
          <w:rPr>
            <w:lang w:val="en-US"/>
          </w:rPr>
          <w:t xml:space="preserve"> 1</w:t>
        </w:r>
      </w:ins>
      <w:ins w:id="626" w:author="User-S" w:date="2022-07-27T11:09:00Z">
        <w:r w:rsidRPr="009F5418">
          <w:rPr>
            <w:lang w:val="x-none"/>
          </w:rPr>
          <w:t>:</w:t>
        </w:r>
        <w:r w:rsidRPr="009F5418">
          <w:rPr>
            <w:lang w:val="x-none"/>
          </w:rPr>
          <w:tab/>
        </w:r>
        <w:r w:rsidR="001A7FD1">
          <w:rPr>
            <w:lang w:val="en-US"/>
          </w:rPr>
          <w:t xml:space="preserve">End to </w:t>
        </w:r>
        <w:r w:rsidRPr="009F5418">
          <w:rPr>
            <w:lang w:val="en-US"/>
          </w:rPr>
          <w:t xml:space="preserve">end priority can be provided by the 3GPP system for </w:t>
        </w:r>
      </w:ins>
      <w:ins w:id="627" w:author="User-S" w:date="2022-07-30T12:01:00Z">
        <w:r w:rsidR="001A7FD1">
          <w:rPr>
            <w:lang w:val="en-US"/>
          </w:rPr>
          <w:t>the</w:t>
        </w:r>
      </w:ins>
      <w:ins w:id="628" w:author="User-S" w:date="2022-07-27T11:09:00Z">
        <w:r w:rsidRPr="009F5418">
          <w:rPr>
            <w:lang w:val="en-US"/>
          </w:rPr>
          <w:t xml:space="preserve"> </w:t>
        </w:r>
      </w:ins>
      <w:ins w:id="629" w:author="User-S" w:date="2022-07-30T12:02:00Z">
        <w:r w:rsidR="0019708E">
          <w:rPr>
            <w:lang w:val="en-US"/>
          </w:rPr>
          <w:t xml:space="preserve">point to point </w:t>
        </w:r>
      </w:ins>
      <w:ins w:id="630" w:author="User-S" w:date="2022-07-27T11:09:00Z">
        <w:r w:rsidRPr="009F5418">
          <w:rPr>
            <w:lang w:val="en-US"/>
          </w:rPr>
          <w:t xml:space="preserve">messages when both the originating UE and the destination UE are using </w:t>
        </w:r>
        <w:r>
          <w:rPr>
            <w:lang w:val="en-US"/>
          </w:rPr>
          <w:t>MSGin5G</w:t>
        </w:r>
        <w:r w:rsidRPr="009F5418">
          <w:rPr>
            <w:lang w:val="en-US"/>
          </w:rPr>
          <w:t xml:space="preserve"> service.  When the originating UE is using </w:t>
        </w:r>
      </w:ins>
      <w:ins w:id="631" w:author="User-S" w:date="2022-07-27T11:10:00Z">
        <w:r>
          <w:rPr>
            <w:lang w:val="en-US"/>
          </w:rPr>
          <w:t>MSGin5G</w:t>
        </w:r>
      </w:ins>
      <w:ins w:id="632" w:author="User-S" w:date="2022-07-27T11:09:00Z">
        <w:r w:rsidRPr="009F5418">
          <w:rPr>
            <w:lang w:val="en-US"/>
          </w:rPr>
          <w:t xml:space="preserve"> but the destination UE is not using </w:t>
        </w:r>
      </w:ins>
      <w:ins w:id="633" w:author="User-S" w:date="2022-07-27T11:10:00Z">
        <w:r>
          <w:rPr>
            <w:lang w:val="en-US"/>
          </w:rPr>
          <w:t>MSGin5G</w:t>
        </w:r>
      </w:ins>
      <w:ins w:id="634" w:author="User-S" w:date="2022-07-27T11:09:00Z">
        <w:r w:rsidRPr="009F5418">
          <w:rPr>
            <w:lang w:val="en-US"/>
          </w:rPr>
          <w:t xml:space="preserve">, priority treatment </w:t>
        </w:r>
        <w:proofErr w:type="gramStart"/>
        <w:r w:rsidRPr="009F5418">
          <w:rPr>
            <w:lang w:val="en-US"/>
          </w:rPr>
          <w:t>is provided</w:t>
        </w:r>
        <w:proofErr w:type="gramEnd"/>
        <w:r w:rsidRPr="009F5418">
          <w:rPr>
            <w:lang w:val="en-US"/>
          </w:rPr>
          <w:t xml:space="preserve"> by the 3GPP system only to/from the Message Service Center.</w:t>
        </w:r>
      </w:ins>
    </w:p>
    <w:p w14:paraId="10E8F5B6" w14:textId="4D1FD543" w:rsidR="006471DD" w:rsidRPr="009F5418" w:rsidRDefault="006471DD" w:rsidP="006471DD">
      <w:pPr>
        <w:pStyle w:val="NO"/>
        <w:rPr>
          <w:ins w:id="635" w:author="User-S" w:date="2022-07-27T11:09:00Z"/>
          <w:lang w:val="en-US"/>
        </w:rPr>
      </w:pPr>
      <w:ins w:id="636" w:author="User-S" w:date="2022-09-01T09:00:00Z">
        <w:r w:rsidRPr="00BA7CB3">
          <w:rPr>
            <w:lang w:val="x-none"/>
          </w:rPr>
          <w:t>NOTE</w:t>
        </w:r>
        <w:r w:rsidRPr="00BA7CB3">
          <w:rPr>
            <w:lang w:val="en-US"/>
          </w:rPr>
          <w:t xml:space="preserve"> 2</w:t>
        </w:r>
        <w:r w:rsidRPr="00BA7CB3">
          <w:rPr>
            <w:lang w:val="x-none"/>
          </w:rPr>
          <w:t>:</w:t>
        </w:r>
        <w:r w:rsidRPr="00BA7CB3">
          <w:rPr>
            <w:lang w:val="x-none"/>
          </w:rPr>
          <w:tab/>
        </w:r>
        <w:r w:rsidRPr="00BA7CB3">
          <w:rPr>
            <w:lang w:val="en-US"/>
          </w:rPr>
          <w:t>MSGin5G is only applicable to 5</w:t>
        </w:r>
      </w:ins>
      <w:ins w:id="637" w:author="User-S" w:date="2022-09-01T09:01:00Z">
        <w:r w:rsidRPr="00BA7CB3">
          <w:rPr>
            <w:lang w:val="en-US"/>
          </w:rPr>
          <w:t>GS</w:t>
        </w:r>
      </w:ins>
      <w:ins w:id="638" w:author="User-S" w:date="2022-09-01T09:00:00Z">
        <w:r w:rsidRPr="00BA7CB3">
          <w:rPr>
            <w:lang w:val="en-US"/>
          </w:rPr>
          <w:t>.</w:t>
        </w:r>
      </w:ins>
    </w:p>
    <w:p w14:paraId="45B0083C" w14:textId="1220B535" w:rsidR="00660EA9" w:rsidRDefault="00660EA9" w:rsidP="00660EA9">
      <w:pPr>
        <w:pStyle w:val="Heading3"/>
        <w:rPr>
          <w:ins w:id="639" w:author="User-S" w:date="2022-06-19T07:39:00Z"/>
        </w:rPr>
      </w:pPr>
      <w:ins w:id="640" w:author="User-S" w:date="2022-06-19T07:39:00Z">
        <w:r>
          <w:t>9.4.8</w:t>
        </w:r>
        <w:r>
          <w:tab/>
          <w:t>Security</w:t>
        </w:r>
        <w:bookmarkEnd w:id="605"/>
        <w:bookmarkEnd w:id="606"/>
      </w:ins>
    </w:p>
    <w:p w14:paraId="0D38C70F" w14:textId="72813AD9" w:rsidR="00660EA9" w:rsidRDefault="00660EA9" w:rsidP="00660EA9">
      <w:pPr>
        <w:rPr>
          <w:ins w:id="641" w:author="User-S" w:date="2022-06-19T07:39:00Z"/>
        </w:rPr>
      </w:pPr>
      <w:ins w:id="642" w:author="User-S" w:date="2022-06-19T07:39:00Z">
        <w:r w:rsidRPr="00DF1EBB">
          <w:t xml:space="preserve">The system shall support security capabilities to verify an enterprise network's authorization to request MPS </w:t>
        </w:r>
        <w:r>
          <w:t xml:space="preserve">for </w:t>
        </w:r>
      </w:ins>
      <w:ins w:id="643" w:author="User-S" w:date="2022-07-23T15:12:00Z">
        <w:r w:rsidR="00C53B9E">
          <w:t>Messaging</w:t>
        </w:r>
      </w:ins>
      <w:ins w:id="644" w:author="User-S" w:date="2022-06-19T07:39:00Z">
        <w:r>
          <w:t xml:space="preserve"> activation</w:t>
        </w:r>
        <w:r w:rsidRPr="00DF1EBB">
          <w:t>.</w:t>
        </w:r>
      </w:ins>
    </w:p>
    <w:p w14:paraId="73EE9FA1" w14:textId="77777777" w:rsidR="0012204D" w:rsidRDefault="0012204D" w:rsidP="008E5EE3">
      <w:pPr>
        <w:rPr>
          <w:ins w:id="645" w:author="User-S" w:date="2022-06-14T15:11:00Z"/>
        </w:rPr>
      </w:pPr>
    </w:p>
    <w:p w14:paraId="34228A53" w14:textId="0A6FC572" w:rsidR="0018163B" w:rsidDel="00930BFE" w:rsidRDefault="0018163B" w:rsidP="004B177A">
      <w:pPr>
        <w:pStyle w:val="B1"/>
        <w:rPr>
          <w:ins w:id="646" w:author="singh" w:date="2021-04-21T20:03:00Z"/>
          <w:del w:id="647" w:author="User-S" w:date="2021-08-05T15:29:00Z"/>
        </w:rPr>
      </w:pPr>
    </w:p>
    <w:p w14:paraId="01CDEA5D" w14:textId="503E7712" w:rsidR="004729D2" w:rsidRPr="009528F5" w:rsidRDefault="004729D2" w:rsidP="004729D2">
      <w:pPr>
        <w:jc w:val="center"/>
        <w:rPr>
          <w:b/>
          <w:noProof/>
        </w:rPr>
      </w:pPr>
      <w:r w:rsidRPr="009528F5">
        <w:rPr>
          <w:b/>
          <w:noProof/>
          <w:highlight w:val="yellow"/>
        </w:rPr>
        <w:t xml:space="preserve">*** </w:t>
      </w:r>
      <w:r>
        <w:rPr>
          <w:b/>
          <w:noProof/>
          <w:highlight w:val="yellow"/>
        </w:rPr>
        <w:t>END of</w:t>
      </w:r>
      <w:r w:rsidRPr="009528F5">
        <w:rPr>
          <w:b/>
          <w:noProof/>
          <w:highlight w:val="yellow"/>
        </w:rPr>
        <w:t xml:space="preserve"> </w:t>
      </w:r>
      <w:r w:rsidR="008E0374">
        <w:rPr>
          <w:b/>
          <w:noProof/>
          <w:highlight w:val="yellow"/>
        </w:rPr>
        <w:t>2nd</w:t>
      </w:r>
      <w:r>
        <w:rPr>
          <w:b/>
          <w:noProof/>
          <w:highlight w:val="yellow"/>
        </w:rPr>
        <w:t xml:space="preserve"> </w:t>
      </w:r>
      <w:r w:rsidRPr="009528F5">
        <w:rPr>
          <w:b/>
          <w:noProof/>
          <w:highlight w:val="yellow"/>
        </w:rPr>
        <w:t>CHANGE***</w:t>
      </w:r>
    </w:p>
    <w:p w14:paraId="39B8CE44" w14:textId="77777777" w:rsidR="004729D2" w:rsidRDefault="004729D2" w:rsidP="00717A2B">
      <w:pPr>
        <w:jc w:val="center"/>
        <w:rPr>
          <w:b/>
          <w:noProof/>
          <w:highlight w:val="yellow"/>
        </w:rPr>
      </w:pPr>
    </w:p>
    <w:p w14:paraId="16C5E390" w14:textId="4365F6C5" w:rsidR="00717A2B" w:rsidRPr="009528F5" w:rsidRDefault="00717A2B" w:rsidP="00717A2B">
      <w:pPr>
        <w:jc w:val="center"/>
        <w:rPr>
          <w:b/>
          <w:noProof/>
        </w:rPr>
      </w:pPr>
      <w:r w:rsidRPr="009528F5">
        <w:rPr>
          <w:b/>
          <w:noProof/>
          <w:highlight w:val="yellow"/>
        </w:rPr>
        <w:t xml:space="preserve">*** </w:t>
      </w:r>
      <w:r>
        <w:rPr>
          <w:b/>
          <w:noProof/>
          <w:highlight w:val="yellow"/>
        </w:rPr>
        <w:t>END of</w:t>
      </w:r>
      <w:r w:rsidRPr="009528F5">
        <w:rPr>
          <w:b/>
          <w:noProof/>
          <w:highlight w:val="yellow"/>
        </w:rPr>
        <w:t xml:space="preserve"> CHANGE***</w:t>
      </w:r>
    </w:p>
    <w:p w14:paraId="68C9CD36" w14:textId="77777777" w:rsidR="001E41F3" w:rsidRDefault="001E41F3" w:rsidP="00115792">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276A42" w14:textId="77777777" w:rsidR="00DA2B94" w:rsidRDefault="00DA2B94">
      <w:r>
        <w:separator/>
      </w:r>
    </w:p>
  </w:endnote>
  <w:endnote w:type="continuationSeparator" w:id="0">
    <w:p w14:paraId="3B0D2DF8" w14:textId="77777777" w:rsidR="00DA2B94" w:rsidRDefault="00DA2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 w:name="BookmanOldStyle">
    <w:altName w:val="Cambri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2038C9" w14:textId="77777777" w:rsidR="00DA2B94" w:rsidRDefault="00DA2B94">
      <w:r>
        <w:separator/>
      </w:r>
    </w:p>
  </w:footnote>
  <w:footnote w:type="continuationSeparator" w:id="0">
    <w:p w14:paraId="6D2731A5" w14:textId="77777777" w:rsidR="00DA2B94" w:rsidRDefault="00DA2B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EE5958" w:rsidRDefault="00EE595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78ACE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012F7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5E8632C"/>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F16C5E1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4B36A6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D261B5D"/>
    <w:multiLevelType w:val="hybridMultilevel"/>
    <w:tmpl w:val="DFF8EC36"/>
    <w:lvl w:ilvl="0" w:tplc="2076A73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6B22E5"/>
    <w:multiLevelType w:val="hybridMultilevel"/>
    <w:tmpl w:val="ABDA6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6C651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1FD549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55F72CE9"/>
    <w:multiLevelType w:val="singleLevel"/>
    <w:tmpl w:val="FFFFFFFF"/>
    <w:lvl w:ilvl="0">
      <w:numFmt w:val="decimal"/>
      <w:lvlText w:val="*"/>
      <w:lvlJc w:val="left"/>
    </w:lvl>
  </w:abstractNum>
  <w:abstractNum w:abstractNumId="11" w15:restartNumberingAfterBreak="0">
    <w:nsid w:val="771D689E"/>
    <w:multiLevelType w:val="hybridMultilevel"/>
    <w:tmpl w:val="A600E760"/>
    <w:lvl w:ilvl="0" w:tplc="4282C5E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99604C"/>
    <w:multiLevelType w:val="hybridMultilevel"/>
    <w:tmpl w:val="2CDC5CD0"/>
    <w:lvl w:ilvl="0" w:tplc="9482E502">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num w:numId="1">
    <w:abstractNumId w:val="7"/>
  </w:num>
  <w:num w:numId="2">
    <w:abstractNumId w:val="11"/>
  </w:num>
  <w:num w:numId="3">
    <w:abstractNumId w:val="6"/>
  </w:num>
  <w:num w:numId="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3"/>
  </w:num>
  <w:num w:numId="7">
    <w:abstractNumId w:val="10"/>
  </w:num>
  <w:num w:numId="8">
    <w:abstractNumId w:val="12"/>
  </w:num>
  <w:num w:numId="9">
    <w:abstractNumId w:val="8"/>
  </w:num>
  <w:num w:numId="10">
    <w:abstractNumId w:val="5"/>
  </w:num>
  <w:num w:numId="11">
    <w:abstractNumId w:val="9"/>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S">
    <w15:presenceInfo w15:providerId="None" w15:userId="User-S"/>
  </w15:person>
  <w15:person w15:author="singh">
    <w15:presenceInfo w15:providerId="None" w15:userId="sing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C81"/>
    <w:rsid w:val="00010389"/>
    <w:rsid w:val="0001507B"/>
    <w:rsid w:val="00016F8C"/>
    <w:rsid w:val="00022E4A"/>
    <w:rsid w:val="00025009"/>
    <w:rsid w:val="000330C8"/>
    <w:rsid w:val="00033FB6"/>
    <w:rsid w:val="00040F09"/>
    <w:rsid w:val="000577FF"/>
    <w:rsid w:val="00060F8D"/>
    <w:rsid w:val="0008125B"/>
    <w:rsid w:val="000A6394"/>
    <w:rsid w:val="000B7FED"/>
    <w:rsid w:val="000C038A"/>
    <w:rsid w:val="000C0A75"/>
    <w:rsid w:val="000C5888"/>
    <w:rsid w:val="000C6598"/>
    <w:rsid w:val="000D4206"/>
    <w:rsid w:val="000D44B3"/>
    <w:rsid w:val="000D7553"/>
    <w:rsid w:val="000E2804"/>
    <w:rsid w:val="000F25D4"/>
    <w:rsid w:val="0010086B"/>
    <w:rsid w:val="001009E1"/>
    <w:rsid w:val="001031C4"/>
    <w:rsid w:val="00103216"/>
    <w:rsid w:val="00115792"/>
    <w:rsid w:val="00120B53"/>
    <w:rsid w:val="0012204D"/>
    <w:rsid w:val="0012255C"/>
    <w:rsid w:val="001453BB"/>
    <w:rsid w:val="00145D43"/>
    <w:rsid w:val="00146354"/>
    <w:rsid w:val="00150A77"/>
    <w:rsid w:val="00162936"/>
    <w:rsid w:val="001629DF"/>
    <w:rsid w:val="0018163B"/>
    <w:rsid w:val="001816A3"/>
    <w:rsid w:val="001816A5"/>
    <w:rsid w:val="00186183"/>
    <w:rsid w:val="00192C46"/>
    <w:rsid w:val="00196C65"/>
    <w:rsid w:val="0019708E"/>
    <w:rsid w:val="001A08B3"/>
    <w:rsid w:val="001A7B60"/>
    <w:rsid w:val="001A7FD1"/>
    <w:rsid w:val="001B52F0"/>
    <w:rsid w:val="001B7A65"/>
    <w:rsid w:val="001C17E0"/>
    <w:rsid w:val="001E41F3"/>
    <w:rsid w:val="001F4BB1"/>
    <w:rsid w:val="00200533"/>
    <w:rsid w:val="00233A46"/>
    <w:rsid w:val="002348DE"/>
    <w:rsid w:val="002403AE"/>
    <w:rsid w:val="002471CE"/>
    <w:rsid w:val="00255D53"/>
    <w:rsid w:val="0026004D"/>
    <w:rsid w:val="00260D89"/>
    <w:rsid w:val="002640DD"/>
    <w:rsid w:val="00264A15"/>
    <w:rsid w:val="00265CB5"/>
    <w:rsid w:val="0026757F"/>
    <w:rsid w:val="00272030"/>
    <w:rsid w:val="00275D12"/>
    <w:rsid w:val="00275FE1"/>
    <w:rsid w:val="00276A99"/>
    <w:rsid w:val="00280081"/>
    <w:rsid w:val="00281E23"/>
    <w:rsid w:val="00284FEB"/>
    <w:rsid w:val="002860C4"/>
    <w:rsid w:val="002A4814"/>
    <w:rsid w:val="002B5741"/>
    <w:rsid w:val="002B6EAE"/>
    <w:rsid w:val="002D4A21"/>
    <w:rsid w:val="002E472E"/>
    <w:rsid w:val="002F3546"/>
    <w:rsid w:val="002F7E56"/>
    <w:rsid w:val="00305409"/>
    <w:rsid w:val="003079CF"/>
    <w:rsid w:val="003115F1"/>
    <w:rsid w:val="00323016"/>
    <w:rsid w:val="00323D1C"/>
    <w:rsid w:val="00326FE9"/>
    <w:rsid w:val="003421F9"/>
    <w:rsid w:val="0035365D"/>
    <w:rsid w:val="00357FF6"/>
    <w:rsid w:val="003609EF"/>
    <w:rsid w:val="0036231A"/>
    <w:rsid w:val="00374DD4"/>
    <w:rsid w:val="00374E53"/>
    <w:rsid w:val="00377B14"/>
    <w:rsid w:val="0038012C"/>
    <w:rsid w:val="00391FD9"/>
    <w:rsid w:val="00393520"/>
    <w:rsid w:val="003936C1"/>
    <w:rsid w:val="00394019"/>
    <w:rsid w:val="0039438F"/>
    <w:rsid w:val="0039721A"/>
    <w:rsid w:val="003A3863"/>
    <w:rsid w:val="003A3904"/>
    <w:rsid w:val="003A4309"/>
    <w:rsid w:val="003B2E9E"/>
    <w:rsid w:val="003B50FE"/>
    <w:rsid w:val="003C62F6"/>
    <w:rsid w:val="003D711D"/>
    <w:rsid w:val="003E03FB"/>
    <w:rsid w:val="003E1A36"/>
    <w:rsid w:val="004001FA"/>
    <w:rsid w:val="00410371"/>
    <w:rsid w:val="004242F1"/>
    <w:rsid w:val="004729D2"/>
    <w:rsid w:val="004767E8"/>
    <w:rsid w:val="00481297"/>
    <w:rsid w:val="00491C1E"/>
    <w:rsid w:val="004B177A"/>
    <w:rsid w:val="004B39AD"/>
    <w:rsid w:val="004B44DC"/>
    <w:rsid w:val="004B5121"/>
    <w:rsid w:val="004B75B7"/>
    <w:rsid w:val="004D15C5"/>
    <w:rsid w:val="004D2B25"/>
    <w:rsid w:val="004D3678"/>
    <w:rsid w:val="004D6D9A"/>
    <w:rsid w:val="004E2774"/>
    <w:rsid w:val="004E27A6"/>
    <w:rsid w:val="004F066F"/>
    <w:rsid w:val="004F5853"/>
    <w:rsid w:val="004F5AD3"/>
    <w:rsid w:val="00503082"/>
    <w:rsid w:val="00503FE1"/>
    <w:rsid w:val="00510AB5"/>
    <w:rsid w:val="00515659"/>
    <w:rsid w:val="0051580D"/>
    <w:rsid w:val="00535744"/>
    <w:rsid w:val="00547111"/>
    <w:rsid w:val="0055085C"/>
    <w:rsid w:val="00551599"/>
    <w:rsid w:val="0056096D"/>
    <w:rsid w:val="0058718F"/>
    <w:rsid w:val="00592D74"/>
    <w:rsid w:val="005A0637"/>
    <w:rsid w:val="005A0A15"/>
    <w:rsid w:val="005A0D0A"/>
    <w:rsid w:val="005A26FB"/>
    <w:rsid w:val="005A69FA"/>
    <w:rsid w:val="005B4C27"/>
    <w:rsid w:val="005C7F83"/>
    <w:rsid w:val="005D4B49"/>
    <w:rsid w:val="005D5B99"/>
    <w:rsid w:val="005E11B4"/>
    <w:rsid w:val="005E2C44"/>
    <w:rsid w:val="00603C8D"/>
    <w:rsid w:val="00604D97"/>
    <w:rsid w:val="006149FB"/>
    <w:rsid w:val="00617F14"/>
    <w:rsid w:val="00621188"/>
    <w:rsid w:val="006257ED"/>
    <w:rsid w:val="006268C2"/>
    <w:rsid w:val="006471DD"/>
    <w:rsid w:val="00651666"/>
    <w:rsid w:val="00653F17"/>
    <w:rsid w:val="00660EA9"/>
    <w:rsid w:val="006647A8"/>
    <w:rsid w:val="00665C47"/>
    <w:rsid w:val="00667D7C"/>
    <w:rsid w:val="00684CFE"/>
    <w:rsid w:val="00691C1B"/>
    <w:rsid w:val="00695808"/>
    <w:rsid w:val="006A1DFE"/>
    <w:rsid w:val="006B2584"/>
    <w:rsid w:val="006B46FB"/>
    <w:rsid w:val="006B6E4E"/>
    <w:rsid w:val="006C1E8A"/>
    <w:rsid w:val="006D626C"/>
    <w:rsid w:val="006E21FB"/>
    <w:rsid w:val="006E47D5"/>
    <w:rsid w:val="006F1AB7"/>
    <w:rsid w:val="006F4DDE"/>
    <w:rsid w:val="006F76E0"/>
    <w:rsid w:val="0070516A"/>
    <w:rsid w:val="00717062"/>
    <w:rsid w:val="00717A2B"/>
    <w:rsid w:val="007212EC"/>
    <w:rsid w:val="0073106A"/>
    <w:rsid w:val="00734C5F"/>
    <w:rsid w:val="007408DC"/>
    <w:rsid w:val="00746B82"/>
    <w:rsid w:val="00750446"/>
    <w:rsid w:val="007525EA"/>
    <w:rsid w:val="00763518"/>
    <w:rsid w:val="007648B9"/>
    <w:rsid w:val="0077094F"/>
    <w:rsid w:val="00771FF3"/>
    <w:rsid w:val="00772321"/>
    <w:rsid w:val="00792342"/>
    <w:rsid w:val="007977A8"/>
    <w:rsid w:val="007A6565"/>
    <w:rsid w:val="007B1682"/>
    <w:rsid w:val="007B512A"/>
    <w:rsid w:val="007B7789"/>
    <w:rsid w:val="007C2097"/>
    <w:rsid w:val="007C4998"/>
    <w:rsid w:val="007D5BDF"/>
    <w:rsid w:val="007D6A07"/>
    <w:rsid w:val="007F56C5"/>
    <w:rsid w:val="007F7259"/>
    <w:rsid w:val="007F7B4C"/>
    <w:rsid w:val="008040A8"/>
    <w:rsid w:val="00823777"/>
    <w:rsid w:val="00823B9C"/>
    <w:rsid w:val="008279FA"/>
    <w:rsid w:val="00844745"/>
    <w:rsid w:val="008520B9"/>
    <w:rsid w:val="00853D61"/>
    <w:rsid w:val="00854F6F"/>
    <w:rsid w:val="00855773"/>
    <w:rsid w:val="00856CE2"/>
    <w:rsid w:val="008626E7"/>
    <w:rsid w:val="00862890"/>
    <w:rsid w:val="00862EA0"/>
    <w:rsid w:val="0086738F"/>
    <w:rsid w:val="00870EE7"/>
    <w:rsid w:val="00872230"/>
    <w:rsid w:val="0087538C"/>
    <w:rsid w:val="008863B9"/>
    <w:rsid w:val="008A45A6"/>
    <w:rsid w:val="008A6D13"/>
    <w:rsid w:val="008C456B"/>
    <w:rsid w:val="008D5FBB"/>
    <w:rsid w:val="008E0374"/>
    <w:rsid w:val="008E5EE3"/>
    <w:rsid w:val="008F3789"/>
    <w:rsid w:val="008F686C"/>
    <w:rsid w:val="0090302E"/>
    <w:rsid w:val="009148DE"/>
    <w:rsid w:val="00917A3B"/>
    <w:rsid w:val="0092310D"/>
    <w:rsid w:val="0092329E"/>
    <w:rsid w:val="00927467"/>
    <w:rsid w:val="00930BFE"/>
    <w:rsid w:val="009345CF"/>
    <w:rsid w:val="00941E30"/>
    <w:rsid w:val="00944931"/>
    <w:rsid w:val="009478A2"/>
    <w:rsid w:val="009528F5"/>
    <w:rsid w:val="00960248"/>
    <w:rsid w:val="00962CC7"/>
    <w:rsid w:val="00973E83"/>
    <w:rsid w:val="0097685A"/>
    <w:rsid w:val="009777D9"/>
    <w:rsid w:val="00977BF4"/>
    <w:rsid w:val="0098242C"/>
    <w:rsid w:val="00987633"/>
    <w:rsid w:val="00991B88"/>
    <w:rsid w:val="00994EB7"/>
    <w:rsid w:val="00994F5F"/>
    <w:rsid w:val="009A3978"/>
    <w:rsid w:val="009A5753"/>
    <w:rsid w:val="009A579D"/>
    <w:rsid w:val="009B2A5F"/>
    <w:rsid w:val="009B53C9"/>
    <w:rsid w:val="009B7FB7"/>
    <w:rsid w:val="009C4D49"/>
    <w:rsid w:val="009D646C"/>
    <w:rsid w:val="009E3297"/>
    <w:rsid w:val="009E6AF0"/>
    <w:rsid w:val="009F277F"/>
    <w:rsid w:val="009F4420"/>
    <w:rsid w:val="009F6307"/>
    <w:rsid w:val="009F734F"/>
    <w:rsid w:val="00A01F59"/>
    <w:rsid w:val="00A02C06"/>
    <w:rsid w:val="00A059BA"/>
    <w:rsid w:val="00A062D6"/>
    <w:rsid w:val="00A11C79"/>
    <w:rsid w:val="00A15FF5"/>
    <w:rsid w:val="00A246B6"/>
    <w:rsid w:val="00A46E4A"/>
    <w:rsid w:val="00A47E70"/>
    <w:rsid w:val="00A50CF0"/>
    <w:rsid w:val="00A63E5A"/>
    <w:rsid w:val="00A65592"/>
    <w:rsid w:val="00A7671C"/>
    <w:rsid w:val="00A93642"/>
    <w:rsid w:val="00A95593"/>
    <w:rsid w:val="00A96FEA"/>
    <w:rsid w:val="00AA0F72"/>
    <w:rsid w:val="00AA29A7"/>
    <w:rsid w:val="00AA2CBC"/>
    <w:rsid w:val="00AB4BDC"/>
    <w:rsid w:val="00AB4BF5"/>
    <w:rsid w:val="00AC1000"/>
    <w:rsid w:val="00AC5820"/>
    <w:rsid w:val="00AC72AA"/>
    <w:rsid w:val="00AD1CD8"/>
    <w:rsid w:val="00AE017B"/>
    <w:rsid w:val="00AE3B95"/>
    <w:rsid w:val="00AF4169"/>
    <w:rsid w:val="00B018A0"/>
    <w:rsid w:val="00B15631"/>
    <w:rsid w:val="00B24C67"/>
    <w:rsid w:val="00B258BB"/>
    <w:rsid w:val="00B3499D"/>
    <w:rsid w:val="00B40928"/>
    <w:rsid w:val="00B4697F"/>
    <w:rsid w:val="00B50367"/>
    <w:rsid w:val="00B63B88"/>
    <w:rsid w:val="00B67746"/>
    <w:rsid w:val="00B67B97"/>
    <w:rsid w:val="00B72D7B"/>
    <w:rsid w:val="00B81084"/>
    <w:rsid w:val="00B968C8"/>
    <w:rsid w:val="00BA3EC5"/>
    <w:rsid w:val="00BA51D9"/>
    <w:rsid w:val="00BA56FA"/>
    <w:rsid w:val="00BA7CB3"/>
    <w:rsid w:val="00BB5DFC"/>
    <w:rsid w:val="00BC1931"/>
    <w:rsid w:val="00BC39D9"/>
    <w:rsid w:val="00BC5DD4"/>
    <w:rsid w:val="00BD048A"/>
    <w:rsid w:val="00BD279D"/>
    <w:rsid w:val="00BD6BB8"/>
    <w:rsid w:val="00BE2527"/>
    <w:rsid w:val="00BE6E69"/>
    <w:rsid w:val="00BF7020"/>
    <w:rsid w:val="00C24087"/>
    <w:rsid w:val="00C268B4"/>
    <w:rsid w:val="00C350E9"/>
    <w:rsid w:val="00C45A5C"/>
    <w:rsid w:val="00C51FD8"/>
    <w:rsid w:val="00C5227B"/>
    <w:rsid w:val="00C53B9E"/>
    <w:rsid w:val="00C66BA2"/>
    <w:rsid w:val="00C70420"/>
    <w:rsid w:val="00C74C8E"/>
    <w:rsid w:val="00C84D0A"/>
    <w:rsid w:val="00C87A02"/>
    <w:rsid w:val="00C93EF9"/>
    <w:rsid w:val="00C95728"/>
    <w:rsid w:val="00C95985"/>
    <w:rsid w:val="00CA073E"/>
    <w:rsid w:val="00CB1D20"/>
    <w:rsid w:val="00CB7D24"/>
    <w:rsid w:val="00CC04A7"/>
    <w:rsid w:val="00CC25B1"/>
    <w:rsid w:val="00CC5026"/>
    <w:rsid w:val="00CC68D0"/>
    <w:rsid w:val="00CF0937"/>
    <w:rsid w:val="00CF565F"/>
    <w:rsid w:val="00D018CC"/>
    <w:rsid w:val="00D03F9A"/>
    <w:rsid w:val="00D06D51"/>
    <w:rsid w:val="00D2271A"/>
    <w:rsid w:val="00D24991"/>
    <w:rsid w:val="00D33734"/>
    <w:rsid w:val="00D36254"/>
    <w:rsid w:val="00D42557"/>
    <w:rsid w:val="00D50255"/>
    <w:rsid w:val="00D525C3"/>
    <w:rsid w:val="00D568CF"/>
    <w:rsid w:val="00D623E1"/>
    <w:rsid w:val="00D66520"/>
    <w:rsid w:val="00D81036"/>
    <w:rsid w:val="00DA1B52"/>
    <w:rsid w:val="00DA2B94"/>
    <w:rsid w:val="00DA4702"/>
    <w:rsid w:val="00DA7F53"/>
    <w:rsid w:val="00DB1BA5"/>
    <w:rsid w:val="00DB4FAA"/>
    <w:rsid w:val="00DB59B2"/>
    <w:rsid w:val="00DC512B"/>
    <w:rsid w:val="00DD7170"/>
    <w:rsid w:val="00DD7303"/>
    <w:rsid w:val="00DE34CF"/>
    <w:rsid w:val="00E0020F"/>
    <w:rsid w:val="00E0170E"/>
    <w:rsid w:val="00E0193A"/>
    <w:rsid w:val="00E12985"/>
    <w:rsid w:val="00E13F3D"/>
    <w:rsid w:val="00E25984"/>
    <w:rsid w:val="00E34898"/>
    <w:rsid w:val="00E369FC"/>
    <w:rsid w:val="00E41D8F"/>
    <w:rsid w:val="00E50126"/>
    <w:rsid w:val="00E512E5"/>
    <w:rsid w:val="00E67481"/>
    <w:rsid w:val="00E71793"/>
    <w:rsid w:val="00E7458B"/>
    <w:rsid w:val="00E8045D"/>
    <w:rsid w:val="00E84A14"/>
    <w:rsid w:val="00E84EFA"/>
    <w:rsid w:val="00E91FB4"/>
    <w:rsid w:val="00E961D0"/>
    <w:rsid w:val="00EA3495"/>
    <w:rsid w:val="00EB09B7"/>
    <w:rsid w:val="00ED0D05"/>
    <w:rsid w:val="00EE5958"/>
    <w:rsid w:val="00EE7D7C"/>
    <w:rsid w:val="00F029AB"/>
    <w:rsid w:val="00F151F9"/>
    <w:rsid w:val="00F22BF5"/>
    <w:rsid w:val="00F23E02"/>
    <w:rsid w:val="00F25D98"/>
    <w:rsid w:val="00F300FB"/>
    <w:rsid w:val="00F37385"/>
    <w:rsid w:val="00F44C7E"/>
    <w:rsid w:val="00F457E1"/>
    <w:rsid w:val="00F479FF"/>
    <w:rsid w:val="00F56342"/>
    <w:rsid w:val="00F6659B"/>
    <w:rsid w:val="00F66691"/>
    <w:rsid w:val="00F67B7A"/>
    <w:rsid w:val="00F70811"/>
    <w:rsid w:val="00F74427"/>
    <w:rsid w:val="00F74AA5"/>
    <w:rsid w:val="00F80208"/>
    <w:rsid w:val="00FB6386"/>
    <w:rsid w:val="00FB7A5B"/>
    <w:rsid w:val="00FC122A"/>
    <w:rsid w:val="00FC5BE9"/>
    <w:rsid w:val="00FD6B74"/>
    <w:rsid w:val="00FE7991"/>
    <w:rsid w:val="00FF04FC"/>
    <w:rsid w:val="00FF10C9"/>
    <w:rsid w:val="00FF17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63200B-85E8-4254-B144-A71B9C95F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81084"/>
    <w:rPr>
      <w:rFonts w:ascii="Times New Roman" w:hAnsi="Times New Roman"/>
      <w:lang w:val="en-GB" w:eastAsia="en-US"/>
    </w:rPr>
  </w:style>
  <w:style w:type="character" w:customStyle="1" w:styleId="NOChar">
    <w:name w:val="NO Char"/>
    <w:link w:val="NO"/>
    <w:rsid w:val="00E12985"/>
    <w:rPr>
      <w:rFonts w:ascii="Times New Roman" w:hAnsi="Times New Roman"/>
      <w:lang w:val="en-GB" w:eastAsia="en-US"/>
    </w:rPr>
  </w:style>
  <w:style w:type="character" w:customStyle="1" w:styleId="Heading2Char">
    <w:name w:val="Heading 2 Char"/>
    <w:link w:val="Heading2"/>
    <w:rsid w:val="00E12985"/>
    <w:rPr>
      <w:rFonts w:ascii="Arial" w:hAnsi="Arial"/>
      <w:sz w:val="32"/>
      <w:lang w:val="en-GB" w:eastAsia="en-US"/>
    </w:rPr>
  </w:style>
  <w:style w:type="character" w:customStyle="1" w:styleId="Heading3Char">
    <w:name w:val="Heading 3 Char"/>
    <w:basedOn w:val="DefaultParagraphFont"/>
    <w:link w:val="Heading3"/>
    <w:rsid w:val="00684CFE"/>
    <w:rPr>
      <w:rFonts w:ascii="Arial" w:hAnsi="Arial"/>
      <w:sz w:val="28"/>
      <w:lang w:val="en-GB" w:eastAsia="en-US"/>
    </w:rPr>
  </w:style>
  <w:style w:type="character" w:customStyle="1" w:styleId="Heading4Char">
    <w:name w:val="Heading 4 Char"/>
    <w:aliases w:val="h4 Char"/>
    <w:basedOn w:val="DefaultParagraphFont"/>
    <w:link w:val="Heading4"/>
    <w:rsid w:val="00684CFE"/>
    <w:rPr>
      <w:rFonts w:ascii="Arial" w:hAnsi="Arial"/>
      <w:sz w:val="24"/>
      <w:lang w:val="en-GB" w:eastAsia="en-US"/>
    </w:rPr>
  </w:style>
  <w:style w:type="paragraph" w:styleId="BodyText">
    <w:name w:val="Body Text"/>
    <w:basedOn w:val="Normal"/>
    <w:link w:val="BodyTextChar"/>
    <w:rsid w:val="00E91FB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91FB4"/>
    <w:rPr>
      <w:rFonts w:ascii="Times New Roman" w:hAnsi="Times New Roman"/>
      <w:lang w:val="en-GB" w:eastAsia="en-GB"/>
    </w:rPr>
  </w:style>
  <w:style w:type="table" w:styleId="GridTable1Light">
    <w:name w:val="Grid Table 1 Light"/>
    <w:basedOn w:val="TableNormal"/>
    <w:uiPriority w:val="46"/>
    <w:rsid w:val="00E91FB4"/>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rsid w:val="00E91FB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E91FB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E91FB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GridTable1Light-Accent1">
    <w:name w:val="Grid Table 1 Light Accent 1"/>
    <w:basedOn w:val="TableNormal"/>
    <w:uiPriority w:val="46"/>
    <w:rsid w:val="00E91FB4"/>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E91FB4"/>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E91FB4"/>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PlainTable1">
    <w:name w:val="Plain Table 1"/>
    <w:basedOn w:val="TableNormal"/>
    <w:uiPriority w:val="41"/>
    <w:rsid w:val="00E91FB4"/>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E91FB4"/>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ListTable1Light">
    <w:name w:val="List Table 1 Light"/>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ghtGrid-Accent3">
    <w:name w:val="Light Grid Accent 3"/>
    <w:basedOn w:val="TableNormal"/>
    <w:uiPriority w:val="62"/>
    <w:rsid w:val="00E91FB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PlainTable3">
    <w:name w:val="Plain Table 3"/>
    <w:basedOn w:val="TableNormal"/>
    <w:uiPriority w:val="43"/>
    <w:rsid w:val="00E91FB4"/>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ListTable1Light-Accent3">
    <w:name w:val="List Table 1 Light Accent 3"/>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1Light-Accent4">
    <w:name w:val="Grid Table 1 Light Accent 4"/>
    <w:basedOn w:val="TableNormal"/>
    <w:uiPriority w:val="46"/>
    <w:rsid w:val="00E91FB4"/>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ListTable1Light-Accent4">
    <w:name w:val="List Table 1 Light Accent 4"/>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91FB4"/>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E91FB4"/>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91FB4"/>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91FB4"/>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91FB4"/>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ColorfulGrid">
    <w:name w:val="Colorful Grid"/>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Grid-Accent4">
    <w:name w:val="Light Grid Accent 4"/>
    <w:basedOn w:val="TableNormal"/>
    <w:uiPriority w:val="62"/>
    <w:rsid w:val="00E91FB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1">
    <w:name w:val="Colorful Grid Accent 1"/>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E91FB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rsid w:val="00E91FB4"/>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E91FB4"/>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GridTable1Light-Accent5">
    <w:name w:val="Grid Table 1 Light Accent 5"/>
    <w:basedOn w:val="TableNormal"/>
    <w:uiPriority w:val="46"/>
    <w:rsid w:val="00E91FB4"/>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E91FB4"/>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able3Deffects1">
    <w:name w:val="Table 3D effects 1"/>
    <w:basedOn w:val="TableNormal"/>
    <w:rsid w:val="00E91FB4"/>
    <w:pPr>
      <w:spacing w:after="180"/>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ColorfulList-Accent2">
    <w:name w:val="Colorful List Accent 2"/>
    <w:basedOn w:val="TableNormal"/>
    <w:uiPriority w:val="72"/>
    <w:rsid w:val="00E91FB4"/>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E91FB4"/>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DarkList">
    <w:name w:val="Dark List"/>
    <w:basedOn w:val="TableNormal"/>
    <w:uiPriority w:val="70"/>
    <w:rsid w:val="00E91FB4"/>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ghtGrid-Accent5">
    <w:name w:val="Light Grid Accent 5"/>
    <w:basedOn w:val="TableNormal"/>
    <w:uiPriority w:val="62"/>
    <w:rsid w:val="00E91FB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List-Accent4">
    <w:name w:val="Colorful List Accent 4"/>
    <w:basedOn w:val="TableNormal"/>
    <w:uiPriority w:val="72"/>
    <w:rsid w:val="00E91FB4"/>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2">
    <w:name w:val="Grid Table 2"/>
    <w:basedOn w:val="TableNormal"/>
    <w:uiPriority w:val="47"/>
    <w:rsid w:val="00E91FB4"/>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ColorfulList-Accent5">
    <w:name w:val="Colorful List Accent 5"/>
    <w:basedOn w:val="TableNormal"/>
    <w:uiPriority w:val="72"/>
    <w:rsid w:val="00E91FB4"/>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E91FB4"/>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E91FB4"/>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CommentTextChar">
    <w:name w:val="Comment Text Char"/>
    <w:link w:val="CommentText"/>
    <w:semiHidden/>
    <w:rsid w:val="00E91FB4"/>
    <w:rPr>
      <w:rFonts w:ascii="Times New Roman" w:hAnsi="Times New Roman"/>
      <w:lang w:val="en-GB" w:eastAsia="en-US"/>
    </w:rPr>
  </w:style>
  <w:style w:type="table" w:styleId="DarkList-Accent1">
    <w:name w:val="Dark List Accent 1"/>
    <w:basedOn w:val="TableNormal"/>
    <w:uiPriority w:val="70"/>
    <w:rsid w:val="00E91FB4"/>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E91FB4"/>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E91FB4"/>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E91FB4"/>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E91FB4"/>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E91FB4"/>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1">
    <w:name w:val="Grid Table 2 Accent 1"/>
    <w:basedOn w:val="TableNormal"/>
    <w:uiPriority w:val="47"/>
    <w:rsid w:val="00E91FB4"/>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E91FB4"/>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91FB4"/>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91FB4"/>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91FB4"/>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91FB4"/>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91FB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91FB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91FB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91FB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91FB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91FB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91FB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91FB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91FB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91FB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91FB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91FB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91FB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91FB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91FB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E91FB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E91FB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E91FB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E91FB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E91FB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E91FB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E91FB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E91FB4"/>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E91FB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E91FB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E91FB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E91FB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E91FB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6">
    <w:name w:val="Light Grid Accent 6"/>
    <w:basedOn w:val="TableNormal"/>
    <w:uiPriority w:val="62"/>
    <w:rsid w:val="00E91FB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rsid w:val="00E91FB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E91FB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E91FB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E91FB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E91FB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E91FB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E91FB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rsid w:val="00E91FB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E91FB4"/>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E91FB4"/>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E91FB4"/>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E91FB4"/>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E91FB4"/>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E91FB4"/>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4">
    <w:name w:val="List Table 2 Accent 4"/>
    <w:basedOn w:val="TableNormal"/>
    <w:uiPriority w:val="47"/>
    <w:rsid w:val="00E91FB4"/>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E91FB4"/>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91FB4"/>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91FB4"/>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91FB4"/>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91FB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91FB4"/>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91FB4"/>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91FB4"/>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91FB4"/>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91FB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91FB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91FB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91FB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91FB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91FB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91FB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91FB4"/>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91FB4"/>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E91FB4"/>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E91FB4"/>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E91FB4"/>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E91FB4"/>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E91FB4"/>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E91FB4"/>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91FB4"/>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91FB4"/>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91FB4"/>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91FB4"/>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91FB4"/>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91FB4"/>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91FB4"/>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rsid w:val="00E91FB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E91FB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E91FB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E91FB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E91FB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E91FB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E91FB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E91FB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E91FB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E91FB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E91FB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E91FB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E91FB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E91FB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E91FB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E91FB4"/>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E91FB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E91FB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E91FB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E91FB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E91FB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E91FB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E91FB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rsid w:val="00E91FB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91FB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91FB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91FB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91FB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91FB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91FB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91FB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E91FB4"/>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E91FB4"/>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2">
    <w:name w:val="Table 3D effects 2"/>
    <w:basedOn w:val="TableNormal"/>
    <w:rsid w:val="00E91FB4"/>
    <w:pPr>
      <w:spacing w:after="180"/>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E91FB4"/>
    <w:pPr>
      <w:spacing w:after="180"/>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E91FB4"/>
    <w:pPr>
      <w:spacing w:after="180"/>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E91FB4"/>
    <w:pPr>
      <w:spacing w:after="180"/>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E91FB4"/>
    <w:pPr>
      <w:spacing w:after="180"/>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E91FB4"/>
    <w:pPr>
      <w:spacing w:after="180"/>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E91FB4"/>
    <w:pPr>
      <w:spacing w:after="180"/>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E91FB4"/>
    <w:pPr>
      <w:spacing w:after="180"/>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E91FB4"/>
    <w:pPr>
      <w:spacing w:after="180"/>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E91FB4"/>
    <w:pPr>
      <w:spacing w:after="180"/>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E91FB4"/>
    <w:pPr>
      <w:spacing w:after="180"/>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E91FB4"/>
    <w:pPr>
      <w:spacing w:after="180"/>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E91FB4"/>
    <w:pPr>
      <w:spacing w:after="180"/>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E91FB4"/>
    <w:pPr>
      <w:spacing w:after="180"/>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E91FB4"/>
    <w:pPr>
      <w:spacing w:after="180"/>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E91FB4"/>
    <w:pPr>
      <w:spacing w:after="180"/>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E91F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E91FB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E91FB4"/>
    <w:pPr>
      <w:spacing w:after="180"/>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E91FB4"/>
    <w:pPr>
      <w:spacing w:after="180"/>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E91FB4"/>
    <w:pPr>
      <w:spacing w:after="180"/>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E91FB4"/>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E91FB4"/>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E91FB4"/>
    <w:pPr>
      <w:spacing w:after="180"/>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E91FB4"/>
    <w:pPr>
      <w:spacing w:after="180"/>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91FB4"/>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E91FB4"/>
    <w:pPr>
      <w:spacing w:after="180"/>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E91FB4"/>
    <w:pPr>
      <w:spacing w:after="180"/>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E91FB4"/>
    <w:pPr>
      <w:spacing w:after="180"/>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E91FB4"/>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E91FB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E91FB4"/>
    <w:pPr>
      <w:spacing w:after="180"/>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E91FB4"/>
    <w:pPr>
      <w:spacing w:after="180"/>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E91FB4"/>
    <w:pPr>
      <w:spacing w:after="180"/>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E91FB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E91FB4"/>
    <w:pPr>
      <w:spacing w:after="180"/>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E91FB4"/>
    <w:pPr>
      <w:spacing w:after="180"/>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E91FB4"/>
    <w:pPr>
      <w:spacing w:after="180"/>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E91FB4"/>
    <w:pPr>
      <w:spacing w:after="180"/>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91FB4"/>
    <w:pPr>
      <w:spacing w:after="180"/>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91F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E91FB4"/>
    <w:pPr>
      <w:spacing w:after="180"/>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E91FB4"/>
    <w:pPr>
      <w:spacing w:after="180"/>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E91FB4"/>
    <w:pPr>
      <w:spacing w:after="180"/>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5402F-AB64-41F9-8683-9FB0A7B84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5983</Words>
  <Characters>34105</Characters>
  <Application>Microsoft Office Word</Application>
  <DocSecurity>0</DocSecurity>
  <Lines>284</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User-S</cp:lastModifiedBy>
  <cp:revision>3</cp:revision>
  <cp:lastPrinted>1900-01-01T05:00:00Z</cp:lastPrinted>
  <dcterms:created xsi:type="dcterms:W3CDTF">2022-09-01T20:07:00Z</dcterms:created>
  <dcterms:modified xsi:type="dcterms:W3CDTF">2022-09-01T20:11:00Z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