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5EA23C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</w:t>
      </w:r>
      <w:r w:rsidR="008209FB">
        <w:rPr>
          <w:rFonts w:ascii="Arial" w:hAnsi="Arial" w:cs="Arial"/>
          <w:b/>
          <w:sz w:val="24"/>
          <w:szCs w:val="24"/>
          <w:lang w:eastAsia="ko-KR"/>
        </w:rPr>
        <w:t>54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Hansung University, LGUplus, KT, ETRI</w:t>
      </w:r>
    </w:p>
    <w:p w14:paraId="4711311D" w14:textId="0F636A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0F1870" w:rsidRPr="000F1870">
        <w:rPr>
          <w:rFonts w:ascii="Arial" w:hAnsi="Arial" w:cs="Arial"/>
          <w:b/>
          <w:bCs/>
        </w:rPr>
        <w:t>FS_RAILSS consolidated requirements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</w:p>
    <w:p w14:paraId="0BC8E829" w14:textId="73E91D5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1870">
        <w:rPr>
          <w:rFonts w:ascii="Arial" w:hAnsi="Arial" w:cs="Arial"/>
          <w:b/>
          <w:bCs/>
          <w:lang w:eastAsia="ko-KR"/>
        </w:rPr>
        <w:t>10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3210D59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CB2CCD8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 w:rsidR="000F1870">
        <w:rPr>
          <w:noProof/>
        </w:rPr>
        <w:t xml:space="preserve"> </w:t>
      </w:r>
      <w:r w:rsidR="000F1870" w:rsidRPr="000F1870">
        <w:rPr>
          <w:noProof/>
        </w:rPr>
        <w:t>consolidated requirements</w:t>
      </w:r>
      <w:r w:rsidR="000F1870">
        <w:rPr>
          <w:noProof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4DDB143A" w:rsidR="00D43329" w:rsidRDefault="000F1870" w:rsidP="00D43329">
      <w:pPr>
        <w:pStyle w:val="1"/>
      </w:pPr>
      <w:bookmarkStart w:id="0" w:name="_Toc111247336"/>
      <w:r>
        <w:t>10</w:t>
      </w:r>
      <w:r w:rsidRPr="00235394">
        <w:tab/>
      </w:r>
      <w:r w:rsidR="00D43329">
        <w:rPr>
          <w:lang w:eastAsia="zh-CN"/>
        </w:rPr>
        <w:t>P</w:t>
      </w:r>
      <w:r w:rsidR="00D43329">
        <w:t>otential Consolidated Requirements</w:t>
      </w:r>
    </w:p>
    <w:p w14:paraId="2CF14630" w14:textId="4397DE07" w:rsidR="00D43329" w:rsidRDefault="00D43329" w:rsidP="00D43329">
      <w:pPr>
        <w:pStyle w:val="2"/>
      </w:pPr>
      <w:bookmarkStart w:id="1" w:name="_Toc91258220"/>
      <w:r>
        <w:t>10</w:t>
      </w:r>
      <w:r>
        <w:t>.</w:t>
      </w:r>
      <w:r>
        <w:t>1</w:t>
      </w:r>
      <w:r>
        <w:t xml:space="preserve"> </w:t>
      </w:r>
      <w:r>
        <w:tab/>
        <w:t>Introduction</w:t>
      </w:r>
      <w:bookmarkEnd w:id="1"/>
    </w:p>
    <w:p w14:paraId="3F1E754E" w14:textId="10344743" w:rsidR="00D43329" w:rsidRDefault="00D43329" w:rsidP="00D43329">
      <w:pPr>
        <w:spacing w:before="240" w:after="0"/>
      </w:pPr>
      <w:r>
        <w:t>The requirements below refer to a “</w:t>
      </w:r>
      <w:r w:rsidR="00F67856">
        <w:rPr>
          <w:i/>
          <w:iCs/>
        </w:rPr>
        <w:t>Railway Smart Staton Services</w:t>
      </w:r>
      <w:r>
        <w:rPr>
          <w:i/>
          <w:iCs/>
        </w:rPr>
        <w:t>”</w:t>
      </w:r>
      <w:r>
        <w:t xml:space="preserve">, which is  acting as a </w:t>
      </w:r>
      <w:r w:rsidR="0095141B">
        <w:t>application</w:t>
      </w:r>
      <w:r>
        <w:t xml:space="preserve"> a </w:t>
      </w:r>
      <w:r w:rsidR="0095141B">
        <w:t>FRMCS</w:t>
      </w:r>
      <w:r>
        <w:t xml:space="preserve"> and the </w:t>
      </w:r>
      <w:r w:rsidR="0095141B">
        <w:t>outer systems.</w:t>
      </w:r>
    </w:p>
    <w:p w14:paraId="40F7385B" w14:textId="755AF3C8" w:rsidR="00C91FAE" w:rsidRDefault="00C91FAE" w:rsidP="00D43329">
      <w:pPr>
        <w:spacing w:before="240" w:after="0"/>
        <w:rPr>
          <w:rFonts w:hint="eastAsia"/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potential consolidated requirements are mainly focusing the 5G Network characteristeics and the interfaces between FRMCS/MCx Functions and Railway Smart Station Services as the application of FRMCS and outer system of 3GPP.</w:t>
      </w:r>
    </w:p>
    <w:p w14:paraId="7C3CB854" w14:textId="48E3FF66" w:rsidR="0095141B" w:rsidRDefault="0095141B" w:rsidP="00D43329">
      <w:pPr>
        <w:spacing w:before="240" w:after="0"/>
      </w:pPr>
    </w:p>
    <w:p w14:paraId="6DC9C97D" w14:textId="4005698E" w:rsidR="0095141B" w:rsidRDefault="00C91FAE" w:rsidP="00593100">
      <w:pPr>
        <w:spacing w:before="240" w:after="0"/>
        <w:jc w:val="center"/>
      </w:pPr>
      <w:r w:rsidRPr="00C91FAE">
        <w:drawing>
          <wp:inline distT="0" distB="0" distL="0" distR="0" wp14:anchorId="77995D5C" wp14:editId="6EA43FEC">
            <wp:extent cx="4625009" cy="915713"/>
            <wp:effectExtent l="0" t="0" r="444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286" cy="919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27C80" w14:textId="2BE071DD" w:rsidR="00C91FAE" w:rsidRPr="00593100" w:rsidRDefault="00C91FAE" w:rsidP="00593100">
      <w:pPr>
        <w:spacing w:before="240" w:after="0"/>
        <w:jc w:val="center"/>
        <w:rPr>
          <w:b/>
        </w:rPr>
      </w:pPr>
      <w:r w:rsidRPr="00593100">
        <w:rPr>
          <w:b/>
        </w:rPr>
        <w:t xml:space="preserve">Figure </w:t>
      </w:r>
      <w:r>
        <w:rPr>
          <w:b/>
          <w:lang w:eastAsia="ko-KR"/>
        </w:rPr>
        <w:t>10</w:t>
      </w:r>
      <w:r w:rsidRPr="00593100">
        <w:rPr>
          <w:b/>
        </w:rPr>
        <w:t>.</w:t>
      </w:r>
      <w:r w:rsidRPr="00593100">
        <w:rPr>
          <w:b/>
        </w:rPr>
        <w:fldChar w:fldCharType="begin"/>
      </w:r>
      <w:r w:rsidRPr="00593100">
        <w:rPr>
          <w:b/>
        </w:rPr>
        <w:instrText xml:space="preserve"> SEQ Figure_5.x. \* ARABIC </w:instrText>
      </w:r>
      <w:r w:rsidRPr="00593100">
        <w:rPr>
          <w:b/>
        </w:rPr>
        <w:fldChar w:fldCharType="separate"/>
      </w:r>
      <w:r w:rsidRPr="00593100">
        <w:rPr>
          <w:b/>
          <w:noProof/>
        </w:rPr>
        <w:t>1</w:t>
      </w:r>
      <w:r w:rsidRPr="00593100">
        <w:rPr>
          <w:b/>
          <w:noProof/>
        </w:rPr>
        <w:fldChar w:fldCharType="end"/>
      </w:r>
      <w:r w:rsidRPr="00593100">
        <w:rPr>
          <w:rFonts w:hint="eastAsia"/>
          <w:b/>
          <w:noProof/>
          <w:lang w:eastAsia="ko-KR"/>
        </w:rPr>
        <w:t>-1</w:t>
      </w:r>
      <w:r w:rsidRPr="00593100">
        <w:rPr>
          <w:b/>
        </w:rPr>
        <w:t xml:space="preserve"> </w:t>
      </w:r>
      <w:r>
        <w:rPr>
          <w:b/>
          <w:lang w:eastAsia="ko-KR"/>
        </w:rPr>
        <w:t>Scope of the Potntial Consolidated Requirements</w:t>
      </w:r>
    </w:p>
    <w:p w14:paraId="58B10409" w14:textId="77777777" w:rsidR="00D43329" w:rsidRDefault="00D43329" w:rsidP="00D43329">
      <w:bookmarkStart w:id="2" w:name="_GoBack"/>
      <w:bookmarkEnd w:id="2"/>
    </w:p>
    <w:p w14:paraId="19F4AED4" w14:textId="21939985" w:rsidR="00D43329" w:rsidRDefault="00D43329" w:rsidP="00D43329">
      <w:pPr>
        <w:pStyle w:val="2"/>
      </w:pPr>
      <w:bookmarkStart w:id="3" w:name="_Toc91258221"/>
      <w:r>
        <w:t>10</w:t>
      </w:r>
      <w:r>
        <w:t>.</w:t>
      </w:r>
      <w:r>
        <w:t>2</w:t>
      </w:r>
      <w:r>
        <w:tab/>
        <w:t>General requirements</w:t>
      </w:r>
      <w:bookmarkEnd w:id="3"/>
    </w:p>
    <w:p w14:paraId="5AE3C186" w14:textId="1F50675A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r w:rsidR="00BC6743">
        <w:rPr>
          <w:rFonts w:ascii="Arial" w:hAnsi="Arial"/>
          <w:b/>
        </w:rPr>
        <w:t>2</w:t>
      </w:r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>– General Consolidated Requirements</w:t>
      </w:r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</w:tblGrid>
      <w:tr w:rsidR="00D43329" w14:paraId="11A9D3EF" w14:textId="77777777" w:rsidTr="00593100">
        <w:trPr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0898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A408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A7A3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0529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3364C7" w14:paraId="3045F8D0" w14:textId="77777777" w:rsidTr="00593100">
        <w:trPr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29BA" w14:textId="17A18790" w:rsidR="003364C7" w:rsidRDefault="003364C7" w:rsidP="003364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10.3-1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D5C" w14:textId="6BA1D7B4" w:rsidR="003364C7" w:rsidRDefault="003364C7" w:rsidP="003364C7">
            <w:pPr>
              <w:spacing w:after="0"/>
            </w:pPr>
            <w:r w:rsidRPr="00CA48E3">
              <w:rPr>
                <w:rFonts w:eastAsia="DengXian"/>
                <w:lang w:eastAsia="zh-CN"/>
              </w:rPr>
              <w:t>The 5G system shall support to access various networks which are used to monitor and control features for the devices in the station.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B5A1" w14:textId="3FAD357E" w:rsidR="003364C7" w:rsidRDefault="003364C7" w:rsidP="003364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hAnsi="Arial"/>
                <w:sz w:val="16"/>
                <w:szCs w:val="16"/>
              </w:rPr>
              <w:t>6.1.6-1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7D9" w14:textId="764D8B05" w:rsidR="003364C7" w:rsidRDefault="003364C7" w:rsidP="003364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ko-KR"/>
              </w:rPr>
              <w:t>This requirement is FFS</w:t>
            </w:r>
          </w:p>
        </w:tc>
      </w:tr>
      <w:tr w:rsidR="00D43329" w14:paraId="1A546B4B" w14:textId="77777777" w:rsidTr="00593100">
        <w:trPr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A42" w14:textId="5FEFE7AB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F86" w14:textId="4E4988B6" w:rsidR="00D43329" w:rsidRDefault="00D43329">
            <w:pPr>
              <w:keepNext/>
              <w:keepLines/>
              <w:tabs>
                <w:tab w:val="left" w:pos="441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E57" w14:textId="42AB144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E19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4D9F0F8F" w14:textId="77777777" w:rsidR="00D43329" w:rsidRDefault="00D43329" w:rsidP="00D43329">
      <w:pPr>
        <w:rPr>
          <w:lang w:eastAsia="en-GB"/>
        </w:rPr>
      </w:pPr>
    </w:p>
    <w:p w14:paraId="6A24C666" w14:textId="299C1CAB" w:rsidR="00D43329" w:rsidRDefault="00BC6743" w:rsidP="00D43329">
      <w:pPr>
        <w:pStyle w:val="2"/>
      </w:pPr>
      <w:bookmarkStart w:id="4" w:name="_Toc91258222"/>
      <w:r>
        <w:t>10</w:t>
      </w:r>
      <w:r w:rsidR="00D43329">
        <w:t>.</w:t>
      </w:r>
      <w:r>
        <w:t>3</w:t>
      </w:r>
      <w:r w:rsidR="00D43329">
        <w:tab/>
      </w:r>
      <w:r w:rsidR="00CA48E3">
        <w:t>C</w:t>
      </w:r>
      <w:r w:rsidR="00D43329">
        <w:t>onnectivity</w:t>
      </w:r>
      <w:bookmarkEnd w:id="4"/>
    </w:p>
    <w:p w14:paraId="1FDC3503" w14:textId="19459574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r w:rsidR="00BC6743">
        <w:rPr>
          <w:rFonts w:ascii="Arial" w:hAnsi="Arial"/>
          <w:b/>
        </w:rPr>
        <w:t>3</w:t>
      </w:r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</w:t>
      </w:r>
      <w:r w:rsidR="003A02C5">
        <w:rPr>
          <w:rFonts w:ascii="Arial" w:hAnsi="Arial"/>
          <w:b/>
        </w:rPr>
        <w:t>C</w:t>
      </w:r>
      <w:r>
        <w:rPr>
          <w:rFonts w:ascii="Arial" w:hAnsi="Arial"/>
          <w:b/>
        </w:rPr>
        <w:t>onnectivity Consolidated Requirements</w:t>
      </w:r>
    </w:p>
    <w:tbl>
      <w:tblPr>
        <w:tblW w:w="89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39"/>
        <w:gridCol w:w="1700"/>
        <w:gridCol w:w="1146"/>
        <w:tblGridChange w:id="5">
          <w:tblGrid>
            <w:gridCol w:w="1300"/>
            <w:gridCol w:w="4839"/>
            <w:gridCol w:w="1700"/>
            <w:gridCol w:w="1146"/>
          </w:tblGrid>
        </w:tblGridChange>
      </w:tblGrid>
      <w:tr w:rsidR="00D43329" w14:paraId="69AFBDE9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7487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0FA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9CE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BC83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41C9D91B" w14:textId="77777777" w:rsidTr="00593100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B232" w14:textId="1D834A8D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r w:rsidR="00BC6743">
              <w:rPr>
                <w:rFonts w:ascii="Arial" w:hAnsi="Arial"/>
                <w:sz w:val="18"/>
              </w:rPr>
              <w:t>10</w:t>
            </w:r>
            <w:r>
              <w:rPr>
                <w:rFonts w:ascii="Arial" w:hAnsi="Arial"/>
                <w:sz w:val="18"/>
              </w:rPr>
              <w:t>.</w:t>
            </w:r>
            <w:r w:rsidR="00BC6743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-</w:t>
            </w:r>
            <w:r w:rsidR="00C502D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48" w14:textId="6E7267C3" w:rsidR="00D43329" w:rsidRDefault="00CA48E3">
            <w:pPr>
              <w:spacing w:after="0"/>
              <w:rPr>
                <w:lang w:eastAsia="zh-CN"/>
              </w:rPr>
            </w:pPr>
            <w:r w:rsidRPr="00CA48E3">
              <w:rPr>
                <w:lang w:eastAsia="zh-CN"/>
              </w:rPr>
              <w:t>The 5G system shall support to connect massive number of devices in a specific area in the station , which is defined to monitor and/or control.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9502" w14:textId="4480906C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hAnsi="Arial"/>
                <w:sz w:val="16"/>
                <w:szCs w:val="16"/>
              </w:rPr>
              <w:t>6.1.6-</w:t>
            </w: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592D" w14:textId="61421E71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ko-KR"/>
              </w:rPr>
              <w:t>This requirement is FFS</w:t>
            </w:r>
          </w:p>
        </w:tc>
      </w:tr>
      <w:tr w:rsidR="00CA48E3" w14:paraId="7D99F7C0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61FB" w14:textId="50CFBAAB" w:rsidR="00CA48E3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10.3-</w:t>
            </w:r>
            <w:r w:rsidR="00C502D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58" w14:textId="0EE3D859" w:rsidR="00CA48E3" w:rsidRDefault="00CA48E3">
            <w:pPr>
              <w:spacing w:after="0"/>
              <w:rPr>
                <w:lang w:eastAsia="zh-CN"/>
              </w:rPr>
            </w:pPr>
            <w:r w:rsidRPr="00CA48E3">
              <w:rPr>
                <w:lang w:eastAsia="zh-CN"/>
              </w:rPr>
              <w:t>A single mobile FRMCS UE shall be able to connect to multiple edge servers simultaneously which are located along rail tracks.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F8C" w14:textId="35786036" w:rsidR="00CA48E3" w:rsidRDefault="00CA48E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hAnsi="Arial"/>
                <w:sz w:val="16"/>
                <w:szCs w:val="16"/>
              </w:rPr>
              <w:t>6.</w:t>
            </w:r>
            <w:r>
              <w:rPr>
                <w:rFonts w:ascii="Arial" w:hAnsi="Arial"/>
                <w:sz w:val="16"/>
                <w:szCs w:val="16"/>
              </w:rPr>
              <w:t>2</w:t>
            </w:r>
            <w:r>
              <w:rPr>
                <w:rFonts w:ascii="Arial" w:hAnsi="Arial"/>
                <w:sz w:val="16"/>
                <w:szCs w:val="16"/>
              </w:rPr>
              <w:t>.6-</w:t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29C4" w14:textId="6834FD2E" w:rsidR="00CA48E3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ko-KR"/>
              </w:rPr>
              <w:t>intended to be included in Section 5.5 of TS22.282</w:t>
            </w:r>
          </w:p>
        </w:tc>
      </w:tr>
      <w:tr w:rsidR="00CA48E3" w14:paraId="1FDB4FAD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17E" w14:textId="4C391BD8" w:rsidR="00CA48E3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10.3-</w:t>
            </w:r>
            <w:r w:rsidR="00C502D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0531" w14:textId="77777777" w:rsid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FRMCS System shall support the following traffic characteristics of data transfer: </w:t>
            </w:r>
          </w:p>
          <w:p w14:paraId="16DBB128" w14:textId="5A11AFC4" w:rsidR="00CA48E3" w:rsidRPr="00CA48E3" w:rsidRDefault="00CA48E3" w:rsidP="00CA48E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Note: This table is intended to be included in Section 6.2 of TS 22.289</w:t>
            </w:r>
            <w:r>
              <w:rPr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120B" w14:textId="341FFB2E" w:rsidR="00CA48E3" w:rsidRDefault="00CA48E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hAnsi="Arial"/>
                <w:sz w:val="16"/>
                <w:szCs w:val="16"/>
              </w:rPr>
              <w:t>6.2.6-</w:t>
            </w: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136" w14:textId="77777777" w:rsidR="00C61139" w:rsidRDefault="00C61139" w:rsidP="00C61139">
            <w:pPr>
              <w:keepNext/>
              <w:keepLines/>
              <w:spacing w:after="0"/>
              <w:jc w:val="center"/>
            </w:pPr>
            <w:r w:rsidRPr="00FE6512">
              <w:t xml:space="preserve">Table </w:t>
            </w:r>
            <w:r>
              <w:t>6</w:t>
            </w:r>
            <w:r w:rsidRPr="00FE6512">
              <w:t>.</w:t>
            </w:r>
            <w:r>
              <w:rPr>
                <w:rFonts w:ascii="맑은 고딕" w:hAnsi="맑은 고딕" w:cs="맑은 고딕" w:hint="eastAsia"/>
                <w:lang w:eastAsia="ko-KR"/>
              </w:rPr>
              <w:t>2</w:t>
            </w:r>
            <w:r w:rsidRPr="00FE6512">
              <w:t>.6.2-1</w:t>
            </w:r>
            <w:r>
              <w:t>,</w:t>
            </w:r>
          </w:p>
          <w:p w14:paraId="6D48E08C" w14:textId="50541D5E" w:rsidR="00C61139" w:rsidRPr="00593100" w:rsidRDefault="00C61139" w:rsidP="00593100">
            <w:pPr>
              <w:keepNext/>
              <w:keepLines/>
              <w:spacing w:after="0"/>
              <w:jc w:val="center"/>
            </w:pPr>
            <w:r>
              <w:t>intended to be included in Section 6.2 of TS 22.289</w:t>
            </w:r>
          </w:p>
        </w:tc>
      </w:tr>
      <w:tr w:rsidR="00C61139" w14:paraId="41C8F169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403" w14:textId="45EE129F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10.3-</w:t>
            </w:r>
            <w:r w:rsidR="00C502D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8FA0" w14:textId="54E21CC3" w:rsidR="00C61139" w:rsidRDefault="00C61139" w:rsidP="00CA48E3">
            <w:pPr>
              <w:spacing w:after="0"/>
              <w:rPr>
                <w:lang w:eastAsia="zh-CN"/>
              </w:rPr>
            </w:pPr>
            <w:r>
              <w:t>The 5G System shall support the proximity connections between the UE, the kiosk and the Mobile Intelligent Assistant.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9A01" w14:textId="04E070B9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>PR</w:t>
            </w: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 7</w:t>
            </w:r>
            <w:r>
              <w:rPr>
                <w:rFonts w:ascii="Arial" w:hAnsi="Arial"/>
                <w:sz w:val="16"/>
                <w:szCs w:val="16"/>
              </w:rPr>
              <w:t>.2.6-</w:t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1100" w14:textId="77777777" w:rsidR="00C61139" w:rsidRPr="00FE6512" w:rsidRDefault="00C61139" w:rsidP="00C61139">
            <w:pPr>
              <w:keepNext/>
              <w:keepLines/>
              <w:spacing w:after="0"/>
              <w:jc w:val="center"/>
            </w:pPr>
          </w:p>
        </w:tc>
      </w:tr>
    </w:tbl>
    <w:p w14:paraId="280810E3" w14:textId="77777777" w:rsidR="00D43329" w:rsidRDefault="00D43329" w:rsidP="00D43329">
      <w:pPr>
        <w:rPr>
          <w:rFonts w:eastAsia="Calibri"/>
          <w:lang w:eastAsia="en-GB"/>
        </w:rPr>
      </w:pPr>
    </w:p>
    <w:p w14:paraId="587CACA7" w14:textId="08D576B7" w:rsidR="00D43329" w:rsidRDefault="00BC6743" w:rsidP="00D43329">
      <w:pPr>
        <w:pStyle w:val="2"/>
        <w:rPr>
          <w:rFonts w:eastAsia="굴림"/>
        </w:rPr>
      </w:pPr>
      <w:bookmarkStart w:id="6" w:name="_Toc91258225"/>
      <w:r>
        <w:lastRenderedPageBreak/>
        <w:t>10</w:t>
      </w:r>
      <w:r w:rsidR="00D43329">
        <w:t>.</w:t>
      </w:r>
      <w:r>
        <w:t>4</w:t>
      </w:r>
      <w:r w:rsidR="00D43329">
        <w:tab/>
      </w:r>
      <w:bookmarkEnd w:id="6"/>
      <w:r w:rsidR="00C61139">
        <w:t>Other</w:t>
      </w:r>
      <w:r w:rsidR="00CA48E3">
        <w:t xml:space="preserve"> aspects</w:t>
      </w:r>
    </w:p>
    <w:p w14:paraId="41F87ADA" w14:textId="66501327" w:rsidR="00D43329" w:rsidRDefault="00D43329" w:rsidP="00D43329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</w:rPr>
        <w:t xml:space="preserve">Table </w:t>
      </w:r>
      <w:r w:rsidR="00BC6743">
        <w:rPr>
          <w:rFonts w:ascii="Arial" w:hAnsi="Arial"/>
          <w:b/>
        </w:rPr>
        <w:t>10</w:t>
      </w:r>
      <w:r>
        <w:rPr>
          <w:rFonts w:ascii="Arial" w:hAnsi="Arial"/>
          <w:b/>
        </w:rPr>
        <w:t>.</w:t>
      </w:r>
      <w:r w:rsidR="00BC6743">
        <w:rPr>
          <w:rFonts w:ascii="Arial" w:hAnsi="Arial"/>
          <w:b/>
        </w:rPr>
        <w:t>4</w:t>
      </w:r>
      <w:r>
        <w:rPr>
          <w:rFonts w:ascii="Arial" w:eastAsia="DengXian" w:hAnsi="Arial"/>
          <w:b/>
        </w:rPr>
        <w:t xml:space="preserve">-1 </w:t>
      </w:r>
      <w:r>
        <w:rPr>
          <w:rFonts w:ascii="Arial" w:hAnsi="Arial"/>
          <w:b/>
        </w:rPr>
        <w:t xml:space="preserve">– Other </w:t>
      </w:r>
      <w:r w:rsidR="003A02C5">
        <w:rPr>
          <w:rFonts w:ascii="Arial" w:hAnsi="Arial"/>
          <w:b/>
        </w:rPr>
        <w:t xml:space="preserve">Aspects </w:t>
      </w:r>
      <w:r>
        <w:rPr>
          <w:rFonts w:ascii="Arial" w:hAnsi="Arial"/>
          <w:b/>
        </w:rPr>
        <w:t>Consolidated Requirements</w:t>
      </w:r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  <w:tblGridChange w:id="7">
          <w:tblGrid>
            <w:gridCol w:w="1300"/>
            <w:gridCol w:w="4840"/>
            <w:gridCol w:w="1701"/>
            <w:gridCol w:w="1219"/>
          </w:tblGrid>
        </w:tblGridChange>
      </w:tblGrid>
      <w:tr w:rsidR="00D43329" w14:paraId="1CE9D540" w14:textId="77777777" w:rsidTr="00593100">
        <w:trPr>
          <w:cantSplit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E485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AEAB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7C69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9B04" w14:textId="77777777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D43329" w14:paraId="737E07C4" w14:textId="77777777" w:rsidTr="00593100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C833" w14:textId="159049AA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r w:rsidR="00BC6743">
              <w:rPr>
                <w:rFonts w:ascii="Arial" w:hAnsi="Arial"/>
                <w:sz w:val="18"/>
              </w:rPr>
              <w:t>10</w:t>
            </w:r>
            <w:r>
              <w:rPr>
                <w:rFonts w:ascii="Arial" w:hAnsi="Arial"/>
                <w:sz w:val="18"/>
              </w:rPr>
              <w:t>.</w:t>
            </w:r>
            <w:r w:rsidR="00BC6743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F1A" w14:textId="15F43875" w:rsidR="00D43329" w:rsidRDefault="00CA48E3">
            <w:pPr>
              <w:keepLines/>
              <w:spacing w:after="0"/>
            </w:pPr>
            <w:r>
              <w:t>The 5G system should support to interface external system to control the UEs that belongs to the external system.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E25D" w14:textId="6ED8F365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hAnsi="Arial"/>
                <w:sz w:val="16"/>
                <w:szCs w:val="16"/>
              </w:rPr>
              <w:t>6.1.6-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349" w14:textId="5A0AAD20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ko-KR"/>
              </w:rPr>
              <w:t>This requirement is FFS</w:t>
            </w:r>
          </w:p>
        </w:tc>
      </w:tr>
      <w:tr w:rsidR="00D43329" w14:paraId="59D0C38E" w14:textId="77777777" w:rsidTr="00593100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D8A6" w14:textId="55B8C494" w:rsidR="00D43329" w:rsidRDefault="00D43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CPR </w:t>
            </w:r>
            <w:r w:rsidR="00BC6743">
              <w:rPr>
                <w:rFonts w:ascii="Arial" w:hAnsi="Arial"/>
                <w:sz w:val="18"/>
              </w:rPr>
              <w:t>10</w:t>
            </w:r>
            <w:r>
              <w:rPr>
                <w:rFonts w:ascii="Arial" w:hAnsi="Arial"/>
                <w:sz w:val="18"/>
              </w:rPr>
              <w:t>.</w:t>
            </w:r>
            <w:r w:rsidR="00BC6743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2841" w14:textId="3D630F5B" w:rsidR="00D43329" w:rsidRDefault="00CA48E3">
            <w:pPr>
              <w:spacing w:after="0"/>
            </w:pPr>
            <w:r w:rsidRPr="00CA48E3">
              <w:t>The 5G system should support counting number of UEs in a specific area  in the station under the condition of category of UE and status of UE.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1830" w14:textId="2AD21D3E" w:rsidR="00D43329" w:rsidRDefault="00CA48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hAnsi="Arial"/>
                <w:sz w:val="16"/>
                <w:szCs w:val="16"/>
              </w:rPr>
              <w:t>6.1.6-</w:t>
            </w:r>
            <w:r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A35C" w14:textId="66A0808F" w:rsidR="00D4332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ko-KR"/>
              </w:rPr>
              <w:t>This requirement is FFS</w:t>
            </w:r>
          </w:p>
        </w:tc>
      </w:tr>
      <w:tr w:rsidR="00C61139" w14:paraId="4F2C63C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6F4B" w14:textId="7C479AB4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10.4-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1B2" w14:textId="0F86B301" w:rsidR="00C61139" w:rsidRPr="00CA48E3" w:rsidRDefault="00C61139">
            <w:pPr>
              <w:spacing w:after="0"/>
            </w:pPr>
            <w:r w:rsidRPr="00C61139">
              <w:t>The 3GPP system shall support obtaining and conveying location information as a scalable zone information in the application layer.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528" w14:textId="6B820899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 xml:space="preserve">PR </w:t>
            </w: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>7</w:t>
            </w:r>
            <w:r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t>1</w:t>
            </w:r>
            <w:r>
              <w:rPr>
                <w:rFonts w:ascii="Arial" w:hAnsi="Arial"/>
                <w:sz w:val="16"/>
                <w:szCs w:val="16"/>
              </w:rPr>
              <w:t>.6-</w:t>
            </w: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AB0" w14:textId="74C238D1" w:rsidR="00C61139" w:rsidRDefault="00C611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lang w:eastAsia="ko-KR"/>
              </w:rPr>
              <w:t>This requirement is FFS</w:t>
            </w:r>
          </w:p>
        </w:tc>
      </w:tr>
      <w:tr w:rsidR="00C61139" w14:paraId="4DF6F8D1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142" w14:textId="3D0D8909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10.4-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8C2" w14:textId="5B701798" w:rsidR="00C61139" w:rsidRPr="00C61139" w:rsidRDefault="00C61139">
            <w:pPr>
              <w:spacing w:after="0"/>
            </w:pPr>
            <w:r w:rsidRPr="00C61139">
              <w:t>The 5G System shall be able to provide functions to handle the smart station information for making display 3D or metaverse enabled smart station map and generating path information by a kiosk.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4C4" w14:textId="1CAF2CEA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>PR 7</w:t>
            </w:r>
            <w:r>
              <w:rPr>
                <w:rFonts w:ascii="Arial" w:hAnsi="Arial"/>
                <w:sz w:val="16"/>
                <w:szCs w:val="16"/>
              </w:rPr>
              <w:t>.2.6-</w:t>
            </w: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6852" w14:textId="77777777" w:rsidR="00C61139" w:rsidRDefault="00C61139">
            <w:pPr>
              <w:keepNext/>
              <w:keepLines/>
              <w:spacing w:after="0"/>
              <w:jc w:val="center"/>
              <w:rPr>
                <w:lang w:eastAsia="ko-KR"/>
              </w:rPr>
            </w:pPr>
          </w:p>
        </w:tc>
      </w:tr>
      <w:tr w:rsidR="00C61139" w14:paraId="7ACBF845" w14:textId="77777777" w:rsidTr="00CA48E3">
        <w:trPr>
          <w:cantSplit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4F8A" w14:textId="3193A4B2" w:rsidR="00C61139" w:rsidRDefault="00ED17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CPR 10.4-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5FD" w14:textId="7E00653A" w:rsidR="00C61139" w:rsidRPr="00C61139" w:rsidRDefault="00C61139">
            <w:pPr>
              <w:spacing w:after="0"/>
            </w:pPr>
            <w:r w:rsidRPr="00051BB0">
              <w:t>The MCX service shall support</w:t>
            </w:r>
            <w:r>
              <w:t xml:space="preserve"> </w:t>
            </w:r>
            <w:r w:rsidRPr="00051BB0">
              <w:t xml:space="preserve">obtaining and conveying location information </w:t>
            </w:r>
            <w:r w:rsidRPr="00176416">
              <w:t xml:space="preserve">describing the positions of each MCX UE </w:t>
            </w:r>
            <w:r>
              <w:t xml:space="preserve">with different location accuracy </w:t>
            </w:r>
            <w:r w:rsidRPr="00176416">
              <w:t>simultaneously</w:t>
            </w:r>
            <w:r w:rsidRPr="00051BB0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11F" w14:textId="0E0C2FE3" w:rsidR="00C61139" w:rsidRDefault="00C61139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r>
              <w:rPr>
                <w:rFonts w:ascii="Arial" w:eastAsia="맑은 고딕" w:hAnsi="Arial"/>
                <w:sz w:val="16"/>
                <w:szCs w:val="16"/>
                <w:lang w:val="x-none" w:eastAsia="ko-KR"/>
              </w:rPr>
              <w:t>PR 7</w:t>
            </w:r>
            <w:r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t>3</w:t>
            </w:r>
            <w:r>
              <w:rPr>
                <w:rFonts w:ascii="Arial" w:hAnsi="Arial"/>
                <w:sz w:val="16"/>
                <w:szCs w:val="16"/>
              </w:rPr>
              <w:t>.6-1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D4E" w14:textId="621A5DE4" w:rsidR="00C61139" w:rsidRDefault="00C61139">
            <w:pPr>
              <w:keepNext/>
              <w:keepLines/>
              <w:spacing w:after="0"/>
              <w:jc w:val="center"/>
              <w:rPr>
                <w:lang w:eastAsia="ko-KR"/>
              </w:rPr>
            </w:pPr>
            <w:r w:rsidRPr="001F4B09">
              <w:t>intended to be included in Sectio</w:t>
            </w:r>
            <w:r>
              <w:t>ns 5.11 and 6.12 of TS 22.280</w:t>
            </w:r>
          </w:p>
        </w:tc>
      </w:tr>
    </w:tbl>
    <w:p w14:paraId="5096953B" w14:textId="3BE7D425" w:rsidR="00CA48E3" w:rsidRDefault="00CA48E3" w:rsidP="00D43329">
      <w:pPr>
        <w:rPr>
          <w:lang w:eastAsia="en-GB"/>
        </w:rPr>
      </w:pPr>
    </w:p>
    <w:p w14:paraId="47C275DE" w14:textId="77777777" w:rsidR="00CA48E3" w:rsidRDefault="00CA48E3" w:rsidP="00D43329">
      <w:pPr>
        <w:rPr>
          <w:lang w:eastAsia="en-GB"/>
        </w:rPr>
      </w:pPr>
    </w:p>
    <w:bookmarkEnd w:id="0"/>
    <w:p w14:paraId="74E35B47" w14:textId="50A79273" w:rsidR="000F1870" w:rsidRDefault="000F1870" w:rsidP="00D81723">
      <w:pPr>
        <w:pStyle w:val="1"/>
        <w:rPr>
          <w:rFonts w:ascii="Times New Roman" w:hAnsi="Times New Roman"/>
          <w:sz w:val="20"/>
        </w:rPr>
      </w:pPr>
    </w:p>
    <w:p w14:paraId="47AA2F34" w14:textId="66E1A72B" w:rsidR="000F1870" w:rsidRDefault="000F1870" w:rsidP="000F1870"/>
    <w:p w14:paraId="79D70F2F" w14:textId="77777777" w:rsidR="000F1870" w:rsidRPr="00593100" w:rsidRDefault="000F1870" w:rsidP="00593100"/>
    <w:p w14:paraId="4B29409A" w14:textId="77777777" w:rsidR="000F1870" w:rsidRPr="008A5E86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8" w:name="_Toc355779205"/>
      <w:bookmarkStart w:id="9" w:name="_Toc354586743"/>
      <w:bookmarkStart w:id="10" w:name="_Toc354590102"/>
      <w:bookmarkStart w:id="11" w:name="_Toc355779206"/>
      <w:bookmarkStart w:id="12" w:name="_Toc354586744"/>
      <w:bookmarkStart w:id="13" w:name="_Toc354590103"/>
      <w:bookmarkStart w:id="14" w:name="_Toc355779207"/>
      <w:bookmarkStart w:id="15" w:name="_Toc354586745"/>
      <w:bookmarkStart w:id="16" w:name="_Toc354590104"/>
      <w:bookmarkStart w:id="17" w:name="_Toc355779209"/>
      <w:bookmarkStart w:id="18" w:name="_Toc354586747"/>
      <w:bookmarkStart w:id="19" w:name="_Toc35459010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654A8" w14:textId="77777777" w:rsidR="0074635A" w:rsidRDefault="0074635A">
      <w:r>
        <w:separator/>
      </w:r>
    </w:p>
  </w:endnote>
  <w:endnote w:type="continuationSeparator" w:id="0">
    <w:p w14:paraId="0FE29D10" w14:textId="77777777" w:rsidR="0074635A" w:rsidRDefault="0074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3A64A" w14:textId="77777777" w:rsidR="0074635A" w:rsidRDefault="0074635A">
      <w:r>
        <w:separator/>
      </w:r>
    </w:p>
  </w:footnote>
  <w:footnote w:type="continuationSeparator" w:id="0">
    <w:p w14:paraId="31272ABF" w14:textId="77777777" w:rsidR="0074635A" w:rsidRDefault="0074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919FF"/>
    <w:rsid w:val="000C47C3"/>
    <w:rsid w:val="000D58AB"/>
    <w:rsid w:val="000F1870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675F0"/>
    <w:rsid w:val="00272291"/>
    <w:rsid w:val="002760EE"/>
    <w:rsid w:val="002B6339"/>
    <w:rsid w:val="002E00EE"/>
    <w:rsid w:val="003172DC"/>
    <w:rsid w:val="003364C7"/>
    <w:rsid w:val="0035462D"/>
    <w:rsid w:val="00356555"/>
    <w:rsid w:val="003765B8"/>
    <w:rsid w:val="003A02C5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100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2FF2"/>
    <w:rsid w:val="00734A5B"/>
    <w:rsid w:val="0074026F"/>
    <w:rsid w:val="007429F6"/>
    <w:rsid w:val="00744E76"/>
    <w:rsid w:val="0074635A"/>
    <w:rsid w:val="00765EA3"/>
    <w:rsid w:val="00774DA4"/>
    <w:rsid w:val="00781F0F"/>
    <w:rsid w:val="007B600E"/>
    <w:rsid w:val="007F0F4A"/>
    <w:rsid w:val="008028A4"/>
    <w:rsid w:val="008209FB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141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3256A"/>
    <w:rsid w:val="00B51474"/>
    <w:rsid w:val="00B93086"/>
    <w:rsid w:val="00BA19ED"/>
    <w:rsid w:val="00BA4B8D"/>
    <w:rsid w:val="00BC0F7D"/>
    <w:rsid w:val="00BC674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8E3"/>
    <w:rsid w:val="00CC30AF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293B"/>
    <w:rsid w:val="00E44582"/>
    <w:rsid w:val="00E77645"/>
    <w:rsid w:val="00EA15B0"/>
    <w:rsid w:val="00EA5EA7"/>
    <w:rsid w:val="00EC4A25"/>
    <w:rsid w:val="00ED17C1"/>
    <w:rsid w:val="00EF608C"/>
    <w:rsid w:val="00F025A2"/>
    <w:rsid w:val="00F04712"/>
    <w:rsid w:val="00F13360"/>
    <w:rsid w:val="00F22EC7"/>
    <w:rsid w:val="00F325C8"/>
    <w:rsid w:val="00F61254"/>
    <w:rsid w:val="00F653B8"/>
    <w:rsid w:val="00F67856"/>
    <w:rsid w:val="00F9008D"/>
    <w:rsid w:val="00FA1266"/>
    <w:rsid w:val="00FB4A9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CA48E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79C08-02EF-4113-A599-315A2463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HanMin-gyu</cp:lastModifiedBy>
  <cp:revision>28</cp:revision>
  <cp:lastPrinted>2019-02-25T14:05:00Z</cp:lastPrinted>
  <dcterms:created xsi:type="dcterms:W3CDTF">2021-07-14T09:19:00Z</dcterms:created>
  <dcterms:modified xsi:type="dcterms:W3CDTF">2022-08-25T07:59:00Z</dcterms:modified>
</cp:coreProperties>
</file>