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04738334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B5780B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D92863">
        <w:rPr>
          <w:sz w:val="24"/>
          <w:szCs w:val="24"/>
        </w:rPr>
        <w:t>22</w:t>
      </w:r>
      <w:r w:rsidR="000A5420">
        <w:rPr>
          <w:sz w:val="24"/>
          <w:szCs w:val="24"/>
        </w:rPr>
        <w:t>2132</w:t>
      </w:r>
    </w:p>
    <w:p w14:paraId="55CF78DE" w14:textId="159C2350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092E17">
        <w:rPr>
          <w:sz w:val="24"/>
          <w:szCs w:val="24"/>
        </w:rPr>
        <w:t>22 August</w:t>
      </w:r>
      <w:r w:rsidR="004F09F1">
        <w:rPr>
          <w:sz w:val="24"/>
          <w:szCs w:val="24"/>
        </w:rPr>
        <w:t xml:space="preserve"> - </w:t>
      </w:r>
      <w:r w:rsidR="00B5780B">
        <w:rPr>
          <w:sz w:val="24"/>
          <w:szCs w:val="24"/>
        </w:rPr>
        <w:t>0</w:t>
      </w:r>
      <w:r w:rsidR="00092E17">
        <w:rPr>
          <w:sz w:val="24"/>
          <w:szCs w:val="24"/>
        </w:rPr>
        <w:t>1</w:t>
      </w:r>
      <w:r w:rsidRPr="00A91E45">
        <w:rPr>
          <w:sz w:val="24"/>
          <w:szCs w:val="24"/>
        </w:rPr>
        <w:t xml:space="preserve"> </w:t>
      </w:r>
      <w:r w:rsidR="00092E17">
        <w:rPr>
          <w:sz w:val="24"/>
          <w:szCs w:val="24"/>
        </w:rPr>
        <w:t xml:space="preserve">September </w:t>
      </w:r>
      <w:r w:rsidRPr="00A91E45">
        <w:rPr>
          <w:sz w:val="24"/>
          <w:szCs w:val="24"/>
        </w:rPr>
        <w:t>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1EF7254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 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7F4137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Saankhya Labs </w:t>
      </w:r>
      <w:r w:rsidR="00CE4DE8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and </w:t>
      </w:r>
      <w:r w:rsidR="007F4137" w:rsidRPr="00985E72">
        <w:rPr>
          <w:rFonts w:eastAsia="Batang"/>
          <w:b/>
          <w:bCs/>
          <w:sz w:val="24"/>
          <w:szCs w:val="24"/>
          <w:lang w:val="en-US" w:eastAsia="zh-CN"/>
        </w:rPr>
        <w:t>IIT Bombay</w:t>
      </w:r>
    </w:p>
    <w:p w14:paraId="77734250" w14:textId="39F4DDD8" w:rsidR="006C2E80" w:rsidRPr="00985E72" w:rsidRDefault="00AE25BF" w:rsidP="00B553F8">
      <w:pPr>
        <w:rPr>
          <w:rFonts w:eastAsia="Batang"/>
          <w:b/>
          <w:bCs/>
          <w:sz w:val="24"/>
          <w:szCs w:val="24"/>
          <w:lang w:eastAsia="zh-CN"/>
        </w:rPr>
      </w:pPr>
      <w:r w:rsidRPr="00985E72">
        <w:rPr>
          <w:rFonts w:eastAsia="Batang"/>
          <w:b/>
          <w:bCs/>
          <w:sz w:val="24"/>
          <w:szCs w:val="24"/>
          <w:lang w:eastAsia="zh-CN"/>
        </w:rPr>
        <w:t>Title:</w:t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Pr="00985E72">
        <w:rPr>
          <w:rFonts w:eastAsia="Batang"/>
          <w:b/>
          <w:bCs/>
          <w:sz w:val="24"/>
          <w:szCs w:val="24"/>
          <w:lang w:eastAsia="zh-CN"/>
        </w:rPr>
        <w:t>New</w:t>
      </w:r>
      <w:r w:rsidR="00D31CC8" w:rsidRPr="00985E72">
        <w:rPr>
          <w:rFonts w:eastAsia="Batang"/>
          <w:b/>
          <w:bCs/>
          <w:sz w:val="24"/>
          <w:szCs w:val="24"/>
          <w:lang w:eastAsia="zh-CN"/>
        </w:rPr>
        <w:t xml:space="preserve"> WID on</w:t>
      </w:r>
      <w:r w:rsidRPr="00985E72">
        <w:rPr>
          <w:rFonts w:eastAsia="Batang"/>
          <w:b/>
          <w:bCs/>
          <w:sz w:val="24"/>
          <w:szCs w:val="24"/>
          <w:lang w:eastAsia="zh-CN"/>
        </w:rPr>
        <w:t xml:space="preserve"> </w:t>
      </w:r>
      <w:r w:rsidR="00E7687B" w:rsidRPr="00985E72">
        <w:rPr>
          <w:b/>
          <w:bCs/>
          <w:sz w:val="24"/>
          <w:szCs w:val="24"/>
        </w:rPr>
        <w:t>Usage of Non-3GPP NTN for Multicast</w:t>
      </w:r>
      <w:r w:rsidR="00385BBB" w:rsidRPr="00985E72">
        <w:rPr>
          <w:b/>
          <w:bCs/>
          <w:sz w:val="24"/>
          <w:szCs w:val="24"/>
        </w:rPr>
        <w:t xml:space="preserve"> </w:t>
      </w:r>
      <w:r w:rsidR="00E7687B" w:rsidRPr="00985E72">
        <w:rPr>
          <w:b/>
          <w:bCs/>
          <w:sz w:val="24"/>
          <w:szCs w:val="24"/>
        </w:rPr>
        <w:t>Broadcast Services in 5GS</w:t>
      </w:r>
    </w:p>
    <w:p w14:paraId="5F56A0A9" w14:textId="6D304BE0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D92863">
        <w:rPr>
          <w:rFonts w:eastAsia="Batang"/>
          <w:b/>
          <w:bCs/>
          <w:sz w:val="24"/>
          <w:szCs w:val="24"/>
          <w:lang w:val="en-US" w:eastAsia="zh-CN"/>
        </w:rPr>
        <w:t>Approval</w:t>
      </w:r>
    </w:p>
    <w:p w14:paraId="195E59E6" w14:textId="60B3FEC6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385BBB" w:rsidRPr="00985E72">
        <w:rPr>
          <w:rFonts w:eastAsia="Batang"/>
          <w:b/>
          <w:bCs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385BB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553F8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797F0615" w14:textId="147B5AEE" w:rsidR="00E7687B" w:rsidRPr="00985E72" w:rsidRDefault="00E7687B" w:rsidP="00385BBB">
      <w:pPr>
        <w:pStyle w:val="Guidance"/>
        <w:rPr>
          <w:b/>
          <w:bCs/>
          <w:sz w:val="24"/>
          <w:szCs w:val="24"/>
        </w:rPr>
      </w:pPr>
      <w:r w:rsidRPr="00985E72">
        <w:rPr>
          <w:b/>
          <w:bCs/>
          <w:sz w:val="24"/>
          <w:szCs w:val="24"/>
        </w:rPr>
        <w:t>WID on Usage of Non-3GPP NTN</w:t>
      </w:r>
      <w:r w:rsidR="00985E72" w:rsidRPr="00985E72">
        <w:rPr>
          <w:b/>
          <w:bCs/>
          <w:sz w:val="24"/>
          <w:szCs w:val="24"/>
        </w:rPr>
        <w:t xml:space="preserve"> (Satellite access network)</w:t>
      </w:r>
      <w:r w:rsidRPr="00985E72">
        <w:rPr>
          <w:b/>
          <w:bCs/>
          <w:sz w:val="24"/>
          <w:szCs w:val="24"/>
        </w:rPr>
        <w:t xml:space="preserve"> for Multicast</w:t>
      </w:r>
      <w:r w:rsidR="00385BBB" w:rsidRPr="00985E72">
        <w:rPr>
          <w:b/>
          <w:bCs/>
          <w:sz w:val="24"/>
          <w:szCs w:val="24"/>
        </w:rPr>
        <w:t xml:space="preserve"> </w:t>
      </w:r>
      <w:r w:rsidRPr="00985E72">
        <w:rPr>
          <w:b/>
          <w:bCs/>
          <w:sz w:val="24"/>
          <w:szCs w:val="24"/>
        </w:rPr>
        <w:t>Broadcast Services in 5GS</w:t>
      </w:r>
    </w:p>
    <w:p w14:paraId="289CB42C" w14:textId="3123E9AF" w:rsidR="006C2E80" w:rsidRDefault="00E13CB2" w:rsidP="006C2E80">
      <w:pPr>
        <w:pStyle w:val="Heading8"/>
      </w:pPr>
      <w:r>
        <w:t>A</w:t>
      </w:r>
      <w:r w:rsidR="00B078D6">
        <w:t>cronym:</w:t>
      </w:r>
      <w:r w:rsidR="00C201DA">
        <w:t xml:space="preserve"> </w:t>
      </w:r>
      <w:r w:rsidR="006E36B8">
        <w:t>S</w:t>
      </w:r>
      <w:r w:rsidR="00D13288">
        <w:t>at</w:t>
      </w:r>
      <w:r w:rsidR="006E36B8">
        <w:t>4MBS</w:t>
      </w:r>
    </w:p>
    <w:p w14:paraId="61D03C82" w14:textId="37324897" w:rsidR="00686170" w:rsidRDefault="00686170" w:rsidP="00385BBB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385BBB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F22616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E7687B">
        <w:rPr>
          <w:i/>
          <w:iCs/>
        </w:rPr>
        <w:t>19</w:t>
      </w:r>
    </w:p>
    <w:p w14:paraId="53277F89" w14:textId="41AE39B4" w:rsidR="003F7142" w:rsidRPr="006C2E80" w:rsidRDefault="003F7142" w:rsidP="00385BB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385BB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85BB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85BB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85BB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85BB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85BB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85BB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85BB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BE00389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36E0ECD0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D2BACC8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DDDBECE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85BB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85BB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385BBB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85BB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85BB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85BB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85BBB">
            <w:pPr>
              <w:pStyle w:val="TAC"/>
            </w:pPr>
          </w:p>
        </w:tc>
      </w:tr>
    </w:tbl>
    <w:p w14:paraId="3A87B226" w14:textId="77777777" w:rsidR="008A76FD" w:rsidRPr="006C2E80" w:rsidRDefault="008A76FD" w:rsidP="00385BB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5BF5B2BC" w:rsidR="00A36378" w:rsidRPr="00A36378" w:rsidRDefault="00A36378" w:rsidP="00385BB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04BBCA3" w:rsidR="004876B9" w:rsidRDefault="00AB45EB" w:rsidP="00385BB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2500CA66" w:rsidR="004876B9" w:rsidRPr="006C2E80" w:rsidRDefault="00D85DF4" w:rsidP="00D85DF4">
            <w:pPr>
              <w:pStyle w:val="TAH"/>
              <w:tabs>
                <w:tab w:val="center" w:pos="1350"/>
              </w:tabs>
              <w:jc w:val="left"/>
            </w:pPr>
            <w:r>
              <w:tab/>
            </w:r>
            <w:r w:rsidR="004876B9"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85BB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5F1928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85BB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85BB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B553F8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29F0C1C" w:rsidR="002944FD" w:rsidRPr="009A6092" w:rsidRDefault="002944FD" w:rsidP="00385BB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85BB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85BBB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85BB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85BB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85BBB">
            <w:pPr>
              <w:pStyle w:val="TAL"/>
            </w:pPr>
          </w:p>
        </w:tc>
        <w:tc>
          <w:tcPr>
            <w:tcW w:w="6010" w:type="dxa"/>
          </w:tcPr>
          <w:p w14:paraId="24E5739B" w14:textId="48DC214E" w:rsidR="008835FC" w:rsidRPr="00251D80" w:rsidRDefault="00E7687B" w:rsidP="00385BBB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85BB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D9393BB" w:rsidR="00746F46" w:rsidRPr="006C2E80" w:rsidRDefault="00746F46" w:rsidP="00385BB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85BB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85BB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85BB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385BBB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385BBB">
            <w:pPr>
              <w:pStyle w:val="TAL"/>
            </w:pPr>
          </w:p>
        </w:tc>
        <w:tc>
          <w:tcPr>
            <w:tcW w:w="5099" w:type="dxa"/>
          </w:tcPr>
          <w:p w14:paraId="4972B8BD" w14:textId="664BCD34" w:rsidR="008835FC" w:rsidRPr="00251D80" w:rsidRDefault="00B21940" w:rsidP="00385BBB">
            <w:pPr>
              <w:pStyle w:val="Guidance"/>
            </w:pPr>
            <w:r>
              <w:t>N/A</w:t>
            </w:r>
          </w:p>
        </w:tc>
      </w:tr>
    </w:tbl>
    <w:p w14:paraId="6BC7072F" w14:textId="77777777" w:rsidR="006C2E80" w:rsidRDefault="006C2E80" w:rsidP="00385BBB">
      <w:pPr>
        <w:pStyle w:val="FP"/>
      </w:pPr>
    </w:p>
    <w:p w14:paraId="3AE37009" w14:textId="69A36B88" w:rsidR="0030045C" w:rsidRPr="006C2E80" w:rsidRDefault="0030045C" w:rsidP="00385BB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B21940">
        <w:t xml:space="preserve"> N/A</w:t>
      </w:r>
    </w:p>
    <w:p w14:paraId="424DD1E0" w14:textId="173AD39C" w:rsidR="00A9188C" w:rsidRPr="006C2E80" w:rsidRDefault="00A9188C" w:rsidP="00385BBB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583AD98" w14:textId="70DF60D2" w:rsidR="00E7687B" w:rsidRPr="00285CBA" w:rsidRDefault="00E7687B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</w:t>
      </w:r>
      <w:r w:rsidR="008F46CC">
        <w:rPr>
          <w:rFonts w:ascii="Times New Roman" w:eastAsiaTheme="minorEastAsia" w:hAnsi="Times New Roman"/>
          <w:noProof/>
          <w:lang w:eastAsia="zh-CN"/>
        </w:rPr>
        <w:t>.”</w:t>
      </w:r>
    </w:p>
    <w:p w14:paraId="29FA6D37" w14:textId="77777777" w:rsidR="00CE4DE8" w:rsidRDefault="00CE4DE8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4807C9CB" w14:textId="44924250" w:rsidR="00CE4DE8" w:rsidRDefault="00E7687B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 xml:space="preserve">TS 22.261 also specifies that the 5GS shall support the delivery of multicast broadcast services (MBS) via satellite access networks. While TS 22.261 mentions the usage of </w:t>
      </w:r>
      <w:r w:rsidR="008F46CC">
        <w:rPr>
          <w:rFonts w:ascii="Times New Roman" w:eastAsiaTheme="minorEastAsia" w:hAnsi="Times New Roman"/>
          <w:noProof/>
          <w:lang w:eastAsia="zh-CN"/>
        </w:rPr>
        <w:t xml:space="preserve">a </w:t>
      </w:r>
      <w:r w:rsidRPr="00285CBA">
        <w:rPr>
          <w:rFonts w:ascii="Times New Roman" w:eastAsiaTheme="minorEastAsia" w:hAnsi="Times New Roman"/>
          <w:noProof/>
          <w:lang w:eastAsia="zh-CN"/>
        </w:rPr>
        <w:t>5G satellite access network for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>multicast broadcast services</w:t>
      </w:r>
      <w:r w:rsidRPr="00285CBA">
        <w:rPr>
          <w:rFonts w:ascii="Times New Roman" w:eastAsiaTheme="minorEastAsia" w:hAnsi="Times New Roman"/>
          <w:noProof/>
          <w:lang w:eastAsia="zh-CN"/>
        </w:rPr>
        <w:t xml:space="preserve">, it does not clearly specify if non-3GPP satellite access can be used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285CBA">
        <w:rPr>
          <w:rFonts w:ascii="Times New Roman" w:eastAsiaTheme="minorEastAsia" w:hAnsi="Times New Roman"/>
          <w:noProof/>
          <w:lang w:eastAsia="zh-CN"/>
        </w:rPr>
        <w:t>in 5GS even though it supports the usage of non-3GPP satellite access in general.</w:t>
      </w:r>
    </w:p>
    <w:p w14:paraId="3D003C49" w14:textId="77777777" w:rsidR="00CE4DE8" w:rsidRDefault="00CE4DE8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70842100" w14:textId="67EC3D7A" w:rsidR="00D85DF4" w:rsidRDefault="00E7687B" w:rsidP="00B553F8">
      <w:pPr>
        <w:pStyle w:val="CRCoverPage"/>
        <w:spacing w:after="0"/>
        <w:ind w:left="100"/>
        <w:rPr>
          <w:rFonts w:ascii="Times New Roman" w:hAnsi="Times New Roman"/>
        </w:rPr>
      </w:pPr>
      <w:r w:rsidRPr="00B553F8">
        <w:rPr>
          <w:rFonts w:ascii="Times New Roman" w:eastAsiaTheme="minorEastAsia" w:hAnsi="Times New Roman"/>
          <w:noProof/>
          <w:lang w:eastAsia="zh-CN"/>
        </w:rPr>
        <w:t xml:space="preserve">Usage of non-3GPP satellite access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B553F8">
        <w:rPr>
          <w:rFonts w:ascii="Times New Roman" w:eastAsiaTheme="minorEastAsia" w:hAnsi="Times New Roman"/>
          <w:noProof/>
          <w:lang w:eastAsia="zh-CN"/>
        </w:rPr>
        <w:t>in 5GS appears quite promising as there might be many different types of non-3GPP satellite access, both legacy and new such as, OneWeb, Telesat, Space</w:t>
      </w:r>
      <w:r w:rsidR="00497AD4">
        <w:rPr>
          <w:rFonts w:ascii="Times New Roman" w:eastAsiaTheme="minorEastAsia" w:hAnsi="Times New Roman"/>
          <w:noProof/>
          <w:lang w:eastAsia="zh-CN"/>
        </w:rPr>
        <w:t>X’</w:t>
      </w:r>
      <w:r w:rsidRPr="00B553F8">
        <w:rPr>
          <w:rFonts w:ascii="Times New Roman" w:eastAsiaTheme="minorEastAsia" w:hAnsi="Times New Roman"/>
          <w:noProof/>
          <w:lang w:eastAsia="zh-CN"/>
        </w:rPr>
        <w:t xml:space="preserve"> Starlink, and Amazon’s Kuiper</w:t>
      </w:r>
      <w:r w:rsidR="00E23CCC">
        <w:rPr>
          <w:rFonts w:ascii="Times New Roman" w:eastAsiaTheme="minorEastAsia" w:hAnsi="Times New Roman"/>
          <w:noProof/>
          <w:lang w:eastAsia="zh-CN"/>
        </w:rPr>
        <w:t>,</w:t>
      </w:r>
      <w:r w:rsidRPr="00B553F8">
        <w:rPr>
          <w:rFonts w:ascii="Times New Roman" w:eastAsiaTheme="minorEastAsia" w:hAnsi="Times New Roman"/>
          <w:noProof/>
          <w:lang w:eastAsia="zh-CN"/>
        </w:rPr>
        <w:t xml:space="preserve"> etc. which could be used for this purpose. Therefore,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it is </w:t>
      </w:r>
      <w:r w:rsidRPr="00B553F8">
        <w:rPr>
          <w:rFonts w:ascii="Times New Roman" w:eastAsiaTheme="minorEastAsia" w:hAnsi="Times New Roman"/>
          <w:noProof/>
          <w:lang w:eastAsia="zh-CN"/>
        </w:rPr>
        <w:t>propose</w:t>
      </w:r>
      <w:r w:rsidR="00CE4DE8">
        <w:rPr>
          <w:rFonts w:ascii="Times New Roman" w:eastAsiaTheme="minorEastAsia" w:hAnsi="Times New Roman"/>
          <w:noProof/>
          <w:lang w:eastAsia="zh-CN"/>
        </w:rPr>
        <w:t>d</w:t>
      </w:r>
      <w:r w:rsidRPr="00B553F8">
        <w:rPr>
          <w:rFonts w:ascii="Times New Roman" w:eastAsiaTheme="minorEastAsia" w:hAnsi="Times New Roman"/>
          <w:noProof/>
          <w:lang w:eastAsia="zh-CN"/>
        </w:rPr>
        <w:t xml:space="preserve"> that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the </w:t>
      </w:r>
      <w:r w:rsidRPr="00B553F8">
        <w:rPr>
          <w:rFonts w:ascii="Times New Roman" w:hAnsi="Times New Roman"/>
        </w:rPr>
        <w:t xml:space="preserve">usage of non-3GPP satellite access for </w:t>
      </w:r>
      <w:r w:rsidR="00CE4DE8">
        <w:rPr>
          <w:rFonts w:ascii="Times New Roman" w:hAnsi="Times New Roman"/>
        </w:rPr>
        <w:t xml:space="preserve">delivery of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B553F8">
        <w:rPr>
          <w:rFonts w:ascii="Times New Roman" w:hAnsi="Times New Roman"/>
        </w:rPr>
        <w:t>in 5GS</w:t>
      </w:r>
      <w:r w:rsidR="00CE4DE8">
        <w:rPr>
          <w:rFonts w:ascii="Times New Roman" w:hAnsi="Times New Roman"/>
        </w:rPr>
        <w:t xml:space="preserve"> </w:t>
      </w:r>
      <w:r w:rsidR="00107978">
        <w:rPr>
          <w:rFonts w:ascii="Times New Roman" w:hAnsi="Times New Roman"/>
        </w:rPr>
        <w:t xml:space="preserve">be </w:t>
      </w:r>
      <w:r w:rsidR="00CE4DE8">
        <w:rPr>
          <w:rFonts w:ascii="Times New Roman" w:hAnsi="Times New Roman"/>
        </w:rPr>
        <w:t>allowed</w:t>
      </w:r>
      <w:r w:rsidRPr="00B553F8">
        <w:rPr>
          <w:rFonts w:ascii="Times New Roman" w:hAnsi="Times New Roman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69575181" w:rsidR="006C2E80" w:rsidRPr="006C2E80" w:rsidRDefault="00C15B66" w:rsidP="00385BBB"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>to a</w:t>
      </w:r>
      <w:r w:rsidR="00E7687B" w:rsidRPr="00E7687B">
        <w:t>llow “</w:t>
      </w:r>
      <w:r w:rsidR="00CE4DE8">
        <w:t xml:space="preserve">the </w:t>
      </w:r>
      <w:r w:rsidR="00E7687B" w:rsidRPr="00E7687B">
        <w:t xml:space="preserve">usage of non-3GPP satellite access (NTN) for </w:t>
      </w:r>
      <w:r w:rsidR="00CE4DE8">
        <w:t xml:space="preserve">multicast broadcast </w:t>
      </w:r>
      <w:r w:rsidR="00E7687B" w:rsidRPr="00E7687B">
        <w:t>service in 5GS”</w:t>
      </w:r>
      <w:r w:rsidR="00CE4DE8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85BB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85BB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85BB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85BB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85BB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85BB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85BB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85BBB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85BBB">
            <w:pPr>
              <w:pStyle w:val="TAL"/>
            </w:pPr>
          </w:p>
        </w:tc>
      </w:tr>
    </w:tbl>
    <w:p w14:paraId="3D972A4A" w14:textId="77777777" w:rsidR="006C2E80" w:rsidRDefault="006C2E80" w:rsidP="00385BBB">
      <w:pPr>
        <w:pStyle w:val="FP"/>
      </w:pPr>
    </w:p>
    <w:p w14:paraId="76A2B6F0" w14:textId="70307B0B" w:rsidR="00414164" w:rsidRPr="006C2E80" w:rsidRDefault="00414164" w:rsidP="00385BBB">
      <w:pPr>
        <w:pStyle w:val="Guidance"/>
      </w:pPr>
    </w:p>
    <w:p w14:paraId="5B510A00" w14:textId="77777777" w:rsidR="00102222" w:rsidRDefault="00102222" w:rsidP="00385BB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85BB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85BB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85BB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85BB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85BBB">
            <w:pPr>
              <w:pStyle w:val="TAH"/>
            </w:pPr>
            <w:r>
              <w:t>Remarks</w:t>
            </w:r>
          </w:p>
        </w:tc>
      </w:tr>
      <w:tr w:rsidR="006C2E80" w:rsidRPr="00C15B66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299BE1" w:rsidR="006C2E80" w:rsidRPr="00B553F8" w:rsidRDefault="00847414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4C90C0" w:rsidR="006C2E80" w:rsidRPr="00B553F8" w:rsidRDefault="00C15B66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Update the stage 1 specifications to allow “the usage of non-3GPP satellite access (NTN) for multicast broadcast service in 5GS”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4A5F58A3" w:rsidR="006C2E80" w:rsidRPr="00B553F8" w:rsidRDefault="00847414" w:rsidP="00F70F5D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SA</w:t>
            </w:r>
            <w:r w:rsidR="00F70F5D">
              <w:rPr>
                <w:rFonts w:ascii="Times New Roman" w:hAnsi="Times New Roman"/>
                <w:sz w:val="20"/>
                <w:szCs w:val="22"/>
              </w:rPr>
              <w:t>1</w:t>
            </w:r>
            <w:r w:rsidRPr="00B553F8">
              <w:rPr>
                <w:rFonts w:ascii="Times New Roman" w:hAnsi="Times New Roman"/>
                <w:sz w:val="20"/>
                <w:szCs w:val="22"/>
              </w:rPr>
              <w:t>#</w:t>
            </w:r>
            <w:r w:rsidR="00B8240E">
              <w:rPr>
                <w:rFonts w:ascii="Times New Roman" w:hAnsi="Times New Roman"/>
                <w:sz w:val="20"/>
                <w:szCs w:val="22"/>
              </w:rPr>
              <w:t>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B553F8" w:rsidRDefault="006C2E80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701E09C7" w14:textId="77777777" w:rsidR="00C4305E" w:rsidRDefault="00C4305E" w:rsidP="00385BBB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8AB286F" w:rsidR="006C2E80" w:rsidRPr="00B553F8" w:rsidRDefault="002B3D80" w:rsidP="00385BBB">
      <w:pPr>
        <w:rPr>
          <w:lang w:val="sv-SE"/>
        </w:rPr>
      </w:pPr>
      <w:r w:rsidRPr="00B553F8">
        <w:rPr>
          <w:lang w:val="sv-SE"/>
        </w:rPr>
        <w:t xml:space="preserve">Saha, Anindya, Saankhya Labs, </w:t>
      </w:r>
      <w:r w:rsidR="0010158E" w:rsidRPr="00B553F8">
        <w:rPr>
          <w:lang w:val="sv-SE"/>
        </w:rPr>
        <w:t>anindya@saankhyalabs.com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E4EB89D" w:rsidR="00557B2E" w:rsidRPr="00557B2E" w:rsidRDefault="002B3D80" w:rsidP="00385BBB"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7AB02D9" w:rsidR="006C2E80" w:rsidRPr="00557B2E" w:rsidRDefault="002B3D80" w:rsidP="00385BBB">
      <w:r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5C5DC65" w:rsidR="0033027D" w:rsidRPr="006C2E80" w:rsidRDefault="0033027D" w:rsidP="00385BB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85BB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2C0F844" w:rsidR="00557B2E" w:rsidRDefault="002B3D80" w:rsidP="00385BBB">
            <w:pPr>
              <w:pStyle w:val="TAL"/>
            </w:pPr>
            <w:r>
              <w:t>Saankhya Labs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A613A5" w:rsidR="0048267C" w:rsidRDefault="002B3D80" w:rsidP="00385BBB">
            <w:pPr>
              <w:pStyle w:val="TAL"/>
            </w:pPr>
            <w:r w:rsidRPr="002B3D80">
              <w:t>Ligado Networks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20C34F2" w:rsidR="0048267C" w:rsidRDefault="002B3D80" w:rsidP="00385BBB">
            <w:pPr>
              <w:pStyle w:val="TAL"/>
            </w:pPr>
            <w:r w:rsidRPr="002B3D80">
              <w:t>One Media</w:t>
            </w:r>
            <w:r w:rsidR="00536438">
              <w:t xml:space="preserve"> 3.0</w:t>
            </w:r>
          </w:p>
        </w:tc>
      </w:tr>
      <w:tr w:rsidR="002E51D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7EC851D" w:rsidR="002E51DD" w:rsidRDefault="004A064C" w:rsidP="002E51DD">
            <w:pPr>
              <w:pStyle w:val="TAL"/>
            </w:pPr>
            <w:r>
              <w:t>Fraunhofer IIS</w:t>
            </w:r>
          </w:p>
        </w:tc>
      </w:tr>
      <w:tr w:rsidR="004A064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F56C14F" w:rsidR="004A064C" w:rsidRDefault="004A064C" w:rsidP="004A064C">
            <w:pPr>
              <w:pStyle w:val="TAL"/>
            </w:pPr>
            <w:r w:rsidRPr="002B3D80">
              <w:t>CEWiT</w:t>
            </w:r>
          </w:p>
        </w:tc>
      </w:tr>
      <w:tr w:rsidR="004A064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92E0D7" w:rsidR="004A064C" w:rsidRDefault="004A064C" w:rsidP="004A064C">
            <w:pPr>
              <w:pStyle w:val="TAL"/>
            </w:pPr>
            <w:r w:rsidRPr="002B3D80">
              <w:t xml:space="preserve">Tejas Networks, </w:t>
            </w:r>
          </w:p>
        </w:tc>
      </w:tr>
      <w:tr w:rsidR="004A064C" w14:paraId="5B7458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66A2F" w14:textId="11C28E5C" w:rsidR="004A064C" w:rsidRPr="002B3D80" w:rsidRDefault="004A064C" w:rsidP="004A064C">
            <w:pPr>
              <w:pStyle w:val="TAL"/>
            </w:pPr>
            <w:r w:rsidRPr="002B3D80">
              <w:t>IIT Bombay</w:t>
            </w:r>
          </w:p>
        </w:tc>
      </w:tr>
      <w:tr w:rsidR="004A064C" w14:paraId="122908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457F14" w14:textId="677202DF" w:rsidR="004A064C" w:rsidRPr="002B3D80" w:rsidRDefault="004A064C" w:rsidP="004A064C">
            <w:pPr>
              <w:pStyle w:val="TAL"/>
            </w:pPr>
            <w:r w:rsidRPr="002B3D80">
              <w:t>IIT Kanpur</w:t>
            </w:r>
          </w:p>
        </w:tc>
      </w:tr>
      <w:tr w:rsidR="004A064C" w:rsidRPr="002B3D80" w14:paraId="5905D0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FCC1B" w14:textId="40C0416E" w:rsidR="004A064C" w:rsidRPr="00B553F8" w:rsidRDefault="004A064C" w:rsidP="004A064C">
            <w:pPr>
              <w:pStyle w:val="TAL"/>
              <w:rPr>
                <w:lang w:val="sv-SE"/>
              </w:rPr>
            </w:pPr>
            <w:r w:rsidRPr="00B553F8">
              <w:rPr>
                <w:lang w:val="sv-SE"/>
              </w:rPr>
              <w:t>IIT Madras</w:t>
            </w:r>
          </w:p>
        </w:tc>
      </w:tr>
      <w:tr w:rsidR="004A064C" w:rsidRPr="002B3D80" w14:paraId="04279C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C9472" w14:textId="13450C76" w:rsidR="004A064C" w:rsidRPr="00B553F8" w:rsidRDefault="004A064C" w:rsidP="004A064C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Hyderabad</w:t>
            </w:r>
          </w:p>
        </w:tc>
      </w:tr>
      <w:tr w:rsidR="004A064C" w:rsidRPr="002B3D80" w14:paraId="39F24A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ADC4E" w14:textId="5AFBC563" w:rsidR="004A064C" w:rsidRPr="00B553F8" w:rsidRDefault="004A064C" w:rsidP="004A064C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Kharagpur</w:t>
            </w:r>
          </w:p>
        </w:tc>
      </w:tr>
      <w:tr w:rsidR="00544692" w:rsidRPr="002B3D80" w14:paraId="3EE4A8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F419A" w14:textId="03442788" w:rsidR="00544692" w:rsidRPr="00285CBA" w:rsidRDefault="00544692" w:rsidP="004A064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Reliance Jio</w:t>
            </w:r>
          </w:p>
        </w:tc>
      </w:tr>
      <w:tr w:rsidR="00F262E4" w:rsidRPr="002B3D80" w14:paraId="0A5C55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A9061C" w14:textId="14954D5B" w:rsidR="00F262E4" w:rsidRDefault="00F262E4" w:rsidP="004A064C">
            <w:pPr>
              <w:pStyle w:val="TAL"/>
              <w:rPr>
                <w:lang w:val="sv-SE"/>
              </w:rPr>
            </w:pPr>
            <w:r w:rsidRPr="00F262E4">
              <w:rPr>
                <w:lang w:val="sv-SE"/>
              </w:rPr>
              <w:t>Lockheed Martin Corporation</w:t>
            </w:r>
          </w:p>
        </w:tc>
      </w:tr>
      <w:tr w:rsidR="00F8134C" w:rsidRPr="002B3D80" w14:paraId="4EDD00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71D3F3" w14:textId="38C8D595" w:rsidR="00F8134C" w:rsidRPr="00F262E4" w:rsidRDefault="00F8134C" w:rsidP="004A064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IDRBT</w:t>
            </w:r>
          </w:p>
        </w:tc>
      </w:tr>
      <w:tr w:rsidR="00E15C18" w:rsidRPr="002B3D80" w14:paraId="15F2562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EB8FA5" w14:textId="3FC3FEA3" w:rsidR="00E15C18" w:rsidRDefault="00E15C18" w:rsidP="004A064C">
            <w:pPr>
              <w:pStyle w:val="TAL"/>
              <w:rPr>
                <w:lang w:val="sv-SE"/>
              </w:rPr>
            </w:pPr>
            <w:r>
              <w:rPr>
                <w:rFonts w:eastAsiaTheme="minorEastAsia"/>
                <w:lang w:eastAsia="zh-CN"/>
              </w:rPr>
              <w:t>Prasar Bharti</w:t>
            </w:r>
          </w:p>
        </w:tc>
      </w:tr>
      <w:tr w:rsidR="00E15C18" w:rsidRPr="002B3D80" w14:paraId="057794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FEC44" w14:textId="5D0C8543" w:rsidR="00E15C18" w:rsidRDefault="00E15C18" w:rsidP="004A064C">
            <w:pPr>
              <w:pStyle w:val="TAL"/>
              <w:rPr>
                <w:lang w:val="sv-SE"/>
              </w:rPr>
            </w:pPr>
            <w:r>
              <w:rPr>
                <w:rFonts w:eastAsiaTheme="minorEastAsia"/>
                <w:lang w:eastAsia="zh-CN"/>
              </w:rPr>
              <w:t>Bharat Sanchar Nigam Limited (BSNL)</w:t>
            </w:r>
          </w:p>
        </w:tc>
      </w:tr>
      <w:tr w:rsidR="0067711A" w:rsidRPr="002B3D80" w14:paraId="05A7F38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E754AB" w14:textId="7FC9A2E1" w:rsidR="0067711A" w:rsidRDefault="0067711A" w:rsidP="004A064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IIT Bhilai</w:t>
            </w:r>
          </w:p>
        </w:tc>
      </w:tr>
      <w:tr w:rsidR="0067711A" w:rsidRPr="002B3D80" w14:paraId="251262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8F66B" w14:textId="0613FF40" w:rsidR="0067711A" w:rsidRDefault="0067711A" w:rsidP="004A064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IIT Mandi</w:t>
            </w:r>
          </w:p>
        </w:tc>
      </w:tr>
    </w:tbl>
    <w:p w14:paraId="2CBA0369" w14:textId="77777777" w:rsidR="00F41A27" w:rsidRPr="00B553F8" w:rsidRDefault="00F41A27" w:rsidP="00385BBB">
      <w:pPr>
        <w:rPr>
          <w:lang w:val="sv-SE"/>
        </w:rPr>
      </w:pPr>
    </w:p>
    <w:sectPr w:rsidR="00F41A27" w:rsidRPr="00B553F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834B9" w14:textId="77777777" w:rsidR="004C0C7E" w:rsidRDefault="004C0C7E" w:rsidP="00385BBB">
      <w:r>
        <w:separator/>
      </w:r>
    </w:p>
  </w:endnote>
  <w:endnote w:type="continuationSeparator" w:id="0">
    <w:p w14:paraId="5DA1BF2A" w14:textId="77777777" w:rsidR="004C0C7E" w:rsidRDefault="004C0C7E" w:rsidP="0038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AE861" w14:textId="77777777" w:rsidR="004C0C7E" w:rsidRDefault="004C0C7E" w:rsidP="00385BBB">
      <w:r>
        <w:separator/>
      </w:r>
    </w:p>
  </w:footnote>
  <w:footnote w:type="continuationSeparator" w:id="0">
    <w:p w14:paraId="1666719B" w14:textId="77777777" w:rsidR="004C0C7E" w:rsidRDefault="004C0C7E" w:rsidP="00385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580833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0234872">
    <w:abstractNumId w:val="7"/>
  </w:num>
  <w:num w:numId="3" w16cid:durableId="1339503304">
    <w:abstractNumId w:val="6"/>
  </w:num>
  <w:num w:numId="4" w16cid:durableId="1386218337">
    <w:abstractNumId w:val="5"/>
  </w:num>
  <w:num w:numId="5" w16cid:durableId="295532488">
    <w:abstractNumId w:val="9"/>
  </w:num>
  <w:num w:numId="6" w16cid:durableId="388575158">
    <w:abstractNumId w:val="8"/>
  </w:num>
  <w:num w:numId="7" w16cid:durableId="2025469778">
    <w:abstractNumId w:val="4"/>
  </w:num>
  <w:num w:numId="8" w16cid:durableId="2062823168">
    <w:abstractNumId w:val="2"/>
  </w:num>
  <w:num w:numId="9" w16cid:durableId="1963613066">
    <w:abstractNumId w:val="1"/>
  </w:num>
  <w:num w:numId="10" w16cid:durableId="414908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2s7QwMDWyMDAyNzZW0lEKTi0uzszPAymwqAUAWypBiS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6946"/>
    <w:rsid w:val="00037C06"/>
    <w:rsid w:val="00044DAE"/>
    <w:rsid w:val="00052BF8"/>
    <w:rsid w:val="00057116"/>
    <w:rsid w:val="00064CB2"/>
    <w:rsid w:val="00065891"/>
    <w:rsid w:val="00066954"/>
    <w:rsid w:val="00067741"/>
    <w:rsid w:val="00072A56"/>
    <w:rsid w:val="00076312"/>
    <w:rsid w:val="00082CCB"/>
    <w:rsid w:val="00092E17"/>
    <w:rsid w:val="000A3125"/>
    <w:rsid w:val="000A5420"/>
    <w:rsid w:val="000B0519"/>
    <w:rsid w:val="000B1ABD"/>
    <w:rsid w:val="000B5F0F"/>
    <w:rsid w:val="000B61FD"/>
    <w:rsid w:val="000C0BF7"/>
    <w:rsid w:val="000C5FE3"/>
    <w:rsid w:val="000D122A"/>
    <w:rsid w:val="000D49BD"/>
    <w:rsid w:val="000E55AD"/>
    <w:rsid w:val="000E630D"/>
    <w:rsid w:val="001001BD"/>
    <w:rsid w:val="0010158E"/>
    <w:rsid w:val="00102222"/>
    <w:rsid w:val="00107978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B1377"/>
    <w:rsid w:val="001B57B6"/>
    <w:rsid w:val="001C5C86"/>
    <w:rsid w:val="001C718D"/>
    <w:rsid w:val="001D339F"/>
    <w:rsid w:val="001E14C4"/>
    <w:rsid w:val="001F7D5F"/>
    <w:rsid w:val="001F7EB4"/>
    <w:rsid w:val="002000C2"/>
    <w:rsid w:val="00205F25"/>
    <w:rsid w:val="00221B1E"/>
    <w:rsid w:val="00225CEF"/>
    <w:rsid w:val="00240DCD"/>
    <w:rsid w:val="0024786B"/>
    <w:rsid w:val="00251D80"/>
    <w:rsid w:val="00254FB5"/>
    <w:rsid w:val="002640E5"/>
    <w:rsid w:val="0026436F"/>
    <w:rsid w:val="0026606E"/>
    <w:rsid w:val="0027312F"/>
    <w:rsid w:val="00276403"/>
    <w:rsid w:val="00283472"/>
    <w:rsid w:val="00283827"/>
    <w:rsid w:val="002944FD"/>
    <w:rsid w:val="002B3D80"/>
    <w:rsid w:val="002C1C50"/>
    <w:rsid w:val="002C4FF9"/>
    <w:rsid w:val="002D7ADF"/>
    <w:rsid w:val="002E51DD"/>
    <w:rsid w:val="002E6A7D"/>
    <w:rsid w:val="002E7A9E"/>
    <w:rsid w:val="002F3C41"/>
    <w:rsid w:val="002F6C5C"/>
    <w:rsid w:val="0030045C"/>
    <w:rsid w:val="003144C9"/>
    <w:rsid w:val="00316103"/>
    <w:rsid w:val="003205AD"/>
    <w:rsid w:val="00321FF1"/>
    <w:rsid w:val="0033027D"/>
    <w:rsid w:val="00335107"/>
    <w:rsid w:val="00335FB2"/>
    <w:rsid w:val="0034288A"/>
    <w:rsid w:val="00344158"/>
    <w:rsid w:val="00347B74"/>
    <w:rsid w:val="00355CB6"/>
    <w:rsid w:val="00366257"/>
    <w:rsid w:val="00382D05"/>
    <w:rsid w:val="0038516D"/>
    <w:rsid w:val="00385BBB"/>
    <w:rsid w:val="003869D7"/>
    <w:rsid w:val="003A08AA"/>
    <w:rsid w:val="003A1EB0"/>
    <w:rsid w:val="003C0F14"/>
    <w:rsid w:val="003C2DA6"/>
    <w:rsid w:val="003C3C23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0DE4"/>
    <w:rsid w:val="00432283"/>
    <w:rsid w:val="004328CD"/>
    <w:rsid w:val="0043745F"/>
    <w:rsid w:val="00437F58"/>
    <w:rsid w:val="0044029F"/>
    <w:rsid w:val="00440BC9"/>
    <w:rsid w:val="004418D4"/>
    <w:rsid w:val="00441EA7"/>
    <w:rsid w:val="00451EBD"/>
    <w:rsid w:val="00453228"/>
    <w:rsid w:val="00454609"/>
    <w:rsid w:val="00455DE4"/>
    <w:rsid w:val="0048267C"/>
    <w:rsid w:val="004876B9"/>
    <w:rsid w:val="00493A79"/>
    <w:rsid w:val="00493E84"/>
    <w:rsid w:val="00495840"/>
    <w:rsid w:val="00497AD4"/>
    <w:rsid w:val="004A064C"/>
    <w:rsid w:val="004A40BE"/>
    <w:rsid w:val="004A6A60"/>
    <w:rsid w:val="004C0C7E"/>
    <w:rsid w:val="004C3174"/>
    <w:rsid w:val="004C634D"/>
    <w:rsid w:val="004D24B9"/>
    <w:rsid w:val="004E2CE2"/>
    <w:rsid w:val="004E313F"/>
    <w:rsid w:val="004E5172"/>
    <w:rsid w:val="004E6F8A"/>
    <w:rsid w:val="004F09F1"/>
    <w:rsid w:val="004F2851"/>
    <w:rsid w:val="004F558D"/>
    <w:rsid w:val="00502CD2"/>
    <w:rsid w:val="00504E33"/>
    <w:rsid w:val="00536438"/>
    <w:rsid w:val="0054287C"/>
    <w:rsid w:val="00544692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53D4"/>
    <w:rsid w:val="006418C6"/>
    <w:rsid w:val="00641ED8"/>
    <w:rsid w:val="00654893"/>
    <w:rsid w:val="00662741"/>
    <w:rsid w:val="006633A4"/>
    <w:rsid w:val="00667DD2"/>
    <w:rsid w:val="0067156E"/>
    <w:rsid w:val="00671BBB"/>
    <w:rsid w:val="0067711A"/>
    <w:rsid w:val="00682237"/>
    <w:rsid w:val="00686170"/>
    <w:rsid w:val="006A0EF8"/>
    <w:rsid w:val="006A45BA"/>
    <w:rsid w:val="006B4280"/>
    <w:rsid w:val="006B4B1C"/>
    <w:rsid w:val="006C2E80"/>
    <w:rsid w:val="006C4991"/>
    <w:rsid w:val="006E0F19"/>
    <w:rsid w:val="006E1FDA"/>
    <w:rsid w:val="006E36B8"/>
    <w:rsid w:val="006E3C01"/>
    <w:rsid w:val="006E5E87"/>
    <w:rsid w:val="006F1A44"/>
    <w:rsid w:val="006F42B7"/>
    <w:rsid w:val="0070590D"/>
    <w:rsid w:val="00706A1A"/>
    <w:rsid w:val="00707673"/>
    <w:rsid w:val="007162BE"/>
    <w:rsid w:val="00721122"/>
    <w:rsid w:val="00722267"/>
    <w:rsid w:val="00746F46"/>
    <w:rsid w:val="00750913"/>
    <w:rsid w:val="0075252A"/>
    <w:rsid w:val="00756608"/>
    <w:rsid w:val="00761FBD"/>
    <w:rsid w:val="00764B84"/>
    <w:rsid w:val="00765028"/>
    <w:rsid w:val="0078034D"/>
    <w:rsid w:val="00790BCC"/>
    <w:rsid w:val="00790F7B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4137"/>
    <w:rsid w:val="007F522E"/>
    <w:rsid w:val="007F7421"/>
    <w:rsid w:val="00801F7F"/>
    <w:rsid w:val="0080428C"/>
    <w:rsid w:val="00807C1C"/>
    <w:rsid w:val="00813C1F"/>
    <w:rsid w:val="008146A2"/>
    <w:rsid w:val="00824CC6"/>
    <w:rsid w:val="00834A60"/>
    <w:rsid w:val="00837BCD"/>
    <w:rsid w:val="00847414"/>
    <w:rsid w:val="00850175"/>
    <w:rsid w:val="0085530D"/>
    <w:rsid w:val="00863E89"/>
    <w:rsid w:val="00865934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6CC"/>
    <w:rsid w:val="009223B3"/>
    <w:rsid w:val="00922FCB"/>
    <w:rsid w:val="00935CB0"/>
    <w:rsid w:val="00937C6F"/>
    <w:rsid w:val="009428A9"/>
    <w:rsid w:val="009437A2"/>
    <w:rsid w:val="00944B28"/>
    <w:rsid w:val="00946C81"/>
    <w:rsid w:val="00967838"/>
    <w:rsid w:val="009822EC"/>
    <w:rsid w:val="00982CD6"/>
    <w:rsid w:val="009838A3"/>
    <w:rsid w:val="00985B73"/>
    <w:rsid w:val="00985E72"/>
    <w:rsid w:val="009870A7"/>
    <w:rsid w:val="00992266"/>
    <w:rsid w:val="00994A54"/>
    <w:rsid w:val="009977DD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613B"/>
    <w:rsid w:val="00A9081F"/>
    <w:rsid w:val="00A9188C"/>
    <w:rsid w:val="00A91E45"/>
    <w:rsid w:val="00A97002"/>
    <w:rsid w:val="00A97A52"/>
    <w:rsid w:val="00AA0D6A"/>
    <w:rsid w:val="00AA6E24"/>
    <w:rsid w:val="00AA74C0"/>
    <w:rsid w:val="00AB2DB0"/>
    <w:rsid w:val="00AB45EB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940"/>
    <w:rsid w:val="00B2743D"/>
    <w:rsid w:val="00B3015C"/>
    <w:rsid w:val="00B344D8"/>
    <w:rsid w:val="00B553F8"/>
    <w:rsid w:val="00B567D1"/>
    <w:rsid w:val="00B5780B"/>
    <w:rsid w:val="00B65656"/>
    <w:rsid w:val="00B73B4C"/>
    <w:rsid w:val="00B73F75"/>
    <w:rsid w:val="00B76EC8"/>
    <w:rsid w:val="00B8240E"/>
    <w:rsid w:val="00B8483E"/>
    <w:rsid w:val="00B852CE"/>
    <w:rsid w:val="00B946CD"/>
    <w:rsid w:val="00B96481"/>
    <w:rsid w:val="00BA3A53"/>
    <w:rsid w:val="00BA3C54"/>
    <w:rsid w:val="00BA4095"/>
    <w:rsid w:val="00BA5B43"/>
    <w:rsid w:val="00BB5EBF"/>
    <w:rsid w:val="00BC1394"/>
    <w:rsid w:val="00BC642A"/>
    <w:rsid w:val="00BE1F88"/>
    <w:rsid w:val="00BF7C9D"/>
    <w:rsid w:val="00C01E8C"/>
    <w:rsid w:val="00C02DF6"/>
    <w:rsid w:val="00C03E01"/>
    <w:rsid w:val="00C1261D"/>
    <w:rsid w:val="00C15B66"/>
    <w:rsid w:val="00C201DA"/>
    <w:rsid w:val="00C23582"/>
    <w:rsid w:val="00C2724D"/>
    <w:rsid w:val="00C27CA9"/>
    <w:rsid w:val="00C30264"/>
    <w:rsid w:val="00C317E7"/>
    <w:rsid w:val="00C3799C"/>
    <w:rsid w:val="00C37DE7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A7456"/>
    <w:rsid w:val="00CB0647"/>
    <w:rsid w:val="00CB4236"/>
    <w:rsid w:val="00CB5446"/>
    <w:rsid w:val="00CC72A4"/>
    <w:rsid w:val="00CD1F81"/>
    <w:rsid w:val="00CD2DAF"/>
    <w:rsid w:val="00CD3153"/>
    <w:rsid w:val="00CE4DE8"/>
    <w:rsid w:val="00CE57AE"/>
    <w:rsid w:val="00CF6810"/>
    <w:rsid w:val="00D06117"/>
    <w:rsid w:val="00D13288"/>
    <w:rsid w:val="00D216D4"/>
    <w:rsid w:val="00D21FAC"/>
    <w:rsid w:val="00D31CC8"/>
    <w:rsid w:val="00D32678"/>
    <w:rsid w:val="00D521C1"/>
    <w:rsid w:val="00D71F40"/>
    <w:rsid w:val="00D75B53"/>
    <w:rsid w:val="00D77416"/>
    <w:rsid w:val="00D80F9A"/>
    <w:rsid w:val="00D80FC6"/>
    <w:rsid w:val="00D85DF4"/>
    <w:rsid w:val="00D92863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C18"/>
    <w:rsid w:val="00E20C37"/>
    <w:rsid w:val="00E23CCC"/>
    <w:rsid w:val="00E418DE"/>
    <w:rsid w:val="00E52C57"/>
    <w:rsid w:val="00E56C5D"/>
    <w:rsid w:val="00E57E7D"/>
    <w:rsid w:val="00E73650"/>
    <w:rsid w:val="00E7687B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22F5"/>
    <w:rsid w:val="00EF05C8"/>
    <w:rsid w:val="00F07C92"/>
    <w:rsid w:val="00F138AB"/>
    <w:rsid w:val="00F14B43"/>
    <w:rsid w:val="00F1795E"/>
    <w:rsid w:val="00F203C7"/>
    <w:rsid w:val="00F215E2"/>
    <w:rsid w:val="00F21E3F"/>
    <w:rsid w:val="00F262E4"/>
    <w:rsid w:val="00F3365D"/>
    <w:rsid w:val="00F41A27"/>
    <w:rsid w:val="00F4338D"/>
    <w:rsid w:val="00F436EF"/>
    <w:rsid w:val="00F440D3"/>
    <w:rsid w:val="00F446AC"/>
    <w:rsid w:val="00F46EAF"/>
    <w:rsid w:val="00F51D73"/>
    <w:rsid w:val="00F5774F"/>
    <w:rsid w:val="00F62688"/>
    <w:rsid w:val="00F70F5D"/>
    <w:rsid w:val="00F76BE5"/>
    <w:rsid w:val="00F8134C"/>
    <w:rsid w:val="00F83D11"/>
    <w:rsid w:val="00F921F1"/>
    <w:rsid w:val="00F93622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85BB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E7687B"/>
    <w:rPr>
      <w:color w:val="000000"/>
      <w:lang w:eastAsia="ja-JP"/>
    </w:rPr>
  </w:style>
  <w:style w:type="paragraph" w:customStyle="1" w:styleId="CRCoverPage">
    <w:name w:val="CR Cover Page"/>
    <w:rsid w:val="00E7687B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6353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53D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3E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3E84"/>
  </w:style>
  <w:style w:type="character" w:customStyle="1" w:styleId="CommentTextChar">
    <w:name w:val="Comment Text Char"/>
    <w:basedOn w:val="DefaultParagraphFont"/>
    <w:link w:val="CommentText"/>
    <w:rsid w:val="00493E8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3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3E84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Anindya Saha</cp:lastModifiedBy>
  <cp:revision>31</cp:revision>
  <cp:lastPrinted>2000-02-29T11:31:00Z</cp:lastPrinted>
  <dcterms:created xsi:type="dcterms:W3CDTF">2022-02-16T14:21:00Z</dcterms:created>
  <dcterms:modified xsi:type="dcterms:W3CDTF">2022-08-12T14:07:00Z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