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8270C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7408DC">
        <w:rPr>
          <w:b/>
          <w:i/>
          <w:noProof/>
          <w:sz w:val="28"/>
        </w:rPr>
        <w:t>xxxx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A39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A397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E13F3D"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A39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A39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A39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9A39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&lt;Source_if_TSG&gt;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A39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A39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A39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A39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C066A9" w14:textId="77777777" w:rsidR="00F22BF5" w:rsidRDefault="00F22BF5">
      <w:r>
        <w:separator/>
      </w:r>
    </w:p>
  </w:endnote>
  <w:endnote w:type="continuationSeparator" w:id="0">
    <w:p w14:paraId="31191865" w14:textId="77777777" w:rsidR="00F22BF5" w:rsidRDefault="00F22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982388" w14:textId="77777777" w:rsidR="00F22BF5" w:rsidRDefault="00F22BF5">
      <w:r>
        <w:separator/>
      </w:r>
    </w:p>
  </w:footnote>
  <w:footnote w:type="continuationSeparator" w:id="0">
    <w:p w14:paraId="1F18F062" w14:textId="77777777" w:rsidR="00F22BF5" w:rsidRDefault="00F22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0A7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189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Alain Sultan</cp:lastModifiedBy>
  <cp:revision>13</cp:revision>
  <cp:lastPrinted>1899-12-31T23:00:00Z</cp:lastPrinted>
  <dcterms:created xsi:type="dcterms:W3CDTF">2020-02-03T08:32:00Z</dcterms:created>
  <dcterms:modified xsi:type="dcterms:W3CDTF">2021-01-18T10:59:00Z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